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9DA17" w14:textId="77777777" w:rsidR="000F7FA6" w:rsidRPr="00E47C16" w:rsidRDefault="000F7FA6" w:rsidP="000F7FA6">
      <w:pPr>
        <w:pStyle w:val="a3"/>
        <w:jc w:val="center"/>
        <w:rPr>
          <w:b/>
          <w:sz w:val="36"/>
          <w:szCs w:val="36"/>
        </w:rPr>
      </w:pPr>
      <w:r w:rsidRPr="00EE7366">
        <w:rPr>
          <w:rFonts w:ascii="標楷體" w:eastAsia="標楷體" w:hint="eastAsia"/>
          <w:b/>
          <w:spacing w:val="60"/>
          <w:sz w:val="32"/>
          <w:szCs w:val="32"/>
          <w:u w:val="single"/>
        </w:rPr>
        <w:t>二、中華民國</w:t>
      </w:r>
      <w:proofErr w:type="gramStart"/>
      <w:r w:rsidRPr="00EE7366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113</w:t>
      </w:r>
      <w:proofErr w:type="gramEnd"/>
      <w:r w:rsidRPr="00EE7366">
        <w:rPr>
          <w:rFonts w:ascii="標楷體" w:eastAsia="標楷體" w:hint="eastAsia"/>
          <w:b/>
          <w:spacing w:val="60"/>
          <w:sz w:val="32"/>
          <w:szCs w:val="32"/>
          <w:u w:val="single"/>
        </w:rPr>
        <w:t>年度</w:t>
      </w:r>
      <w:r w:rsidRPr="00EE7366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嘉義市</w:t>
      </w:r>
      <w:r w:rsidRPr="00EE7366">
        <w:rPr>
          <w:rFonts w:ascii="標楷體" w:eastAsia="標楷體" w:hint="eastAsia"/>
          <w:b/>
          <w:spacing w:val="60"/>
          <w:sz w:val="32"/>
          <w:szCs w:val="32"/>
          <w:u w:val="single"/>
        </w:rPr>
        <w:t>總決算歲入來源別</w:t>
      </w:r>
      <w:r w:rsidRPr="00EE7366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經常門</w:t>
      </w:r>
      <w:r w:rsidRPr="00EE7366">
        <w:rPr>
          <w:rFonts w:ascii="標楷體" w:eastAsia="標楷體" w:hint="eastAsia"/>
          <w:b/>
          <w:spacing w:val="60"/>
          <w:sz w:val="32"/>
          <w:szCs w:val="32"/>
          <w:u w:val="single"/>
        </w:rPr>
        <w:t>決算審定數總</w:t>
      </w:r>
      <w:r w:rsidRPr="0072082F">
        <w:rPr>
          <w:rFonts w:ascii="標楷體" w:eastAsia="標楷體" w:hint="eastAsia"/>
          <w:b/>
          <w:spacing w:val="60"/>
          <w:sz w:val="32"/>
          <w:szCs w:val="32"/>
          <w:u w:val="single"/>
        </w:rPr>
        <w:t>表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"/>
        <w:gridCol w:w="57"/>
        <w:gridCol w:w="241"/>
        <w:gridCol w:w="2279"/>
        <w:gridCol w:w="1560"/>
        <w:gridCol w:w="1410"/>
        <w:gridCol w:w="1414"/>
        <w:gridCol w:w="1410"/>
        <w:gridCol w:w="1410"/>
        <w:gridCol w:w="1400"/>
        <w:gridCol w:w="1400"/>
        <w:gridCol w:w="1400"/>
        <w:gridCol w:w="1380"/>
        <w:gridCol w:w="1380"/>
        <w:gridCol w:w="1380"/>
        <w:gridCol w:w="1380"/>
        <w:gridCol w:w="2040"/>
      </w:tblGrid>
      <w:tr w:rsidR="00A82CB1" w:rsidRPr="00906183" w14:paraId="443D3D45" w14:textId="77777777" w:rsidTr="000F7FA6">
        <w:trPr>
          <w:cantSplit/>
          <w:trHeight w:val="270"/>
          <w:tblHeader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C0A844" w14:textId="77777777" w:rsidR="00A82CB1" w:rsidRPr="000F7FA6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4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426ED" w14:textId="77777777" w:rsidR="00A82CB1" w:rsidRPr="00906183" w:rsidRDefault="00A82CB1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60CFF" w14:textId="62C5B3A8" w:rsidR="00A82CB1" w:rsidRPr="00906183" w:rsidRDefault="00A82CB1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sz w:val="20"/>
              </w:rPr>
              <w:t>單位</w:t>
            </w:r>
            <w:r w:rsidRPr="00906183">
              <w:rPr>
                <w:rFonts w:ascii="標楷體" w:eastAsia="標楷體" w:hAnsi="標楷體"/>
                <w:sz w:val="20"/>
              </w:rPr>
              <w:t>：</w:t>
            </w:r>
            <w:r w:rsidRPr="00906183">
              <w:rPr>
                <w:rFonts w:ascii="標楷體" w:eastAsia="標楷體" w:hAnsi="標楷體" w:hint="eastAsia"/>
                <w:sz w:val="20"/>
              </w:rPr>
              <w:t>新臺幣</w:t>
            </w:r>
            <w:r w:rsidR="00BC49DA" w:rsidRPr="00906183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82CB1" w:rsidRPr="00906183" w14:paraId="798FD1B3" w14:textId="77777777" w:rsidTr="000F7FA6">
        <w:trPr>
          <w:cantSplit/>
          <w:trHeight w:val="270"/>
          <w:tblHeader/>
        </w:trPr>
        <w:tc>
          <w:tcPr>
            <w:tcW w:w="356" w:type="dxa"/>
            <w:gridSpan w:val="2"/>
            <w:tcBorders>
              <w:top w:val="nil"/>
              <w:left w:val="nil"/>
              <w:right w:val="nil"/>
            </w:tcBorders>
          </w:tcPr>
          <w:p w14:paraId="7C646777" w14:textId="77777777" w:rsidR="00A82CB1" w:rsidRPr="00906183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4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32E2338C" w14:textId="77777777" w:rsidR="00A82CB1" w:rsidRPr="00906183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2AE04A51" w14:textId="77777777" w:rsidR="00A82CB1" w:rsidRPr="00906183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82CB1" w:rsidRPr="00906183" w14:paraId="633AE3B3" w14:textId="77777777" w:rsidTr="00BC49DA">
        <w:trPr>
          <w:cantSplit/>
          <w:tblHeader/>
        </w:trPr>
        <w:tc>
          <w:tcPr>
            <w:tcW w:w="2876" w:type="dxa"/>
            <w:gridSpan w:val="4"/>
            <w:tcBorders>
              <w:left w:val="nil"/>
            </w:tcBorders>
            <w:vAlign w:val="center"/>
          </w:tcPr>
          <w:p w14:paraId="1D6CBCC9" w14:textId="77777777" w:rsidR="00A82CB1" w:rsidRPr="00906183" w:rsidRDefault="00A82CB1" w:rsidP="00716A95">
            <w:pPr>
              <w:jc w:val="distribute"/>
              <w:rPr>
                <w:rFonts w:eastAsia="標楷體"/>
                <w:sz w:val="20"/>
              </w:rPr>
            </w:pPr>
            <w:r w:rsidRPr="00906183"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14:paraId="6F932F20" w14:textId="77777777" w:rsidR="00A82CB1" w:rsidRPr="00906183" w:rsidRDefault="00A82CB1" w:rsidP="00716A95">
            <w:pPr>
              <w:jc w:val="distribute"/>
              <w:rPr>
                <w:rFonts w:eastAsia="標楷體"/>
                <w:sz w:val="20"/>
              </w:rPr>
            </w:pPr>
            <w:r w:rsidRPr="00906183"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44" w:type="dxa"/>
            <w:gridSpan w:val="4"/>
            <w:vAlign w:val="center"/>
          </w:tcPr>
          <w:p w14:paraId="7C83E318" w14:textId="77777777" w:rsidR="00A82CB1" w:rsidRPr="00906183" w:rsidRDefault="00A82CB1" w:rsidP="00716A95">
            <w:pPr>
              <w:jc w:val="distribute"/>
              <w:rPr>
                <w:rFonts w:eastAsia="標楷體"/>
                <w:sz w:val="20"/>
              </w:rPr>
            </w:pPr>
            <w:r w:rsidRPr="00906183"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4200" w:type="dxa"/>
            <w:gridSpan w:val="3"/>
            <w:vAlign w:val="center"/>
          </w:tcPr>
          <w:p w14:paraId="6AAC1550" w14:textId="77777777" w:rsidR="00A82CB1" w:rsidRPr="00906183" w:rsidRDefault="00A82CB1" w:rsidP="00716A95">
            <w:pPr>
              <w:jc w:val="distribute"/>
              <w:rPr>
                <w:rFonts w:eastAsia="標楷體"/>
                <w:sz w:val="20"/>
              </w:rPr>
            </w:pPr>
            <w:r w:rsidRPr="00906183"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520" w:type="dxa"/>
            <w:gridSpan w:val="4"/>
            <w:vAlign w:val="center"/>
          </w:tcPr>
          <w:p w14:paraId="66BA992B" w14:textId="77777777" w:rsidR="00A82CB1" w:rsidRPr="00906183" w:rsidRDefault="00A82CB1" w:rsidP="00716A95">
            <w:pPr>
              <w:jc w:val="distribute"/>
              <w:rPr>
                <w:rFonts w:eastAsia="標楷體"/>
                <w:sz w:val="20"/>
              </w:rPr>
            </w:pPr>
            <w:r w:rsidRPr="00906183"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040" w:type="dxa"/>
            <w:vMerge w:val="restart"/>
            <w:tcBorders>
              <w:right w:val="nil"/>
            </w:tcBorders>
            <w:vAlign w:val="center"/>
          </w:tcPr>
          <w:p w14:paraId="1F92F12C" w14:textId="77777777" w:rsidR="00A82CB1" w:rsidRPr="00906183" w:rsidRDefault="00A82CB1" w:rsidP="00716A95">
            <w:pPr>
              <w:jc w:val="distribute"/>
              <w:rPr>
                <w:rFonts w:eastAsia="標楷體"/>
                <w:sz w:val="20"/>
              </w:rPr>
            </w:pPr>
            <w:r w:rsidRPr="00906183">
              <w:rPr>
                <w:rFonts w:eastAsia="標楷體" w:hint="eastAsia"/>
                <w:sz w:val="20"/>
              </w:rPr>
              <w:t>決算審定數與預算數</w:t>
            </w:r>
            <w:r w:rsidRPr="00906183">
              <w:rPr>
                <w:rFonts w:eastAsia="標楷體"/>
                <w:sz w:val="20"/>
              </w:rPr>
              <w:br/>
            </w:r>
            <w:r w:rsidRPr="00906183">
              <w:rPr>
                <w:rFonts w:eastAsia="標楷體" w:hint="eastAsia"/>
                <w:sz w:val="20"/>
              </w:rPr>
              <w:t>比較增減</w:t>
            </w:r>
          </w:p>
        </w:tc>
      </w:tr>
      <w:tr w:rsidR="00A82CB1" w:rsidRPr="00906183" w14:paraId="009F6C5F" w14:textId="77777777" w:rsidTr="00BC49DA">
        <w:trPr>
          <w:cantSplit/>
          <w:tblHeader/>
        </w:trPr>
        <w:tc>
          <w:tcPr>
            <w:tcW w:w="299" w:type="dxa"/>
            <w:tcBorders>
              <w:left w:val="nil"/>
            </w:tcBorders>
            <w:vAlign w:val="center"/>
          </w:tcPr>
          <w:p w14:paraId="653E2523" w14:textId="77777777" w:rsidR="00A82CB1" w:rsidRPr="00906183" w:rsidRDefault="00A82CB1" w:rsidP="00716A95">
            <w:pPr>
              <w:jc w:val="center"/>
              <w:rPr>
                <w:rFonts w:eastAsia="標楷體"/>
                <w:sz w:val="20"/>
              </w:rPr>
            </w:pPr>
            <w:r w:rsidRPr="00906183"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8" w:type="dxa"/>
            <w:gridSpan w:val="2"/>
            <w:vAlign w:val="center"/>
          </w:tcPr>
          <w:p w14:paraId="1C23AB20" w14:textId="77777777" w:rsidR="00A82CB1" w:rsidRPr="00906183" w:rsidRDefault="00A82CB1" w:rsidP="00716A95">
            <w:pPr>
              <w:jc w:val="center"/>
              <w:rPr>
                <w:rFonts w:eastAsia="標楷體"/>
                <w:sz w:val="20"/>
              </w:rPr>
            </w:pPr>
            <w:r w:rsidRPr="00906183"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279" w:type="dxa"/>
            <w:vAlign w:val="center"/>
          </w:tcPr>
          <w:p w14:paraId="1F68A452" w14:textId="77777777" w:rsidR="00A82CB1" w:rsidRPr="00906183" w:rsidRDefault="00A82CB1" w:rsidP="00716A95">
            <w:pPr>
              <w:jc w:val="distribute"/>
              <w:rPr>
                <w:rFonts w:eastAsia="標楷體"/>
                <w:sz w:val="20"/>
              </w:rPr>
            </w:pPr>
            <w:r w:rsidRPr="00906183"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14:paraId="0C74B263" w14:textId="77777777" w:rsidR="00A82CB1" w:rsidRPr="00906183" w:rsidRDefault="00A82CB1" w:rsidP="00716A95">
            <w:pPr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14:paraId="73EC3636" w14:textId="77777777" w:rsidR="00A82CB1" w:rsidRPr="00906183" w:rsidRDefault="00A82CB1" w:rsidP="00716A95">
            <w:pPr>
              <w:jc w:val="distribute"/>
              <w:rPr>
                <w:rFonts w:eastAsia="標楷體"/>
                <w:sz w:val="20"/>
              </w:rPr>
            </w:pPr>
            <w:r w:rsidRPr="00906183"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4" w:type="dxa"/>
            <w:vAlign w:val="center"/>
          </w:tcPr>
          <w:p w14:paraId="47E8A2F0" w14:textId="77777777" w:rsidR="00A82CB1" w:rsidRPr="00906183" w:rsidRDefault="00A82CB1" w:rsidP="00716A95">
            <w:pPr>
              <w:jc w:val="distribute"/>
              <w:rPr>
                <w:rFonts w:eastAsia="標楷體"/>
                <w:sz w:val="20"/>
              </w:rPr>
            </w:pPr>
            <w:proofErr w:type="gramStart"/>
            <w:r w:rsidRPr="00906183"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0" w:type="dxa"/>
            <w:vAlign w:val="center"/>
          </w:tcPr>
          <w:p w14:paraId="42BFABA0" w14:textId="77777777" w:rsidR="00A82CB1" w:rsidRPr="00906183" w:rsidRDefault="00A82CB1" w:rsidP="00716A95">
            <w:pPr>
              <w:jc w:val="distribute"/>
              <w:rPr>
                <w:rFonts w:eastAsia="標楷體"/>
                <w:sz w:val="20"/>
              </w:rPr>
            </w:pPr>
            <w:r w:rsidRPr="00906183"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14:paraId="4E27FC2E" w14:textId="77777777" w:rsidR="00A82CB1" w:rsidRPr="00906183" w:rsidRDefault="00A82CB1" w:rsidP="00716A95">
            <w:pPr>
              <w:jc w:val="distribute"/>
              <w:rPr>
                <w:rFonts w:eastAsia="標楷體"/>
                <w:sz w:val="20"/>
              </w:rPr>
            </w:pPr>
            <w:r w:rsidRPr="00906183"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00" w:type="dxa"/>
            <w:vAlign w:val="center"/>
          </w:tcPr>
          <w:p w14:paraId="6F024F7E" w14:textId="77777777" w:rsidR="00A82CB1" w:rsidRPr="00906183" w:rsidRDefault="00A82CB1" w:rsidP="00716A95">
            <w:pPr>
              <w:jc w:val="distribute"/>
              <w:rPr>
                <w:rFonts w:eastAsia="標楷體"/>
                <w:sz w:val="20"/>
              </w:rPr>
            </w:pPr>
            <w:r w:rsidRPr="00906183"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00" w:type="dxa"/>
            <w:vAlign w:val="center"/>
          </w:tcPr>
          <w:p w14:paraId="46B08C5C" w14:textId="77777777" w:rsidR="00A82CB1" w:rsidRPr="00906183" w:rsidRDefault="00A82CB1" w:rsidP="00716A95">
            <w:pPr>
              <w:jc w:val="distribute"/>
              <w:rPr>
                <w:rFonts w:eastAsia="標楷體"/>
                <w:sz w:val="20"/>
              </w:rPr>
            </w:pPr>
            <w:proofErr w:type="gramStart"/>
            <w:r w:rsidRPr="00906183"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00" w:type="dxa"/>
            <w:vAlign w:val="center"/>
          </w:tcPr>
          <w:p w14:paraId="7E057B5C" w14:textId="77777777" w:rsidR="00A82CB1" w:rsidRPr="00906183" w:rsidRDefault="00A82CB1" w:rsidP="00716A95">
            <w:pPr>
              <w:jc w:val="distribute"/>
              <w:rPr>
                <w:rFonts w:eastAsia="標楷體"/>
                <w:sz w:val="20"/>
              </w:rPr>
            </w:pPr>
            <w:r w:rsidRPr="00906183"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335A85BD" w14:textId="77777777" w:rsidR="00A82CB1" w:rsidRPr="00906183" w:rsidRDefault="00A82CB1" w:rsidP="00716A95">
            <w:pPr>
              <w:jc w:val="distribute"/>
              <w:rPr>
                <w:rFonts w:eastAsia="標楷體"/>
                <w:sz w:val="20"/>
              </w:rPr>
            </w:pPr>
            <w:r w:rsidRPr="00906183"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0" w:type="dxa"/>
            <w:vAlign w:val="center"/>
          </w:tcPr>
          <w:p w14:paraId="32C96D51" w14:textId="77777777" w:rsidR="00A82CB1" w:rsidRPr="00906183" w:rsidRDefault="00A82CB1" w:rsidP="00716A95">
            <w:pPr>
              <w:jc w:val="distribute"/>
              <w:rPr>
                <w:rFonts w:eastAsia="標楷體"/>
                <w:sz w:val="20"/>
              </w:rPr>
            </w:pPr>
            <w:proofErr w:type="gramStart"/>
            <w:r w:rsidRPr="00906183"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80" w:type="dxa"/>
            <w:vAlign w:val="center"/>
          </w:tcPr>
          <w:p w14:paraId="7473851A" w14:textId="77777777" w:rsidR="00A82CB1" w:rsidRPr="00906183" w:rsidRDefault="00A82CB1" w:rsidP="00716A95">
            <w:pPr>
              <w:jc w:val="distribute"/>
              <w:rPr>
                <w:rFonts w:eastAsia="標楷體"/>
                <w:sz w:val="20"/>
              </w:rPr>
            </w:pPr>
            <w:r w:rsidRPr="00906183"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0EC63DFE" w14:textId="77777777" w:rsidR="00A82CB1" w:rsidRPr="00906183" w:rsidRDefault="00A82CB1" w:rsidP="00716A95">
            <w:pPr>
              <w:jc w:val="distribute"/>
              <w:rPr>
                <w:rFonts w:eastAsia="標楷體"/>
                <w:sz w:val="20"/>
              </w:rPr>
            </w:pPr>
            <w:r w:rsidRPr="00906183"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040" w:type="dxa"/>
            <w:vMerge/>
            <w:tcBorders>
              <w:right w:val="nil"/>
            </w:tcBorders>
            <w:vAlign w:val="center"/>
          </w:tcPr>
          <w:p w14:paraId="66450360" w14:textId="77777777" w:rsidR="00A82CB1" w:rsidRPr="00906183" w:rsidRDefault="00A82CB1" w:rsidP="00716A95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BC49DA" w:rsidRPr="00906183" w14:paraId="4930EC3C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476111DA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1F6B5D1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20A9FE60" w14:textId="77777777" w:rsidR="00BC49DA" w:rsidRPr="00906183" w:rsidRDefault="00BC49DA" w:rsidP="00497247">
            <w:pPr>
              <w:spacing w:line="20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06183">
              <w:rPr>
                <w:rFonts w:ascii="標楷體" w:eastAsia="標楷體" w:hAnsi="標楷體" w:hint="eastAsia"/>
                <w:b/>
                <w:noProof/>
                <w:sz w:val="20"/>
              </w:rPr>
              <w:t>經常門合計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4906EA2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19,115,016,000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3F11AD0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18,642,079,639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39E6EDB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949,221,376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00FCAD6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8E53036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19,591,301,015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B775180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B7E52BA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8385806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495CFB3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18,642,079,639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24DC0A0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949,221,376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BE36F3F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F2FBBC6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19,591,301,015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5437D76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476,285,015</w:t>
            </w:r>
          </w:p>
        </w:tc>
      </w:tr>
      <w:tr w:rsidR="00BC49DA" w:rsidRPr="00906183" w14:paraId="1C895FE5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74E3A7DD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906183">
              <w:rPr>
                <w:rFonts w:ascii="標楷體" w:eastAsia="標楷體" w:hAnsi="標楷體"/>
                <w:b/>
                <w:noProof/>
                <w:sz w:val="20"/>
              </w:rPr>
              <w:t>1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5CABC2F8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44637D55" w14:textId="77777777" w:rsidR="00BC49DA" w:rsidRPr="00906183" w:rsidRDefault="00BC49DA" w:rsidP="00497247">
            <w:pPr>
              <w:spacing w:line="20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06183">
              <w:rPr>
                <w:rFonts w:ascii="標楷體" w:eastAsia="標楷體" w:hAnsi="標楷體" w:hint="eastAsia"/>
                <w:b/>
                <w:noProof/>
                <w:sz w:val="20"/>
              </w:rPr>
              <w:t>稅課收入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CC0C88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7,141,743,000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A099167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7,625,895,678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C1BE7A5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130,945,291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5928CDD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232F804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7,756,840,969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861835A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FF8DBA1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90E7159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A1F5693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7,625,895,678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F4906D1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130,945,291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F97495A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9E60233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7,756,840,969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7EF25C9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615,097,969</w:t>
            </w:r>
          </w:p>
        </w:tc>
      </w:tr>
      <w:tr w:rsidR="00BC49DA" w:rsidRPr="00906183" w14:paraId="41074C2D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5D309FCB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2D6F1327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193E81EF" w14:textId="77777777" w:rsidR="00BC49DA" w:rsidRPr="00906183" w:rsidRDefault="00BC49DA" w:rsidP="00497247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遺產及贈與稅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0B5B3C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154,510,000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4B7C31E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244,918,896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8C54A2F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3BBE9AE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B0094C0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244,918,896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05749BE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FB4B625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2BC8528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54D1DFB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244,918,896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A8406D8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6074C16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0FEA3A2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244,918,896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3D86E2C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90,408,896</w:t>
            </w:r>
          </w:p>
        </w:tc>
      </w:tr>
      <w:tr w:rsidR="00BC49DA" w:rsidRPr="00906183" w14:paraId="22E3C52B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50022B0B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E3A36E2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1A587FE7" w14:textId="77777777" w:rsidR="00BC49DA" w:rsidRPr="00906183" w:rsidRDefault="00BC49DA" w:rsidP="00497247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菸酒稅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2F87E0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87,104,000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A7C76BD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77,503,866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3E40CC0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3,878,680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EC9DE4A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161B419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81,382,546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C46D642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4967E24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C71EE97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9DAE395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77,503,866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D59A4F8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3,878,680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31A8FC4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D0A2B98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81,382,546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A373472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- 5,721,454</w:t>
            </w:r>
          </w:p>
        </w:tc>
      </w:tr>
      <w:tr w:rsidR="00BC49DA" w:rsidRPr="00906183" w14:paraId="26206ED1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170FCE9A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5475A477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40333DC0" w14:textId="77777777" w:rsidR="00BC49DA" w:rsidRPr="00906183" w:rsidRDefault="00BC49DA" w:rsidP="00497247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印花稅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D4C466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80,000,000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57F21C5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137,010,709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93F5C8E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ECE9331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5F1B651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137,010,709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4EBEA1D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9812637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AA3D0FD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9955EEA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137,010,709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2670B27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623B055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2308C91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137,010,709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6B8D486D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57,010,709</w:t>
            </w:r>
          </w:p>
        </w:tc>
      </w:tr>
      <w:tr w:rsidR="00BC49DA" w:rsidRPr="00906183" w14:paraId="0EA1E32B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45480D16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82AD191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/>
                <w:noProof/>
                <w:sz w:val="20"/>
              </w:rPr>
              <w:t>4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1DB699F2" w14:textId="77777777" w:rsidR="00BC49DA" w:rsidRPr="00906183" w:rsidRDefault="00BC49DA" w:rsidP="00497247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使用牌照稅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3C8C8B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740,000,000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AE869BF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790,582,525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12D6F2D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9,588,542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70EC577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CBA133A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800,171,067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980619C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D2D9572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8CB0AB5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066A8DB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790,582,525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D68B101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9,588,542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45B25DE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7C87976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800,171,067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0E8661B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60,171,067</w:t>
            </w:r>
          </w:p>
        </w:tc>
      </w:tr>
      <w:tr w:rsidR="00BC49DA" w:rsidRPr="00906183" w14:paraId="7F869B08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7394956D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26356844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/>
                <w:noProof/>
                <w:sz w:val="20"/>
              </w:rPr>
              <w:t>5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69EDC14E" w14:textId="77777777" w:rsidR="00BC49DA" w:rsidRPr="00906183" w:rsidRDefault="00BC49DA" w:rsidP="00497247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土地稅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11DCDE9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1,155,766,000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F715828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1,291,175,142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A4FE1AE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1,468,423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591A04E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EBFD734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1,292,643,565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0AFE44B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6D5FB93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A20E036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A465F18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1,291,175,142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8BAEFA4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1,468,423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6882AD6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0E03FCA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1,292,643,565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15FBFF87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136,877,565</w:t>
            </w:r>
          </w:p>
        </w:tc>
      </w:tr>
      <w:tr w:rsidR="00BC49DA" w:rsidRPr="00906183" w14:paraId="262D6501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69F67C90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3015877D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/>
                <w:noProof/>
                <w:sz w:val="20"/>
              </w:rPr>
              <w:t>6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44FBA4D2" w14:textId="77777777" w:rsidR="00BC49DA" w:rsidRPr="00906183" w:rsidRDefault="00BC49DA" w:rsidP="00497247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房屋稅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EEE109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630,000,000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B3BDA74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705,538,258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2387939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1,450,087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B8F3474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FDC418C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706,988,345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FCB77FD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BC726E9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22C982D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3D6E6F8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705,538,258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6676BCC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1,450,087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89F3153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E340A2E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706,988,345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D77560F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76,988,345</w:t>
            </w:r>
          </w:p>
        </w:tc>
      </w:tr>
      <w:tr w:rsidR="00BC49DA" w:rsidRPr="00906183" w14:paraId="361385EB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36888BE4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2F6B69F8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/>
                <w:noProof/>
                <w:sz w:val="20"/>
              </w:rPr>
              <w:t>7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46CD1527" w14:textId="77777777" w:rsidR="00BC49DA" w:rsidRPr="00906183" w:rsidRDefault="00BC49DA" w:rsidP="00497247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契稅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B14CA3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90,000,000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0D5F064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98,829,928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A740ABE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0CCC968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B575EF7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98,829,928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1E30ED0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EBBF663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BE80FFB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0B9C5C2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98,829,928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1E47872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4ED8682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74DDB93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98,829,928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0ED9902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8,829,928</w:t>
            </w:r>
          </w:p>
        </w:tc>
      </w:tr>
      <w:tr w:rsidR="00BC49DA" w:rsidRPr="00906183" w14:paraId="77515EFC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260557F3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360BC079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/>
                <w:noProof/>
                <w:sz w:val="20"/>
              </w:rPr>
              <w:t>8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7BE3A876" w14:textId="77777777" w:rsidR="00BC49DA" w:rsidRPr="00906183" w:rsidRDefault="00BC49DA" w:rsidP="00497247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娛樂稅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C2B425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28,000,000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385E441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33,753,221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2927246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384,743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736A70B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6B33301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34,137,964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3B87751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6C642FB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F0467E1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71214A2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33,753,221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BAE41ED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384,743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723E7FB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7875B95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34,137,964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ED11CF9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6,137,964</w:t>
            </w:r>
          </w:p>
        </w:tc>
      </w:tr>
      <w:tr w:rsidR="00BC49DA" w:rsidRPr="00906183" w14:paraId="304DE9B0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07B5E448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68036603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/>
                <w:noProof/>
                <w:sz w:val="20"/>
              </w:rPr>
              <w:t>9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656D6258" w14:textId="77777777" w:rsidR="00BC49DA" w:rsidRPr="00906183" w:rsidRDefault="00BC49DA" w:rsidP="00497247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統籌分配稅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62C155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4,176,363,000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79F9AEA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4,246,583,133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106F653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114,174,816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3249689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DAFCB14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4,360,757,949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C0E98C7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707F452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734A22A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93DFDD3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4,246,583,133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A3F55F3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114,174,816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AD1445C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9386BA3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4,360,757,949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48653EA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184,394,949</w:t>
            </w:r>
          </w:p>
        </w:tc>
      </w:tr>
      <w:tr w:rsidR="00BC49DA" w:rsidRPr="00906183" w14:paraId="75582CC6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380AC8D3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906183">
              <w:rPr>
                <w:rFonts w:ascii="標楷體" w:eastAsia="標楷體" w:hAnsi="標楷體"/>
                <w:b/>
                <w:noProof/>
                <w:sz w:val="20"/>
              </w:rPr>
              <w:t>2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0C70FDC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3FB83028" w14:textId="77777777" w:rsidR="00BC49DA" w:rsidRPr="00906183" w:rsidRDefault="00BC49DA" w:rsidP="00497247">
            <w:pPr>
              <w:spacing w:line="20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06183">
              <w:rPr>
                <w:rFonts w:ascii="標楷體" w:eastAsia="標楷體" w:hAnsi="標楷體" w:hint="eastAsia"/>
                <w:b/>
                <w:noProof/>
                <w:sz w:val="20"/>
              </w:rPr>
              <w:t>工程受益費收入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1C4214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F1FC10D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03DC3A6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C878C6C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722F243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2B4C4E4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BF21C6B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2391A8D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3BC705C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F2F4ACC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45531A1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35DA5D5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6AAFCCFE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- 1,000</w:t>
            </w:r>
          </w:p>
        </w:tc>
      </w:tr>
      <w:tr w:rsidR="00BC49DA" w:rsidRPr="00906183" w14:paraId="678E4AD6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52BA9579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5B053260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716A6A88" w14:textId="77777777" w:rsidR="00BC49DA" w:rsidRPr="00906183" w:rsidRDefault="00BC49DA" w:rsidP="00497247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工程受益費收入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85E58F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DC4660F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28C0F64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2371CD0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75914DB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F81DF5C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462C966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CD54D5C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E058D33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606C202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C4D9075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6ABA827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625EBD3A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- 1,000</w:t>
            </w:r>
          </w:p>
        </w:tc>
      </w:tr>
      <w:tr w:rsidR="00BC49DA" w:rsidRPr="00906183" w14:paraId="2477FD4C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58D9DBBE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906183">
              <w:rPr>
                <w:rFonts w:ascii="標楷體" w:eastAsia="標楷體" w:hAnsi="標楷體"/>
                <w:b/>
                <w:noProof/>
                <w:sz w:val="20"/>
              </w:rPr>
              <w:t>3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38CFE65C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1AC52533" w14:textId="77777777" w:rsidR="00BC49DA" w:rsidRPr="00906183" w:rsidRDefault="00BC49DA" w:rsidP="00497247">
            <w:pPr>
              <w:spacing w:line="20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06183">
              <w:rPr>
                <w:rFonts w:ascii="標楷體" w:eastAsia="標楷體" w:hAnsi="標楷體" w:hint="eastAsia"/>
                <w:b/>
                <w:noProof/>
                <w:sz w:val="20"/>
              </w:rPr>
              <w:t>罰款及賠償收入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30DDD6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21,856,000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5BB1916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48,598,413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5BE1944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48,112,767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8DC08FD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C51B018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96,711,180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4DD6EED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DF52449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07DC21D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38C91DA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48,598,413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2C41E55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48,112,767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8CC56F4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230B1B4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96,711,180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11DEF73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74,855,180</w:t>
            </w:r>
          </w:p>
        </w:tc>
      </w:tr>
      <w:tr w:rsidR="00BC49DA" w:rsidRPr="00906183" w14:paraId="31418BBB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2A3D2374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0685E0A0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5907188A" w14:textId="77777777" w:rsidR="00BC49DA" w:rsidRPr="00906183" w:rsidRDefault="00BC49DA" w:rsidP="00497247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罰金罰鍰及怠金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454BBD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21,548,000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D7750D2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42,249,901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5648D36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48,112,767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D8A41AF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C06B416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90,362,668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8377DD8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3E396BF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D1AD79C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9CE3452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42,249,901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6B9ED8D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48,112,767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5DB2A2B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3ED7555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90,362,668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7BB2330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68,814,668</w:t>
            </w:r>
          </w:p>
        </w:tc>
      </w:tr>
      <w:tr w:rsidR="00BC49DA" w:rsidRPr="00906183" w14:paraId="013EFA35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3A9A4D9D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CA06137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3FBE6B60" w14:textId="77777777" w:rsidR="00BC49DA" w:rsidRPr="00906183" w:rsidRDefault="00BC49DA" w:rsidP="00497247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沒入及沒收財物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2A070A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25CB0D8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311,500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8F940BB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D354649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FD63E21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311,500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91A4923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07492B1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32C5503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6C61D38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311,500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95BD1F9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2931520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F9E3408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311,500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633EF4B7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304,500</w:t>
            </w:r>
          </w:p>
        </w:tc>
      </w:tr>
      <w:tr w:rsidR="00BC49DA" w:rsidRPr="00906183" w14:paraId="00DF3C68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6811820B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02B6C215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384055A7" w14:textId="77777777" w:rsidR="00BC49DA" w:rsidRPr="00906183" w:rsidRDefault="00BC49DA" w:rsidP="00497247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722C017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301,000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B2FE35C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6,037,012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7321251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6F59BB9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763CA12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6,037,012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A4BE16A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C138748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439C4F4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745786B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6,037,012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F29680E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289A9FE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64B4500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6,037,012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0A2CEAC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5,736,012</w:t>
            </w:r>
          </w:p>
        </w:tc>
      </w:tr>
      <w:tr w:rsidR="00BC49DA" w:rsidRPr="00906183" w14:paraId="2655A209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0F1D23CC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906183">
              <w:rPr>
                <w:rFonts w:ascii="標楷體" w:eastAsia="標楷體" w:hAnsi="標楷體"/>
                <w:b/>
                <w:noProof/>
                <w:sz w:val="20"/>
              </w:rPr>
              <w:t>4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6BF3090E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65AF5BA0" w14:textId="77777777" w:rsidR="00BC49DA" w:rsidRPr="00906183" w:rsidRDefault="00BC49DA" w:rsidP="00497247">
            <w:pPr>
              <w:spacing w:line="20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06183">
              <w:rPr>
                <w:rFonts w:ascii="標楷體" w:eastAsia="標楷體" w:hAnsi="標楷體" w:hint="eastAsia"/>
                <w:b/>
                <w:noProof/>
                <w:sz w:val="20"/>
              </w:rPr>
              <w:t>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5B0330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212,864,000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595F7CB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271,464,351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54FF8CC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1,074,693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808599D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362BC05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272,539,044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DD3D972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349A4C8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B43799B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69CE6D6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271,464,351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C5043B5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1,074,693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E4257C9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22E9C7A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272,539,044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135C1B9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59,675,044</w:t>
            </w:r>
          </w:p>
        </w:tc>
      </w:tr>
      <w:tr w:rsidR="00BC49DA" w:rsidRPr="00906183" w14:paraId="62A7D8A1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3E360637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399948BE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488875EB" w14:textId="77777777" w:rsidR="00BC49DA" w:rsidRPr="00906183" w:rsidRDefault="00BC49DA" w:rsidP="00497247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行政規費收入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208A7E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80,105,000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96DE09D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92,537,591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74E9C89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6,400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DD801C6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2C8BFC7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92,543,991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A720DA2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481DF9C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56C42C1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549D336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92,537,591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C388413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6,400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F2FB55B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44D1FA1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92,543,991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1DC3267A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12,438,991</w:t>
            </w:r>
          </w:p>
        </w:tc>
      </w:tr>
      <w:tr w:rsidR="00BC49DA" w:rsidRPr="00906183" w14:paraId="6F5D7B4B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5C2E8F2C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01378067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494594BB" w14:textId="77777777" w:rsidR="00BC49DA" w:rsidRPr="00906183" w:rsidRDefault="00BC49DA" w:rsidP="00497247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使用規費收入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67B54F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132,759,000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EA361CD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178,926,760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CEBE7F7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1,068,293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12EB730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83678B7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179,995,053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CC1DAE0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3F68769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3B59E4A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98639E0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178,926,760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D671AAC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1,068,293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776F939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A43D726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179,995,053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57A1A5AB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47,236,053</w:t>
            </w:r>
          </w:p>
        </w:tc>
      </w:tr>
      <w:tr w:rsidR="00BC49DA" w:rsidRPr="00906183" w14:paraId="7553177A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704FD4D8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906183">
              <w:rPr>
                <w:rFonts w:ascii="標楷體" w:eastAsia="標楷體" w:hAnsi="標楷體"/>
                <w:b/>
                <w:noProof/>
                <w:sz w:val="20"/>
              </w:rPr>
              <w:t>5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1A55230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7E4ECEAE" w14:textId="77777777" w:rsidR="00BC49DA" w:rsidRPr="00906183" w:rsidRDefault="00BC49DA" w:rsidP="00497247">
            <w:pPr>
              <w:spacing w:line="20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06183">
              <w:rPr>
                <w:rFonts w:ascii="標楷體" w:eastAsia="標楷體" w:hAnsi="標楷體" w:hint="eastAsia"/>
                <w:b/>
                <w:noProof/>
                <w:sz w:val="20"/>
              </w:rPr>
              <w:t>信託管理收入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5BE1D9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FF40664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FA60BE2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022C9FA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1AB2C60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ED22D54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021B832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8A43759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EEC1B5D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2E283F2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6ECA77E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FE258AE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970BEC2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- 1,000</w:t>
            </w:r>
          </w:p>
        </w:tc>
      </w:tr>
      <w:tr w:rsidR="00BC49DA" w:rsidRPr="00906183" w14:paraId="4E902677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0FB89F08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38B9A530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4502ED84" w14:textId="77777777" w:rsidR="00BC49DA" w:rsidRPr="00906183" w:rsidRDefault="00BC49DA" w:rsidP="00497247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信託管理收入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5EBAF2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9368F28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D1EE90B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5DF1A0B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AF70A0A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248E6A5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1C50695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E9A5645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1EC9498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C0D6B0D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9D0B7C7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7270FE8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099FD1E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- 1,000</w:t>
            </w:r>
          </w:p>
        </w:tc>
      </w:tr>
      <w:tr w:rsidR="00BC49DA" w:rsidRPr="00906183" w14:paraId="69204F64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0B207069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906183">
              <w:rPr>
                <w:rFonts w:ascii="標楷體" w:eastAsia="標楷體" w:hAnsi="標楷體"/>
                <w:b/>
                <w:noProof/>
                <w:sz w:val="20"/>
              </w:rPr>
              <w:t>6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6852310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6C9F227B" w14:textId="77777777" w:rsidR="00BC49DA" w:rsidRPr="00906183" w:rsidRDefault="00BC49DA" w:rsidP="00497247">
            <w:pPr>
              <w:spacing w:line="20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06183">
              <w:rPr>
                <w:rFonts w:ascii="標楷體" w:eastAsia="標楷體" w:hAnsi="標楷體" w:hint="eastAsia"/>
                <w:b/>
                <w:noProof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FFACAAF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45,524,000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33E7B1C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89,697,998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F05AB5A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4,316,180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78B6ECB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B262615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94,014,178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18FC047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2D05D07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E8DAB7B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BF89B00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89,697,998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B5F18A8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4,316,180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A41ADB5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4B2004D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94,014,178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BC25413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48,490,178</w:t>
            </w:r>
          </w:p>
        </w:tc>
      </w:tr>
      <w:tr w:rsidR="00BC49DA" w:rsidRPr="00906183" w14:paraId="3DA73CA0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17929E26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6EC9E414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523FD005" w14:textId="77777777" w:rsidR="00BC49DA" w:rsidRPr="00906183" w:rsidRDefault="00BC49DA" w:rsidP="00497247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財產孳息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1C3A49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44,882,000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6F506FE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85,467,458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11A1D83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4,316,180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1EAD8E6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98FACC6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89,783,638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7E3EAC4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DB23BF1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9B2651D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BDDFE33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85,467,458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E6DBD53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4,316,180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304E7F9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E443EF5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89,783,638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B300E74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44,901,638</w:t>
            </w:r>
          </w:p>
        </w:tc>
      </w:tr>
      <w:tr w:rsidR="00BC49DA" w:rsidRPr="00906183" w14:paraId="5A232F4F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53CDA0B6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29B571D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6C69A3B6" w14:textId="77777777" w:rsidR="00BC49DA" w:rsidRPr="00906183" w:rsidRDefault="00BC49DA" w:rsidP="00497247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廢舊物資售價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BA7574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642,000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B38B231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4,230,540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918CD7B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78FACB2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DE0E74E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4,230,540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8166F7B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FBF9AD8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4A45683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F97DE24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4,230,540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0320356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9B6E889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903B7FE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4,230,540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1EB67E97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3,588,540</w:t>
            </w:r>
          </w:p>
        </w:tc>
      </w:tr>
      <w:tr w:rsidR="00BC49DA" w:rsidRPr="00906183" w14:paraId="4CE1B327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12DADC58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906183">
              <w:rPr>
                <w:rFonts w:ascii="標楷體" w:eastAsia="標楷體" w:hAnsi="標楷體"/>
                <w:b/>
                <w:noProof/>
                <w:sz w:val="20"/>
              </w:rPr>
              <w:t>7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143CBFF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50F5E009" w14:textId="77777777" w:rsidR="00BC49DA" w:rsidRPr="00906183" w:rsidRDefault="00BC49DA" w:rsidP="00497247">
            <w:pPr>
              <w:spacing w:line="20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06183">
              <w:rPr>
                <w:rFonts w:ascii="標楷體" w:eastAsia="標楷體" w:hAnsi="標楷體" w:hint="eastAsia"/>
                <w:b/>
                <w:noProof/>
                <w:sz w:val="20"/>
              </w:rPr>
              <w:t>營業盈餘及事業收入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3A0906A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452,594,000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1D0EF80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452,993,688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780D5CC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496B3D8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47E6346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453,044,688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FB34D5F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CAC004A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D93FB5D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11EE897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452,993,688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9CDBF79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51,000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5375DE5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81A0B55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453,044,688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A31A05C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450,688</w:t>
            </w:r>
          </w:p>
        </w:tc>
      </w:tr>
      <w:tr w:rsidR="00BC49DA" w:rsidRPr="00906183" w14:paraId="535B79D7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09A2AED2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11964FD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06440851" w14:textId="77777777" w:rsidR="00BC49DA" w:rsidRPr="00906183" w:rsidRDefault="00BC49DA" w:rsidP="00497247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營業基金盈餘繳庫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FFCD0F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51,000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26ABD26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3E728A8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51,000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60F844F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C5384EB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51,000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B1F0A61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0DE115E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24D0CCF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0F10384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920C024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51,000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877DFC0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9CF84D8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51,000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9281FDF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C49DA" w:rsidRPr="00906183" w14:paraId="381BD03B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775E000C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6C34CF7B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41089D17" w14:textId="77777777" w:rsidR="00BC49DA" w:rsidRPr="00BD08A3" w:rsidRDefault="00BC49DA" w:rsidP="00BD08A3">
            <w:pPr>
              <w:spacing w:line="200" w:lineRule="exact"/>
              <w:ind w:leftChars="200" w:left="480"/>
              <w:jc w:val="center"/>
              <w:rPr>
                <w:rFonts w:ascii="標楷體" w:eastAsia="標楷體" w:hAnsi="標楷體"/>
                <w:spacing w:val="-20"/>
                <w:w w:val="98"/>
                <w:sz w:val="20"/>
              </w:rPr>
            </w:pPr>
            <w:r w:rsidRPr="00BD08A3">
              <w:rPr>
                <w:rFonts w:ascii="標楷體" w:eastAsia="標楷體" w:hAnsi="標楷體" w:hint="eastAsia"/>
                <w:noProof/>
                <w:spacing w:val="-20"/>
                <w:w w:val="98"/>
                <w:sz w:val="20"/>
              </w:rPr>
              <w:t>非營業特種基金賸餘繳庫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7F5B7E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450,000,000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AE5A5F8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450,000,000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71D19F4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2795D9E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5091DD1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450,000,000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9C97CDF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1C84C58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C25B89E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E28476A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450,000,000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A4861F6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5E2D38A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9DA1F50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450,000,000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FF01328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C49DA" w:rsidRPr="00906183" w14:paraId="192CA568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1E103416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6EAB02DC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3199AE14" w14:textId="77777777" w:rsidR="00BC49DA" w:rsidRPr="00906183" w:rsidRDefault="00BC49DA" w:rsidP="00497247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投資收益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B80E5A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2,543,000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30B91C7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2,993,688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DE4352A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6D87D1A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A442E22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2,993,688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4AA801B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C0156A9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A667CD8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8D03015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2,993,688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5D13F4A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775D36C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E3CB266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2,993,688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994B691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450,688</w:t>
            </w:r>
          </w:p>
        </w:tc>
      </w:tr>
      <w:tr w:rsidR="00BC49DA" w:rsidRPr="00906183" w14:paraId="2EA317A7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60D23A41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906183">
              <w:rPr>
                <w:rFonts w:ascii="標楷體" w:eastAsia="標楷體" w:hAnsi="標楷體"/>
                <w:b/>
                <w:noProof/>
                <w:sz w:val="20"/>
              </w:rPr>
              <w:t>8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C11C7A5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512504B2" w14:textId="77777777" w:rsidR="00BC49DA" w:rsidRPr="00906183" w:rsidRDefault="00BC49DA" w:rsidP="00497247">
            <w:pPr>
              <w:spacing w:line="20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06183">
              <w:rPr>
                <w:rFonts w:ascii="標楷體" w:eastAsia="標楷體" w:hAnsi="標楷體" w:hint="eastAsia"/>
                <w:b/>
                <w:noProof/>
                <w:sz w:val="20"/>
              </w:rPr>
              <w:t>補助及協助收入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31EEF8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10,895,501,000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AA94C73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9,937,916,467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BE6C600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572,499,622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F46A8E5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4CA2A30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10,510,416,089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AC15AD7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6C6B70F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06982D5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ACCEAB0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9,937,916,467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2543C74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572,499,622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49FF1CC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70C2024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10,510,416,089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6739C763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- 385,084,911</w:t>
            </w:r>
          </w:p>
        </w:tc>
      </w:tr>
      <w:tr w:rsidR="00BC49DA" w:rsidRPr="00906183" w14:paraId="7EC5F723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41CF30B8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48CCE85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68DBAFB0" w14:textId="77777777" w:rsidR="00BC49DA" w:rsidRPr="00906183" w:rsidRDefault="00BC49DA" w:rsidP="00497247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上級政府補助收入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EFD7F1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10,895,501,000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23C0CB2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9,937,916,467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4BFE1D4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572,499,622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04761B3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D7BE825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10,510,416,089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5859E4B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2168EB1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66D0846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FE33574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9,937,916,467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A867CAE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572,499,622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469FB60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0DD5562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10,510,416,089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62183B0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- 385,084,911</w:t>
            </w:r>
          </w:p>
        </w:tc>
      </w:tr>
      <w:tr w:rsidR="00BC49DA" w:rsidRPr="00906183" w14:paraId="5142DEDD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0BA6F1D4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906183">
              <w:rPr>
                <w:rFonts w:ascii="標楷體" w:eastAsia="標楷體" w:hAnsi="標楷體"/>
                <w:b/>
                <w:noProof/>
                <w:sz w:val="20"/>
              </w:rPr>
              <w:t>9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E980C16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4A147910" w14:textId="77777777" w:rsidR="00BC49DA" w:rsidRPr="00906183" w:rsidRDefault="00BC49DA" w:rsidP="00497247">
            <w:pPr>
              <w:spacing w:line="20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06183">
              <w:rPr>
                <w:rFonts w:ascii="標楷體" w:eastAsia="標楷體" w:hAnsi="標楷體" w:hint="eastAsia"/>
                <w:b/>
                <w:noProof/>
                <w:sz w:val="20"/>
              </w:rPr>
              <w:t>捐獻及贈與收入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75492F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5,551,000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48558E8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5,388,216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AB08509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0EC926B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EB9FF25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5,388,216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07DF40E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B0866BE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C5A86EE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7F719E1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5,388,216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DA86FCE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1D60BFA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B963D00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5,388,216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DAF1845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- 162,784</w:t>
            </w:r>
          </w:p>
        </w:tc>
      </w:tr>
      <w:tr w:rsidR="00BC49DA" w:rsidRPr="00906183" w14:paraId="20854D16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0D6CAF49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D8D45AF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4FB70CF6" w14:textId="77777777" w:rsidR="00BC49DA" w:rsidRPr="00906183" w:rsidRDefault="00BC49DA" w:rsidP="00497247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捐獻收入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7910A9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5,550,000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B80EE54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5,388,216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C43B234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C185CBD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DAAB592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5,388,216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9048612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D9826D3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1162EAA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B090A93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5,388,216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4E76292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BBD6B94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CD5065F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5,388,216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3626338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- 161,784</w:t>
            </w:r>
          </w:p>
        </w:tc>
      </w:tr>
      <w:tr w:rsidR="00BC49DA" w:rsidRPr="00906183" w14:paraId="130E3E1F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34EB14A4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3983B4A4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0CB5C1FC" w14:textId="77777777" w:rsidR="00BC49DA" w:rsidRPr="00906183" w:rsidRDefault="00BC49DA" w:rsidP="00497247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贈與收入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3DFA22F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55DC369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91E60EC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D79060A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6E99256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99FCBE1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25D3A05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D87D65C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F379410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2380167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99AB338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EDA4D46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7D35FC7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- 1,000</w:t>
            </w:r>
          </w:p>
        </w:tc>
      </w:tr>
      <w:tr w:rsidR="00BC49DA" w:rsidRPr="00906183" w14:paraId="0BF9F999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2471E329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906183">
              <w:rPr>
                <w:rFonts w:ascii="標楷體" w:eastAsia="標楷體" w:hAnsi="標楷體"/>
                <w:b/>
                <w:noProof/>
                <w:sz w:val="20"/>
              </w:rPr>
              <w:t>10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02462B4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4EEB5FD1" w14:textId="77777777" w:rsidR="00BC49DA" w:rsidRPr="00906183" w:rsidRDefault="00BC49DA" w:rsidP="00497247">
            <w:pPr>
              <w:spacing w:line="20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06183">
              <w:rPr>
                <w:rFonts w:ascii="標楷體" w:eastAsia="標楷體" w:hAnsi="標楷體" w:hint="eastAsia"/>
                <w:b/>
                <w:noProof/>
                <w:sz w:val="20"/>
              </w:rPr>
              <w:t>其他收入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C7B941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339,381,000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71AD4C5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210,124,828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B616175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192,221,823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1E4A1D0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B20A05F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402,346,651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DB5476F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E824EF6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81BDA7B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F99737B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210,124,828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CF00482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192,221,823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EE9CC5C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A51DD28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402,346,651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619E2B8F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62,965,651</w:t>
            </w:r>
          </w:p>
        </w:tc>
      </w:tr>
      <w:tr w:rsidR="00BC49DA" w:rsidRPr="00906183" w14:paraId="69753D99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0FE92499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E2DB607" w14:textId="77777777" w:rsidR="00BC49DA" w:rsidRPr="00906183" w:rsidRDefault="00BC49DA" w:rsidP="00337611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3AAD3071" w14:textId="77777777" w:rsidR="00BC49DA" w:rsidRPr="00906183" w:rsidRDefault="00BC49DA" w:rsidP="00497247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雜項收入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28294F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339,381,000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CC56F67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210,124,828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D4F82A1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192,221,823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E534DE1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CDF8016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402,346,651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541B38B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491B688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51473D8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CAD09A6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210,124,828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557F99A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192,221,823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B0F49B0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48A9604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402,346,651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3A9F051" w14:textId="77777777" w:rsidR="00BC49DA" w:rsidRPr="00906183" w:rsidRDefault="00BC49DA" w:rsidP="00497247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6183">
              <w:rPr>
                <w:rFonts w:ascii="細明體" w:eastAsia="細明體" w:hAnsi="細明體"/>
                <w:noProof/>
                <w:sz w:val="18"/>
                <w:szCs w:val="18"/>
              </w:rPr>
              <w:t>62,965,651</w:t>
            </w:r>
          </w:p>
        </w:tc>
      </w:tr>
    </w:tbl>
    <w:p w14:paraId="43A141D6" w14:textId="77777777" w:rsidR="003C15BB" w:rsidRPr="00E06189" w:rsidRDefault="003C15BB" w:rsidP="00E06189">
      <w:pPr>
        <w:adjustRightInd w:val="0"/>
        <w:snapToGrid w:val="0"/>
        <w:ind w:right="414"/>
        <w:rPr>
          <w:rFonts w:eastAsia="標楷體"/>
          <w:sz w:val="2"/>
          <w:szCs w:val="2"/>
        </w:rPr>
      </w:pPr>
    </w:p>
    <w:sectPr w:rsidR="003C15BB" w:rsidRPr="00E06189" w:rsidSect="00BD08A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992" w:bottom="1418" w:left="992" w:header="1020" w:footer="73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FC752" w14:textId="77777777" w:rsidR="00BC49DA" w:rsidRDefault="00BC49DA">
      <w:r>
        <w:separator/>
      </w:r>
    </w:p>
  </w:endnote>
  <w:endnote w:type="continuationSeparator" w:id="0">
    <w:p w14:paraId="1CD5A8F0" w14:textId="77777777" w:rsidR="00BC49DA" w:rsidRDefault="00BC4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11682" w14:textId="77777777" w:rsidR="00F30DA8" w:rsidRDefault="00F30DA8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1077F" w14:textId="77777777" w:rsidR="00F30DA8" w:rsidRDefault="00F30DA8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22EF8" w14:textId="5D3F4BE5" w:rsidR="0071400E" w:rsidRPr="00F30DA8" w:rsidRDefault="0072082F">
    <w:pPr>
      <w:pStyle w:val="a4"/>
      <w:jc w:val="center"/>
      <w:rPr>
        <w:rFonts w:ascii="標楷體" w:eastAsia="標楷體" w:hAnsi="標楷體"/>
        <w:sz w:val="24"/>
        <w:szCs w:val="24"/>
      </w:rPr>
    </w:pPr>
    <w:sdt>
      <w:sdtPr>
        <w:id w:val="-1834523015"/>
        <w:docPartObj>
          <w:docPartGallery w:val="Page Numbers (Bottom of Page)"/>
          <w:docPartUnique/>
        </w:docPartObj>
      </w:sdtPr>
      <w:sdtEndPr>
        <w:rPr>
          <w:rFonts w:ascii="標楷體" w:eastAsia="標楷體" w:hAnsi="標楷體"/>
          <w:sz w:val="24"/>
          <w:szCs w:val="24"/>
        </w:rPr>
      </w:sdtEndPr>
      <w:sdtContent>
        <w:r w:rsidR="0071400E" w:rsidRPr="00F30DA8">
          <w:rPr>
            <w:rFonts w:ascii="標楷體" w:eastAsia="標楷體" w:hAnsi="標楷體" w:hint="eastAsia"/>
            <w:sz w:val="24"/>
            <w:szCs w:val="24"/>
          </w:rPr>
          <w:t>9</w:t>
        </w:r>
        <w:r w:rsidR="00E108CB" w:rsidRPr="00F30DA8">
          <w:rPr>
            <w:rFonts w:ascii="標楷體" w:eastAsia="標楷體" w:hAnsi="標楷體" w:hint="eastAsia"/>
            <w:sz w:val="24"/>
            <w:szCs w:val="24"/>
          </w:rPr>
          <w:t>－</w:t>
        </w:r>
        <w:r w:rsidR="0071400E" w:rsidRPr="00F30DA8">
          <w:rPr>
            <w:rFonts w:ascii="標楷體" w:eastAsia="標楷體" w:hAnsi="標楷體" w:hint="eastAsia"/>
            <w:sz w:val="24"/>
            <w:szCs w:val="24"/>
          </w:rPr>
          <w:t>2</w:t>
        </w:r>
      </w:sdtContent>
    </w:sdt>
    <w:r w:rsidR="00F30DA8" w:rsidRPr="00F30DA8">
      <w:rPr>
        <w:rFonts w:ascii="標楷體" w:eastAsia="標楷體" w:hAnsi="標楷體" w:hint="eastAsia"/>
        <w:sz w:val="24"/>
        <w:szCs w:val="24"/>
      </w:rPr>
      <w:t>－1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40E51" w14:textId="77777777" w:rsidR="00BC49DA" w:rsidRDefault="00BC49DA">
      <w:r>
        <w:separator/>
      </w:r>
    </w:p>
  </w:footnote>
  <w:footnote w:type="continuationSeparator" w:id="0">
    <w:p w14:paraId="48850DB3" w14:textId="77777777" w:rsidR="00BC49DA" w:rsidRDefault="00BC4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F7BFF" w14:textId="77777777" w:rsidR="00F30DA8" w:rsidRDefault="00F30DA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C4B86" w14:textId="6018306E" w:rsidR="00A82CB1" w:rsidRDefault="00C31645">
    <w:pPr>
      <w:pStyle w:val="a3"/>
      <w:jc w:val="center"/>
    </w:pPr>
    <w:r w:rsidRPr="00C31645">
      <w:rPr>
        <w:rFonts w:ascii="標楷體" w:eastAsia="標楷體" w:hAnsi="標楷體" w:hint="eastAsia"/>
        <w:b/>
        <w:spacing w:val="60"/>
        <w:sz w:val="32"/>
        <w:szCs w:val="32"/>
        <w:u w:val="single"/>
      </w:rPr>
      <w:t>貳</w:t>
    </w:r>
    <w:r w:rsidR="00A82CB1" w:rsidRPr="003C15BB">
      <w:rPr>
        <w:rFonts w:ascii="標楷體" w:eastAsia="標楷體"/>
        <w:b/>
        <w:spacing w:val="60"/>
        <w:sz w:val="32"/>
        <w:szCs w:val="32"/>
        <w:u w:val="single"/>
      </w:rPr>
      <w:t>、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C31645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C31645">
      <w:rPr>
        <w:rFonts w:ascii="標楷體" w:eastAsia="標楷體" w:hAnsi="標楷體" w:hint="eastAsia"/>
        <w:b/>
        <w:spacing w:val="60"/>
        <w:sz w:val="32"/>
        <w:szCs w:val="32"/>
        <w:u w:val="single"/>
      </w:rPr>
      <w:t>嘉義市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</w:t>
    </w:r>
    <w:r w:rsidRPr="00C31645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C31645">
      <w:rPr>
        <w:rFonts w:ascii="標楷體" w:eastAsia="標楷體" w:hAnsi="標楷體"/>
        <w:bCs/>
        <w:spacing w:val="60"/>
        <w:sz w:val="32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F40F6" w14:textId="77777777" w:rsidR="00F30DA8" w:rsidRDefault="00F30DA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9DA"/>
    <w:rsid w:val="00084F18"/>
    <w:rsid w:val="000E0216"/>
    <w:rsid w:val="000F7FA6"/>
    <w:rsid w:val="00183F3F"/>
    <w:rsid w:val="001D6832"/>
    <w:rsid w:val="001D6F96"/>
    <w:rsid w:val="00311CD2"/>
    <w:rsid w:val="00357802"/>
    <w:rsid w:val="00375E86"/>
    <w:rsid w:val="003776D8"/>
    <w:rsid w:val="003C15BB"/>
    <w:rsid w:val="00497247"/>
    <w:rsid w:val="004E1354"/>
    <w:rsid w:val="005D71E6"/>
    <w:rsid w:val="0061119C"/>
    <w:rsid w:val="00625C7D"/>
    <w:rsid w:val="0071400E"/>
    <w:rsid w:val="00716A95"/>
    <w:rsid w:val="0072082F"/>
    <w:rsid w:val="007B0B55"/>
    <w:rsid w:val="00803E01"/>
    <w:rsid w:val="00906183"/>
    <w:rsid w:val="009C47CC"/>
    <w:rsid w:val="00A06D31"/>
    <w:rsid w:val="00A82CB1"/>
    <w:rsid w:val="00B83472"/>
    <w:rsid w:val="00BC49DA"/>
    <w:rsid w:val="00BD08A3"/>
    <w:rsid w:val="00BD217D"/>
    <w:rsid w:val="00C31645"/>
    <w:rsid w:val="00CB0F10"/>
    <w:rsid w:val="00D80887"/>
    <w:rsid w:val="00DA6D9D"/>
    <w:rsid w:val="00DA7E8A"/>
    <w:rsid w:val="00DF667B"/>
    <w:rsid w:val="00E06189"/>
    <w:rsid w:val="00E108CB"/>
    <w:rsid w:val="00E47C16"/>
    <w:rsid w:val="00E956ED"/>
    <w:rsid w:val="00EE666A"/>
    <w:rsid w:val="00EE7366"/>
    <w:rsid w:val="00EE77A4"/>
    <w:rsid w:val="00F125C0"/>
    <w:rsid w:val="00F30DA8"/>
    <w:rsid w:val="00FA5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2EFDCD"/>
  <w15:chartTrackingRefBased/>
  <w15:docId w15:val="{4FE23E7B-BC70-41A7-89B7-7939BAB9A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71400E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dGLgnRBOj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dGLgnRBOj歲入來源別總表.dot</Template>
  <TotalTime>21</TotalTime>
  <Pages>1</Pages>
  <Words>807</Words>
  <Characters>2760</Characters>
  <Application>Microsoft Office Word</Application>
  <DocSecurity>0</DocSecurity>
  <Lines>23</Lines>
  <Paragraphs>7</Paragraphs>
  <ScaleCrop>false</ScaleCrop>
  <Company>N.A.O.</Company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謝明錡</dc:creator>
  <cp:keywords/>
  <cp:lastModifiedBy>李耿名</cp:lastModifiedBy>
  <cp:revision>21</cp:revision>
  <cp:lastPrinted>2025-07-14T09:20:00Z</cp:lastPrinted>
  <dcterms:created xsi:type="dcterms:W3CDTF">2025-06-03T06:59:00Z</dcterms:created>
  <dcterms:modified xsi:type="dcterms:W3CDTF">2025-07-14T09:21:00Z</dcterms:modified>
</cp:coreProperties>
</file>