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E334B" w14:textId="77777777" w:rsidR="003E010B" w:rsidRPr="000D0E48" w:rsidRDefault="003E010B" w:rsidP="003E010B">
      <w:pPr>
        <w:pStyle w:val="a3"/>
        <w:jc w:val="center"/>
        <w:rPr>
          <w:rFonts w:ascii="標楷體" w:eastAsia="標楷體"/>
          <w:b/>
          <w:spacing w:val="60"/>
          <w:sz w:val="36"/>
          <w:szCs w:val="36"/>
        </w:rPr>
      </w:pPr>
      <w:r w:rsidRPr="000D0E48">
        <w:rPr>
          <w:rFonts w:ascii="標楷體" w:eastAsia="標楷體" w:hint="eastAsia"/>
          <w:b/>
          <w:spacing w:val="60"/>
          <w:sz w:val="36"/>
          <w:szCs w:val="36"/>
        </w:rPr>
        <w:t>玖</w:t>
      </w:r>
      <w:r>
        <w:rPr>
          <w:rFonts w:ascii="標楷體" w:eastAsia="標楷體" w:hint="eastAsia"/>
          <w:b/>
          <w:spacing w:val="60"/>
          <w:sz w:val="36"/>
          <w:szCs w:val="36"/>
        </w:rPr>
        <w:t>、歲入來源別決算審定總表</w:t>
      </w:r>
    </w:p>
    <w:p w14:paraId="1342AAFA" w14:textId="77777777" w:rsidR="003E010B" w:rsidRPr="003376B1" w:rsidRDefault="003E010B" w:rsidP="003E010B">
      <w:pPr>
        <w:pStyle w:val="a3"/>
        <w:jc w:val="center"/>
        <w:rPr>
          <w:b/>
          <w:sz w:val="32"/>
          <w:szCs w:val="32"/>
        </w:rPr>
      </w:pPr>
      <w:r w:rsidRPr="003376B1">
        <w:rPr>
          <w:rFonts w:ascii="標楷體" w:eastAsia="標楷體" w:hint="eastAsia"/>
          <w:b/>
          <w:spacing w:val="60"/>
          <w:sz w:val="32"/>
          <w:szCs w:val="32"/>
          <w:u w:val="single"/>
        </w:rPr>
        <w:t>一、中華民國</w:t>
      </w:r>
      <w:proofErr w:type="gramStart"/>
      <w:r w:rsidRPr="003376B1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113</w:t>
      </w:r>
      <w:proofErr w:type="gramEnd"/>
      <w:r w:rsidRPr="003376B1">
        <w:rPr>
          <w:rFonts w:ascii="標楷體" w:eastAsia="標楷體" w:hint="eastAsia"/>
          <w:b/>
          <w:spacing w:val="60"/>
          <w:sz w:val="32"/>
          <w:szCs w:val="32"/>
          <w:u w:val="single"/>
        </w:rPr>
        <w:t>年度</w:t>
      </w:r>
      <w:r w:rsidRPr="003376B1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嘉義市</w:t>
      </w:r>
      <w:r w:rsidRPr="003376B1">
        <w:rPr>
          <w:rFonts w:ascii="標楷體" w:eastAsia="標楷體" w:hint="eastAsia"/>
          <w:b/>
          <w:spacing w:val="60"/>
          <w:sz w:val="32"/>
          <w:szCs w:val="32"/>
          <w:u w:val="single"/>
        </w:rPr>
        <w:t>總決算歲入來源別決算審定總表</w:t>
      </w:r>
    </w:p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0"/>
        <w:gridCol w:w="94"/>
        <w:gridCol w:w="386"/>
        <w:gridCol w:w="2698"/>
        <w:gridCol w:w="1382"/>
        <w:gridCol w:w="1386"/>
        <w:gridCol w:w="706"/>
        <w:gridCol w:w="681"/>
        <w:gridCol w:w="1386"/>
        <w:gridCol w:w="1370"/>
        <w:gridCol w:w="1403"/>
        <w:gridCol w:w="1387"/>
        <w:gridCol w:w="1386"/>
        <w:gridCol w:w="1387"/>
        <w:gridCol w:w="987"/>
        <w:gridCol w:w="1596"/>
        <w:gridCol w:w="961"/>
        <w:gridCol w:w="1249"/>
        <w:gridCol w:w="915"/>
      </w:tblGrid>
      <w:tr w:rsidR="009805FE" w:rsidRPr="00003457" w14:paraId="39FE8702" w14:textId="77777777">
        <w:trPr>
          <w:cantSplit/>
          <w:trHeight w:val="270"/>
          <w:tblHeader/>
        </w:trPr>
        <w:tc>
          <w:tcPr>
            <w:tcW w:w="5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A4DCCF" w14:textId="77777777" w:rsidR="009805FE" w:rsidRPr="00003457" w:rsidRDefault="009805FE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58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B7E9B0" w14:textId="77777777" w:rsidR="009805FE" w:rsidRPr="00003457" w:rsidRDefault="009805FE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 w:rsidRPr="00003457"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 w:rsidRPr="00003457"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08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CBB6A" w14:textId="4080B8E1" w:rsidR="009805FE" w:rsidRPr="00003457" w:rsidRDefault="009805FE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sz w:val="20"/>
              </w:rPr>
              <w:t>單位</w:t>
            </w:r>
            <w:r w:rsidRPr="00003457">
              <w:rPr>
                <w:rFonts w:ascii="標楷體" w:eastAsia="標楷體" w:hAnsi="標楷體"/>
                <w:sz w:val="20"/>
              </w:rPr>
              <w:t>：</w:t>
            </w:r>
            <w:r w:rsidRPr="00003457">
              <w:rPr>
                <w:rFonts w:ascii="標楷體" w:eastAsia="標楷體" w:hAnsi="標楷體" w:hint="eastAsia"/>
                <w:sz w:val="20"/>
              </w:rPr>
              <w:t>新臺幣</w:t>
            </w:r>
            <w:r w:rsidR="0087309F" w:rsidRPr="00003457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805FE" w:rsidRPr="00003457" w14:paraId="5116FB65" w14:textId="77777777">
        <w:trPr>
          <w:cantSplit/>
          <w:trHeight w:val="270"/>
          <w:tblHeader/>
        </w:trPr>
        <w:tc>
          <w:tcPr>
            <w:tcW w:w="574" w:type="dxa"/>
            <w:gridSpan w:val="2"/>
            <w:tcBorders>
              <w:top w:val="nil"/>
              <w:left w:val="nil"/>
              <w:right w:val="nil"/>
            </w:tcBorders>
          </w:tcPr>
          <w:p w14:paraId="748E25B9" w14:textId="77777777" w:rsidR="009805FE" w:rsidRPr="00003457" w:rsidRDefault="009805FE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58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0C4A2DC9" w14:textId="77777777" w:rsidR="009805FE" w:rsidRPr="00003457" w:rsidRDefault="009805FE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8" w:type="dxa"/>
            <w:gridSpan w:val="12"/>
            <w:vMerge/>
            <w:tcBorders>
              <w:top w:val="nil"/>
              <w:left w:val="nil"/>
              <w:right w:val="nil"/>
            </w:tcBorders>
          </w:tcPr>
          <w:p w14:paraId="14CB2A00" w14:textId="77777777" w:rsidR="009805FE" w:rsidRPr="00003457" w:rsidRDefault="009805FE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9805FE" w:rsidRPr="00003457" w14:paraId="63F90710" w14:textId="77777777" w:rsidTr="009760A9">
        <w:trPr>
          <w:cantSplit/>
          <w:trHeight w:val="510"/>
          <w:tblHeader/>
        </w:trPr>
        <w:tc>
          <w:tcPr>
            <w:tcW w:w="3658" w:type="dxa"/>
            <w:gridSpan w:val="4"/>
            <w:tcBorders>
              <w:left w:val="nil"/>
            </w:tcBorders>
            <w:vAlign w:val="center"/>
          </w:tcPr>
          <w:p w14:paraId="79B730C6" w14:textId="77777777" w:rsidR="009805FE" w:rsidRPr="00003457" w:rsidRDefault="009805FE" w:rsidP="00356C3D">
            <w:pPr>
              <w:jc w:val="distribute"/>
              <w:rPr>
                <w:rFonts w:eastAsia="標楷體"/>
                <w:sz w:val="20"/>
              </w:rPr>
            </w:pPr>
            <w:r w:rsidRPr="00003457"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382" w:type="dxa"/>
            <w:vMerge w:val="restart"/>
            <w:vAlign w:val="center"/>
          </w:tcPr>
          <w:p w14:paraId="03D70907" w14:textId="77777777" w:rsidR="009805FE" w:rsidRPr="00003457" w:rsidRDefault="009805FE" w:rsidP="00356C3D">
            <w:pPr>
              <w:jc w:val="distribute"/>
              <w:rPr>
                <w:rFonts w:eastAsia="標楷體"/>
                <w:sz w:val="20"/>
              </w:rPr>
            </w:pPr>
            <w:r w:rsidRPr="00003457"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529" w:type="dxa"/>
            <w:gridSpan w:val="5"/>
            <w:vAlign w:val="center"/>
          </w:tcPr>
          <w:p w14:paraId="6B821700" w14:textId="77777777" w:rsidR="009805FE" w:rsidRPr="00003457" w:rsidRDefault="009805FE" w:rsidP="00356C3D">
            <w:pPr>
              <w:jc w:val="distribute"/>
              <w:rPr>
                <w:rFonts w:eastAsia="標楷體"/>
                <w:sz w:val="20"/>
              </w:rPr>
            </w:pPr>
            <w:r w:rsidRPr="00003457"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550" w:type="dxa"/>
            <w:gridSpan w:val="5"/>
            <w:vAlign w:val="center"/>
          </w:tcPr>
          <w:p w14:paraId="78B94372" w14:textId="77777777" w:rsidR="009805FE" w:rsidRPr="00003457" w:rsidRDefault="009805FE" w:rsidP="00356C3D">
            <w:pPr>
              <w:jc w:val="distribute"/>
              <w:rPr>
                <w:rFonts w:eastAsia="標楷體"/>
                <w:sz w:val="20"/>
              </w:rPr>
            </w:pPr>
            <w:r w:rsidRPr="00003457"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557" w:type="dxa"/>
            <w:gridSpan w:val="2"/>
            <w:vAlign w:val="center"/>
          </w:tcPr>
          <w:p w14:paraId="765D74B5" w14:textId="77777777" w:rsidR="009805FE" w:rsidRPr="00003457" w:rsidRDefault="009805FE" w:rsidP="00356C3D">
            <w:pPr>
              <w:jc w:val="distribute"/>
              <w:rPr>
                <w:rFonts w:eastAsia="標楷體"/>
                <w:sz w:val="20"/>
              </w:rPr>
            </w:pPr>
            <w:r w:rsidRPr="00003457">
              <w:rPr>
                <w:rFonts w:eastAsia="標楷體" w:hint="eastAsia"/>
                <w:sz w:val="20"/>
              </w:rPr>
              <w:t>決算審定數與</w:t>
            </w:r>
            <w:r w:rsidRPr="00003457">
              <w:rPr>
                <w:rFonts w:eastAsia="標楷體"/>
                <w:sz w:val="20"/>
              </w:rPr>
              <w:br/>
            </w:r>
            <w:r w:rsidRPr="00003457">
              <w:rPr>
                <w:rFonts w:eastAsia="標楷體" w:hint="eastAsia"/>
                <w:sz w:val="20"/>
              </w:rPr>
              <w:t>預算數比較增減</w:t>
            </w:r>
          </w:p>
        </w:tc>
        <w:tc>
          <w:tcPr>
            <w:tcW w:w="2164" w:type="dxa"/>
            <w:gridSpan w:val="2"/>
            <w:tcBorders>
              <w:right w:val="nil"/>
            </w:tcBorders>
            <w:vAlign w:val="center"/>
          </w:tcPr>
          <w:p w14:paraId="7A532D2D" w14:textId="77777777" w:rsidR="009805FE" w:rsidRPr="00003457" w:rsidRDefault="009805FE" w:rsidP="00356C3D">
            <w:pPr>
              <w:jc w:val="distribute"/>
              <w:rPr>
                <w:rFonts w:eastAsia="標楷體"/>
                <w:sz w:val="20"/>
              </w:rPr>
            </w:pPr>
            <w:r w:rsidRPr="00003457">
              <w:rPr>
                <w:rFonts w:eastAsia="標楷體" w:hint="eastAsia"/>
                <w:sz w:val="20"/>
              </w:rPr>
              <w:t>決算審定數與</w:t>
            </w:r>
            <w:r w:rsidRPr="00003457">
              <w:rPr>
                <w:rFonts w:eastAsia="標楷體"/>
                <w:sz w:val="20"/>
              </w:rPr>
              <w:br/>
            </w:r>
            <w:r w:rsidRPr="00003457"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9805FE" w:rsidRPr="00003457" w14:paraId="698D8A85" w14:textId="77777777" w:rsidTr="009760A9">
        <w:trPr>
          <w:cantSplit/>
          <w:trHeight w:val="397"/>
          <w:tblHeader/>
        </w:trPr>
        <w:tc>
          <w:tcPr>
            <w:tcW w:w="480" w:type="dxa"/>
            <w:tcBorders>
              <w:left w:val="nil"/>
            </w:tcBorders>
            <w:vAlign w:val="center"/>
          </w:tcPr>
          <w:p w14:paraId="6390EA6B" w14:textId="77777777" w:rsidR="009805FE" w:rsidRPr="00003457" w:rsidRDefault="009805FE" w:rsidP="00356C3D">
            <w:pPr>
              <w:jc w:val="center"/>
              <w:rPr>
                <w:rFonts w:eastAsia="標楷體"/>
                <w:sz w:val="20"/>
              </w:rPr>
            </w:pPr>
            <w:r w:rsidRPr="00003457"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480" w:type="dxa"/>
            <w:gridSpan w:val="2"/>
            <w:vAlign w:val="center"/>
          </w:tcPr>
          <w:p w14:paraId="497E0381" w14:textId="77777777" w:rsidR="009805FE" w:rsidRPr="00003457" w:rsidRDefault="00B83C7F">
            <w:pPr>
              <w:jc w:val="center"/>
              <w:rPr>
                <w:rFonts w:eastAsia="標楷體"/>
                <w:sz w:val="20"/>
              </w:rPr>
            </w:pPr>
            <w:r w:rsidRPr="00003457"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698" w:type="dxa"/>
            <w:vAlign w:val="center"/>
          </w:tcPr>
          <w:p w14:paraId="025956A4" w14:textId="77777777" w:rsidR="009805FE" w:rsidRPr="00003457" w:rsidRDefault="009805FE" w:rsidP="00356C3D">
            <w:pPr>
              <w:jc w:val="distribute"/>
              <w:rPr>
                <w:rFonts w:eastAsia="標楷體"/>
                <w:sz w:val="20"/>
              </w:rPr>
            </w:pPr>
            <w:r w:rsidRPr="00003457"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382" w:type="dxa"/>
            <w:vMerge/>
            <w:vAlign w:val="center"/>
          </w:tcPr>
          <w:p w14:paraId="385D7ED6" w14:textId="77777777" w:rsidR="009805FE" w:rsidRPr="00003457" w:rsidRDefault="009805FE" w:rsidP="00356C3D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386" w:type="dxa"/>
            <w:vAlign w:val="center"/>
          </w:tcPr>
          <w:p w14:paraId="75D7A67E" w14:textId="77777777" w:rsidR="009805FE" w:rsidRPr="00003457" w:rsidRDefault="009805FE" w:rsidP="00356C3D">
            <w:pPr>
              <w:jc w:val="distribute"/>
              <w:rPr>
                <w:rFonts w:eastAsia="標楷體"/>
                <w:sz w:val="20"/>
              </w:rPr>
            </w:pPr>
            <w:r w:rsidRPr="00003457"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87" w:type="dxa"/>
            <w:gridSpan w:val="2"/>
            <w:vAlign w:val="center"/>
          </w:tcPr>
          <w:p w14:paraId="6D1B1CF1" w14:textId="77777777" w:rsidR="009805FE" w:rsidRPr="00003457" w:rsidRDefault="009805FE" w:rsidP="00356C3D">
            <w:pPr>
              <w:jc w:val="distribute"/>
              <w:rPr>
                <w:rFonts w:eastAsia="標楷體"/>
                <w:sz w:val="20"/>
              </w:rPr>
            </w:pPr>
            <w:proofErr w:type="gramStart"/>
            <w:r w:rsidRPr="00003457"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86" w:type="dxa"/>
            <w:vAlign w:val="center"/>
          </w:tcPr>
          <w:p w14:paraId="44323C6A" w14:textId="77777777" w:rsidR="009805FE" w:rsidRPr="00003457" w:rsidRDefault="009805FE" w:rsidP="00356C3D">
            <w:pPr>
              <w:jc w:val="distribute"/>
              <w:rPr>
                <w:rFonts w:eastAsia="標楷體"/>
                <w:sz w:val="20"/>
              </w:rPr>
            </w:pPr>
            <w:r w:rsidRPr="00003457"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70" w:type="dxa"/>
            <w:vAlign w:val="center"/>
          </w:tcPr>
          <w:p w14:paraId="564499E1" w14:textId="77777777" w:rsidR="009805FE" w:rsidRPr="00003457" w:rsidRDefault="009805FE" w:rsidP="00356C3D">
            <w:pPr>
              <w:jc w:val="distribute"/>
              <w:rPr>
                <w:rFonts w:eastAsia="標楷體"/>
                <w:sz w:val="20"/>
              </w:rPr>
            </w:pPr>
            <w:r w:rsidRPr="00003457"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03" w:type="dxa"/>
            <w:vAlign w:val="center"/>
          </w:tcPr>
          <w:p w14:paraId="20D031BE" w14:textId="77777777" w:rsidR="009805FE" w:rsidRPr="00003457" w:rsidRDefault="009805FE" w:rsidP="00356C3D">
            <w:pPr>
              <w:jc w:val="distribute"/>
              <w:rPr>
                <w:rFonts w:eastAsia="標楷體"/>
                <w:sz w:val="20"/>
              </w:rPr>
            </w:pPr>
            <w:r w:rsidRPr="00003457"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87" w:type="dxa"/>
            <w:vAlign w:val="center"/>
          </w:tcPr>
          <w:p w14:paraId="6E111A2A" w14:textId="77777777" w:rsidR="009805FE" w:rsidRPr="00003457" w:rsidRDefault="009805FE" w:rsidP="00356C3D">
            <w:pPr>
              <w:jc w:val="distribute"/>
              <w:rPr>
                <w:rFonts w:eastAsia="標楷體"/>
                <w:sz w:val="20"/>
              </w:rPr>
            </w:pPr>
            <w:proofErr w:type="gramStart"/>
            <w:r w:rsidRPr="00003457"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86" w:type="dxa"/>
            <w:vAlign w:val="center"/>
          </w:tcPr>
          <w:p w14:paraId="2125BCCA" w14:textId="77777777" w:rsidR="009805FE" w:rsidRPr="00003457" w:rsidRDefault="009805FE" w:rsidP="00356C3D">
            <w:pPr>
              <w:jc w:val="distribute"/>
              <w:rPr>
                <w:rFonts w:eastAsia="標楷體"/>
                <w:sz w:val="20"/>
              </w:rPr>
            </w:pPr>
            <w:r w:rsidRPr="00003457"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7" w:type="dxa"/>
            <w:vAlign w:val="center"/>
          </w:tcPr>
          <w:p w14:paraId="3FC84ADA" w14:textId="77777777" w:rsidR="009805FE" w:rsidRPr="00003457" w:rsidRDefault="009805FE" w:rsidP="00356C3D">
            <w:pPr>
              <w:jc w:val="distribute"/>
              <w:rPr>
                <w:rFonts w:eastAsia="標楷體"/>
                <w:sz w:val="20"/>
              </w:rPr>
            </w:pPr>
            <w:r w:rsidRPr="00003457"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987" w:type="dxa"/>
            <w:vAlign w:val="center"/>
          </w:tcPr>
          <w:p w14:paraId="01EC7340" w14:textId="77777777" w:rsidR="009805FE" w:rsidRPr="00003457" w:rsidRDefault="009805FE" w:rsidP="00356C3D">
            <w:pPr>
              <w:jc w:val="distribute"/>
              <w:rPr>
                <w:rFonts w:eastAsia="標楷體"/>
                <w:sz w:val="20"/>
              </w:rPr>
            </w:pPr>
            <w:r w:rsidRPr="00003457">
              <w:rPr>
                <w:rFonts w:eastAsia="標楷體" w:hint="eastAsia"/>
                <w:sz w:val="20"/>
              </w:rPr>
              <w:t>占總數</w:t>
            </w:r>
            <w:r w:rsidR="0004623B" w:rsidRPr="00003457">
              <w:rPr>
                <w:rFonts w:eastAsia="標楷體" w:hint="eastAsia"/>
                <w:sz w:val="20"/>
              </w:rPr>
              <w:t>％</w:t>
            </w:r>
          </w:p>
        </w:tc>
        <w:tc>
          <w:tcPr>
            <w:tcW w:w="1596" w:type="dxa"/>
            <w:vAlign w:val="center"/>
          </w:tcPr>
          <w:p w14:paraId="670E20DC" w14:textId="77777777" w:rsidR="009805FE" w:rsidRPr="00003457" w:rsidRDefault="009805FE" w:rsidP="00356C3D">
            <w:pPr>
              <w:jc w:val="distribute"/>
              <w:rPr>
                <w:rFonts w:eastAsia="標楷體"/>
                <w:sz w:val="20"/>
              </w:rPr>
            </w:pPr>
            <w:r w:rsidRPr="00003457"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961" w:type="dxa"/>
            <w:vAlign w:val="center"/>
          </w:tcPr>
          <w:p w14:paraId="240F841F" w14:textId="77777777" w:rsidR="009805FE" w:rsidRPr="00003457" w:rsidRDefault="009805FE" w:rsidP="00356C3D">
            <w:pPr>
              <w:jc w:val="distribute"/>
              <w:rPr>
                <w:rFonts w:eastAsia="標楷體"/>
                <w:sz w:val="20"/>
              </w:rPr>
            </w:pPr>
            <w:r w:rsidRPr="00003457">
              <w:rPr>
                <w:rFonts w:eastAsia="標楷體" w:hint="eastAsia"/>
                <w:sz w:val="20"/>
              </w:rPr>
              <w:t>％</w:t>
            </w:r>
          </w:p>
        </w:tc>
        <w:tc>
          <w:tcPr>
            <w:tcW w:w="1249" w:type="dxa"/>
            <w:vAlign w:val="center"/>
          </w:tcPr>
          <w:p w14:paraId="024C6ED5" w14:textId="77777777" w:rsidR="009805FE" w:rsidRPr="00003457" w:rsidRDefault="009805FE" w:rsidP="00356C3D">
            <w:pPr>
              <w:jc w:val="distribute"/>
              <w:rPr>
                <w:rFonts w:eastAsia="標楷體"/>
                <w:sz w:val="20"/>
              </w:rPr>
            </w:pPr>
            <w:r w:rsidRPr="00003457"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915" w:type="dxa"/>
            <w:tcBorders>
              <w:right w:val="nil"/>
            </w:tcBorders>
            <w:vAlign w:val="center"/>
          </w:tcPr>
          <w:p w14:paraId="4944A57D" w14:textId="77777777" w:rsidR="009805FE" w:rsidRPr="00003457" w:rsidRDefault="009805FE" w:rsidP="00356C3D">
            <w:pPr>
              <w:jc w:val="distribute"/>
              <w:rPr>
                <w:rFonts w:eastAsia="標楷體"/>
                <w:sz w:val="20"/>
              </w:rPr>
            </w:pPr>
            <w:r w:rsidRPr="00003457">
              <w:rPr>
                <w:rFonts w:eastAsia="標楷體" w:hint="eastAsia"/>
                <w:sz w:val="20"/>
              </w:rPr>
              <w:t>％</w:t>
            </w:r>
          </w:p>
        </w:tc>
      </w:tr>
      <w:tr w:rsidR="0087309F" w:rsidRPr="00003457" w14:paraId="26DF2F7F" w14:textId="77777777" w:rsidTr="003E0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051BB665" w14:textId="77777777" w:rsidR="0087309F" w:rsidRPr="00003457" w:rsidRDefault="0087309F" w:rsidP="001B15E0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1330F7EB" w14:textId="77777777" w:rsidR="0087309F" w:rsidRPr="00003457" w:rsidRDefault="0087309F" w:rsidP="001B15E0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698" w:type="dxa"/>
            <w:shd w:val="clear" w:color="auto" w:fill="auto"/>
            <w:vAlign w:val="center"/>
          </w:tcPr>
          <w:p w14:paraId="58A3A0D3" w14:textId="77777777" w:rsidR="0087309F" w:rsidRPr="00003457" w:rsidRDefault="0087309F" w:rsidP="001B15E0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03457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185DB02C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19,152,016,000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D3C4294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18,670,221,066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6BD30340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949,221,376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930A623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A62582A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19,619,442,442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29DD4017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18,670,221,066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27F07D83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949,221,376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00BC52F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E98778F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19,619,442,442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6A2FA0D5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4039FD32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467,426,442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0BB33DA3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2.44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76503ADA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EEEB693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87309F" w:rsidRPr="00003457" w14:paraId="4F1682D4" w14:textId="77777777" w:rsidTr="003E0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5B2DEBFC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003457">
              <w:rPr>
                <w:rFonts w:ascii="標楷體" w:eastAsia="標楷體" w:hAnsi="標楷體"/>
                <w:b/>
                <w:noProof/>
                <w:sz w:val="20"/>
              </w:rPr>
              <w:t>1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BC2FC04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698" w:type="dxa"/>
            <w:shd w:val="clear" w:color="auto" w:fill="auto"/>
            <w:vAlign w:val="center"/>
          </w:tcPr>
          <w:p w14:paraId="524AD448" w14:textId="77777777" w:rsidR="0087309F" w:rsidRPr="00003457" w:rsidRDefault="0087309F" w:rsidP="001B15E0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03457">
              <w:rPr>
                <w:rFonts w:ascii="標楷體" w:eastAsia="標楷體" w:hAnsi="標楷體" w:hint="eastAsia"/>
                <w:b/>
                <w:noProof/>
                <w:sz w:val="20"/>
              </w:rPr>
              <w:t>稅課收入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1BBEBC27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7,141,743,000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7F44F084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7,625,895,678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12CBFBAE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130,945,291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6830247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AFB1CE2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7,756,840,969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6E8FE1B1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7,625,895,678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20D22A1B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130,945,291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9A60961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31C2913A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7,756,840,969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104A2063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39.54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6C91FEE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615,097,969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6CDA9625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8.61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18BEFB7C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1C28934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87309F" w:rsidRPr="00003457" w14:paraId="6F5878CB" w14:textId="77777777" w:rsidTr="003E0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2DA5F16F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522BF0D0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7AC22BF5" w14:textId="77777777" w:rsidR="0087309F" w:rsidRPr="00003457" w:rsidRDefault="0087309F" w:rsidP="001B15E0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noProof/>
                <w:sz w:val="20"/>
              </w:rPr>
              <w:t>遺產及贈與稅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061D5264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154,510,000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2DEE6786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244,918,896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2E064511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4194584B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30C1B25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244,918,896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327A5BD8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244,918,896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1B223B9F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B56078D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7E6C55F4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244,918,896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1D2A7884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1.25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15E11A2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90,408,896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10D737BD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58.51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2B8216DE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8B41362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87309F" w:rsidRPr="00003457" w14:paraId="656C19CC" w14:textId="77777777" w:rsidTr="003E0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301EF257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E43D158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7AC2D95C" w14:textId="77777777" w:rsidR="0087309F" w:rsidRPr="00003457" w:rsidRDefault="0087309F" w:rsidP="001B15E0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noProof/>
                <w:sz w:val="20"/>
              </w:rPr>
              <w:t>菸酒稅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201987B3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87,104,000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E779973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77,503,866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1D4685D4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3,878,680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588E092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F1C109D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81,382,546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52B62D20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77,503,866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31EE1984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3,878,680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6559E38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DA385D6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81,382,546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35524520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0.41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3032A322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- 5,721,454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21A92645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- 6.57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712DF383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AE3EF9D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87309F" w:rsidRPr="00003457" w14:paraId="0169E1B3" w14:textId="77777777" w:rsidTr="003E0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7F26970C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67DB5CD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1FB4387D" w14:textId="77777777" w:rsidR="0087309F" w:rsidRPr="00003457" w:rsidRDefault="0087309F" w:rsidP="001B15E0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noProof/>
                <w:sz w:val="20"/>
              </w:rPr>
              <w:t>印花稅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5FE7E408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80,000,000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E23F1D4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137,010,709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24013393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D2454E9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5DA458F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137,010,709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31AB73C3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137,010,709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1984E080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9A54E1E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75B2908A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137,010,709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5E5FEE73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0.70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214B9669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57,010,709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6BD5EB72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71.26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08B66230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7E182F5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87309F" w:rsidRPr="00003457" w14:paraId="2713E0FA" w14:textId="77777777" w:rsidTr="003E0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56044AB2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DB2711E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/>
                <w:noProof/>
                <w:sz w:val="20"/>
              </w:rPr>
              <w:t>4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41AA8B20" w14:textId="77777777" w:rsidR="0087309F" w:rsidRPr="00003457" w:rsidRDefault="0087309F" w:rsidP="001B15E0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noProof/>
                <w:sz w:val="20"/>
              </w:rPr>
              <w:t>使用牌照稅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46A834F3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740,000,000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E041E73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790,582,525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3F110941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9,588,542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B9CD689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ADF0A08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800,171,067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79909A96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790,582,525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3B8769D9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9,588,542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4F47F53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42C576A8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800,171,067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2C65ED44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4.08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D4C0233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60,171,067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47FD36B8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8.13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582902AA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8581B16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87309F" w:rsidRPr="00003457" w14:paraId="26F40B9C" w14:textId="77777777" w:rsidTr="003E0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40AAA353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6D486C15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/>
                <w:noProof/>
                <w:sz w:val="20"/>
              </w:rPr>
              <w:t>5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0E676608" w14:textId="77777777" w:rsidR="0087309F" w:rsidRPr="00003457" w:rsidRDefault="0087309F" w:rsidP="001B15E0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noProof/>
                <w:sz w:val="20"/>
              </w:rPr>
              <w:t>土地稅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2FC1F2E2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1,155,766,000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E8FA7DC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1,291,175,142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28278202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1,468,423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EB34D76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FAF6D54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1,292,643,565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5801F19A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1,291,175,142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5D9E82BA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1,468,423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2509F4FC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0A08321B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1,292,643,565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7776DF04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6.59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265698E9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136,877,565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6334F13E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11.84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0117C61F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8184AA3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87309F" w:rsidRPr="00003457" w14:paraId="541D17AA" w14:textId="77777777" w:rsidTr="003E0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7B6E2E15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4CEACBFC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/>
                <w:noProof/>
                <w:sz w:val="20"/>
              </w:rPr>
              <w:t>6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66A05770" w14:textId="77777777" w:rsidR="0087309F" w:rsidRPr="00003457" w:rsidRDefault="0087309F" w:rsidP="001B15E0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noProof/>
                <w:sz w:val="20"/>
              </w:rPr>
              <w:t>房屋稅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30475C2C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630,000,000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CA7E0D2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705,538,258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0F68B428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1,450,087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ED40A2B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796F0D4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706,988,345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24A1F3B9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705,538,258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740FB999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1,450,087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A502808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101C81B7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706,988,345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30A915E9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3.60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61BA499C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76,988,345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42A6C7D4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12.22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134CE7E9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8698B99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87309F" w:rsidRPr="00003457" w14:paraId="7B4E17C9" w14:textId="77777777" w:rsidTr="003E0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7B21BF9A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58C077E5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/>
                <w:noProof/>
                <w:sz w:val="20"/>
              </w:rPr>
              <w:t>7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6AC47D42" w14:textId="77777777" w:rsidR="0087309F" w:rsidRPr="00003457" w:rsidRDefault="0087309F" w:rsidP="001B15E0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noProof/>
                <w:sz w:val="20"/>
              </w:rPr>
              <w:t>契稅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0F062A7E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90,000,000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7A98CB42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98,829,928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52BA989D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B7D9FC4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D670F25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98,829,928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75BD02B0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98,829,928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F1D0AB4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48308377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0830519D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98,829,928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40B79E4C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0.50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F408E2B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8,829,928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4A9AE92D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9.81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33F05038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5424B43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87309F" w:rsidRPr="00003457" w14:paraId="68410B88" w14:textId="77777777" w:rsidTr="003E0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7DF38109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1AA42C4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/>
                <w:noProof/>
                <w:sz w:val="20"/>
              </w:rPr>
              <w:t>8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7BCFFC7E" w14:textId="77777777" w:rsidR="0087309F" w:rsidRPr="00003457" w:rsidRDefault="0087309F" w:rsidP="001B15E0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noProof/>
                <w:sz w:val="20"/>
              </w:rPr>
              <w:t>娛樂稅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75165CD1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28,000,000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75F3AAA5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33,753,221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1FE66B5D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384,743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65B18628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6748F49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34,137,964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20A9CCCC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33,753,221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2D226974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384,743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C345B96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1FAA582B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34,137,964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650538D2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0.17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1461A9E8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6,137,964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01BFE60D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21.92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39E9401D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444D65A4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87309F" w:rsidRPr="00003457" w14:paraId="55562DE1" w14:textId="77777777" w:rsidTr="003E0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22646123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FEF316F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/>
                <w:noProof/>
                <w:sz w:val="20"/>
              </w:rPr>
              <w:t>9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16487899" w14:textId="77777777" w:rsidR="0087309F" w:rsidRPr="00003457" w:rsidRDefault="0087309F" w:rsidP="001B15E0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noProof/>
                <w:sz w:val="20"/>
              </w:rPr>
              <w:t>統籌分配稅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75473010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4,176,363,000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470BD5A4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4,246,583,133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2C0FC9EC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114,174,816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74C2384D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9F6CC72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4,360,757,949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6C0E0F99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4,246,583,133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727946C8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114,174,816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19D5D92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7D1B67B4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4,360,757,949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1F66510A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22.23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333FAECC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184,394,949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2D218A7F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4.42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7ACB016D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902A3E3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87309F" w:rsidRPr="00003457" w14:paraId="0F9EF6F4" w14:textId="77777777" w:rsidTr="003E0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662AF896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003457">
              <w:rPr>
                <w:rFonts w:ascii="標楷體" w:eastAsia="標楷體" w:hAnsi="標楷體"/>
                <w:b/>
                <w:noProof/>
                <w:sz w:val="20"/>
              </w:rPr>
              <w:t>2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198F8942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698" w:type="dxa"/>
            <w:shd w:val="clear" w:color="auto" w:fill="auto"/>
            <w:vAlign w:val="center"/>
          </w:tcPr>
          <w:p w14:paraId="329158A2" w14:textId="77777777" w:rsidR="0087309F" w:rsidRPr="00003457" w:rsidRDefault="0087309F" w:rsidP="001B15E0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03457">
              <w:rPr>
                <w:rFonts w:ascii="標楷體" w:eastAsia="標楷體" w:hAnsi="標楷體" w:hint="eastAsia"/>
                <w:b/>
                <w:noProof/>
                <w:sz w:val="20"/>
              </w:rPr>
              <w:t>工程受益費收入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0D020669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21BCAF88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5EA6AF86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BA88D95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C4C682B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2A4507B3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35451BD8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74A01B0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2D2F9D12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16A9971B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31698F1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- 1,000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14F5F686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- 100.00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3AFF2329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8F4BA60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--</w:t>
            </w:r>
          </w:p>
        </w:tc>
      </w:tr>
      <w:tr w:rsidR="0087309F" w:rsidRPr="00003457" w14:paraId="33F26518" w14:textId="77777777" w:rsidTr="003E0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6074AEB4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75F14D7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15AF7A10" w14:textId="77777777" w:rsidR="0087309F" w:rsidRPr="00003457" w:rsidRDefault="0087309F" w:rsidP="001B15E0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noProof/>
                <w:sz w:val="20"/>
              </w:rPr>
              <w:t>工程受益費收入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07EA7854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1,000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4916F10D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102A64F4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456FA754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7730E51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43F91A3C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46703D59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AEE5918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04DCDECA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285BA288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E770941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- 1,000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17AAF841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- 100.00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15028FD6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1E54BD64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--</w:t>
            </w:r>
          </w:p>
        </w:tc>
      </w:tr>
      <w:tr w:rsidR="0087309F" w:rsidRPr="00003457" w14:paraId="56A564D9" w14:textId="77777777" w:rsidTr="003E0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751D134C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003457">
              <w:rPr>
                <w:rFonts w:ascii="標楷體" w:eastAsia="標楷體" w:hAnsi="標楷體"/>
                <w:b/>
                <w:noProof/>
                <w:sz w:val="20"/>
              </w:rPr>
              <w:t>3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77A32AF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698" w:type="dxa"/>
            <w:shd w:val="clear" w:color="auto" w:fill="auto"/>
            <w:vAlign w:val="center"/>
          </w:tcPr>
          <w:p w14:paraId="25F748F4" w14:textId="77777777" w:rsidR="0087309F" w:rsidRPr="00003457" w:rsidRDefault="0087309F" w:rsidP="001B15E0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03457">
              <w:rPr>
                <w:rFonts w:ascii="標楷體" w:eastAsia="標楷體" w:hAnsi="標楷體" w:hint="eastAsia"/>
                <w:b/>
                <w:noProof/>
                <w:sz w:val="20"/>
              </w:rPr>
              <w:t>罰款及賠償收入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1AB68957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21,856,000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67BF9A22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48,598,413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3C88E7CA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48,112,767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6B30F743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08ABF19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96,711,180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75D2025D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48,598,413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14B1934A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48,112,767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7B6C27C4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7F3E78A5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96,711,180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1AA74841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0.49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1E8BB843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74,855,180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7128A33A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342.49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3F0ACD73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1C78857A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87309F" w:rsidRPr="00003457" w14:paraId="44C87DDF" w14:textId="77777777" w:rsidTr="003E0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221AB645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5CF3BF2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2A3BACAD" w14:textId="77777777" w:rsidR="0087309F" w:rsidRPr="00003457" w:rsidRDefault="0087309F" w:rsidP="001B15E0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noProof/>
                <w:sz w:val="20"/>
              </w:rPr>
              <w:t>罰金罰鍰及怠金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4E5C22C4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21,548,000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FAEA2B4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42,249,901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29A4A3A4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48,112,767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2C2692A9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ED52D31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90,362,668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33339BCD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42,249,901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5DECC9A2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48,112,767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6000349A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02EECF3E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90,362,668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1E912217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0.46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40D59869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68,814,668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5D44CCA2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319.36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336B508C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6FDE1B4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87309F" w:rsidRPr="00003457" w14:paraId="378E083F" w14:textId="77777777" w:rsidTr="003E0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5A91B8CA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36B02FD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5B5E6313" w14:textId="77777777" w:rsidR="0087309F" w:rsidRPr="00003457" w:rsidRDefault="0087309F" w:rsidP="001B15E0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noProof/>
                <w:sz w:val="20"/>
              </w:rPr>
              <w:t>沒入及沒收財物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4F0BAE76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7,000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E30C78D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311,500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0064282B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D65B916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27A5510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311,500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0A1E2766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311,500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41DA2CB3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69F1B527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78BF891C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311,500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66FBDF3F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0.00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67B05943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304,500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735D5653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4,350.00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5EC59913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D8E4F88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87309F" w:rsidRPr="00003457" w14:paraId="117B4BB0" w14:textId="77777777" w:rsidTr="003E0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5EDF2BAE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329BA766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1871D131" w14:textId="77777777" w:rsidR="0087309F" w:rsidRPr="00003457" w:rsidRDefault="0087309F" w:rsidP="001B15E0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noProof/>
                <w:sz w:val="20"/>
              </w:rPr>
              <w:t>賠償收入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6173162C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301,000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72679DE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6,037,012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3A1DF1FF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29D98DE4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A253DE5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6,037,012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21C43A68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6,037,012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000174D0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2EAF88C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1B4DFA6A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6,037,012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198C76E6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0.03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3CBA067C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5,736,012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47978DFA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1,905.65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1C2E7BE0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E5301DD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87309F" w:rsidRPr="00003457" w14:paraId="40A80E05" w14:textId="77777777" w:rsidTr="003E0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42134E98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003457">
              <w:rPr>
                <w:rFonts w:ascii="標楷體" w:eastAsia="標楷體" w:hAnsi="標楷體"/>
                <w:b/>
                <w:noProof/>
                <w:sz w:val="20"/>
              </w:rPr>
              <w:t>4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9BAE4C6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698" w:type="dxa"/>
            <w:shd w:val="clear" w:color="auto" w:fill="auto"/>
            <w:vAlign w:val="center"/>
          </w:tcPr>
          <w:p w14:paraId="11E76BAE" w14:textId="77777777" w:rsidR="0087309F" w:rsidRPr="00003457" w:rsidRDefault="0087309F" w:rsidP="001B15E0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03457">
              <w:rPr>
                <w:rFonts w:ascii="標楷體" w:eastAsia="標楷體" w:hAnsi="標楷體" w:hint="eastAsia"/>
                <w:b/>
                <w:noProof/>
                <w:sz w:val="20"/>
              </w:rPr>
              <w:t>規費收入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761AAD7A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212,864,000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787E1528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271,464,351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17FE98D8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1,074,693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D3A4CF2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0A69569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272,539,044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71BED181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271,464,351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40784570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1,074,693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610CB207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3F16964D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272,539,044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6090E70E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1.39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31FCF12F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59,675,044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4FBD5D88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28.03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2EBA12DC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3723D57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87309F" w:rsidRPr="00003457" w14:paraId="0D7BBCB3" w14:textId="77777777" w:rsidTr="003E0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0A2EA060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39CB2C16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42671E16" w14:textId="77777777" w:rsidR="0087309F" w:rsidRPr="00003457" w:rsidRDefault="0087309F" w:rsidP="001B15E0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noProof/>
                <w:sz w:val="20"/>
              </w:rPr>
              <w:t>行政規費收入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08FA0085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80,105,000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79F2AF93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92,537,591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6E46A29F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6,400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26D9904B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38161B2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92,543,991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158D91FA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92,537,591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7325F304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6,400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1E8E06F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2DF6BF18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92,543,991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6E0DBB1B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0.47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1FCFEE46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12,438,991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06F4C9D3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15.53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77EF67AF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669A214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87309F" w:rsidRPr="00003457" w14:paraId="0158752F" w14:textId="77777777" w:rsidTr="003E0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5F02D3ED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A890E15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46EDED15" w14:textId="77777777" w:rsidR="0087309F" w:rsidRPr="00003457" w:rsidRDefault="0087309F" w:rsidP="001B15E0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noProof/>
                <w:sz w:val="20"/>
              </w:rPr>
              <w:t>使用規費收入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30AD13F9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132,759,000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7AE40D06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178,926,760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19D489A8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1,068,293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9B1A9DB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FCDF665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179,995,053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1B72779B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178,926,760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116332FA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1,068,293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25A7671B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222B38D3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179,995,053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6F2FAB19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0.92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12C3E3FB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47,236,053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000DDE71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35.58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2F1B48C1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44C2D454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87309F" w:rsidRPr="00003457" w14:paraId="237D4B6A" w14:textId="77777777" w:rsidTr="003E0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3994374F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003457">
              <w:rPr>
                <w:rFonts w:ascii="標楷體" w:eastAsia="標楷體" w:hAnsi="標楷體"/>
                <w:b/>
                <w:noProof/>
                <w:sz w:val="20"/>
              </w:rPr>
              <w:t>5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61AA420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698" w:type="dxa"/>
            <w:shd w:val="clear" w:color="auto" w:fill="auto"/>
            <w:vAlign w:val="center"/>
          </w:tcPr>
          <w:p w14:paraId="47171712" w14:textId="77777777" w:rsidR="0087309F" w:rsidRPr="00003457" w:rsidRDefault="0087309F" w:rsidP="001B15E0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03457">
              <w:rPr>
                <w:rFonts w:ascii="標楷體" w:eastAsia="標楷體" w:hAnsi="標楷體" w:hint="eastAsia"/>
                <w:b/>
                <w:noProof/>
                <w:sz w:val="20"/>
              </w:rPr>
              <w:t>信託管理收入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5BDCF743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4706AA7E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65C785DA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266F37B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297961E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7C66CDF8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0EF89177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70F14B22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73DC4D70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6593A5B7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6C494A33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- 1,000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52B075DF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- 100.00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56A6C2DA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68E130A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--</w:t>
            </w:r>
          </w:p>
        </w:tc>
      </w:tr>
      <w:tr w:rsidR="0087309F" w:rsidRPr="00003457" w14:paraId="4E64D89B" w14:textId="77777777" w:rsidTr="003E0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18C2E0C0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734E4EB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133EC392" w14:textId="77777777" w:rsidR="0087309F" w:rsidRPr="00003457" w:rsidRDefault="0087309F" w:rsidP="001B15E0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noProof/>
                <w:sz w:val="20"/>
              </w:rPr>
              <w:t>信託管理收入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69E1745B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1,000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939A95E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04233A9E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68C6D1B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4427701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64DC452A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71565A5C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8D5702A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4F3CAEBC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660833F7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63BE8A7B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- 1,000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1FD38546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- 100.00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10AC9A2F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48A3C90D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--</w:t>
            </w:r>
          </w:p>
        </w:tc>
      </w:tr>
      <w:tr w:rsidR="0087309F" w:rsidRPr="00003457" w14:paraId="0A258075" w14:textId="77777777" w:rsidTr="003E0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0DD686D5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003457">
              <w:rPr>
                <w:rFonts w:ascii="標楷體" w:eastAsia="標楷體" w:hAnsi="標楷體"/>
                <w:b/>
                <w:noProof/>
                <w:sz w:val="20"/>
              </w:rPr>
              <w:t>6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9FF48A8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698" w:type="dxa"/>
            <w:shd w:val="clear" w:color="auto" w:fill="auto"/>
            <w:vAlign w:val="center"/>
          </w:tcPr>
          <w:p w14:paraId="51934679" w14:textId="77777777" w:rsidR="0087309F" w:rsidRPr="00003457" w:rsidRDefault="0087309F" w:rsidP="001B15E0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03457">
              <w:rPr>
                <w:rFonts w:ascii="標楷體" w:eastAsia="標楷體" w:hAnsi="標楷體" w:hint="eastAsia"/>
                <w:b/>
                <w:noProof/>
                <w:sz w:val="20"/>
              </w:rPr>
              <w:t>財產收入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1A036A19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82,524,000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00A0844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117,839,425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6BEBE19B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4,316,180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33AED65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6B21FB9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122,155,605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4A77C27D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117,839,425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F6D1DC8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4,316,180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481C82D5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08D404EB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122,155,605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48CD4F30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0.62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763B789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39,631,605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1784C71B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48.02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5BD72375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77838BC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87309F" w:rsidRPr="00003457" w14:paraId="5847C6E3" w14:textId="77777777" w:rsidTr="003E0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5BBDBB27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18C1BF48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5BD3E726" w14:textId="77777777" w:rsidR="0087309F" w:rsidRPr="00003457" w:rsidRDefault="0087309F" w:rsidP="001B15E0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noProof/>
                <w:sz w:val="20"/>
              </w:rPr>
              <w:t>財產孳息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6B578D45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44,882,000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8D3828F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85,467,458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05447069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4,316,180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2D99120F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4569FD7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89,783,638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6A3EE580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85,467,458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09F75D02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4,316,180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71B7D2B7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341BB124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89,783,638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256772E5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0.46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CAF733E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44,901,638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41E4BFE7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100.04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7FA2EB76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830194F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87309F" w:rsidRPr="00003457" w14:paraId="301FE091" w14:textId="77777777" w:rsidTr="003E0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54A5CE7A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7EEFA41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26038AF2" w14:textId="77777777" w:rsidR="0087309F" w:rsidRPr="00003457" w:rsidRDefault="0087309F" w:rsidP="001B15E0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noProof/>
                <w:sz w:val="20"/>
              </w:rPr>
              <w:t>財產售價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70F63F27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37,000,000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1E1A1D2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28,141,427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3809C96F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6A81807D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52B1B19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28,141,427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61BB3FD5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28,141,427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78CBF98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D9F15AB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7B0F06BA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28,141,427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0A8203F6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0.14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38DEA78B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- 8,858,573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50CE5BA8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- 23.94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179F25E8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4F7E0202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87309F" w:rsidRPr="00003457" w14:paraId="4BCD97BA" w14:textId="77777777" w:rsidTr="003E0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51F6EC59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8D5EBBA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11C0E66F" w14:textId="77777777" w:rsidR="0087309F" w:rsidRPr="00003457" w:rsidRDefault="0087309F" w:rsidP="001B15E0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noProof/>
                <w:sz w:val="20"/>
              </w:rPr>
              <w:t>廢舊物資售價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3054FC14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642,000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4757573E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4,230,540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7CBAC667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245A584D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8FA579E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4,230,540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77001379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4,230,540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58F8094F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E89FB62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4E7DB6B7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4,230,540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47D77BB2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0.02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30B1471D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3,588,540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1C01E925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558.96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105A0078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7D0AEC5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87309F" w:rsidRPr="00003457" w14:paraId="44492F5C" w14:textId="77777777" w:rsidTr="003E0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2942A472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003457">
              <w:rPr>
                <w:rFonts w:ascii="標楷體" w:eastAsia="標楷體" w:hAnsi="標楷體"/>
                <w:b/>
                <w:noProof/>
                <w:sz w:val="20"/>
              </w:rPr>
              <w:t>7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CAB7623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698" w:type="dxa"/>
            <w:shd w:val="clear" w:color="auto" w:fill="auto"/>
            <w:vAlign w:val="center"/>
          </w:tcPr>
          <w:p w14:paraId="58E01CEA" w14:textId="77777777" w:rsidR="0087309F" w:rsidRPr="00003457" w:rsidRDefault="0087309F" w:rsidP="001B15E0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03457">
              <w:rPr>
                <w:rFonts w:ascii="標楷體" w:eastAsia="標楷體" w:hAnsi="標楷體" w:hint="eastAsia"/>
                <w:b/>
                <w:noProof/>
                <w:sz w:val="20"/>
              </w:rPr>
              <w:t>營業盈餘及事業收入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28C2351F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452,594,000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D7CA042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452,993,688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711CCE14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51,000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791AC7C1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36E25EF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453,044,688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03B20E2E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452,993,688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0D6B1B5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51,000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276C5308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01BA316D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453,044,688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5F06DC11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2.31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25355E3B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450,688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0B6CD70D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0.10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6982CA7D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99F0329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87309F" w:rsidRPr="00003457" w14:paraId="77307384" w14:textId="77777777" w:rsidTr="003E0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46AAB2BD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1D97E018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667CAD9E" w14:textId="77777777" w:rsidR="0087309F" w:rsidRPr="00003457" w:rsidRDefault="0087309F" w:rsidP="001B15E0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noProof/>
                <w:sz w:val="20"/>
              </w:rPr>
              <w:t>營業基金盈餘繳庫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581D6961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51,000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7B60860D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41039C6E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51,000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4294FD9B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8D1EE62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51,000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58B325F4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BC3E13F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51,000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4A52565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5E98891A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51,000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1CD09C7D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0.00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A102C6C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2984E9E0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6B0D0A84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E59697B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87309F" w:rsidRPr="00003457" w14:paraId="6812C2B3" w14:textId="77777777" w:rsidTr="003E0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18CC7515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6B47048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03446934" w14:textId="586B0CFB" w:rsidR="0087309F" w:rsidRPr="009760A9" w:rsidRDefault="009760A9" w:rsidP="009760A9">
            <w:pPr>
              <w:ind w:leftChars="200" w:left="480"/>
              <w:jc w:val="center"/>
              <w:rPr>
                <w:rFonts w:ascii="標楷體" w:eastAsia="標楷體" w:hAnsi="標楷體"/>
                <w:spacing w:val="-40"/>
                <w:sz w:val="20"/>
              </w:rPr>
            </w:pPr>
            <w:r w:rsidRPr="009760A9">
              <w:rPr>
                <w:rFonts w:ascii="標楷體" w:eastAsia="標楷體" w:hAnsi="標楷體" w:hint="eastAsia"/>
                <w:noProof/>
                <w:kern w:val="0"/>
                <w:sz w:val="20"/>
                <w:fitText w:val="2200" w:id="-699252736"/>
              </w:rPr>
              <w:t>非營業特種基金賸餘繳庫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7284AADB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450,000,000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669B91E3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450,000,000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7938ABD2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E2488E2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AA407AA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450,000,000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71C6DC1F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450,000,000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74F78985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763A1AF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243EA5D8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450,000,000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126D1F32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2.29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F527ED4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1AD877AA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7D7376EB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1A5FE1F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87309F" w:rsidRPr="00003457" w14:paraId="084F8B0D" w14:textId="77777777" w:rsidTr="003E0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32C44C42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FAE43CA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4B6B5E9E" w14:textId="77777777" w:rsidR="0087309F" w:rsidRPr="00003457" w:rsidRDefault="0087309F" w:rsidP="001B15E0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noProof/>
                <w:sz w:val="20"/>
              </w:rPr>
              <w:t>投資收益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7119C31D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2,543,000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45F2913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2,993,688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51B762FE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35D80BF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520C407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2,993,688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450D1390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2,993,688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21B45F0B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FAEF9C5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16B0CD11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2,993,688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17B7B821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0.02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E1F913E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450,688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1C13EDC3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17.72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43951D98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4A9D1C32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87309F" w:rsidRPr="00003457" w14:paraId="3AF25504" w14:textId="77777777" w:rsidTr="003E0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6E961FE0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003457">
              <w:rPr>
                <w:rFonts w:ascii="標楷體" w:eastAsia="標楷體" w:hAnsi="標楷體"/>
                <w:b/>
                <w:noProof/>
                <w:sz w:val="20"/>
              </w:rPr>
              <w:t>8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1051D062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698" w:type="dxa"/>
            <w:shd w:val="clear" w:color="auto" w:fill="auto"/>
            <w:vAlign w:val="center"/>
          </w:tcPr>
          <w:p w14:paraId="2DB40AC2" w14:textId="77777777" w:rsidR="0087309F" w:rsidRPr="00003457" w:rsidRDefault="0087309F" w:rsidP="001B15E0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03457">
              <w:rPr>
                <w:rFonts w:ascii="標楷體" w:eastAsia="標楷體" w:hAnsi="標楷體" w:hint="eastAsia"/>
                <w:b/>
                <w:noProof/>
                <w:sz w:val="20"/>
              </w:rPr>
              <w:t>補助及協助收入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6F0D6F11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10,895,501,000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716AE106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9,937,916,467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2C479B24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572,499,622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2178693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B928EB7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10,510,416,089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7079F019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9,937,916,467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10FCE566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572,499,622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0F92656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0140987F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10,510,416,089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2626FF27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53.57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41174BCB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- 385,084,911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35C37ACF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- 3.53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274B2115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840D9DB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87309F" w:rsidRPr="00003457" w14:paraId="5040FCEA" w14:textId="77777777" w:rsidTr="003E0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7DB4459A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7DF2C45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17B20858" w14:textId="77777777" w:rsidR="0087309F" w:rsidRPr="00003457" w:rsidRDefault="0087309F" w:rsidP="001B15E0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noProof/>
                <w:sz w:val="20"/>
              </w:rPr>
              <w:t>上級政府補助收入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23F6D111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10,895,501,000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4EBF3C63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9,937,916,467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197C792F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572,499,622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741C408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10A5D72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10,510,416,089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55AF9F87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9,937,916,467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4D87D1F6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572,499,622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6E8EB4FD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73C239F4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10,510,416,089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7D364324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53.57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25BAC5E0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- 385,084,911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0945D75A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- 3.53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57635B48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19B1ACDB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87309F" w:rsidRPr="00003457" w14:paraId="369EF3A0" w14:textId="77777777" w:rsidTr="003E0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68336F0D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003457">
              <w:rPr>
                <w:rFonts w:ascii="標楷體" w:eastAsia="標楷體" w:hAnsi="標楷體"/>
                <w:b/>
                <w:noProof/>
                <w:sz w:val="20"/>
              </w:rPr>
              <w:t>9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183841F5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698" w:type="dxa"/>
            <w:shd w:val="clear" w:color="auto" w:fill="auto"/>
            <w:vAlign w:val="center"/>
          </w:tcPr>
          <w:p w14:paraId="41470DA0" w14:textId="77777777" w:rsidR="0087309F" w:rsidRPr="00003457" w:rsidRDefault="0087309F" w:rsidP="001B15E0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03457">
              <w:rPr>
                <w:rFonts w:ascii="標楷體" w:eastAsia="標楷體" w:hAnsi="標楷體" w:hint="eastAsia"/>
                <w:b/>
                <w:noProof/>
                <w:sz w:val="20"/>
              </w:rPr>
              <w:t>捐獻及贈與收入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5DE280C0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5,551,000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572267B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5,388,216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173B29A2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3B8E35F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6F7A433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5,388,216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15633FED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5,388,216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1B982345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68DBC13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7674EC9B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5,388,216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7EA5EFFD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0.03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3EF4BC83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- 162,784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4DF0D451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- 2.93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2B0E0264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37E7D6F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87309F" w:rsidRPr="00003457" w14:paraId="25C0245D" w14:textId="77777777" w:rsidTr="003E0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0AF514F9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73251BF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6076FC8D" w14:textId="77777777" w:rsidR="0087309F" w:rsidRPr="00003457" w:rsidRDefault="0087309F" w:rsidP="001B15E0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noProof/>
                <w:sz w:val="20"/>
              </w:rPr>
              <w:t>捐獻收入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4FC3AA47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5,550,000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206845B4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5,388,216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5B46D10C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46CE9E36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F986A2F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5,388,216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152E94D9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5,388,216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37110167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226FAB94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31161A78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5,388,216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38022EEF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0.03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46CF4949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- 161,784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193B53C8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- 2.92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1409E677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ADB2FA8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87309F" w:rsidRPr="00003457" w14:paraId="3118334D" w14:textId="77777777" w:rsidTr="003E0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573FBF94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43A568A8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3BACD158" w14:textId="77777777" w:rsidR="0087309F" w:rsidRPr="00003457" w:rsidRDefault="0087309F" w:rsidP="001B15E0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noProof/>
                <w:sz w:val="20"/>
              </w:rPr>
              <w:t>贈與收入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6FE7EE6A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1,000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2FB2435B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64CED4CB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6DC66EAC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090B125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79E8D199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73BDCFD8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3DB75A6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253D359A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383E15AF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40D2B204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- 1,000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6E041C51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- 100.00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2EBF399A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9118B41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--</w:t>
            </w:r>
          </w:p>
        </w:tc>
      </w:tr>
      <w:tr w:rsidR="0087309F" w:rsidRPr="00003457" w14:paraId="30A0C140" w14:textId="77777777" w:rsidTr="003E0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0874E007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003457">
              <w:rPr>
                <w:rFonts w:ascii="標楷體" w:eastAsia="標楷體" w:hAnsi="標楷體"/>
                <w:b/>
                <w:noProof/>
                <w:sz w:val="20"/>
              </w:rPr>
              <w:t>10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6C311DC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698" w:type="dxa"/>
            <w:shd w:val="clear" w:color="auto" w:fill="auto"/>
            <w:vAlign w:val="center"/>
          </w:tcPr>
          <w:p w14:paraId="0490E9EF" w14:textId="77777777" w:rsidR="0087309F" w:rsidRPr="00003457" w:rsidRDefault="0087309F" w:rsidP="001B15E0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03457">
              <w:rPr>
                <w:rFonts w:ascii="標楷體" w:eastAsia="標楷體" w:hAnsi="標楷體" w:hint="eastAsia"/>
                <w:b/>
                <w:noProof/>
                <w:sz w:val="20"/>
              </w:rPr>
              <w:t>其他收入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466B3477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339,381,000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9C88D61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210,124,828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3DE4750A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192,221,823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06AE052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F2C5B8B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402,346,651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03C0AE5B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210,124,828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11ED8349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192,221,823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FD23569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1E57F3F2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402,346,651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2F365133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2.05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1D5D38A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62,965,651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13212FF3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18.55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7B393672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CEAA3F4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87309F" w:rsidRPr="00003457" w14:paraId="647800B9" w14:textId="77777777" w:rsidTr="003E0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22228686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18F8717" w14:textId="77777777" w:rsidR="0087309F" w:rsidRPr="00003457" w:rsidRDefault="0087309F" w:rsidP="001B15E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1A3E50FA" w14:textId="77777777" w:rsidR="0087309F" w:rsidRPr="00003457" w:rsidRDefault="0087309F" w:rsidP="001B15E0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noProof/>
                <w:sz w:val="20"/>
              </w:rPr>
              <w:t>雜項收入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63B55591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339,381,000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EA09835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210,124,828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31FBFEC0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192,221,823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2B68C8E5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DEFB50E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402,346,651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2001DF50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210,124,828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02E0B20B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192,221,823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11B0965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0544206B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402,346,651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219C603D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2.05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724D3CB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62,965,651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2ADDD150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/>
                <w:noProof/>
                <w:sz w:val="18"/>
                <w:szCs w:val="18"/>
              </w:rPr>
              <w:t>18.55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1AB3B73E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B897C71" w14:textId="77777777" w:rsidR="0087309F" w:rsidRPr="00003457" w:rsidRDefault="0087309F" w:rsidP="001B15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34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</w:tbl>
    <w:p w14:paraId="369742B2" w14:textId="77777777" w:rsidR="00540A99" w:rsidRPr="000D0E48" w:rsidRDefault="00540A99" w:rsidP="003E010B">
      <w:pPr>
        <w:adjustRightInd w:val="0"/>
        <w:snapToGrid w:val="0"/>
        <w:ind w:right="414"/>
        <w:rPr>
          <w:rFonts w:eastAsia="標楷體"/>
          <w:sz w:val="4"/>
          <w:szCs w:val="4"/>
        </w:rPr>
      </w:pPr>
    </w:p>
    <w:sectPr w:rsidR="00540A99" w:rsidRPr="000D0E48" w:rsidSect="000D0E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40" w:orient="landscape" w:code="8"/>
      <w:pgMar w:top="1418" w:right="992" w:bottom="1418" w:left="992" w:header="1020" w:footer="73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4A846" w14:textId="77777777" w:rsidR="0087309F" w:rsidRDefault="0087309F">
      <w:r>
        <w:separator/>
      </w:r>
    </w:p>
  </w:endnote>
  <w:endnote w:type="continuationSeparator" w:id="0">
    <w:p w14:paraId="52AA621C" w14:textId="77777777" w:rsidR="0087309F" w:rsidRDefault="00873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82AEE" w14:textId="77777777" w:rsidR="00DD3225" w:rsidRDefault="00DD322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A1F39" w14:textId="77777777" w:rsidR="00DD3225" w:rsidRDefault="00DD3225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2159495"/>
      <w:docPartObj>
        <w:docPartGallery w:val="Page Numbers (Bottom of Page)"/>
        <w:docPartUnique/>
      </w:docPartObj>
    </w:sdtPr>
    <w:sdtEndPr>
      <w:rPr>
        <w:rFonts w:ascii="標楷體" w:eastAsia="標楷體" w:hAnsi="標楷體"/>
        <w:sz w:val="24"/>
        <w:szCs w:val="24"/>
      </w:rPr>
    </w:sdtEndPr>
    <w:sdtContent>
      <w:p w14:paraId="444589C9" w14:textId="78135697" w:rsidR="004F6F79" w:rsidRPr="00DD3225" w:rsidRDefault="004F6F79" w:rsidP="004F6F79">
        <w:pPr>
          <w:pStyle w:val="a4"/>
          <w:jc w:val="center"/>
          <w:rPr>
            <w:rFonts w:ascii="標楷體" w:eastAsia="標楷體" w:hAnsi="標楷體"/>
            <w:sz w:val="24"/>
            <w:szCs w:val="24"/>
          </w:rPr>
        </w:pPr>
        <w:r w:rsidRPr="00DD3225">
          <w:rPr>
            <w:rFonts w:ascii="標楷體" w:eastAsia="標楷體" w:hAnsi="標楷體" w:hint="eastAsia"/>
            <w:sz w:val="24"/>
            <w:szCs w:val="24"/>
          </w:rPr>
          <w:t>9</w:t>
        </w:r>
        <w:r w:rsidR="00AF14AF" w:rsidRPr="00DD3225">
          <w:rPr>
            <w:rFonts w:ascii="標楷體" w:eastAsia="標楷體" w:hAnsi="標楷體" w:hint="eastAsia"/>
            <w:sz w:val="24"/>
            <w:szCs w:val="24"/>
          </w:rPr>
          <w:t>－</w:t>
        </w:r>
        <w:r w:rsidRPr="00DD3225">
          <w:rPr>
            <w:rFonts w:ascii="標楷體" w:eastAsia="標楷體" w:hAnsi="標楷體"/>
            <w:sz w:val="24"/>
            <w:szCs w:val="24"/>
          </w:rPr>
          <w:fldChar w:fldCharType="begin"/>
        </w:r>
        <w:r w:rsidRPr="00DD3225">
          <w:rPr>
            <w:rFonts w:ascii="標楷體" w:eastAsia="標楷體" w:hAnsi="標楷體"/>
            <w:sz w:val="24"/>
            <w:szCs w:val="24"/>
          </w:rPr>
          <w:instrText>PAGE   \* MERGEFORMAT</w:instrText>
        </w:r>
        <w:r w:rsidRPr="00DD3225">
          <w:rPr>
            <w:rFonts w:ascii="標楷體" w:eastAsia="標楷體" w:hAnsi="標楷體"/>
            <w:sz w:val="24"/>
            <w:szCs w:val="24"/>
          </w:rPr>
          <w:fldChar w:fldCharType="separate"/>
        </w:r>
        <w:r w:rsidR="00DD3225" w:rsidRPr="00DD3225">
          <w:rPr>
            <w:rFonts w:ascii="標楷體" w:eastAsia="標楷體" w:hAnsi="標楷體"/>
            <w:noProof/>
            <w:sz w:val="24"/>
            <w:szCs w:val="24"/>
            <w:lang w:val="zh-TW"/>
          </w:rPr>
          <w:t>1</w:t>
        </w:r>
        <w:r w:rsidRPr="00DD3225">
          <w:rPr>
            <w:rFonts w:ascii="標楷體" w:eastAsia="標楷體" w:hAnsi="標楷體"/>
            <w:sz w:val="24"/>
            <w:szCs w:val="24"/>
          </w:rPr>
          <w:fldChar w:fldCharType="end"/>
        </w:r>
        <w:r w:rsidR="00DD3225">
          <w:rPr>
            <w:rFonts w:ascii="標楷體" w:eastAsia="標楷體" w:hAnsi="標楷體" w:hint="eastAsia"/>
            <w:sz w:val="24"/>
            <w:szCs w:val="24"/>
          </w:rPr>
          <w:t>－1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99B28" w14:textId="77777777" w:rsidR="0087309F" w:rsidRDefault="0087309F">
      <w:r>
        <w:separator/>
      </w:r>
    </w:p>
  </w:footnote>
  <w:footnote w:type="continuationSeparator" w:id="0">
    <w:p w14:paraId="76A117F6" w14:textId="77777777" w:rsidR="0087309F" w:rsidRDefault="008730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A82B2" w14:textId="77777777" w:rsidR="00DD3225" w:rsidRDefault="00DD322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1CCDE" w14:textId="76612F23" w:rsidR="009805FE" w:rsidRDefault="0039612E">
    <w:pPr>
      <w:pStyle w:val="a3"/>
      <w:jc w:val="center"/>
    </w:pPr>
    <w:r w:rsidRPr="0039612E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壹</w:t>
    </w:r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805FE" w:rsidRPr="00E034B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39612E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9805FE" w:rsidRPr="00E034B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39612E">
      <w:rPr>
        <w:rFonts w:ascii="標楷體" w:eastAsia="標楷體" w:hAnsi="標楷體" w:hint="eastAsia"/>
        <w:b/>
        <w:spacing w:val="60"/>
        <w:sz w:val="32"/>
        <w:szCs w:val="32"/>
        <w:u w:val="single"/>
      </w:rPr>
      <w:t>嘉義市</w:t>
    </w:r>
    <w:r w:rsidR="009805FE" w:rsidRPr="00E034BD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總決算歲入來源別決算審定表</w:t>
    </w:r>
    <w:r w:rsidRPr="0039612E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A05AF" w14:textId="77777777" w:rsidR="00DD3225" w:rsidRDefault="00DD322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309F"/>
    <w:rsid w:val="00003457"/>
    <w:rsid w:val="00043682"/>
    <w:rsid w:val="0004623B"/>
    <w:rsid w:val="000D0E48"/>
    <w:rsid w:val="000D30E7"/>
    <w:rsid w:val="00101AB3"/>
    <w:rsid w:val="001D7125"/>
    <w:rsid w:val="003376B1"/>
    <w:rsid w:val="00356C3D"/>
    <w:rsid w:val="00370633"/>
    <w:rsid w:val="0039612E"/>
    <w:rsid w:val="003E010B"/>
    <w:rsid w:val="00463DA5"/>
    <w:rsid w:val="0048541C"/>
    <w:rsid w:val="004F6F79"/>
    <w:rsid w:val="00511EB6"/>
    <w:rsid w:val="00525367"/>
    <w:rsid w:val="00540A99"/>
    <w:rsid w:val="005503C0"/>
    <w:rsid w:val="005D71E6"/>
    <w:rsid w:val="005E1426"/>
    <w:rsid w:val="005F4AC1"/>
    <w:rsid w:val="0062034D"/>
    <w:rsid w:val="006F4C30"/>
    <w:rsid w:val="0078051A"/>
    <w:rsid w:val="00831309"/>
    <w:rsid w:val="0083717B"/>
    <w:rsid w:val="0087309F"/>
    <w:rsid w:val="00887283"/>
    <w:rsid w:val="008970CB"/>
    <w:rsid w:val="008F33EE"/>
    <w:rsid w:val="0090507E"/>
    <w:rsid w:val="009760A9"/>
    <w:rsid w:val="009805FE"/>
    <w:rsid w:val="00A53FD5"/>
    <w:rsid w:val="00AB03D5"/>
    <w:rsid w:val="00AB2BDF"/>
    <w:rsid w:val="00AF14AF"/>
    <w:rsid w:val="00B83C7F"/>
    <w:rsid w:val="00C52404"/>
    <w:rsid w:val="00CE054C"/>
    <w:rsid w:val="00CE4379"/>
    <w:rsid w:val="00DB4570"/>
    <w:rsid w:val="00DC035C"/>
    <w:rsid w:val="00DD3225"/>
    <w:rsid w:val="00E034BD"/>
    <w:rsid w:val="00E1394B"/>
    <w:rsid w:val="00EF0671"/>
    <w:rsid w:val="00F17B32"/>
    <w:rsid w:val="00F251E6"/>
    <w:rsid w:val="00F75BD0"/>
    <w:rsid w:val="00FB040C"/>
    <w:rsid w:val="00FF6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B9E607"/>
  <w15:chartTrackingRefBased/>
  <w15:docId w15:val="{50ADE03D-DFB0-4C7D-9D1F-8AEC276C7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4F6F79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F9nAuHW0GT&#27506;&#20837;&#20358;&#28304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CF293-1CE2-49EF-ACF9-43A158903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F9nAuHW0GT歲入來源別決算審定表.dot</Template>
  <TotalTime>44</TotalTime>
  <Pages>1</Pages>
  <Words>602</Words>
  <Characters>3433</Characters>
  <Application>Microsoft Office Word</Application>
  <DocSecurity>0</DocSecurity>
  <Lines>28</Lines>
  <Paragraphs>8</Paragraphs>
  <ScaleCrop>false</ScaleCrop>
  <Company>N.A.O.</Company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謝明錡</dc:creator>
  <cp:keywords/>
  <cp:lastModifiedBy>李耿名</cp:lastModifiedBy>
  <cp:revision>14</cp:revision>
  <cp:lastPrinted>2025-07-14T09:20:00Z</cp:lastPrinted>
  <dcterms:created xsi:type="dcterms:W3CDTF">2025-06-03T07:10:00Z</dcterms:created>
  <dcterms:modified xsi:type="dcterms:W3CDTF">2025-07-14T09:20:00Z</dcterms:modified>
</cp:coreProperties>
</file>