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844C5" w14:textId="77777777" w:rsidR="007C632C" w:rsidRPr="007C632C" w:rsidRDefault="007C632C" w:rsidP="007C632C">
      <w:pPr>
        <w:jc w:val="center"/>
        <w:rPr>
          <w:rFonts w:ascii="標楷體" w:eastAsia="標楷體"/>
          <w:b/>
          <w:sz w:val="36"/>
          <w:szCs w:val="36"/>
          <w:u w:val="single"/>
        </w:rPr>
      </w:pPr>
      <w:proofErr w:type="gramStart"/>
      <w:r w:rsidRPr="007C632C">
        <w:rPr>
          <w:rFonts w:ascii="標楷體" w:eastAsia="標楷體" w:hAnsi="標楷體" w:hint="eastAsia"/>
          <w:b/>
          <w:color w:val="000000"/>
          <w:spacing w:val="20"/>
          <w:sz w:val="36"/>
          <w:szCs w:val="36"/>
          <w:u w:val="single"/>
        </w:rPr>
        <w:t>柒</w:t>
      </w:r>
      <w:proofErr w:type="gramEnd"/>
      <w:r w:rsidRPr="007C632C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Pr="007C632C">
        <w:rPr>
          <w:rFonts w:ascii="標楷體" w:eastAsia="標楷體" w:hAnsi="標楷體"/>
          <w:b/>
          <w:spacing w:val="60"/>
          <w:sz w:val="36"/>
          <w:szCs w:val="36"/>
          <w:u w:val="single"/>
        </w:rPr>
        <w:t>113</w:t>
      </w:r>
      <w:proofErr w:type="gramEnd"/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7C632C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總決算各主管機關歲出政事別科目決算</w:t>
      </w:r>
      <w:proofErr w:type="gramStart"/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審定數綜計</w:t>
      </w:r>
      <w:proofErr w:type="gramEnd"/>
      <w:r w:rsidRPr="007C632C">
        <w:rPr>
          <w:rFonts w:ascii="標楷體" w:eastAsia="標楷體" w:hint="eastAsia"/>
          <w:b/>
          <w:spacing w:val="60"/>
          <w:sz w:val="36"/>
          <w:szCs w:val="36"/>
          <w:u w:val="single"/>
        </w:rPr>
        <w:t>表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671"/>
      </w:tblGrid>
      <w:tr w:rsidR="00F26A66" w14:paraId="52EC6626" w14:textId="77777777" w:rsidTr="0071070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AA9B98" w14:textId="34F2BBD9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41FE8DE" w14:textId="1AFB2BF0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8711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77354D89" w14:textId="77777777" w:rsidR="00F26A66" w:rsidRPr="005C62A3" w:rsidRDefault="00F26A66" w:rsidP="00F26A6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26A66" w14:paraId="2D4CEB29" w14:textId="77777777" w:rsidTr="0071070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2179080" w14:textId="00DDC0CF" w:rsidR="00F26A66" w:rsidRPr="001D79E3" w:rsidRDefault="00F26A66" w:rsidP="00F26A66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D0F7063" w14:textId="77777777" w:rsidR="00F26A66" w:rsidRPr="001D79E3" w:rsidRDefault="00F26A66" w:rsidP="00F26A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7"/>
            <w:vMerge/>
            <w:tcBorders>
              <w:left w:val="nil"/>
            </w:tcBorders>
            <w:vAlign w:val="center"/>
          </w:tcPr>
          <w:p w14:paraId="045789C5" w14:textId="77777777" w:rsidR="00F26A66" w:rsidRPr="00CC0D84" w:rsidRDefault="00F26A66" w:rsidP="00F26A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66C3" w14:paraId="6CC90E14" w14:textId="77777777" w:rsidTr="00710702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7AE65E41" w14:textId="77777777" w:rsidR="00E366C3" w:rsidRDefault="00E366C3" w:rsidP="008E3798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2BAE610" w14:textId="77777777" w:rsidR="00E366C3" w:rsidRDefault="00E366C3" w:rsidP="008E3798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0718D6CC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</w:t>
            </w:r>
            <w:r w:rsid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5EF501A3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784CA686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2F9D5A7E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42A55855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5C3A966F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2671" w:type="dxa"/>
            <w:vAlign w:val="center"/>
          </w:tcPr>
          <w:p w14:paraId="4EAA0D32" w14:textId="77777777" w:rsidR="00E366C3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</w:t>
            </w:r>
            <w:r w:rsidR="00117E2A"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</w:tr>
      <w:tr w:rsidR="00E366C3" w:rsidRPr="003F60DC" w14:paraId="246A3ACC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82E0A13" w14:textId="77777777" w:rsidR="00E366C3" w:rsidRPr="003F60DC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F60D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945820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164,153,023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9900A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11,656,361,129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ABB11E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1,461,455,189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A9F7A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1,117,539,143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8F62F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1,114,980,197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D483B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51,993,384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2CD98C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812,676,937</w:t>
            </w:r>
          </w:p>
        </w:tc>
      </w:tr>
      <w:tr w:rsidR="00E366C3" w14:paraId="5A1D263E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5E624E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EE0BA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42AE5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412,775,058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25EAF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B3A62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FAD8C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5B084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958AE2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5C742C60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B510BD7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F3FFF7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3923B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1C245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ABA11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94F7D5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8957B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14F6D5C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1908D10A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FD74D18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B572F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08B1F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114,555,319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A0461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ACE54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E3917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4FFABE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B52F83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812,676,937</w:t>
            </w:r>
          </w:p>
        </w:tc>
      </w:tr>
      <w:tr w:rsidR="00E366C3" w14:paraId="31AB0C78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2482090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415E31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B4EA3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89B45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D94E2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97ACA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C8040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E5017B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3A05F98D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0A1F87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1683FE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68742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3D0A4E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C1422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12C62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47A72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CE50BE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27EEB2DD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2437A41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1B5D5E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DB9A9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5,501,174,537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C5877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EBA5F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49FF1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CC0ED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1612C5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3BF6E079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50970A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DBF0A7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00402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AB083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67083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B2DE7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0DC68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485616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183278E1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90E4805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3ED94E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7708E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81,894,161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9DB10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9E3AD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43C19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65968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04D152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697B6CF4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3540A2E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A177AA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C825E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132,625,173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62668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044CE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07A13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C0D6F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1C043BE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38020911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F0FAA87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70DC75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A6688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1,798,505,062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057EF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E4240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54785E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E8A27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EADAE3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4F1BEC23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229FC7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585D8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08BB6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744,173,290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0AB44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B2579E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D803B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4647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F5F1E5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1A8BB2F0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D3ED034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DC664C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1448B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3626A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770D2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4125B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513B1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F55D2F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3E096875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C5C6D3D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0D7A50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E234A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0A352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A6A3D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E8343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270169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36E002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4F4E5947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9F92D7E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752FE3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EF236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1,650,533,236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2CF7D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2C9E0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B7C28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AF315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4042D6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16B94DAB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C3CD9E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B3CB2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86D16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1BEB5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FD4F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3A3E0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6A901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A27DF9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5FB021F2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DE55A3B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2C383B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A0EE1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5DB477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5283C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95CBB3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B44F3E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950E6B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5C3169AA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13197C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EC551F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E7034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3754CE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14F84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8600B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D5E0B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401AB8D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67789217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EAF97FD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166C11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09824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D7436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423C1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08C8A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06774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51A92A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1695AC1A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7896781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D548FF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023B0E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945,362,000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45596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8421C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0FE712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205DF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4C221C1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7F30B705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6F823C3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88099C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991C85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E80C6F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31CA60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22DACBB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482C1D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4D15EDA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366C3" w14:paraId="4F1155FB" w14:textId="77777777" w:rsidTr="00710702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EA3541" w14:textId="77777777" w:rsidR="00E366C3" w:rsidRDefault="00E366C3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A1A5B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609AA98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E27AF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/>
                <w:noProof/>
                <w:sz w:val="18"/>
                <w:szCs w:val="18"/>
              </w:rPr>
              <w:t>34,783,135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93FEDE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bookmarkStart w:id="0" w:name="_GoBack"/>
            <w:bookmarkEnd w:id="0"/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A559C6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71D394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CE95A7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9500D0C" w14:textId="77777777" w:rsidR="00E366C3" w:rsidRPr="0078647B" w:rsidRDefault="00E366C3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647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7F9125D" w14:textId="21DB8251" w:rsidR="00E366C3" w:rsidRPr="00A47D11" w:rsidRDefault="007C632C" w:rsidP="00D03F9D">
      <w:pPr>
        <w:jc w:val="center"/>
        <w:rPr>
          <w:sz w:val="36"/>
          <w:szCs w:val="36"/>
        </w:rPr>
      </w:pPr>
      <w:proofErr w:type="gramStart"/>
      <w:r w:rsidRPr="00A47D11">
        <w:rPr>
          <w:rFonts w:ascii="標楷體" w:eastAsia="標楷體" w:hAnsi="標楷體" w:hint="eastAsia"/>
          <w:b/>
          <w:color w:val="000000"/>
          <w:spacing w:val="20"/>
          <w:sz w:val="36"/>
          <w:szCs w:val="36"/>
          <w:u w:val="single"/>
        </w:rPr>
        <w:lastRenderedPageBreak/>
        <w:t>柒</w:t>
      </w:r>
      <w:proofErr w:type="gramEnd"/>
      <w:r w:rsidRPr="00A47D11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Pr="00A47D11">
        <w:rPr>
          <w:rFonts w:ascii="標楷體" w:eastAsia="標楷體" w:hAnsi="標楷體"/>
          <w:b/>
          <w:spacing w:val="60"/>
          <w:sz w:val="36"/>
          <w:szCs w:val="36"/>
          <w:u w:val="single"/>
        </w:rPr>
        <w:t>113</w:t>
      </w:r>
      <w:proofErr w:type="gramEnd"/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A47D11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嘉義市</w:t>
      </w:r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總決算各主管機關歲出政事別科目決算</w:t>
      </w:r>
      <w:proofErr w:type="gramStart"/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審定數綜計</w:t>
      </w:r>
      <w:proofErr w:type="gramEnd"/>
      <w:r w:rsidRPr="00A47D11">
        <w:rPr>
          <w:rFonts w:ascii="標楷體" w:eastAsia="標楷體" w:hint="eastAsia"/>
          <w:b/>
          <w:spacing w:val="60"/>
          <w:sz w:val="36"/>
          <w:szCs w:val="36"/>
          <w:u w:val="single"/>
        </w:rPr>
        <w:t>表</w:t>
      </w:r>
      <w:r w:rsidRPr="00A47D11">
        <w:rPr>
          <w:rFonts w:ascii="標楷體" w:eastAsia="標楷體" w:hAnsi="標楷體"/>
          <w:sz w:val="36"/>
          <w:szCs w:val="36"/>
        </w:rPr>
        <w:t>(續)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66"/>
        <w:gridCol w:w="3177"/>
        <w:gridCol w:w="3178"/>
        <w:gridCol w:w="3177"/>
        <w:gridCol w:w="3177"/>
        <w:gridCol w:w="3036"/>
      </w:tblGrid>
      <w:tr w:rsidR="00E366C3" w:rsidRPr="001C2AD0" w14:paraId="7865713A" w14:textId="77777777" w:rsidTr="00DC19E5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4266A8" w14:textId="3B2CA346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36911F3" w14:textId="77777777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8711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30E265BA" w14:textId="77777777" w:rsidR="00E366C3" w:rsidRPr="001C2AD0" w:rsidRDefault="00E366C3" w:rsidP="008E3798">
            <w:pPr>
              <w:jc w:val="right"/>
            </w:pPr>
            <w:r w:rsidRPr="001C2AD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66C3" w:rsidRPr="001C2AD0" w14:paraId="5C0365E3" w14:textId="77777777" w:rsidTr="00DC19E5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B5A40C" w14:textId="77777777" w:rsidR="00E366C3" w:rsidRPr="001C2AD0" w:rsidRDefault="00E366C3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1634270" w14:textId="77777777" w:rsidR="00E366C3" w:rsidRPr="001C2AD0" w:rsidRDefault="00E366C3" w:rsidP="008E3798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6"/>
            <w:vMerge/>
            <w:tcBorders>
              <w:left w:val="nil"/>
            </w:tcBorders>
            <w:vAlign w:val="center"/>
          </w:tcPr>
          <w:p w14:paraId="37F8B9F9" w14:textId="77777777" w:rsidR="00E366C3" w:rsidRPr="001C2AD0" w:rsidRDefault="00E366C3" w:rsidP="008E3798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17E2A" w:rsidRPr="001C2AD0" w14:paraId="61AF74DE" w14:textId="77777777" w:rsidTr="00DC19E5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0968ACE7" w14:textId="77777777" w:rsidR="00117E2A" w:rsidRPr="001C2AD0" w:rsidRDefault="00117E2A" w:rsidP="008E3798">
            <w:pPr>
              <w:jc w:val="right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FBDE1ED" w14:textId="77777777" w:rsidR="00117E2A" w:rsidRPr="001C2AD0" w:rsidRDefault="00117E2A" w:rsidP="008E3798">
            <w:pPr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 w:hint="eastAsia"/>
                <w:sz w:val="20"/>
              </w:rPr>
              <w:t xml:space="preserve">政  事 </w:t>
            </w:r>
            <w:r w:rsidRPr="001C2AD0">
              <w:rPr>
                <w:rFonts w:ascii="標楷體" w:eastAsia="標楷體"/>
                <w:sz w:val="20"/>
              </w:rPr>
              <w:t xml:space="preserve"> </w:t>
            </w:r>
            <w:r w:rsidRPr="001C2AD0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77" w:type="dxa"/>
            <w:gridSpan w:val="2"/>
            <w:vAlign w:val="center"/>
          </w:tcPr>
          <w:p w14:paraId="029109EF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地政處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1136B838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消防局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8" w:type="dxa"/>
            <w:vAlign w:val="center"/>
          </w:tcPr>
          <w:p w14:paraId="7B45FE21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文化局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47333B43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財政稅務局</w:t>
            </w:r>
            <w:r w:rsidRPr="00117E2A">
              <w:rPr>
                <w:rFonts w:ascii="標楷體" w:eastAsia="標楷體" w:hint="eastAsia"/>
                <w:sz w:val="20"/>
              </w:rPr>
              <w:t>主管</w:t>
            </w:r>
          </w:p>
        </w:tc>
        <w:tc>
          <w:tcPr>
            <w:tcW w:w="3177" w:type="dxa"/>
            <w:vAlign w:val="center"/>
          </w:tcPr>
          <w:p w14:paraId="13755C2C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1C2AD0"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3036" w:type="dxa"/>
            <w:vAlign w:val="center"/>
          </w:tcPr>
          <w:p w14:paraId="185DCDDE" w14:textId="77777777" w:rsidR="00117E2A" w:rsidRPr="001C2AD0" w:rsidRDefault="00117E2A" w:rsidP="008E379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1C2AD0">
              <w:rPr>
                <w:rFonts w:ascii="標楷體" w:eastAsia="標楷體"/>
                <w:sz w:val="20"/>
              </w:rPr>
              <w:t>合計</w:t>
            </w:r>
          </w:p>
        </w:tc>
      </w:tr>
      <w:tr w:rsidR="00117E2A" w:rsidRPr="001C2AD0" w14:paraId="5B18CB70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32363D5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2AD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FB9AD8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100,851,177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1431B5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609,360,938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67D9A4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537,046,131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B9440F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344,181,457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18C9C1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542,318,667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A4D1B2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18,512,917,372</w:t>
            </w:r>
          </w:p>
        </w:tc>
      </w:tr>
      <w:tr w:rsidR="00117E2A" w:rsidRPr="001C2AD0" w14:paraId="54AD371B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1418112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901734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7AFEED7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36A809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7D46D4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B706A9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2B63F7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412,775,058</w:t>
            </w:r>
          </w:p>
        </w:tc>
      </w:tr>
      <w:tr w:rsidR="00117E2A" w:rsidRPr="001C2AD0" w14:paraId="5B3AC01A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427EB4A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A7A3F9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EE739B0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79CCBA3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53CF69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ECDF366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4DFF6E6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164,153,023</w:t>
            </w:r>
          </w:p>
        </w:tc>
      </w:tr>
      <w:tr w:rsidR="00117E2A" w:rsidRPr="001C2AD0" w14:paraId="47CFEE04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7E8941C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087013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100,851,177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6475FC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609,360,938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B32D86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28A478E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8BE0F9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3E687150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1,637,444,371</w:t>
            </w:r>
          </w:p>
        </w:tc>
      </w:tr>
      <w:tr w:rsidR="00117E2A" w:rsidRPr="001C2AD0" w14:paraId="7BA6994C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EEAF522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6CADF7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EC727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CF0E21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01EDE3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B404EB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6D1938D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1,461,455,189</w:t>
            </w:r>
          </w:p>
        </w:tc>
      </w:tr>
      <w:tr w:rsidR="00117E2A" w:rsidRPr="001C2AD0" w14:paraId="5E84BDEF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53E8ED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B1BB0B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057A73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DB7969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718167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339,496,876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2238B2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89E5DE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339,496,876</w:t>
            </w:r>
          </w:p>
        </w:tc>
      </w:tr>
      <w:tr w:rsidR="00117E2A" w:rsidRPr="001C2AD0" w14:paraId="18D96376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775CF5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F35E26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13B09C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0F38723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2994341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5A01F2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AD7836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5,501,174,537</w:t>
            </w:r>
          </w:p>
        </w:tc>
      </w:tr>
      <w:tr w:rsidR="00117E2A" w:rsidRPr="001C2AD0" w14:paraId="240145EF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6C95332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489A13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EFBBFE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AFF09B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537,046,131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523AB4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46EDD2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6C26B52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589,039,515</w:t>
            </w:r>
          </w:p>
        </w:tc>
      </w:tr>
      <w:tr w:rsidR="00117E2A" w:rsidRPr="001C2AD0" w14:paraId="28B1036B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FE4997F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FE17567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761C93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D70D976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D534A3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F535C0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BFF356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81,894,161</w:t>
            </w:r>
          </w:p>
        </w:tc>
      </w:tr>
      <w:tr w:rsidR="00117E2A" w:rsidRPr="001C2AD0" w14:paraId="6B72E718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9DCE688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1A84ADE6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F1016C3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746183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71D07D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FC1E27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C19237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132,625,173</w:t>
            </w:r>
          </w:p>
        </w:tc>
      </w:tr>
      <w:tr w:rsidR="00117E2A" w:rsidRPr="001C2AD0" w14:paraId="586452AF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187396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F1722A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59A10E0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62864CE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540E02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4E3444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DBE4B8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1,798,505,062</w:t>
            </w:r>
          </w:p>
        </w:tc>
      </w:tr>
      <w:tr w:rsidR="00117E2A" w:rsidRPr="001C2AD0" w14:paraId="30FA28FF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BC4D8D8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9BFA51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82C6BC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5B2F424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F0F66C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CE7B6B7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0596810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744,173,290</w:t>
            </w:r>
          </w:p>
        </w:tc>
      </w:tr>
      <w:tr w:rsidR="00117E2A" w:rsidRPr="001C2AD0" w14:paraId="6D48F07C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80389CB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AC9EB5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F564417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B7F1E3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6B7FBF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B4A7C4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38EEDE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65,872,467</w:t>
            </w:r>
          </w:p>
        </w:tc>
      </w:tr>
      <w:tr w:rsidR="00117E2A" w:rsidRPr="001C2AD0" w14:paraId="77C52D07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23EA8C7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58DDAB2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FB5D8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84072B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B7CB7E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AA9182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41153B6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82,979,518</w:t>
            </w:r>
          </w:p>
        </w:tc>
      </w:tr>
      <w:tr w:rsidR="00117E2A" w:rsidRPr="001C2AD0" w14:paraId="1D998676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25D636C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3BC061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F41A03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3ACBA0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46A243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6FB50B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254E31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1,650,533,236</w:t>
            </w:r>
          </w:p>
        </w:tc>
      </w:tr>
      <w:tr w:rsidR="00117E2A" w:rsidRPr="001C2AD0" w14:paraId="5BDCFC02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C815D1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07F9A83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B68BF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69252C1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21A787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C8CCAA4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046EC1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82,307,587</w:t>
            </w:r>
          </w:p>
        </w:tc>
      </w:tr>
      <w:tr w:rsidR="00117E2A" w:rsidRPr="001C2AD0" w14:paraId="6E890E27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7BCD302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1F7DE5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D19E86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35F4A83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5E6B4D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EB4EBB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7DC44B4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1,117,539,143</w:t>
            </w:r>
          </w:p>
        </w:tc>
      </w:tr>
      <w:tr w:rsidR="00117E2A" w:rsidRPr="001C2AD0" w14:paraId="5479276C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F0D7E5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4972B0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65BA122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1441888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11F10C3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D2D66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677941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1,114,980,197</w:t>
            </w:r>
          </w:p>
        </w:tc>
      </w:tr>
      <w:tr w:rsidR="00117E2A" w:rsidRPr="001C2AD0" w14:paraId="63B86932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6EA37BF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2269683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0D0BB6F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2B371E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925B04A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5E8ED03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3D955A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8,820,586</w:t>
            </w:r>
          </w:p>
        </w:tc>
      </w:tr>
      <w:tr w:rsidR="00117E2A" w:rsidRPr="001C2AD0" w14:paraId="303416B9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4A88878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40882D40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33CB8EE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0B8F63A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6EE7AF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5F0679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459,176,881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2C3E4FB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1,404,538,881</w:t>
            </w:r>
          </w:p>
        </w:tc>
      </w:tr>
      <w:tr w:rsidR="00117E2A" w:rsidRPr="001C2AD0" w14:paraId="59EEA38C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958911F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35C441E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5212D7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4DABD7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6A3931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C4F964C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445EF01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4,684,581</w:t>
            </w:r>
          </w:p>
        </w:tc>
      </w:tr>
      <w:tr w:rsidR="00117E2A" w:rsidRPr="001C2AD0" w14:paraId="3506E0EA" w14:textId="77777777" w:rsidTr="00DC19E5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30515D1" w14:textId="77777777" w:rsidR="00117E2A" w:rsidRPr="001C2AD0" w:rsidRDefault="00117E2A" w:rsidP="008E379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1C2AD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14:paraId="6522B23D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7F1CBAA7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0C31997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5D973B9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623965F5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83,141,786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4F095B78" w14:textId="77777777" w:rsidR="00117E2A" w:rsidRPr="001C2AD0" w:rsidRDefault="00117E2A" w:rsidP="008E3798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C2AD0">
              <w:rPr>
                <w:rFonts w:ascii="細明體" w:eastAsia="細明體" w:hAnsi="細明體"/>
                <w:noProof/>
                <w:sz w:val="18"/>
                <w:szCs w:val="18"/>
              </w:rPr>
              <w:t>117,924,921</w:t>
            </w:r>
          </w:p>
        </w:tc>
      </w:tr>
    </w:tbl>
    <w:p w14:paraId="63EF2E13" w14:textId="77777777" w:rsidR="00E366C3" w:rsidRPr="00A47D11" w:rsidRDefault="00E366C3" w:rsidP="00E366C3">
      <w:pPr>
        <w:rPr>
          <w:sz w:val="2"/>
          <w:szCs w:val="2"/>
        </w:rPr>
      </w:pPr>
    </w:p>
    <w:sectPr w:rsidR="00E366C3" w:rsidRPr="00A47D11" w:rsidSect="007C632C">
      <w:footerReference w:type="default" r:id="rId6"/>
      <w:footerReference w:type="first" r:id="rId7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E6C21" w14:textId="77777777" w:rsidR="008E3798" w:rsidRDefault="008E3798">
      <w:r>
        <w:separator/>
      </w:r>
    </w:p>
  </w:endnote>
  <w:endnote w:type="continuationSeparator" w:id="0">
    <w:p w14:paraId="6FCB1C66" w14:textId="77777777" w:rsidR="008E3798" w:rsidRDefault="008E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0D94E" w14:textId="40CCF699" w:rsidR="005374C1" w:rsidRPr="00531F34" w:rsidRDefault="00CD0285" w:rsidP="005374C1">
    <w:pPr>
      <w:pStyle w:val="a4"/>
      <w:jc w:val="center"/>
      <w:rPr>
        <w:rFonts w:ascii="標楷體" w:eastAsia="標楷體" w:hAnsi="標楷體"/>
        <w:sz w:val="24"/>
        <w:szCs w:val="24"/>
      </w:rPr>
    </w:pPr>
    <w:r w:rsidRPr="00531F34">
      <w:rPr>
        <w:rFonts w:ascii="標楷體" w:eastAsia="標楷體" w:hAnsi="標楷體" w:hint="eastAsia"/>
        <w:sz w:val="24"/>
        <w:szCs w:val="24"/>
      </w:rPr>
      <w:t>7</w:t>
    </w:r>
    <w:r w:rsidR="00D03F9D" w:rsidRPr="00531F34">
      <w:rPr>
        <w:rFonts w:ascii="標楷體" w:eastAsia="標楷體" w:hAnsi="標楷體" w:hint="eastAsia"/>
        <w:sz w:val="24"/>
        <w:szCs w:val="24"/>
      </w:rPr>
      <w:t>－</w:t>
    </w:r>
    <w:r w:rsidRPr="00531F34">
      <w:rPr>
        <w:rFonts w:ascii="標楷體" w:eastAsia="標楷體" w:hAnsi="標楷體"/>
        <w:sz w:val="24"/>
        <w:szCs w:val="24"/>
      </w:rPr>
      <w:fldChar w:fldCharType="begin"/>
    </w:r>
    <w:r w:rsidRPr="00531F34">
      <w:rPr>
        <w:rFonts w:ascii="標楷體" w:eastAsia="標楷體" w:hAnsi="標楷體"/>
        <w:sz w:val="24"/>
        <w:szCs w:val="24"/>
      </w:rPr>
      <w:instrText>PAGE   \* MERGEFORMAT</w:instrText>
    </w:r>
    <w:r w:rsidRPr="00531F34">
      <w:rPr>
        <w:rFonts w:ascii="標楷體" w:eastAsia="標楷體" w:hAnsi="標楷體"/>
        <w:sz w:val="24"/>
        <w:szCs w:val="24"/>
      </w:rPr>
      <w:fldChar w:fldCharType="separate"/>
    </w:r>
    <w:r w:rsidR="00531F34" w:rsidRPr="00531F34">
      <w:rPr>
        <w:rFonts w:ascii="標楷體" w:eastAsia="標楷體" w:hAnsi="標楷體"/>
        <w:noProof/>
        <w:sz w:val="24"/>
        <w:szCs w:val="24"/>
        <w:lang w:val="zh-TW"/>
      </w:rPr>
      <w:t>2</w:t>
    </w:r>
    <w:r w:rsidRPr="00531F34">
      <w:rPr>
        <w:rFonts w:ascii="標楷體" w:eastAsia="標楷體"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E4194" w14:textId="23B86154" w:rsidR="005374C1" w:rsidRPr="00531F34" w:rsidRDefault="00BB7345" w:rsidP="005374C1">
    <w:pPr>
      <w:pStyle w:val="a4"/>
      <w:jc w:val="center"/>
      <w:rPr>
        <w:rFonts w:ascii="標楷體" w:eastAsia="標楷體" w:hAnsi="標楷體"/>
        <w:sz w:val="24"/>
        <w:szCs w:val="24"/>
      </w:rPr>
    </w:pPr>
    <w:r w:rsidRPr="00531F34">
      <w:rPr>
        <w:rFonts w:ascii="標楷體" w:eastAsia="標楷體" w:hAnsi="標楷體" w:hint="eastAsia"/>
        <w:sz w:val="24"/>
        <w:szCs w:val="24"/>
      </w:rPr>
      <w:t>7</w:t>
    </w:r>
    <w:r w:rsidR="00D03F9D" w:rsidRPr="00531F34">
      <w:rPr>
        <w:rFonts w:ascii="標楷體" w:eastAsia="標楷體" w:hAnsi="標楷體" w:hint="eastAsia"/>
        <w:sz w:val="24"/>
        <w:szCs w:val="24"/>
      </w:rPr>
      <w:t>－</w:t>
    </w:r>
    <w:r w:rsidR="00CD0285" w:rsidRPr="00531F34">
      <w:rPr>
        <w:rFonts w:ascii="標楷體" w:eastAsia="標楷體" w:hAnsi="標楷體"/>
        <w:sz w:val="24"/>
        <w:szCs w:val="24"/>
      </w:rPr>
      <w:fldChar w:fldCharType="begin"/>
    </w:r>
    <w:r w:rsidR="00CD0285" w:rsidRPr="00531F34">
      <w:rPr>
        <w:rFonts w:ascii="標楷體" w:eastAsia="標楷體" w:hAnsi="標楷體"/>
        <w:sz w:val="24"/>
        <w:szCs w:val="24"/>
      </w:rPr>
      <w:instrText>PAGE   \* MERGEFORMAT</w:instrText>
    </w:r>
    <w:r w:rsidR="00CD0285" w:rsidRPr="00531F34">
      <w:rPr>
        <w:rFonts w:ascii="標楷體" w:eastAsia="標楷體" w:hAnsi="標楷體"/>
        <w:sz w:val="24"/>
        <w:szCs w:val="24"/>
      </w:rPr>
      <w:fldChar w:fldCharType="separate"/>
    </w:r>
    <w:r w:rsidR="00531F34" w:rsidRPr="00531F34">
      <w:rPr>
        <w:rFonts w:ascii="標楷體" w:eastAsia="標楷體" w:hAnsi="標楷體"/>
        <w:noProof/>
        <w:sz w:val="24"/>
        <w:szCs w:val="24"/>
        <w:lang w:val="zh-TW"/>
      </w:rPr>
      <w:t>1</w:t>
    </w:r>
    <w:r w:rsidR="00CD0285" w:rsidRPr="00531F34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0B03D" w14:textId="77777777" w:rsidR="008E3798" w:rsidRDefault="008E3798">
      <w:r>
        <w:separator/>
      </w:r>
    </w:p>
  </w:footnote>
  <w:footnote w:type="continuationSeparator" w:id="0">
    <w:p w14:paraId="2C2AAB2A" w14:textId="77777777" w:rsidR="008E3798" w:rsidRDefault="008E3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C3"/>
    <w:rsid w:val="00005F7A"/>
    <w:rsid w:val="00075B70"/>
    <w:rsid w:val="00112731"/>
    <w:rsid w:val="00117E2A"/>
    <w:rsid w:val="001C2AD0"/>
    <w:rsid w:val="00225DB4"/>
    <w:rsid w:val="00247C62"/>
    <w:rsid w:val="002A229A"/>
    <w:rsid w:val="003715D5"/>
    <w:rsid w:val="00393891"/>
    <w:rsid w:val="003A0BB1"/>
    <w:rsid w:val="003A1B31"/>
    <w:rsid w:val="003B0DD9"/>
    <w:rsid w:val="004439C8"/>
    <w:rsid w:val="00531F34"/>
    <w:rsid w:val="005374C1"/>
    <w:rsid w:val="00554F68"/>
    <w:rsid w:val="0058690A"/>
    <w:rsid w:val="0063531E"/>
    <w:rsid w:val="006B1D74"/>
    <w:rsid w:val="00710702"/>
    <w:rsid w:val="00715631"/>
    <w:rsid w:val="0078647B"/>
    <w:rsid w:val="007C632C"/>
    <w:rsid w:val="0083101B"/>
    <w:rsid w:val="008E3798"/>
    <w:rsid w:val="00930A01"/>
    <w:rsid w:val="00965C8B"/>
    <w:rsid w:val="009F5E83"/>
    <w:rsid w:val="00A214F3"/>
    <w:rsid w:val="00A47D11"/>
    <w:rsid w:val="00AA34B5"/>
    <w:rsid w:val="00AB7299"/>
    <w:rsid w:val="00BB7345"/>
    <w:rsid w:val="00C10A9E"/>
    <w:rsid w:val="00CD0285"/>
    <w:rsid w:val="00D03F9D"/>
    <w:rsid w:val="00D360A3"/>
    <w:rsid w:val="00DC19E5"/>
    <w:rsid w:val="00E366C3"/>
    <w:rsid w:val="00F2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E0377B7"/>
  <w15:chartTrackingRefBased/>
  <w15:docId w15:val="{83712D26-3A54-492B-8310-8B2F75AE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7864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8647B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3A1B3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zxX5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YzxX5歲出政事別機關別決算審定數綜計表.dot</Template>
  <TotalTime>70</TotalTime>
  <Pages>2</Pages>
  <Words>686</Words>
  <Characters>1062</Characters>
  <Application>Microsoft Office Word</Application>
  <DocSecurity>0</DocSecurity>
  <Lines>8</Lines>
  <Paragraphs>3</Paragraphs>
  <ScaleCrop>false</ScaleCrop>
  <Company>N.A.O.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陳怡雯</dc:creator>
  <cp:keywords/>
  <cp:lastModifiedBy>謝淑真</cp:lastModifiedBy>
  <cp:revision>17</cp:revision>
  <cp:lastPrinted>2025-07-09T07:48:00Z</cp:lastPrinted>
  <dcterms:created xsi:type="dcterms:W3CDTF">2025-06-11T09:00:00Z</dcterms:created>
  <dcterms:modified xsi:type="dcterms:W3CDTF">2025-07-10T00:47:00Z</dcterms:modified>
</cp:coreProperties>
</file>