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0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2160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Tr="0021105F">
        <w:trPr>
          <w:cantSplit/>
          <w:trHeight w:val="270"/>
          <w:tblHeader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8E38E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21105F">
        <w:trPr>
          <w:cantSplit/>
          <w:trHeight w:val="270"/>
          <w:tblHeader/>
        </w:trPr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9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21105F">
        <w:trPr>
          <w:cantSplit/>
          <w:tblHeader/>
        </w:trPr>
        <w:tc>
          <w:tcPr>
            <w:tcW w:w="850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60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21105F">
        <w:trPr>
          <w:cantSplit/>
          <w:trHeight w:val="260"/>
          <w:tblHeader/>
        </w:trPr>
        <w:tc>
          <w:tcPr>
            <w:tcW w:w="850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21105F">
        <w:trPr>
          <w:cantSplit/>
          <w:trHeight w:val="128"/>
          <w:tblHeader/>
        </w:trPr>
        <w:tc>
          <w:tcPr>
            <w:tcW w:w="850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21105F">
        <w:trPr>
          <w:cantSplit/>
          <w:trHeight w:val="127"/>
          <w:tblHeader/>
        </w:trPr>
        <w:tc>
          <w:tcPr>
            <w:tcW w:w="850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8E38EA" w:rsidRPr="00744C0B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44C0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5,468,451,796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91,924,934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2,602,420,337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2,774,106,525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91,924,934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2,602,420,337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2,774,106,525</w:t>
            </w:r>
          </w:p>
        </w:tc>
      </w:tr>
      <w:tr w:rsidR="008E38EA" w:rsidRPr="00744C0B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44C0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46,401,891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5,422,049,905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115,171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91,809,763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44,443,906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2,557,976,431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1,842,814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2,772,263,711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115,171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91,809,763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44,443,906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2,557,976,431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1,842,814</w:t>
            </w:r>
          </w:p>
          <w:p w:rsidR="008E38EA" w:rsidRPr="00744C0B" w:rsidRDefault="008E38EA" w:rsidP="007A10C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44C0B">
              <w:rPr>
                <w:rFonts w:ascii="新細明體" w:hAnsi="新細明體"/>
                <w:b/>
                <w:noProof/>
                <w:spacing w:val="-6"/>
                <w:sz w:val="20"/>
              </w:rPr>
              <w:t>2,772,263,711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z w:val="20"/>
              </w:rPr>
              <w:t>104－112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宜蘭縣政府主管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11,958,840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4,657,341,344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72,959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54,233,219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11,885,881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1,967,499,213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2,635,608,912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72,959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54,233,219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11,885,881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1,967,499,213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2,635,608,912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1,847,574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19,537,038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912,381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1,847,574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16,910,019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1,714,638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912,381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1,847,574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16,910,019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1,714,638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36,617,596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127,428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36,490,168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127,428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36,490,168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宜蘭縣政府文化局主管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281,512,364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6,066,241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220,285,275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55,160,848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6,066,241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220,285,275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55,160,848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/>
                <w:noProof/>
                <w:sz w:val="20"/>
              </w:rPr>
              <w:t>11</w:t>
            </w:r>
            <w:r w:rsidRPr="0021105F">
              <w:rPr>
                <w:rFonts w:ascii="新細明體" w:hAnsi="新細明體" w:hint="eastAsia"/>
                <w:noProof/>
                <w:sz w:val="20"/>
              </w:rPr>
              <w:t>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17,960,679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807,460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17,153,219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807,460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17,153,219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宜蘭縣政府環境保護局主管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23,334,289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3,454,172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42,212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23,292,077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3,454,172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42,212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23,292,077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3,454,172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44,433,000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10,000,000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34,433,000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10,000,000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34,433,000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宜蘭縣政府警察局主管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1,480,000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1,480,000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1,480,000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宜蘭縣政府消防局主管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37,257,000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36,242,000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1,015,000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36,242,000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1,015,000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宜蘭縣政府衛生局主管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6,094,052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119,152,918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2,518,487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4,251,238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106,272,307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1,842,814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10,362,124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2,518,487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4,251,238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106,272,307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1,842,814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10,362,124</w:t>
            </w:r>
          </w:p>
        </w:tc>
      </w:tr>
      <w:tr w:rsidR="008E38EA" w:rsidRPr="0021105F" w:rsidTr="002110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center"/>
              <w:rPr>
                <w:rFonts w:ascii="新細明體" w:hAnsi="新細明體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105F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3,167,136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203,303,794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17,144,547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3,167,136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152,190,058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33,969,189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17,144,547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3,167,136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152,190,058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8E38EA" w:rsidRPr="0021105F" w:rsidRDefault="008E38EA" w:rsidP="007A10C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1105F">
              <w:rPr>
                <w:rFonts w:ascii="新細明體" w:hAnsi="新細明體"/>
                <w:noProof/>
                <w:spacing w:val="-6"/>
                <w:sz w:val="20"/>
              </w:rPr>
              <w:t>33,969,189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8EA" w:rsidRDefault="008E38EA">
      <w:r>
        <w:separator/>
      </w:r>
    </w:p>
  </w:endnote>
  <w:endnote w:type="continuationSeparator" w:id="0">
    <w:p w:rsidR="008E38EA" w:rsidRDefault="008E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3CB" w:rsidRDefault="003463C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3CB" w:rsidRDefault="003463C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標楷體" w:eastAsia="標楷體" w:hAnsi="標楷體"/>
      </w:rPr>
      <w:id w:val="1161513815"/>
      <w:docPartObj>
        <w:docPartGallery w:val="Page Numbers (Bottom of Page)"/>
        <w:docPartUnique/>
      </w:docPartObj>
    </w:sdtPr>
    <w:sdtContent>
      <w:p w:rsidR="005E3204" w:rsidRPr="005E3204" w:rsidRDefault="005E3204">
        <w:pPr>
          <w:pStyle w:val="a4"/>
          <w:jc w:val="center"/>
          <w:rPr>
            <w:rFonts w:ascii="標楷體" w:eastAsia="標楷體" w:hAnsi="標楷體"/>
          </w:rPr>
        </w:pPr>
        <w:r w:rsidRPr="005E3204">
          <w:rPr>
            <w:rFonts w:ascii="標楷體" w:eastAsia="標楷體" w:hAnsi="標楷體"/>
          </w:rPr>
          <w:t>1</w:t>
        </w:r>
        <w:r w:rsidR="003463CB">
          <w:rPr>
            <w:rFonts w:ascii="標楷體" w:eastAsia="標楷體" w:hAnsi="標楷體"/>
          </w:rPr>
          <w:t>4</w:t>
        </w:r>
        <w:bookmarkStart w:id="0" w:name="_GoBack"/>
        <w:bookmarkEnd w:id="0"/>
        <w:r w:rsidRPr="005E3204">
          <w:rPr>
            <w:rFonts w:ascii="標楷體" w:eastAsia="標楷體" w:hAnsi="標楷體"/>
          </w:rPr>
          <w:t>-</w:t>
        </w:r>
        <w:r w:rsidRPr="005E3204">
          <w:rPr>
            <w:rFonts w:ascii="標楷體" w:eastAsia="標楷體" w:hAnsi="標楷體"/>
          </w:rPr>
          <w:fldChar w:fldCharType="begin"/>
        </w:r>
        <w:r w:rsidRPr="005E3204">
          <w:rPr>
            <w:rFonts w:ascii="標楷體" w:eastAsia="標楷體" w:hAnsi="標楷體"/>
          </w:rPr>
          <w:instrText>PAGE   \* MERGEFORMAT</w:instrText>
        </w:r>
        <w:r w:rsidRPr="005E3204">
          <w:rPr>
            <w:rFonts w:ascii="標楷體" w:eastAsia="標楷體" w:hAnsi="標楷體"/>
          </w:rPr>
          <w:fldChar w:fldCharType="separate"/>
        </w:r>
        <w:r w:rsidR="003463CB" w:rsidRPr="003463CB">
          <w:rPr>
            <w:rFonts w:ascii="標楷體" w:eastAsia="標楷體" w:hAnsi="標楷體"/>
            <w:noProof/>
            <w:lang w:val="zh-TW"/>
          </w:rPr>
          <w:t>1</w:t>
        </w:r>
        <w:r w:rsidRPr="005E3204">
          <w:rPr>
            <w:rFonts w:ascii="標楷體" w:eastAsia="標楷體" w:hAnsi="標楷體"/>
          </w:rPr>
          <w:fldChar w:fldCharType="end"/>
        </w:r>
      </w:p>
    </w:sdtContent>
  </w:sdt>
  <w:p w:rsidR="005E3204" w:rsidRPr="005E3204" w:rsidRDefault="005E3204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8EA" w:rsidRDefault="008E38EA">
      <w:r>
        <w:separator/>
      </w:r>
    </w:p>
  </w:footnote>
  <w:footnote w:type="continuationSeparator" w:id="0">
    <w:p w:rsidR="008E38EA" w:rsidRDefault="008E3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3CB" w:rsidRDefault="003463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C" w:rsidRDefault="00C0103B">
    <w:pPr>
      <w:jc w:val="center"/>
    </w:pPr>
    <w:r w:rsidRPr="00C0103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0103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C0103B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C0103B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C0103B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C" w:rsidRDefault="00C0103B">
    <w:pPr>
      <w:jc w:val="center"/>
      <w:rPr>
        <w:rFonts w:ascii="標楷體" w:eastAsia="標楷體" w:hAnsi="標楷體"/>
        <w:b/>
        <w:sz w:val="32"/>
      </w:rPr>
    </w:pPr>
    <w:r w:rsidRPr="00C0103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C0103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C0103B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C0103B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8EA"/>
    <w:rsid w:val="0001712C"/>
    <w:rsid w:val="000A3326"/>
    <w:rsid w:val="001214FD"/>
    <w:rsid w:val="001A4B2C"/>
    <w:rsid w:val="0021105F"/>
    <w:rsid w:val="003463CB"/>
    <w:rsid w:val="003F092B"/>
    <w:rsid w:val="004E0B7F"/>
    <w:rsid w:val="005E3204"/>
    <w:rsid w:val="00734FFE"/>
    <w:rsid w:val="00775C5D"/>
    <w:rsid w:val="008B0CCA"/>
    <w:rsid w:val="008E38EA"/>
    <w:rsid w:val="008E605A"/>
    <w:rsid w:val="009D2E50"/>
    <w:rsid w:val="00AA7593"/>
    <w:rsid w:val="00AB6EA1"/>
    <w:rsid w:val="00B27658"/>
    <w:rsid w:val="00C0103B"/>
    <w:rsid w:val="00CE74C9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E320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E320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tqBzoEC3NdCC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7tqBzoEC3NdCC以前年度歲出決算審定表.dot</Template>
  <TotalTime>9</TotalTime>
  <Pages>1</Pages>
  <Words>611</Words>
  <Characters>1383</Characters>
  <Application>Microsoft Office Word</Application>
  <DocSecurity>0</DocSecurity>
  <Lines>11</Lines>
  <Paragraphs>3</Paragraphs>
  <ScaleCrop>false</ScaleCrop>
  <Company>N.A.O.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林勃任</dc:creator>
  <cp:lastModifiedBy>林勃任</cp:lastModifiedBy>
  <cp:revision>4</cp:revision>
  <cp:lastPrinted>2025-06-18T10:01:00Z</cp:lastPrinted>
  <dcterms:created xsi:type="dcterms:W3CDTF">2025-06-18T10:01:00Z</dcterms:created>
  <dcterms:modified xsi:type="dcterms:W3CDTF">2025-06-18T10:10:00Z</dcterms:modified>
</cp:coreProperties>
</file>