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09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216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240B8A">
        <w:trPr>
          <w:cantSplit/>
          <w:trHeight w:val="270"/>
          <w:tblHeader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0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593C2A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240B8A">
        <w:trPr>
          <w:cantSplit/>
          <w:trHeight w:val="270"/>
          <w:tblHeader/>
        </w:trPr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09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240B8A">
        <w:trPr>
          <w:cantSplit/>
          <w:tblHeader/>
        </w:trPr>
        <w:tc>
          <w:tcPr>
            <w:tcW w:w="850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60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240B8A">
        <w:trPr>
          <w:cantSplit/>
          <w:trHeight w:val="260"/>
          <w:tblHeader/>
        </w:trPr>
        <w:tc>
          <w:tcPr>
            <w:tcW w:w="850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240B8A">
        <w:trPr>
          <w:cantSplit/>
          <w:trHeight w:val="128"/>
          <w:tblHeader/>
        </w:trPr>
        <w:tc>
          <w:tcPr>
            <w:tcW w:w="850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240B8A">
        <w:trPr>
          <w:cantSplit/>
          <w:trHeight w:val="127"/>
          <w:tblHeader/>
        </w:trPr>
        <w:tc>
          <w:tcPr>
            <w:tcW w:w="850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593C2A" w:rsidRPr="00FB4AAB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B4AA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5,468,451,796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91,924,934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2,602,420,337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2,774,106,525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91,924,934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2,602,420,337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2,774,106,525</w:t>
            </w:r>
          </w:p>
        </w:tc>
      </w:tr>
      <w:tr w:rsidR="00593C2A" w:rsidRPr="00FB4AAB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FB4AA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46,401,891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5,422,049,905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115,171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91,809,763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44,443,906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2,557,976,431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1,842,814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2,772,263,711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115,171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91,809,763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44,443,906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2,557,976,431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1,842,814</w:t>
            </w:r>
          </w:p>
          <w:p w:rsidR="00593C2A" w:rsidRPr="00FB4AAB" w:rsidRDefault="00593C2A" w:rsidP="00336514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FB4AAB">
              <w:rPr>
                <w:rFonts w:ascii="新細明體" w:hAnsi="新細明體"/>
                <w:b/>
                <w:noProof/>
                <w:spacing w:val="-6"/>
                <w:sz w:val="20"/>
              </w:rPr>
              <w:t>2,772,263,711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14,310,000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279,672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14,030,328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279,672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14,030,328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1,847,574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140,758,896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15,036,667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1,847,574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81,509,465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44,212,764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15,036,667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1,847,574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81,509,465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44,212,764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1,480,000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1,480,000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1,480,000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171,704,017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4,658,700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167,045,317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4,658,700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167,045,317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318,129,960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6,193,669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256,775,443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55,160,848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6,193,669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256,775,443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55,160,848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1,067,540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1,799,433,350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20,606,224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1,067,540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531,992,492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1,246,834,634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20,606,224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1,067,540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531,992,492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1,246,834,634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442,128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33,111,546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8,716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330,395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433,412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17,437,049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15,344,102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8,716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330,395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433,412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17,437,049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15,344,102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633,560,002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4,320,388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524,600,230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104,639,384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4,320,388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524,600,230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104,639,384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463,258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1,795,149,310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41,477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19,739,836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421,781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553,307,217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1,222,102,257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41,477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19,739,836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421,781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553,307,217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1,222,102,257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139,101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6,497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132,604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6,497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132,604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6,943,438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21,726,762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3,288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6,940,150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12,002,551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9,723,545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3,288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6,940,150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12,002,551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9,723,545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611,224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2,037,274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611,224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2,037,274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611,224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2,037,274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6,094,052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119,152,918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2,518,487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4,251,238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106,272,307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1,842,814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10,362,124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2,518,487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4,251,238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106,272,307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1,842,814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10,362,124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23,334,289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3,454,172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42,212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23,292,077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3,454,172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42,212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23,292,077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3,454,172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2,292,151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164,737,904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12,981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980,512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2,279,170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133,842,528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29,914,864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12,981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980,512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2,279,170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133,842,528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29,914,864</w:t>
            </w:r>
          </w:p>
        </w:tc>
      </w:tr>
      <w:tr w:rsidR="00593C2A" w:rsidTr="00240B8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0" w:type="dxa"/>
            <w:shd w:val="clear" w:color="auto" w:fill="auto"/>
            <w:vAlign w:val="center"/>
          </w:tcPr>
          <w:p w:rsidR="00593C2A" w:rsidRDefault="00593C2A" w:rsidP="00336514">
            <w:pPr>
              <w:jc w:val="center"/>
              <w:rPr>
                <w:rFonts w:ascii="新細明體" w:hAnsi="新細明體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z w:val="20"/>
              </w:rPr>
              <w:t>111－11</w:t>
            </w:r>
            <w:r w:rsidRPr="009A0CE0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93C2A" w:rsidRDefault="00593C2A" w:rsidP="0033651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A0CE0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3,167,136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203,303,794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17,144,547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3,167,136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152,190,058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33,969,189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17,144,547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3,167,136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152,190,058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593C2A" w:rsidRPr="008B0CCA" w:rsidRDefault="00593C2A" w:rsidP="00336514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A0CE0">
              <w:rPr>
                <w:rFonts w:ascii="新細明體" w:hAnsi="新細明體"/>
                <w:noProof/>
                <w:spacing w:val="-6"/>
                <w:sz w:val="20"/>
              </w:rPr>
              <w:t>33,969,189</w:t>
            </w:r>
          </w:p>
        </w:tc>
      </w:tr>
    </w:tbl>
    <w:p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14" w:rsidRDefault="00336514">
      <w:r>
        <w:separator/>
      </w:r>
    </w:p>
  </w:endnote>
  <w:endnote w:type="continuationSeparator" w:id="0">
    <w:p w:rsidR="00336514" w:rsidRDefault="0033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F9" w:rsidRDefault="007642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F9" w:rsidRDefault="007642F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 w:displacedByCustomXml="next"/>
  <w:sdt>
    <w:sdtPr>
      <w:rPr>
        <w:rFonts w:ascii="標楷體" w:eastAsia="標楷體" w:hAnsi="標楷體"/>
      </w:rPr>
      <w:id w:val="-1665771421"/>
      <w:docPartObj>
        <w:docPartGallery w:val="Page Numbers (Bottom of Page)"/>
        <w:docPartUnique/>
      </w:docPartObj>
    </w:sdtPr>
    <w:sdtContent>
      <w:p w:rsidR="007642F9" w:rsidRPr="007642F9" w:rsidRDefault="007642F9">
        <w:pPr>
          <w:pStyle w:val="a4"/>
          <w:jc w:val="center"/>
          <w:rPr>
            <w:rFonts w:ascii="標楷體" w:eastAsia="標楷體" w:hAnsi="標楷體"/>
          </w:rPr>
        </w:pPr>
        <w:r w:rsidRPr="007642F9">
          <w:rPr>
            <w:rFonts w:ascii="標楷體" w:eastAsia="標楷體" w:hAnsi="標楷體"/>
          </w:rPr>
          <w:t>13-</w:t>
        </w:r>
        <w:r w:rsidRPr="007642F9">
          <w:rPr>
            <w:rFonts w:ascii="標楷體" w:eastAsia="標楷體" w:hAnsi="標楷體"/>
          </w:rPr>
          <w:fldChar w:fldCharType="begin"/>
        </w:r>
        <w:r w:rsidRPr="007642F9">
          <w:rPr>
            <w:rFonts w:ascii="標楷體" w:eastAsia="標楷體" w:hAnsi="標楷體"/>
          </w:rPr>
          <w:instrText>PAGE   \* MERGEFORMAT</w:instrText>
        </w:r>
        <w:r w:rsidRPr="007642F9">
          <w:rPr>
            <w:rFonts w:ascii="標楷體" w:eastAsia="標楷體" w:hAnsi="標楷體"/>
          </w:rPr>
          <w:fldChar w:fldCharType="separate"/>
        </w:r>
        <w:r w:rsidRPr="007642F9">
          <w:rPr>
            <w:rFonts w:ascii="標楷體" w:eastAsia="標楷體" w:hAnsi="標楷體"/>
            <w:noProof/>
            <w:lang w:val="zh-TW"/>
          </w:rPr>
          <w:t>1</w:t>
        </w:r>
        <w:r w:rsidRPr="007642F9">
          <w:rPr>
            <w:rFonts w:ascii="標楷體" w:eastAsia="標楷體" w:hAnsi="標楷體"/>
          </w:rPr>
          <w:fldChar w:fldCharType="end"/>
        </w:r>
      </w:p>
    </w:sdtContent>
  </w:sdt>
  <w:bookmarkEnd w:id="0"/>
  <w:p w:rsidR="007642F9" w:rsidRPr="007642F9" w:rsidRDefault="007642F9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14" w:rsidRDefault="00336514">
      <w:r>
        <w:separator/>
      </w:r>
    </w:p>
  </w:footnote>
  <w:footnote w:type="continuationSeparator" w:id="0">
    <w:p w:rsidR="00336514" w:rsidRDefault="00336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F9" w:rsidRDefault="007642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514" w:rsidRDefault="00336514">
    <w:pPr>
      <w:jc w:val="center"/>
    </w:pPr>
    <w:r w:rsidRPr="0033651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3651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336514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36514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336514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514" w:rsidRDefault="00336514">
    <w:pPr>
      <w:jc w:val="center"/>
      <w:rPr>
        <w:rFonts w:ascii="標楷體" w:eastAsia="標楷體" w:hAnsi="標楷體"/>
        <w:b/>
        <w:sz w:val="32"/>
      </w:rPr>
    </w:pPr>
    <w:r w:rsidRPr="0033651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336514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336514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336514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2A"/>
    <w:rsid w:val="0001712C"/>
    <w:rsid w:val="000A3326"/>
    <w:rsid w:val="001214FD"/>
    <w:rsid w:val="001A4B2C"/>
    <w:rsid w:val="00240B8A"/>
    <w:rsid w:val="00336514"/>
    <w:rsid w:val="003F092B"/>
    <w:rsid w:val="004E0B7F"/>
    <w:rsid w:val="00593C2A"/>
    <w:rsid w:val="00734FFE"/>
    <w:rsid w:val="007642F9"/>
    <w:rsid w:val="00775C5D"/>
    <w:rsid w:val="008B0CCA"/>
    <w:rsid w:val="008E605A"/>
    <w:rsid w:val="009D2E50"/>
    <w:rsid w:val="009D3E46"/>
    <w:rsid w:val="00AA7593"/>
    <w:rsid w:val="00AB6EA1"/>
    <w:rsid w:val="00B27658"/>
    <w:rsid w:val="00CE74C9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642F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642F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L3PUI0JLcbK23M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L3PUI0JLcbK23M以前年度歲出決算審定表.dot</Template>
  <TotalTime>0</TotalTime>
  <Pages>1</Pages>
  <Words>741</Words>
  <Characters>1941</Characters>
  <Application>Microsoft Office Word</Application>
  <DocSecurity>0</DocSecurity>
  <Lines>16</Lines>
  <Paragraphs>5</Paragraphs>
  <ScaleCrop>false</ScaleCrop>
  <Company>N.A.O.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林勃任</dc:creator>
  <cp:lastModifiedBy>林勃任</cp:lastModifiedBy>
  <cp:revision>4</cp:revision>
  <dcterms:created xsi:type="dcterms:W3CDTF">2025-06-17T07:49:00Z</dcterms:created>
  <dcterms:modified xsi:type="dcterms:W3CDTF">2025-06-18T10:10:00Z</dcterms:modified>
</cp:coreProperties>
</file>