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164"/>
        <w:gridCol w:w="1196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1F24B059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2263CE2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A8524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8427" w14:textId="34DC23F2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D208E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4FFEBD40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5D8E1A8D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2F9D735B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465F459F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48B49BF9" w14:textId="77777777" w:rsidTr="00501662">
        <w:trPr>
          <w:cantSplit/>
          <w:tblHeader/>
        </w:trPr>
        <w:tc>
          <w:tcPr>
            <w:tcW w:w="2524" w:type="dxa"/>
            <w:gridSpan w:val="3"/>
            <w:tcBorders>
              <w:left w:val="nil"/>
            </w:tcBorders>
            <w:vAlign w:val="center"/>
          </w:tcPr>
          <w:p w14:paraId="7AAF2DF1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196" w:type="dxa"/>
            <w:vMerge w:val="restart"/>
            <w:vAlign w:val="center"/>
          </w:tcPr>
          <w:p w14:paraId="2D8273C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009FA10A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06F19BA8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7DED3726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10699E36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3EE740FA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3EC8E149" w14:textId="77777777" w:rsidTr="00501662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53D0818A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64" w:type="dxa"/>
            <w:vAlign w:val="center"/>
          </w:tcPr>
          <w:p w14:paraId="01065C0F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196" w:type="dxa"/>
            <w:vMerge/>
            <w:vAlign w:val="center"/>
          </w:tcPr>
          <w:p w14:paraId="6C06658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4C71706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36F17FE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69C37C2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0B7EE4D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1E1D216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5E9779C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7428CAA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5BF4057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3B82B67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209EE65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0AF6B1A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35093F29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3D208E" w:rsidRPr="00624797" w14:paraId="78D38622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49B86D8" w14:textId="77777777" w:rsidR="003D208E" w:rsidRPr="00624797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3D90F1EC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2479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C9DC252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5,839,735,000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B34D0F4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3,962,150,388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410292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20,714,955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D0C8464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1,396,194,133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3FB2A4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5,379,059,476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B50DE8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E325F7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3466C5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- 1,441,177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577EF1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3,962,150,388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ADA232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20,714,955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3405F1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1,394,752,956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D4EE14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5,377,618,299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BE551A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- 462,116,701</w:t>
            </w:r>
          </w:p>
        </w:tc>
      </w:tr>
      <w:tr w:rsidR="003D208E" w:rsidRPr="00624797" w14:paraId="2D65B8BB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5CDAF53" w14:textId="77777777" w:rsidR="003D208E" w:rsidRPr="00624797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1ECBEF6D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2479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0ACEE22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653,864,000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385768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489,781,779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D7E0E70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7FCE0D7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77,526,836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4A5F36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567,308,615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3382EB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324538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9632A2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216106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489,781,779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93D36F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232243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77,526,836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E6557B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567,308,615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86A3450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- 86,555,385</w:t>
            </w:r>
          </w:p>
        </w:tc>
      </w:tr>
      <w:tr w:rsidR="003D208E" w14:paraId="0369C606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26CA557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D0FD86B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3EE443C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74,058,000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6BC7096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73,893,942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6380C9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F473452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AF3495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73,893,942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812FA5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0D758D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638D4C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30713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73,893,942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73B48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E07FD3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9475A8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73,893,942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47263C2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- 164,058</w:t>
            </w:r>
          </w:p>
        </w:tc>
      </w:tr>
      <w:tr w:rsidR="003D208E" w14:paraId="2465CF6E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BDE95AC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5209184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D7B7155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6,909,000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B7B7CD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6,799,630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12F8EF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4E4AAE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7D8E6D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6,799,630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CDC703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5888A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7EF185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042B32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6,799,630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F9F9A0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EA4E82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D2B3D6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6,799,630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49CDB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- 109,370</w:t>
            </w:r>
          </w:p>
        </w:tc>
      </w:tr>
      <w:tr w:rsidR="003D208E" w14:paraId="761D0AE5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0D382A7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D483CBF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74F63CC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397,987,000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B45F0E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288,717,640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1AF5CAC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F83225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26,015,836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C9B7E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314,733,476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FFCD8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B3B699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70D409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834FE8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288,717,640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9D7430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7F277C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26,015,836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1A95EB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314,733,476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7F611FE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- 83,253,524</w:t>
            </w:r>
          </w:p>
        </w:tc>
      </w:tr>
      <w:tr w:rsidR="003D208E" w14:paraId="122EA51C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337FA49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589AF8B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E2025FD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173,695,000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5E211F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119,157,698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295D4F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DED5846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51,511,000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602E3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170,668,698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DA34C5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27514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658688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E6C74E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119,157,698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78C226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BCE8DD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51,511,000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3E324C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170,668,698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1C853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- 3,026,302</w:t>
            </w:r>
          </w:p>
        </w:tc>
      </w:tr>
      <w:tr w:rsidR="003D208E" w14:paraId="6AB19E62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280E3C3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5AE7958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1720613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1,215,000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5FF05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1,212,869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1938FCB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500514F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3C397D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1,212,869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76389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64E972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5C7AEE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E4BF00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1,212,869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8021DD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A00456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D3240B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1,212,869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1A9ACD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- 2,131</w:t>
            </w:r>
          </w:p>
        </w:tc>
      </w:tr>
      <w:tr w:rsidR="003D208E" w:rsidRPr="00624797" w14:paraId="3F51BB67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B1615CE" w14:textId="77777777" w:rsidR="003D208E" w:rsidRPr="00624797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94F5182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2479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2F6C19D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1,618,423,000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F6E989F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996,178,416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0E1FDE1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8D56CB7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534,573,824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B8895C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1,530,752,240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7A894D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F24AFB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334A43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B4C654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996,178,416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296421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F2F0C6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534,573,824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0BAAE7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1,530,752,240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CA84AFD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- 87,670,760</w:t>
            </w:r>
          </w:p>
        </w:tc>
      </w:tr>
      <w:tr w:rsidR="003D208E" w14:paraId="5D5D0378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D8F430C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C0BFB07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2AA02F3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955,400,000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40021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843,174,147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9CEFB8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0A524A2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58,266,750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7B3CEF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901,440,897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DD6DC0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C818D2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6D015D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DA14CB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843,174,147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5C789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8A8E86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58,266,750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8A6C7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901,440,897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6FFD8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- 53,959,103</w:t>
            </w:r>
          </w:p>
        </w:tc>
      </w:tr>
      <w:tr w:rsidR="003D208E" w14:paraId="2E3A4B00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45B08FB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3745EB9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262BB5E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663,023,000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0BAEF0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153,004,269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7085E9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DCDEF1F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476,307,074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05B556F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629,311,343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E96B5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C72D7D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28E22F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7A13BF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153,004,269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5444CC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E05213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476,307,074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B9886F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629,311,343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FB3C28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- 33,711,657</w:t>
            </w:r>
          </w:p>
        </w:tc>
      </w:tr>
      <w:tr w:rsidR="003D208E" w:rsidRPr="00624797" w14:paraId="5385F761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D5BFB05" w14:textId="77777777" w:rsidR="003D208E" w:rsidRPr="00624797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1CB9B540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2479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B6B2833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2,318,818,000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F1FF18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1,544,025,900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D4425D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48,733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802D35C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598,033,613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7347B7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2,142,108,246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30268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D04232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886017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- 1,441,177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DB29BA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1,544,025,900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DC701B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48,733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C583BE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596,592,436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5BD1E3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2,140,667,069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68FBE58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- 178,150,931</w:t>
            </w:r>
          </w:p>
        </w:tc>
      </w:tr>
      <w:tr w:rsidR="003D208E" w14:paraId="1C4F7B10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5703408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C88F10B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C94208B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870,102,000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B13D6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553,010,144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8D682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48,733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EE1111C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254,932,562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5A2575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807,991,439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5BBB85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3591C5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25EBBC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D17BD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553,010,144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88BA33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48,733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5C213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254,932,562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737AB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807,991,439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A37DE15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- 62,110,561</w:t>
            </w:r>
          </w:p>
        </w:tc>
      </w:tr>
      <w:tr w:rsidR="003D208E" w14:paraId="48009777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30C777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A60F1FA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42FE42D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95,190,000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5182D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44,212,041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14580D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D82D98B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48,633,674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E075D9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92,845,715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15E332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9B51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6497C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1FB37E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44,212,041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35A88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8F7FB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48,633,674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23513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92,845,715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EEAA1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- 2,344,285</w:t>
            </w:r>
          </w:p>
        </w:tc>
      </w:tr>
      <w:tr w:rsidR="003D208E" w14:paraId="6997CBED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9BF78FC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19143B3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CDEEFEF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1,235,133,000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FA78FB8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866,875,720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41754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C3C691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261,642,768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497E0A9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1,128,518,488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92764E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D1700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C42A7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9CFFCD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866,875,720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0E31A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933613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261,642,768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8E340B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1,128,518,488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C6F6C3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- 106,614,512</w:t>
            </w:r>
          </w:p>
        </w:tc>
      </w:tr>
      <w:tr w:rsidR="003D208E" w14:paraId="68447C30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F7741A6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D1E757E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48E23BD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118,393,000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BFDCFA5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79,927,995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13B97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6BE0F5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32,824,609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5FA75E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112,752,604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A4996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9E504C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7B56D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- 1,441,177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BE5648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79,927,995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00F780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23C05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31,383,432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96B77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111,311,427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F089B8E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- 7,081,573</w:t>
            </w:r>
          </w:p>
        </w:tc>
      </w:tr>
      <w:tr w:rsidR="003D208E" w:rsidRPr="00624797" w14:paraId="2003104A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65D22F8" w14:textId="77777777" w:rsidR="003D208E" w:rsidRPr="00624797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E133C4A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2479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2FCC591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94,624,000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634079E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53,893,700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151E3A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6356B24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28,896,900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5C1646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82,790,600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CF5F3B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85588A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A27495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5F58C9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53,893,700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DDFD00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3FA4B7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28,896,900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9EF7C4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82,790,600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93FAA3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- 11,833,400</w:t>
            </w:r>
          </w:p>
        </w:tc>
      </w:tr>
      <w:tr w:rsidR="003D208E" w14:paraId="70896327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94AEE4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30629A8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E79012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29,573,000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32DF6F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25,739,819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567DAE9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C46089E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614,400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5C5656B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26,354,219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D0B9C6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73BD1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2A053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17752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25,739,819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F67FBC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8F20F8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614,400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F0B11F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26,354,219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EC7C2D0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- 3,218,781</w:t>
            </w:r>
          </w:p>
        </w:tc>
      </w:tr>
      <w:tr w:rsidR="003D208E" w14:paraId="28476EA5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1ADB4D8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FFFAF0A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EEAF409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3,350,000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A1029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1,705,760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9EC53E9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A5BE650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9F6EA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1,705,760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6472C8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941708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446678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1BFE4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1,705,760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F5FCC6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EF06C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E2F740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1,705,760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34239F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- 1,644,240</w:t>
            </w:r>
          </w:p>
        </w:tc>
      </w:tr>
      <w:tr w:rsidR="003D208E" w14:paraId="1ED7C1C3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76C6849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4E9A922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30A7DC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61,701,000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4882206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26,448,121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8DF4C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1F463C3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28,282,500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A41836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54,730,621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41D0CB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F3DB48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302368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CB4D36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26,448,121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5DD0FC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270826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28,282,500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7060E9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54,730,621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942B2F2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- 6,970,379</w:t>
            </w:r>
          </w:p>
        </w:tc>
      </w:tr>
      <w:tr w:rsidR="003D208E" w:rsidRPr="00624797" w14:paraId="6C1C9BF9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6311321" w14:textId="77777777" w:rsidR="003D208E" w:rsidRPr="00624797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33B7C928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2479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CACDA26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868,660,000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E39BCBE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707,943,318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0AB62B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DFB4DE4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62,810,457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E7D521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770,753,775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840C1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09304A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8E4A3F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C311AD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707,943,318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89FBEE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92AA63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62,810,457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9F5208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770,753,775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31AF457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- 97,906,225</w:t>
            </w:r>
          </w:p>
        </w:tc>
      </w:tr>
      <w:tr w:rsidR="003D208E" w14:paraId="1223FF11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0988EBA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7A8455F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D7A1226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12,880,000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16FDF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11,309,598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19D57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A1FA6F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558FD3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11,309,598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7B64AC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D1FE36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1254C0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4A429C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11,309,598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EA33FC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D9382B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4C997E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11,309,598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A968BE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- 1,570,402</w:t>
            </w:r>
          </w:p>
        </w:tc>
      </w:tr>
      <w:tr w:rsidR="003D208E" w14:paraId="5F39C9AC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9FCF1F1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7DA57F5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E6D2EB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855,780,000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DA50A3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696,633,720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86295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8EBBE85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62,810,457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F8FA11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759,444,177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9E1A7F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6B3615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068318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E003CA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696,633,720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FE2E95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4DC793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62,810,457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EE03C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759,444,177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213DE08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- 96,335,823</w:t>
            </w:r>
          </w:p>
        </w:tc>
      </w:tr>
      <w:tr w:rsidR="003D208E" w:rsidRPr="00624797" w14:paraId="09BDE358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6FAB37C" w14:textId="77777777" w:rsidR="003D208E" w:rsidRPr="00624797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1AC47A62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2479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E97CF60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285,346,000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FB848C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170,327,275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C18AD46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20,666,222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9BC3C09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94,352,503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57E470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285,346,000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E354E2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3C44C9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278EF5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A45932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170,327,275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FEA750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20,666,222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655ADC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94,352,503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5BAFF8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/>
                <w:b/>
                <w:noProof/>
                <w:spacing w:val="-10"/>
                <w:sz w:val="20"/>
              </w:rPr>
              <w:t>285,346,000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07A9549" w14:textId="77777777" w:rsidR="003D208E" w:rsidRPr="00624797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2479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3D208E" w14:paraId="4E4022D8" w14:textId="77777777" w:rsidTr="005016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4C767EE" w14:textId="77777777" w:rsidR="003D208E" w:rsidRDefault="003D208E" w:rsidP="001457F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0EB01D0" w14:textId="77777777" w:rsidR="003D208E" w:rsidRDefault="003D208E" w:rsidP="001457F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74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2B12EB3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285,346,000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597453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170,327,275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CD07DA6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20,666,222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5713FEB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94,352,503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ADE287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285,346,000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D82BD0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158B1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8540CE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13DDB4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170,327,275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2D0513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20,666,222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289D12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94,352,503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1E75FB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/>
                <w:noProof/>
                <w:spacing w:val="-10"/>
                <w:sz w:val="20"/>
              </w:rPr>
              <w:t>285,346,000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0A11219" w14:textId="77777777" w:rsidR="003D208E" w:rsidRDefault="003D208E" w:rsidP="001457F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374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</w:tbl>
    <w:p w14:paraId="053413C1" w14:textId="77777777" w:rsidR="005A5C82" w:rsidRP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sectPr w:rsidR="005A5C82" w:rsidRPr="005A5C82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93D43" w14:textId="77777777" w:rsidR="003D208E" w:rsidRDefault="003D208E">
      <w:r>
        <w:separator/>
      </w:r>
    </w:p>
  </w:endnote>
  <w:endnote w:type="continuationSeparator" w:id="0">
    <w:p w14:paraId="651778B1" w14:textId="77777777" w:rsidR="003D208E" w:rsidRDefault="003D2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922B3" w14:textId="69FFCE07" w:rsidR="00501662" w:rsidRPr="00501662" w:rsidRDefault="00501662">
    <w:pPr>
      <w:pStyle w:val="a4"/>
      <w:jc w:val="center"/>
      <w:rPr>
        <w:rFonts w:ascii="標楷體" w:eastAsia="標楷體" w:hAnsi="標楷體"/>
      </w:rPr>
    </w:pPr>
    <w:r w:rsidRPr="00501662">
      <w:rPr>
        <w:rFonts w:ascii="標楷體" w:eastAsia="標楷體" w:hAnsi="標楷體" w:hint="eastAsia"/>
      </w:rPr>
      <w:t>10-3-</w:t>
    </w:r>
    <w:sdt>
      <w:sdtPr>
        <w:rPr>
          <w:rFonts w:ascii="標楷體" w:eastAsia="標楷體" w:hAnsi="標楷體"/>
        </w:rPr>
        <w:id w:val="1622417018"/>
        <w:docPartObj>
          <w:docPartGallery w:val="Page Numbers (Bottom of Page)"/>
          <w:docPartUnique/>
        </w:docPartObj>
      </w:sdtPr>
      <w:sdtContent>
        <w:r w:rsidRPr="00501662">
          <w:rPr>
            <w:rFonts w:ascii="標楷體" w:eastAsia="標楷體" w:hAnsi="標楷體"/>
          </w:rPr>
          <w:fldChar w:fldCharType="begin"/>
        </w:r>
        <w:r w:rsidRPr="00501662">
          <w:rPr>
            <w:rFonts w:ascii="標楷體" w:eastAsia="標楷體" w:hAnsi="標楷體"/>
          </w:rPr>
          <w:instrText>PAGE   \* MERGEFORMAT</w:instrText>
        </w:r>
        <w:r w:rsidRPr="00501662">
          <w:rPr>
            <w:rFonts w:ascii="標楷體" w:eastAsia="標楷體" w:hAnsi="標楷體"/>
          </w:rPr>
          <w:fldChar w:fldCharType="separate"/>
        </w:r>
        <w:r w:rsidRPr="00501662">
          <w:rPr>
            <w:rFonts w:ascii="標楷體" w:eastAsia="標楷體" w:hAnsi="標楷體"/>
            <w:lang w:val="zh-TW"/>
          </w:rPr>
          <w:t>2</w:t>
        </w:r>
        <w:r w:rsidRPr="00501662">
          <w:rPr>
            <w:rFonts w:ascii="標楷體" w:eastAsia="標楷體" w:hAnsi="標楷體"/>
          </w:rPr>
          <w:fldChar w:fldCharType="end"/>
        </w:r>
      </w:sdtContent>
    </w:sdt>
  </w:p>
  <w:p w14:paraId="064BD50E" w14:textId="77777777" w:rsidR="00501662" w:rsidRPr="00501662" w:rsidRDefault="00501662">
    <w:pPr>
      <w:pStyle w:val="a4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0D6A" w14:textId="3B56791A" w:rsidR="00501662" w:rsidRPr="00501662" w:rsidRDefault="00501662">
    <w:pPr>
      <w:pStyle w:val="a4"/>
      <w:jc w:val="center"/>
      <w:rPr>
        <w:rFonts w:ascii="標楷體" w:eastAsia="標楷體" w:hAnsi="標楷體"/>
      </w:rPr>
    </w:pPr>
    <w:r w:rsidRPr="00501662">
      <w:rPr>
        <w:rFonts w:ascii="標楷體" w:eastAsia="標楷體" w:hAnsi="標楷體" w:hint="eastAsia"/>
      </w:rPr>
      <w:t>10-3-</w:t>
    </w:r>
    <w:sdt>
      <w:sdtPr>
        <w:rPr>
          <w:rFonts w:ascii="標楷體" w:eastAsia="標楷體" w:hAnsi="標楷體"/>
        </w:rPr>
        <w:id w:val="-1953395021"/>
        <w:docPartObj>
          <w:docPartGallery w:val="Page Numbers (Bottom of Page)"/>
          <w:docPartUnique/>
        </w:docPartObj>
      </w:sdtPr>
      <w:sdtContent>
        <w:r w:rsidRPr="00501662">
          <w:rPr>
            <w:rFonts w:ascii="標楷體" w:eastAsia="標楷體" w:hAnsi="標楷體"/>
          </w:rPr>
          <w:fldChar w:fldCharType="begin"/>
        </w:r>
        <w:r w:rsidRPr="00501662">
          <w:rPr>
            <w:rFonts w:ascii="標楷體" w:eastAsia="標楷體" w:hAnsi="標楷體"/>
          </w:rPr>
          <w:instrText>PAGE   \* MERGEFORMAT</w:instrText>
        </w:r>
        <w:r w:rsidRPr="00501662">
          <w:rPr>
            <w:rFonts w:ascii="標楷體" w:eastAsia="標楷體" w:hAnsi="標楷體"/>
          </w:rPr>
          <w:fldChar w:fldCharType="separate"/>
        </w:r>
        <w:r w:rsidRPr="00501662">
          <w:rPr>
            <w:rFonts w:ascii="標楷體" w:eastAsia="標楷體" w:hAnsi="標楷體"/>
            <w:lang w:val="zh-TW"/>
          </w:rPr>
          <w:t>2</w:t>
        </w:r>
        <w:r w:rsidRPr="00501662">
          <w:rPr>
            <w:rFonts w:ascii="標楷體" w:eastAsia="標楷體" w:hAnsi="標楷體"/>
          </w:rPr>
          <w:fldChar w:fldCharType="end"/>
        </w:r>
      </w:sdtContent>
    </w:sdt>
  </w:p>
  <w:p w14:paraId="517BCBFA" w14:textId="77777777" w:rsidR="00501662" w:rsidRDefault="0050166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674FB" w14:textId="77777777" w:rsidR="003D208E" w:rsidRDefault="003D208E">
      <w:r>
        <w:separator/>
      </w:r>
    </w:p>
  </w:footnote>
  <w:footnote w:type="continuationSeparator" w:id="0">
    <w:p w14:paraId="20378021" w14:textId="77777777" w:rsidR="003D208E" w:rsidRDefault="003D2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CDEE7" w14:textId="18C40DA3" w:rsidR="00975682" w:rsidRDefault="00501662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914DB6" w:rsidRPr="00914DB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914DB6" w:rsidRPr="00914DB6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914DB6" w:rsidRPr="00914DB6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71F54" w14:textId="39E0B148" w:rsidR="00975682" w:rsidRDefault="00501662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914DB6" w:rsidRPr="00914DB6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914DB6" w:rsidRPr="00914DB6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914DB6" w:rsidRPr="00914DB6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08E"/>
    <w:rsid w:val="000E09BC"/>
    <w:rsid w:val="00187730"/>
    <w:rsid w:val="002B20C7"/>
    <w:rsid w:val="003D208E"/>
    <w:rsid w:val="004B41BD"/>
    <w:rsid w:val="00501662"/>
    <w:rsid w:val="005A5C82"/>
    <w:rsid w:val="005C49E3"/>
    <w:rsid w:val="006A11BB"/>
    <w:rsid w:val="00725752"/>
    <w:rsid w:val="00914DB6"/>
    <w:rsid w:val="00975682"/>
    <w:rsid w:val="00B26D79"/>
    <w:rsid w:val="00CB7FF9"/>
    <w:rsid w:val="00CF71B6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68091E9"/>
  <w15:chartTrackingRefBased/>
  <w15:docId w15:val="{BCD7D705-AA7B-4E35-B7E7-CCC60CAC9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50166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p65QL2IpBrGx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Up65QL2IpBrGx歲出政事別總表.dot</Template>
  <TotalTime>33</TotalTime>
  <Pages>2</Pages>
  <Words>555</Words>
  <Characters>2253</Characters>
  <Application>Microsoft Office Word</Application>
  <DocSecurity>0</DocSecurity>
  <Lines>18</Lines>
  <Paragraphs>5</Paragraphs>
  <ScaleCrop>false</ScaleCrop>
  <Company>N.A.O.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李益誌</dc:creator>
  <cp:keywords/>
  <cp:lastModifiedBy>李益誌</cp:lastModifiedBy>
  <cp:revision>3</cp:revision>
  <cp:lastPrinted>2025-06-21T01:15:00Z</cp:lastPrinted>
  <dcterms:created xsi:type="dcterms:W3CDTF">2025-06-21T01:46:00Z</dcterms:created>
  <dcterms:modified xsi:type="dcterms:W3CDTF">2025-06-21T01:48:00Z</dcterms:modified>
</cp:coreProperties>
</file>