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16AF9" w14:textId="4ADB833B" w:rsidR="007F6363" w:rsidRPr="003922B2" w:rsidRDefault="00BC662D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113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宜蘭縣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14E02D8D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18962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21A08758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402F7E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FA98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82F1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83CC8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33701223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7507C6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F15F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BD6E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D870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125D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2CCF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E6F5CA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BC662D" w:rsidRPr="000139E0" w14:paraId="2108D445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9ECB69E" w14:textId="77777777" w:rsidR="00BC662D" w:rsidRPr="000139E0" w:rsidRDefault="00BC662D" w:rsidP="004212A2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0139E0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926CDA1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AB4147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4F40594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086CEDE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EBAD4CC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8247CB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BC662D" w:rsidRPr="000139E0" w14:paraId="126CAEEC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AC42445" w14:textId="77777777" w:rsidR="00BC662D" w:rsidRPr="000139E0" w:rsidRDefault="00BC662D" w:rsidP="004212A2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139E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1B0622B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31,008,748,000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B2C77D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39BE545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30,312,949,142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B77743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F670E19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- 695,798,858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9496DE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- 2.24</w:t>
            </w:r>
          </w:p>
        </w:tc>
      </w:tr>
      <w:tr w:rsidR="00BC662D" w14:paraId="6482BC35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E7F5944" w14:textId="77777777" w:rsidR="00BC662D" w:rsidRPr="005A1810" w:rsidRDefault="00BC662D" w:rsidP="004212A2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1521F5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907520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5,576,147,000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EA0400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17.98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A83064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5,858,690,272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55559A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19.33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9C1D6A6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282,543,272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54991D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5.07</w:t>
            </w:r>
          </w:p>
        </w:tc>
      </w:tr>
      <w:tr w:rsidR="00BC662D" w14:paraId="3ED167EC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67B32D2" w14:textId="77777777" w:rsidR="00BC662D" w:rsidRPr="005A1810" w:rsidRDefault="00BC662D" w:rsidP="004212A2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1521F5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F59558A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5,450,062,000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337243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17.58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B35A19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5,561,559,107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9417D2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18.35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062A99C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111,497,107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1182BD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2.05</w:t>
            </w:r>
          </w:p>
        </w:tc>
      </w:tr>
      <w:tr w:rsidR="00BC662D" w14:paraId="027F8F5E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28CABB8" w14:textId="77777777" w:rsidR="00BC662D" w:rsidRPr="005A1810" w:rsidRDefault="00BC662D" w:rsidP="004212A2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1521F5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9A4634B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19,982,539,000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822FF4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64.44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769036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18,892,699,763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874906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62.33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3094A1E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- 1,089,839,237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6D19B1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- 5.45</w:t>
            </w:r>
          </w:p>
        </w:tc>
      </w:tr>
      <w:tr w:rsidR="00BC662D" w:rsidRPr="000139E0" w14:paraId="42323995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2ABCA7C" w14:textId="77777777" w:rsidR="00BC662D" w:rsidRPr="000139E0" w:rsidRDefault="00BC662D" w:rsidP="004212A2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139E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383DFE0" w14:textId="6AD2CFB6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25,0</w:t>
            </w:r>
            <w:r w:rsidR="003E1348">
              <w:rPr>
                <w:rFonts w:ascii="新細明體" w:hAnsi="新細明體" w:hint="eastAsia"/>
                <w:b/>
                <w:noProof/>
              </w:rPr>
              <w:t>81</w:t>
            </w:r>
            <w:r w:rsidRPr="000139E0">
              <w:rPr>
                <w:rFonts w:ascii="新細明體" w:hAnsi="新細明體"/>
                <w:b/>
                <w:noProof/>
              </w:rPr>
              <w:t>,05</w:t>
            </w:r>
            <w:r w:rsidR="003E1348">
              <w:rPr>
                <w:rFonts w:ascii="新細明體" w:hAnsi="新細明體" w:hint="eastAsia"/>
                <w:b/>
                <w:noProof/>
              </w:rPr>
              <w:t>1</w:t>
            </w:r>
            <w:r w:rsidRPr="000139E0">
              <w:rPr>
                <w:rFonts w:ascii="新細明體" w:hAnsi="新細明體"/>
                <w:b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306347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5D5889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23,418,733,747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1A4D05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0099D12" w14:textId="5567F30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- 1,6</w:t>
            </w:r>
            <w:r w:rsidR="003E1348">
              <w:rPr>
                <w:rFonts w:ascii="新細明體" w:hAnsi="新細明體" w:hint="eastAsia"/>
                <w:b/>
                <w:noProof/>
              </w:rPr>
              <w:t>62</w:t>
            </w:r>
            <w:r w:rsidRPr="000139E0">
              <w:rPr>
                <w:rFonts w:ascii="新細明體" w:hAnsi="新細明體"/>
                <w:b/>
                <w:noProof/>
              </w:rPr>
              <w:t>,</w:t>
            </w:r>
            <w:r w:rsidR="003E1348">
              <w:rPr>
                <w:rFonts w:ascii="新細明體" w:hAnsi="新細明體" w:hint="eastAsia"/>
                <w:b/>
                <w:noProof/>
              </w:rPr>
              <w:t>31</w:t>
            </w:r>
            <w:r w:rsidRPr="000139E0">
              <w:rPr>
                <w:rFonts w:ascii="新細明體" w:hAnsi="新細明體"/>
                <w:b/>
                <w:noProof/>
              </w:rPr>
              <w:t>7,253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DB96BA" w14:textId="188D6312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- 6.6</w:t>
            </w:r>
            <w:r w:rsidR="003E1348">
              <w:rPr>
                <w:rFonts w:ascii="新細明體" w:hAnsi="新細明體" w:hint="eastAsia"/>
                <w:b/>
                <w:noProof/>
              </w:rPr>
              <w:t>3</w:t>
            </w:r>
          </w:p>
        </w:tc>
      </w:tr>
      <w:tr w:rsidR="00BC662D" w14:paraId="2B673D99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BD7E512" w14:textId="77777777" w:rsidR="00BC662D" w:rsidRPr="005A1810" w:rsidRDefault="00BC662D" w:rsidP="004212A2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1521F5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47B9225" w14:textId="27DE95C0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24,6</w:t>
            </w:r>
            <w:r w:rsidR="003E1348">
              <w:rPr>
                <w:rFonts w:ascii="新細明體" w:hAnsi="新細明體" w:hint="eastAsia"/>
                <w:noProof/>
              </w:rPr>
              <w:t>82</w:t>
            </w:r>
            <w:r w:rsidRPr="001521F5">
              <w:rPr>
                <w:rFonts w:ascii="新細明體" w:hAnsi="新細明體"/>
                <w:noProof/>
              </w:rPr>
              <w:t>,</w:t>
            </w:r>
            <w:r w:rsidR="003E1348">
              <w:rPr>
                <w:rFonts w:ascii="新細明體" w:hAnsi="新細明體" w:hint="eastAsia"/>
                <w:noProof/>
              </w:rPr>
              <w:t>801</w:t>
            </w:r>
            <w:r w:rsidRPr="001521F5">
              <w:rPr>
                <w:rFonts w:ascii="新細明體" w:hAnsi="新細明體"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A26E88" w14:textId="70A954AB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98.</w:t>
            </w:r>
            <w:r w:rsidR="003E1348">
              <w:rPr>
                <w:rFonts w:ascii="新細明體" w:hAnsi="新細明體" w:hint="eastAsia"/>
                <w:noProof/>
              </w:rPr>
              <w:t>4</w:t>
            </w:r>
            <w:r w:rsidR="00695AC5">
              <w:rPr>
                <w:rFonts w:ascii="新細明體" w:hAnsi="新細明體" w:hint="eastAsia"/>
                <w:noProof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773020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23,095,961,386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7DF180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98.62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6A685FA" w14:textId="73DB321B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- 1,58</w:t>
            </w:r>
            <w:r w:rsidR="003E1348">
              <w:rPr>
                <w:rFonts w:ascii="新細明體" w:hAnsi="新細明體" w:hint="eastAsia"/>
                <w:noProof/>
              </w:rPr>
              <w:t>6</w:t>
            </w:r>
            <w:r w:rsidRPr="001521F5">
              <w:rPr>
                <w:rFonts w:ascii="新細明體" w:hAnsi="新細明體"/>
                <w:noProof/>
              </w:rPr>
              <w:t>,</w:t>
            </w:r>
            <w:r w:rsidR="003E1348">
              <w:rPr>
                <w:rFonts w:ascii="新細明體" w:hAnsi="新細明體" w:hint="eastAsia"/>
                <w:noProof/>
              </w:rPr>
              <w:t>8</w:t>
            </w:r>
            <w:r w:rsidRPr="001521F5">
              <w:rPr>
                <w:rFonts w:ascii="新細明體" w:hAnsi="新細明體"/>
                <w:noProof/>
              </w:rPr>
              <w:t>3</w:t>
            </w:r>
            <w:r w:rsidR="003E1348">
              <w:rPr>
                <w:rFonts w:ascii="新細明體" w:hAnsi="新細明體" w:hint="eastAsia"/>
                <w:noProof/>
              </w:rPr>
              <w:t>9</w:t>
            </w:r>
            <w:r w:rsidRPr="001521F5">
              <w:rPr>
                <w:rFonts w:ascii="新細明體" w:hAnsi="新細明體"/>
                <w:noProof/>
              </w:rPr>
              <w:t>,614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6EB6CA" w14:textId="5A913224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- 6.</w:t>
            </w:r>
            <w:r w:rsidR="003E1348">
              <w:rPr>
                <w:rFonts w:ascii="新細明體" w:hAnsi="新細明體" w:hint="eastAsia"/>
                <w:noProof/>
              </w:rPr>
              <w:t>43</w:t>
            </w:r>
          </w:p>
        </w:tc>
      </w:tr>
      <w:tr w:rsidR="00BC662D" w14:paraId="7F41DA55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2B2E4BC" w14:textId="77777777" w:rsidR="00BC662D" w:rsidRPr="005A1810" w:rsidRDefault="00BC662D" w:rsidP="004212A2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1521F5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3FDC516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398,250,000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7E86BB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1.59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6036E14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322,772,361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A2CD4E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1.38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CAB1395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- 75,477,639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1B2AB2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- 18.95</w:t>
            </w:r>
          </w:p>
        </w:tc>
      </w:tr>
      <w:tr w:rsidR="00BC662D" w:rsidRPr="000139E0" w14:paraId="6041FE39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96EC8CE" w14:textId="77777777" w:rsidR="00BC662D" w:rsidRPr="000139E0" w:rsidRDefault="00BC662D" w:rsidP="004212A2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139E0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A1A5B81" w14:textId="6E16C8EC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5,9</w:t>
            </w:r>
            <w:r w:rsidR="003E1348">
              <w:rPr>
                <w:rFonts w:ascii="新細明體" w:hAnsi="新細明體" w:hint="eastAsia"/>
                <w:b/>
                <w:noProof/>
              </w:rPr>
              <w:t>27</w:t>
            </w:r>
            <w:r w:rsidRPr="000139E0">
              <w:rPr>
                <w:rFonts w:ascii="新細明體" w:hAnsi="新細明體"/>
                <w:b/>
                <w:noProof/>
              </w:rPr>
              <w:t>,</w:t>
            </w:r>
            <w:r w:rsidR="003E1348">
              <w:rPr>
                <w:rFonts w:ascii="新細明體" w:hAnsi="新細明體" w:hint="eastAsia"/>
                <w:b/>
                <w:noProof/>
              </w:rPr>
              <w:t>6</w:t>
            </w:r>
            <w:r w:rsidRPr="000139E0">
              <w:rPr>
                <w:rFonts w:ascii="新細明體" w:hAnsi="新細明體"/>
                <w:b/>
                <w:noProof/>
              </w:rPr>
              <w:t>9</w:t>
            </w:r>
            <w:r w:rsidR="003E1348">
              <w:rPr>
                <w:rFonts w:ascii="新細明體" w:hAnsi="新細明體" w:hint="eastAsia"/>
                <w:b/>
                <w:noProof/>
              </w:rPr>
              <w:t>7</w:t>
            </w:r>
            <w:r w:rsidRPr="000139E0">
              <w:rPr>
                <w:rFonts w:ascii="新細明體" w:hAnsi="新細明體"/>
                <w:b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354772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702A33F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6,894,215,395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3DA8FC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788CA7A" w14:textId="6B839205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9</w:t>
            </w:r>
            <w:r w:rsidR="003E1348">
              <w:rPr>
                <w:rFonts w:ascii="新細明體" w:hAnsi="新細明體" w:hint="eastAsia"/>
                <w:b/>
                <w:noProof/>
              </w:rPr>
              <w:t>66</w:t>
            </w:r>
            <w:r w:rsidRPr="000139E0">
              <w:rPr>
                <w:rFonts w:ascii="新細明體" w:hAnsi="新細明體"/>
                <w:b/>
                <w:noProof/>
              </w:rPr>
              <w:t>,</w:t>
            </w:r>
            <w:r w:rsidR="003E1348">
              <w:rPr>
                <w:rFonts w:ascii="新細明體" w:hAnsi="新細明體" w:hint="eastAsia"/>
                <w:b/>
                <w:noProof/>
              </w:rPr>
              <w:t>518</w:t>
            </w:r>
            <w:r w:rsidRPr="000139E0">
              <w:rPr>
                <w:rFonts w:ascii="新細明體" w:hAnsi="新細明體"/>
                <w:b/>
                <w:noProof/>
              </w:rPr>
              <w:t>,395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CC78C6" w14:textId="13F42EE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16.</w:t>
            </w:r>
            <w:r w:rsidR="003E1348">
              <w:rPr>
                <w:rFonts w:ascii="新細明體" w:hAnsi="新細明體" w:hint="eastAsia"/>
                <w:b/>
                <w:noProof/>
              </w:rPr>
              <w:t>31</w:t>
            </w:r>
          </w:p>
        </w:tc>
      </w:tr>
      <w:tr w:rsidR="00BC662D" w:rsidRPr="000139E0" w14:paraId="47A27795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EC2B6AF" w14:textId="77777777" w:rsidR="00BC662D" w:rsidRPr="000139E0" w:rsidRDefault="00BC662D" w:rsidP="004212A2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0139E0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EE73994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798D315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CE6B141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92B08A5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42F76980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9718E3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BC662D" w:rsidRPr="000139E0" w14:paraId="5873125E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ED27508" w14:textId="77777777" w:rsidR="00BC662D" w:rsidRPr="000139E0" w:rsidRDefault="00BC662D" w:rsidP="004212A2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139E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AE08EF2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25,774,000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D8A7FE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B17917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13,599,975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7F3B94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41D5689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- 12,174,025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8DA155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- 47.23</w:t>
            </w:r>
          </w:p>
        </w:tc>
      </w:tr>
      <w:tr w:rsidR="00BC662D" w14:paraId="137D42C9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1948DD8" w14:textId="77777777" w:rsidR="00BC662D" w:rsidRPr="005A1810" w:rsidRDefault="00BC662D" w:rsidP="004212A2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1521F5">
              <w:rPr>
                <w:rFonts w:ascii="標楷體" w:hAnsi="標楷體" w:hint="eastAsia"/>
                <w:noProof/>
              </w:rPr>
              <w:t>1.減少資產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B126E4F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25,774,000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1EBA8C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E74B46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13,599,975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3FA208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637F270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- 12,174,025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5C6AE3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- 47.23</w:t>
            </w:r>
          </w:p>
        </w:tc>
      </w:tr>
      <w:tr w:rsidR="00BC662D" w:rsidRPr="000139E0" w14:paraId="1B91FEC7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F15F774" w14:textId="77777777" w:rsidR="00BC662D" w:rsidRPr="000139E0" w:rsidRDefault="00BC662D" w:rsidP="004212A2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139E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2D868" w14:textId="175D822E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5,8</w:t>
            </w:r>
            <w:r w:rsidR="003E1348">
              <w:rPr>
                <w:rFonts w:ascii="新細明體" w:hAnsi="新細明體" w:hint="eastAsia"/>
                <w:b/>
                <w:noProof/>
              </w:rPr>
              <w:t>39</w:t>
            </w:r>
            <w:r w:rsidRPr="000139E0">
              <w:rPr>
                <w:rFonts w:ascii="新細明體" w:hAnsi="新細明體"/>
                <w:b/>
                <w:noProof/>
              </w:rPr>
              <w:t>,</w:t>
            </w:r>
            <w:r w:rsidR="003E1348">
              <w:rPr>
                <w:rFonts w:ascii="新細明體" w:hAnsi="新細明體" w:hint="eastAsia"/>
                <w:b/>
                <w:noProof/>
              </w:rPr>
              <w:t>735</w:t>
            </w:r>
            <w:r w:rsidRPr="000139E0">
              <w:rPr>
                <w:rFonts w:ascii="新細明體" w:hAnsi="新細明體"/>
                <w:b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F5019E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34C03B6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5,377,618,299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371385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9F483D9" w14:textId="40A5FE1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- 4</w:t>
            </w:r>
            <w:r w:rsidR="003E1348">
              <w:rPr>
                <w:rFonts w:ascii="新細明體" w:hAnsi="新細明體" w:hint="eastAsia"/>
                <w:b/>
                <w:noProof/>
              </w:rPr>
              <w:t>62</w:t>
            </w:r>
            <w:r w:rsidRPr="000139E0">
              <w:rPr>
                <w:rFonts w:ascii="新細明體" w:hAnsi="新細明體"/>
                <w:b/>
                <w:noProof/>
              </w:rPr>
              <w:t>,</w:t>
            </w:r>
            <w:r w:rsidR="003E1348">
              <w:rPr>
                <w:rFonts w:ascii="新細明體" w:hAnsi="新細明體" w:hint="eastAsia"/>
                <w:b/>
                <w:noProof/>
              </w:rPr>
              <w:t>116</w:t>
            </w:r>
            <w:r w:rsidRPr="000139E0">
              <w:rPr>
                <w:rFonts w:ascii="新細明體" w:hAnsi="新細明體"/>
                <w:b/>
                <w:noProof/>
              </w:rPr>
              <w:t>,701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7304F6" w14:textId="37C658D4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- 7.</w:t>
            </w:r>
            <w:r w:rsidR="003E1348">
              <w:rPr>
                <w:rFonts w:ascii="新細明體" w:hAnsi="新細明體" w:hint="eastAsia"/>
                <w:b/>
                <w:noProof/>
              </w:rPr>
              <w:t>91</w:t>
            </w:r>
          </w:p>
        </w:tc>
      </w:tr>
      <w:tr w:rsidR="00BC662D" w14:paraId="1AA95AA6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AE7CE9E" w14:textId="77777777" w:rsidR="00BC662D" w:rsidRPr="005A1810" w:rsidRDefault="00BC662D" w:rsidP="004212A2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1521F5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9EE5153" w14:textId="5536C88C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5,</w:t>
            </w:r>
            <w:r w:rsidR="003E1348">
              <w:rPr>
                <w:rFonts w:ascii="新細明體" w:hAnsi="新細明體" w:hint="eastAsia"/>
                <w:noProof/>
              </w:rPr>
              <w:t>839</w:t>
            </w:r>
            <w:r w:rsidRPr="001521F5">
              <w:rPr>
                <w:rFonts w:ascii="新細明體" w:hAnsi="新細明體"/>
                <w:noProof/>
              </w:rPr>
              <w:t>,</w:t>
            </w:r>
            <w:r w:rsidR="003E1348">
              <w:rPr>
                <w:rFonts w:ascii="新細明體" w:hAnsi="新細明體" w:hint="eastAsia"/>
                <w:noProof/>
              </w:rPr>
              <w:t>7</w:t>
            </w:r>
            <w:r w:rsidRPr="001521F5">
              <w:rPr>
                <w:rFonts w:ascii="新細明體" w:hAnsi="新細明體"/>
                <w:noProof/>
              </w:rPr>
              <w:t>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B2B366" w14:textId="1DB2AEC2" w:rsidR="00BC662D" w:rsidRPr="006B0955" w:rsidRDefault="003E1348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100</w:t>
            </w:r>
            <w:r w:rsidR="00BC662D" w:rsidRPr="001521F5">
              <w:rPr>
                <w:rFonts w:ascii="新細明體" w:hAnsi="新細明體"/>
                <w:noProof/>
              </w:rPr>
              <w:t>.</w:t>
            </w:r>
            <w:r>
              <w:rPr>
                <w:rFonts w:ascii="新細明體" w:hAnsi="新細明體" w:hint="eastAsia"/>
                <w:noProof/>
              </w:rPr>
              <w:t>0</w:t>
            </w:r>
            <w:r w:rsidR="00695AC5">
              <w:rPr>
                <w:rFonts w:ascii="新細明體" w:hAnsi="新細明體" w:hint="eastAsia"/>
                <w:noProof/>
              </w:rPr>
              <w:t>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990628" w14:textId="77777777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5,377,618,299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8DE58D" w14:textId="77777777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3AC34D4" w14:textId="158D0156" w:rsidR="00BC662D" w:rsidRPr="006B0955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 xml:space="preserve">- </w:t>
            </w:r>
            <w:r w:rsidR="003E1348">
              <w:rPr>
                <w:rFonts w:ascii="新細明體" w:hAnsi="新細明體" w:hint="eastAsia"/>
                <w:noProof/>
              </w:rPr>
              <w:t>4</w:t>
            </w:r>
            <w:r w:rsidRPr="001521F5">
              <w:rPr>
                <w:rFonts w:ascii="新細明體" w:hAnsi="新細明體"/>
                <w:noProof/>
              </w:rPr>
              <w:t>6</w:t>
            </w:r>
            <w:r w:rsidR="003E1348">
              <w:rPr>
                <w:rFonts w:ascii="新細明體" w:hAnsi="新細明體" w:hint="eastAsia"/>
                <w:noProof/>
              </w:rPr>
              <w:t>2</w:t>
            </w:r>
            <w:r w:rsidRPr="001521F5">
              <w:rPr>
                <w:rFonts w:ascii="新細明體" w:hAnsi="新細明體"/>
                <w:noProof/>
              </w:rPr>
              <w:t>,</w:t>
            </w:r>
            <w:r w:rsidR="003E1348">
              <w:rPr>
                <w:rFonts w:ascii="新細明體" w:hAnsi="新細明體" w:hint="eastAsia"/>
                <w:noProof/>
              </w:rPr>
              <w:t>1</w:t>
            </w:r>
            <w:r w:rsidRPr="001521F5">
              <w:rPr>
                <w:rFonts w:ascii="新細明體" w:hAnsi="新細明體"/>
                <w:noProof/>
              </w:rPr>
              <w:t>16,701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73845A" w14:textId="06D32B99" w:rsidR="00BC662D" w:rsidRPr="006B0955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1521F5">
              <w:rPr>
                <w:rFonts w:ascii="新細明體" w:hAnsi="新細明體"/>
                <w:noProof/>
              </w:rPr>
              <w:t xml:space="preserve">- </w:t>
            </w:r>
            <w:r w:rsidR="003E1348">
              <w:rPr>
                <w:rFonts w:ascii="新細明體" w:hAnsi="新細明體" w:hint="eastAsia"/>
                <w:noProof/>
              </w:rPr>
              <w:t>7</w:t>
            </w:r>
            <w:r w:rsidRPr="001521F5">
              <w:rPr>
                <w:rFonts w:ascii="新細明體" w:hAnsi="新細明體"/>
                <w:noProof/>
              </w:rPr>
              <w:t>.9</w:t>
            </w:r>
            <w:r w:rsidR="003E1348">
              <w:rPr>
                <w:rFonts w:ascii="新細明體" w:hAnsi="新細明體" w:hint="eastAsia"/>
                <w:noProof/>
              </w:rPr>
              <w:t>1</w:t>
            </w:r>
          </w:p>
        </w:tc>
      </w:tr>
      <w:tr w:rsidR="00BC662D" w:rsidRPr="000139E0" w14:paraId="48B34507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D976257" w14:textId="77777777" w:rsidR="00BC662D" w:rsidRPr="000139E0" w:rsidRDefault="00BC662D" w:rsidP="004212A2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0139E0">
              <w:rPr>
                <w:rFonts w:ascii="標楷體" w:hAnsi="標楷體" w:hint="eastAsia"/>
                <w:b/>
                <w:noProof/>
              </w:rPr>
              <w:t>(三)資本門賸餘（差短-）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3A49340" w14:textId="01ABDA1C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- 5,8</w:t>
            </w:r>
            <w:r w:rsidR="003E1348">
              <w:rPr>
                <w:rFonts w:ascii="新細明體" w:hAnsi="新細明體" w:hint="eastAsia"/>
                <w:b/>
                <w:noProof/>
              </w:rPr>
              <w:t>13</w:t>
            </w:r>
            <w:r w:rsidRPr="000139E0">
              <w:rPr>
                <w:rFonts w:ascii="新細明體" w:hAnsi="新細明體"/>
                <w:b/>
                <w:noProof/>
              </w:rPr>
              <w:t>,</w:t>
            </w:r>
            <w:r w:rsidR="003E1348">
              <w:rPr>
                <w:rFonts w:ascii="新細明體" w:hAnsi="新細明體" w:hint="eastAsia"/>
                <w:b/>
                <w:noProof/>
              </w:rPr>
              <w:t>961</w:t>
            </w:r>
            <w:r w:rsidRPr="000139E0">
              <w:rPr>
                <w:rFonts w:ascii="新細明體" w:hAnsi="新細明體"/>
                <w:b/>
                <w:noProof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B1CA9A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EB6534D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- 5,364,018,324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A6BD9D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EC507A1" w14:textId="10A5D7AC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4</w:t>
            </w:r>
            <w:r w:rsidR="003E1348">
              <w:rPr>
                <w:rFonts w:ascii="新細明體" w:hAnsi="新細明體" w:hint="eastAsia"/>
                <w:b/>
                <w:noProof/>
              </w:rPr>
              <w:t>49</w:t>
            </w:r>
            <w:r w:rsidRPr="000139E0">
              <w:rPr>
                <w:rFonts w:ascii="新細明體" w:hAnsi="新細明體"/>
                <w:b/>
                <w:noProof/>
              </w:rPr>
              <w:t>,</w:t>
            </w:r>
            <w:r w:rsidR="003E1348">
              <w:rPr>
                <w:rFonts w:ascii="新細明體" w:hAnsi="新細明體" w:hint="eastAsia"/>
                <w:b/>
                <w:noProof/>
              </w:rPr>
              <w:t>942</w:t>
            </w:r>
            <w:r w:rsidRPr="000139E0">
              <w:rPr>
                <w:rFonts w:ascii="新細明體" w:hAnsi="新細明體"/>
                <w:b/>
                <w:noProof/>
              </w:rPr>
              <w:t>,676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26BEE" w14:textId="47550D2E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- 7.</w:t>
            </w:r>
            <w:r w:rsidR="003E1348">
              <w:rPr>
                <w:rFonts w:ascii="新細明體" w:hAnsi="新細明體" w:hint="eastAsia"/>
                <w:b/>
                <w:noProof/>
              </w:rPr>
              <w:t>74</w:t>
            </w:r>
          </w:p>
        </w:tc>
      </w:tr>
      <w:tr w:rsidR="00BC662D" w:rsidRPr="000139E0" w14:paraId="455C5D4F" w14:textId="77777777" w:rsidTr="004212A2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06C06E5" w14:textId="77777777" w:rsidR="00BC662D" w:rsidRPr="000139E0" w:rsidRDefault="00BC662D" w:rsidP="004212A2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0139E0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B514180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113,736,000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4AC230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087A7C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1,530,197,071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4FD917" w14:textId="77777777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C480C84" w14:textId="77777777" w:rsidR="00BC662D" w:rsidRPr="000139E0" w:rsidRDefault="00BC662D" w:rsidP="004212A2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1,416,461,071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14F088" w14:textId="58F5E386" w:rsidR="00BC662D" w:rsidRPr="000139E0" w:rsidRDefault="00BC662D" w:rsidP="004212A2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0139E0">
              <w:rPr>
                <w:rFonts w:ascii="新細明體" w:hAnsi="新細明體"/>
                <w:b/>
                <w:noProof/>
              </w:rPr>
              <w:t>1</w:t>
            </w:r>
            <w:r w:rsidR="00F6670E">
              <w:rPr>
                <w:rFonts w:ascii="新細明體" w:hAnsi="新細明體" w:hint="eastAsia"/>
                <w:b/>
                <w:noProof/>
              </w:rPr>
              <w:t>,</w:t>
            </w:r>
            <w:r w:rsidRPr="000139E0">
              <w:rPr>
                <w:rFonts w:ascii="新細明體" w:hAnsi="新細明體"/>
                <w:b/>
                <w:noProof/>
              </w:rPr>
              <w:t>245.39</w:t>
            </w:r>
          </w:p>
        </w:tc>
      </w:tr>
    </w:tbl>
    <w:p w14:paraId="1F6A5312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93FCF" w14:textId="77777777" w:rsidR="00BC662D" w:rsidRDefault="00BC662D" w:rsidP="00BC6307">
      <w:r>
        <w:separator/>
      </w:r>
    </w:p>
  </w:endnote>
  <w:endnote w:type="continuationSeparator" w:id="0">
    <w:p w14:paraId="4E08CE68" w14:textId="77777777" w:rsidR="00BC662D" w:rsidRDefault="00BC662D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AA82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1A771785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2B191" w14:textId="3ED14531" w:rsidR="004869FB" w:rsidRPr="00577C23" w:rsidRDefault="00D7657E" w:rsidP="00411718">
    <w:pPr>
      <w:pStyle w:val="a4"/>
      <w:ind w:right="360" w:firstLine="360"/>
      <w:jc w:val="center"/>
      <w:rPr>
        <w:rFonts w:ascii="標楷體" w:eastAsia="標楷體" w:hAnsi="標楷體"/>
      </w:rPr>
    </w:pPr>
    <w:r w:rsidRPr="00577C23">
      <w:rPr>
        <w:rFonts w:ascii="標楷體" w:eastAsia="標楷體" w:hAnsi="標楷體" w:hint="eastAsia"/>
      </w:rPr>
      <w:t>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18D64" w14:textId="77777777" w:rsidR="00BC662D" w:rsidRDefault="00BC662D" w:rsidP="00BC6307">
      <w:r>
        <w:separator/>
      </w:r>
    </w:p>
  </w:footnote>
  <w:footnote w:type="continuationSeparator" w:id="0">
    <w:p w14:paraId="62844A77" w14:textId="77777777" w:rsidR="00BC662D" w:rsidRDefault="00BC662D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50EE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2D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0646C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1348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36C3E"/>
    <w:rsid w:val="00550733"/>
    <w:rsid w:val="00560239"/>
    <w:rsid w:val="0056222B"/>
    <w:rsid w:val="00570442"/>
    <w:rsid w:val="00573760"/>
    <w:rsid w:val="00575D6A"/>
    <w:rsid w:val="00576D11"/>
    <w:rsid w:val="00577C23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5AC5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4CBB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62D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17436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A7A03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657E"/>
    <w:rsid w:val="00D77D1D"/>
    <w:rsid w:val="00D84687"/>
    <w:rsid w:val="00D96CF6"/>
    <w:rsid w:val="00DA4CAC"/>
    <w:rsid w:val="00DA528C"/>
    <w:rsid w:val="00DA6557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6670E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6E8399D4"/>
  <w15:chartTrackingRefBased/>
  <w15:docId w15:val="{7D62DFC7-38FD-4FC7-8A2D-4D44B1B1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7jnzl1V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m7jnzl1V審定後收支性質及餘絀簡明分析表A3.dot</Template>
  <TotalTime>7</TotalTime>
  <Pages>1</Pages>
  <Words>292</Words>
  <Characters>796</Characters>
  <Application>Microsoft Office Word</Application>
  <DocSecurity>0</DocSecurity>
  <Lines>6</Lines>
  <Paragraphs>2</Paragraphs>
  <ScaleCrop>false</ScaleCrop>
  <Company>nao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李益誌</dc:creator>
  <cp:keywords/>
  <cp:lastModifiedBy>李益誌</cp:lastModifiedBy>
  <cp:revision>5</cp:revision>
  <cp:lastPrinted>2025-06-12T02:22:00Z</cp:lastPrinted>
  <dcterms:created xsi:type="dcterms:W3CDTF">2025-06-12T09:08:00Z</dcterms:created>
  <dcterms:modified xsi:type="dcterms:W3CDTF">2025-07-03T07:15:00Z</dcterms:modified>
</cp:coreProperties>
</file>