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7F11D" w14:textId="6242C9B3" w:rsidR="00BC2A3A" w:rsidRDefault="00BC2A3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DE6320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534"/>
        <w:gridCol w:w="2986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 w14:paraId="3F23BFF8" w14:textId="77777777" w:rsidTr="00980B1E">
        <w:trPr>
          <w:cantSplit/>
          <w:tblHeader/>
        </w:trPr>
        <w:tc>
          <w:tcPr>
            <w:tcW w:w="3374" w:type="dxa"/>
            <w:gridSpan w:val="4"/>
            <w:vMerge w:val="restart"/>
            <w:tcBorders>
              <w:left w:val="nil"/>
            </w:tcBorders>
            <w:vAlign w:val="center"/>
          </w:tcPr>
          <w:p w14:paraId="00C99173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986" w:type="dxa"/>
            <w:vMerge w:val="restart"/>
            <w:vAlign w:val="center"/>
          </w:tcPr>
          <w:p w14:paraId="4FDD86D3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14:paraId="008A2047" w14:textId="77777777"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E04F7A5" w14:textId="4872DDA1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DE6320">
              <w:rPr>
                <w:rFonts w:ascii="標楷體" w:eastAsia="標楷體" w:hAnsi="標楷體" w:hint="eastAsia"/>
                <w:sz w:val="20"/>
              </w:rPr>
              <w:t>縣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2F9D4318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14:paraId="7FC36AA5" w14:textId="77777777" w:rsidTr="00980B1E">
        <w:trPr>
          <w:cantSplit/>
          <w:tblHeader/>
        </w:trPr>
        <w:tc>
          <w:tcPr>
            <w:tcW w:w="3374" w:type="dxa"/>
            <w:gridSpan w:val="4"/>
            <w:vMerge/>
            <w:tcBorders>
              <w:left w:val="nil"/>
            </w:tcBorders>
          </w:tcPr>
          <w:p w14:paraId="5988552C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6" w:type="dxa"/>
            <w:vMerge/>
          </w:tcPr>
          <w:p w14:paraId="5E386F25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14:paraId="360CC971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2398B637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34931E5E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0B00D372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9BC60FB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0AE1493D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373AFDD0" w14:textId="77777777" w:rsidTr="00980B1E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06DF32B5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3BA8F97C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14:paraId="5C77D892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534" w:type="dxa"/>
          </w:tcPr>
          <w:p w14:paraId="7CBC40A9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986" w:type="dxa"/>
            <w:vMerge/>
          </w:tcPr>
          <w:p w14:paraId="5D099B9D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54A3B891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27EC670C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3339FF11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52FB027F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029B9B61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26A49887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137C470B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1BE2CDE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17CBF926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0721D8A3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388090AD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1537B8" w:rsidRPr="007E670B" w14:paraId="3161B053" w14:textId="77777777" w:rsidTr="00980B1E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3B4248E" w14:textId="77777777" w:rsidR="001537B8" w:rsidRPr="007E670B" w:rsidRDefault="001537B8" w:rsidP="001537B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60EB5724" w14:textId="77777777" w:rsidR="001537B8" w:rsidRPr="007E670B" w:rsidRDefault="001537B8" w:rsidP="001537B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3F7AEE26" w14:textId="77777777" w:rsidR="001537B8" w:rsidRPr="007E670B" w:rsidRDefault="001537B8" w:rsidP="001537B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534" w:type="dxa"/>
            <w:tcBorders>
              <w:bottom w:val="nil"/>
            </w:tcBorders>
            <w:shd w:val="clear" w:color="auto" w:fill="auto"/>
            <w:vAlign w:val="center"/>
          </w:tcPr>
          <w:p w14:paraId="6A0EFB1F" w14:textId="77777777" w:rsidR="001537B8" w:rsidRPr="007E670B" w:rsidRDefault="001537B8" w:rsidP="001537B8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E670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2986" w:type="dxa"/>
            <w:tcBorders>
              <w:bottom w:val="nil"/>
            </w:tcBorders>
            <w:shd w:val="clear" w:color="auto" w:fill="auto"/>
            <w:vAlign w:val="center"/>
          </w:tcPr>
          <w:p w14:paraId="5BC4D3DD" w14:textId="77777777" w:rsidR="001537B8" w:rsidRPr="007E670B" w:rsidRDefault="001537B8" w:rsidP="001537B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900ABF0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9D0EA2F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30,000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7EB4D84C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7ADAE9E5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3B4BF3FF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6BDC5693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274,801,620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7EF2368A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D235720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274,831,620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FD23E5E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FAF6A85" w14:textId="6B73153B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274,831,620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96705F" w14:textId="77777777" w:rsidR="001537B8" w:rsidRPr="007E670B" w:rsidRDefault="001537B8" w:rsidP="001537B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1537B8" w:rsidRPr="007E670B" w14:paraId="574AB531" w14:textId="77777777" w:rsidTr="00980B1E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B62264" w14:textId="77777777" w:rsidR="001537B8" w:rsidRPr="007E670B" w:rsidRDefault="001537B8" w:rsidP="001537B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521FAE" w14:textId="77777777" w:rsidR="001537B8" w:rsidRPr="007E670B" w:rsidRDefault="001537B8" w:rsidP="001537B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64FBF" w14:textId="77777777" w:rsidR="001537B8" w:rsidRPr="007E670B" w:rsidRDefault="001537B8" w:rsidP="001537B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7E1DB1" w14:textId="77777777" w:rsidR="001537B8" w:rsidRPr="007E670B" w:rsidRDefault="001537B8" w:rsidP="001537B8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E670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宜蘭縣政府主管</w:t>
            </w:r>
          </w:p>
        </w:tc>
        <w:tc>
          <w:tcPr>
            <w:tcW w:w="29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45D7D4" w14:textId="77777777" w:rsidR="001537B8" w:rsidRPr="007E670B" w:rsidRDefault="001537B8" w:rsidP="001537B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5D99F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AA165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7E8A76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2CAEC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FBBD2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5512F9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241,292,019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5B054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0A4022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241,292,019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B4B4C57" w14:textId="77777777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BC8657" w14:textId="2E4DFD60" w:rsidR="001537B8" w:rsidRPr="007E670B" w:rsidRDefault="001537B8" w:rsidP="001537B8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241,292,019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7A7E43" w14:textId="77777777" w:rsidR="001537B8" w:rsidRPr="007E670B" w:rsidRDefault="001537B8" w:rsidP="001537B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1537B8" w14:paraId="269330DC" w14:textId="77777777" w:rsidTr="00980B1E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16055F" w14:textId="77777777" w:rsidR="001537B8" w:rsidRDefault="001537B8" w:rsidP="001537B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D8EEEB" w14:textId="77777777" w:rsidR="001537B8" w:rsidRDefault="001537B8" w:rsidP="001537B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28C4E" w14:textId="77777777" w:rsidR="001537B8" w:rsidRDefault="001537B8" w:rsidP="001537B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D6B7E" w14:textId="77777777" w:rsidR="001537B8" w:rsidRDefault="001537B8" w:rsidP="001537B8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33EC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宜蘭縣政府</w:t>
            </w:r>
          </w:p>
        </w:tc>
        <w:tc>
          <w:tcPr>
            <w:tcW w:w="29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71B4D6" w14:textId="77777777" w:rsidR="001537B8" w:rsidRDefault="001537B8" w:rsidP="001537B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35D72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4A0E1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EC8FA3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F2705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98DD9A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A67A2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241,292,019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E6BA73" w14:textId="77777777" w:rsidR="001537B8" w:rsidRDefault="001537B8" w:rsidP="001537B8">
            <w:pPr>
              <w:jc w:val="right"/>
              <w:rPr>
                <w:rFonts w:ascii="新細明體" w:hAnsi="新細明體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8B8659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241,292,019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3ADE37E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FD267A" w14:textId="2EC368A2" w:rsidR="001537B8" w:rsidRDefault="001537B8" w:rsidP="001537B8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241,292,019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B9D7A8" w14:textId="3879C881" w:rsidR="001537B8" w:rsidRDefault="001537B8" w:rsidP="001537B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1537B8" w14:paraId="470593BF" w14:textId="77777777" w:rsidTr="00980B1E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C61FD1" w14:textId="77777777" w:rsidR="001537B8" w:rsidRDefault="001537B8" w:rsidP="001537B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F821A" w14:textId="77777777" w:rsidR="001537B8" w:rsidRDefault="001537B8" w:rsidP="001537B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EEC595" w14:textId="77777777" w:rsidR="001537B8" w:rsidRDefault="001537B8" w:rsidP="001537B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1ED06E" w14:textId="77777777" w:rsidR="001537B8" w:rsidRDefault="001537B8" w:rsidP="001537B8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33EC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交通業務</w:t>
            </w:r>
          </w:p>
        </w:tc>
        <w:tc>
          <w:tcPr>
            <w:tcW w:w="29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EC3A2" w14:textId="77777777" w:rsidR="001537B8" w:rsidRDefault="001537B8" w:rsidP="001537B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533EC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減列TPASS行政院通勤月票113年度票價優惠差額補助溢列保留數。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13F61D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D5B5B0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A80437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6A5AB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FE7C58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F51309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239,850,842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81CA7" w14:textId="77777777" w:rsidR="001537B8" w:rsidRDefault="001537B8" w:rsidP="001537B8">
            <w:pPr>
              <w:jc w:val="right"/>
              <w:rPr>
                <w:rFonts w:ascii="新細明體" w:hAnsi="新細明體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A03172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239,850,842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E95C924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52450A" w14:textId="08B643BC" w:rsidR="001537B8" w:rsidRDefault="001537B8" w:rsidP="001537B8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239,850,842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2F7E1A" w14:textId="020F8E6E" w:rsidR="001537B8" w:rsidRDefault="001537B8" w:rsidP="001537B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pacing w:val="-10"/>
                <w:sz w:val="20"/>
              </w:rPr>
              <w:t>縣庫未撥款</w:t>
            </w:r>
            <w:proofErr w:type="gramEnd"/>
            <w:r>
              <w:rPr>
                <w:rFonts w:ascii="標楷體" w:eastAsia="標楷體" w:hAnsi="標楷體" w:hint="eastAsia"/>
                <w:spacing w:val="-10"/>
                <w:sz w:val="20"/>
              </w:rPr>
              <w:t>。</w:t>
            </w:r>
          </w:p>
        </w:tc>
      </w:tr>
      <w:tr w:rsidR="001537B8" w14:paraId="52779F00" w14:textId="77777777" w:rsidTr="00980B1E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01DA3B" w14:textId="77777777" w:rsidR="001537B8" w:rsidRDefault="001537B8" w:rsidP="001537B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1DED17" w14:textId="77777777" w:rsidR="001537B8" w:rsidRDefault="001537B8" w:rsidP="001537B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1D5529" w14:textId="77777777" w:rsidR="001537B8" w:rsidRDefault="001537B8" w:rsidP="001537B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26</w:t>
            </w:r>
          </w:p>
        </w:tc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58DC82" w14:textId="77777777" w:rsidR="001537B8" w:rsidRDefault="001537B8" w:rsidP="001537B8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33EC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工商建設</w:t>
            </w:r>
          </w:p>
        </w:tc>
        <w:tc>
          <w:tcPr>
            <w:tcW w:w="29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06687" w14:textId="77777777" w:rsidR="001537B8" w:rsidRDefault="001537B8" w:rsidP="001537B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533EC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減列一結工業區自來水設施新建計畫溢列保留數。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A3A42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9E16C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A9D835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D83948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A3256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09C30A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1,441,177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C4082" w14:textId="77777777" w:rsidR="001537B8" w:rsidRDefault="001537B8" w:rsidP="001537B8">
            <w:pPr>
              <w:jc w:val="right"/>
              <w:rPr>
                <w:rFonts w:ascii="新細明體" w:hAnsi="新細明體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9387F4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1,441,177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CD3757B" w14:textId="77777777" w:rsidR="001537B8" w:rsidRDefault="001537B8" w:rsidP="001537B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74EC15C" w14:textId="6E404511" w:rsidR="001537B8" w:rsidRDefault="001537B8" w:rsidP="001537B8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1,441,177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5C9973" w14:textId="5698A188" w:rsidR="001537B8" w:rsidRDefault="001537B8" w:rsidP="001537B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pacing w:val="-10"/>
                <w:sz w:val="20"/>
              </w:rPr>
              <w:t>縣庫未撥款</w:t>
            </w:r>
            <w:proofErr w:type="gramEnd"/>
            <w:r>
              <w:rPr>
                <w:rFonts w:ascii="標楷體" w:eastAsia="標楷體" w:hAnsi="標楷體" w:hint="eastAsia"/>
                <w:spacing w:val="-10"/>
                <w:sz w:val="20"/>
              </w:rPr>
              <w:t>。</w:t>
            </w:r>
          </w:p>
        </w:tc>
      </w:tr>
      <w:tr w:rsidR="00DE6320" w:rsidRPr="007E670B" w14:paraId="63E243AE" w14:textId="77777777" w:rsidTr="00980B1E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1BB51D" w14:textId="77777777" w:rsidR="00DE6320" w:rsidRPr="007E670B" w:rsidRDefault="00DE6320" w:rsidP="00A8349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5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00BE1" w14:textId="77777777" w:rsidR="00DE6320" w:rsidRPr="007E670B" w:rsidRDefault="00DE6320" w:rsidP="00A8349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D47141" w14:textId="77777777" w:rsidR="00DE6320" w:rsidRPr="007E670B" w:rsidRDefault="00DE6320" w:rsidP="00A8349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9C580" w14:textId="77777777" w:rsidR="00DE6320" w:rsidRPr="007E670B" w:rsidRDefault="00DE6320" w:rsidP="00A83490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E670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宜蘭縣政府文化局主管</w:t>
            </w:r>
          </w:p>
        </w:tc>
        <w:tc>
          <w:tcPr>
            <w:tcW w:w="29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EA6EC7" w14:textId="77777777" w:rsidR="00DE6320" w:rsidRPr="007E670B" w:rsidRDefault="00DE6320" w:rsidP="00A8349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8B9BB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A3B49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30,000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13F33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128602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BC595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7AA37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9C596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7E01E2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C1AEE47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33F5F5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6F7B84" w14:textId="77777777" w:rsidR="00DE6320" w:rsidRPr="007E670B" w:rsidRDefault="00DE6320" w:rsidP="00A8349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DE6320" w14:paraId="33802280" w14:textId="77777777" w:rsidTr="00980B1E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4B440C" w14:textId="77777777" w:rsidR="00DE6320" w:rsidRDefault="00DE6320" w:rsidP="00A8349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E7865" w14:textId="77777777" w:rsidR="00DE6320" w:rsidRDefault="00DE6320" w:rsidP="00A8349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D943A" w14:textId="77777777" w:rsidR="00DE6320" w:rsidRDefault="00DE6320" w:rsidP="00A8349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8C7799" w14:textId="77777777" w:rsidR="00DE6320" w:rsidRDefault="00DE6320" w:rsidP="00A83490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33EC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宜蘭縣史館</w:t>
            </w:r>
          </w:p>
        </w:tc>
        <w:tc>
          <w:tcPr>
            <w:tcW w:w="29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D4EC3E" w14:textId="77777777" w:rsidR="00DE6320" w:rsidRDefault="00DE6320" w:rsidP="00A8349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77E12F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6C008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30,000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1EBC4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BE9785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79094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022746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99A65" w14:textId="77777777" w:rsidR="00DE6320" w:rsidRDefault="00DE6320" w:rsidP="00A83490">
            <w:pPr>
              <w:jc w:val="right"/>
              <w:rPr>
                <w:rFonts w:ascii="新細明體" w:hAnsi="新細明體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94F919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824F6D7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1E903D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9050FF" w14:textId="77777777" w:rsidR="00DE6320" w:rsidRDefault="00DE6320" w:rsidP="00A8349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DE6320" w14:paraId="0A67AD28" w14:textId="77777777" w:rsidTr="00980B1E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B85680" w14:textId="77777777" w:rsidR="00DE6320" w:rsidRDefault="00DE6320" w:rsidP="00A8349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DB49B7" w14:textId="77777777" w:rsidR="00DE6320" w:rsidRDefault="00DE6320" w:rsidP="00A8349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7A375" w14:textId="77777777" w:rsidR="00DE6320" w:rsidRDefault="00DE6320" w:rsidP="00A8349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369F44" w14:textId="77777777" w:rsidR="00DE6320" w:rsidRDefault="00DE6320" w:rsidP="00A83490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33EC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文教活動</w:t>
            </w:r>
          </w:p>
        </w:tc>
        <w:tc>
          <w:tcPr>
            <w:tcW w:w="29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88AC6C" w14:textId="77777777" w:rsidR="00DE6320" w:rsidRDefault="00DE6320" w:rsidP="00A8349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533EC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減列退還保證金，誤列實現數。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4B9854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1FBA56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30,000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C5DB2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33116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DECE0B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93468C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065ECC" w14:textId="77777777" w:rsidR="00DE6320" w:rsidRDefault="00DE6320" w:rsidP="00A83490">
            <w:pPr>
              <w:jc w:val="right"/>
              <w:rPr>
                <w:rFonts w:ascii="新細明體" w:hAnsi="新細明體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D6F8E59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BB4EF28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47B111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60A35C" w14:textId="263E725A" w:rsidR="00DE6320" w:rsidRDefault="00DE6320" w:rsidP="00A8349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DE6320" w:rsidRPr="007E670B" w14:paraId="18595DEF" w14:textId="77777777" w:rsidTr="00980B1E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6A9BDE" w14:textId="77777777" w:rsidR="00DE6320" w:rsidRPr="007E670B" w:rsidRDefault="00DE6320" w:rsidP="00A8349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12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EA604E" w14:textId="77777777" w:rsidR="00DE6320" w:rsidRPr="007E670B" w:rsidRDefault="00DE6320" w:rsidP="00A8349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7D3CD7" w14:textId="77777777" w:rsidR="00DE6320" w:rsidRPr="007E670B" w:rsidRDefault="00DE6320" w:rsidP="00A8349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940045" w14:textId="77777777" w:rsidR="00DE6320" w:rsidRPr="007E670B" w:rsidRDefault="00DE6320" w:rsidP="00A83490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E670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宜蘭縣政府衛生局主管</w:t>
            </w:r>
          </w:p>
        </w:tc>
        <w:tc>
          <w:tcPr>
            <w:tcW w:w="29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DAFA5B" w14:textId="77777777" w:rsidR="00DE6320" w:rsidRPr="007E670B" w:rsidRDefault="00DE6320" w:rsidP="00A8349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C3641A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E41AA0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E5C98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92FF59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5AC1CA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92EA8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33,509,601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FDFCA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090C6B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sz w:val="20"/>
              </w:rPr>
              <w:t>33,509,601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32E3C04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E670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C12271" w14:textId="77777777" w:rsidR="00DE6320" w:rsidRPr="007E670B" w:rsidRDefault="00DE6320" w:rsidP="00A83490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7E670B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33,509,601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5343B5" w14:textId="77777777" w:rsidR="00DE6320" w:rsidRPr="007E670B" w:rsidRDefault="00DE6320" w:rsidP="00A8349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DE6320" w14:paraId="668038F4" w14:textId="77777777" w:rsidTr="00980B1E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7551DF" w14:textId="77777777" w:rsidR="00DE6320" w:rsidRDefault="00DE6320" w:rsidP="00A8349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D2ACC2" w14:textId="77777777" w:rsidR="00DE6320" w:rsidRDefault="00DE6320" w:rsidP="00A8349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3A52A9" w14:textId="77777777" w:rsidR="00DE6320" w:rsidRDefault="00DE6320" w:rsidP="00A8349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20279" w14:textId="77777777" w:rsidR="00DE6320" w:rsidRDefault="00DE6320" w:rsidP="00A83490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33EC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宜蘭縣長期照護服務管理所</w:t>
            </w:r>
          </w:p>
        </w:tc>
        <w:tc>
          <w:tcPr>
            <w:tcW w:w="29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A5B725" w14:textId="77777777" w:rsidR="00DE6320" w:rsidRDefault="00DE6320" w:rsidP="00A8349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FE274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F5814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F2CC3B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91F2E3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1FC742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BEBD2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33,509,601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29DA6" w14:textId="77777777" w:rsidR="00DE6320" w:rsidRDefault="00DE6320" w:rsidP="00A83490">
            <w:pPr>
              <w:jc w:val="right"/>
              <w:rPr>
                <w:rFonts w:ascii="新細明體" w:hAnsi="新細明體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E66B24A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33,509,601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4D27136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4E0486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33,509,601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075B3" w14:textId="77777777" w:rsidR="00DE6320" w:rsidRDefault="00DE6320" w:rsidP="00A8349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DE6320" w14:paraId="053BC699" w14:textId="77777777" w:rsidTr="00980B1E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015DC2E" w14:textId="77777777" w:rsidR="00DE6320" w:rsidRDefault="00DE6320" w:rsidP="00A8349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41ACADFF" w14:textId="77777777" w:rsidR="00DE6320" w:rsidRDefault="00DE6320" w:rsidP="00A8349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189BEEF3" w14:textId="77777777" w:rsidR="00DE6320" w:rsidRDefault="00DE6320" w:rsidP="00A8349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534" w:type="dxa"/>
            <w:tcBorders>
              <w:top w:val="nil"/>
            </w:tcBorders>
            <w:shd w:val="clear" w:color="auto" w:fill="auto"/>
            <w:vAlign w:val="center"/>
          </w:tcPr>
          <w:p w14:paraId="312A958D" w14:textId="77777777" w:rsidR="00DE6320" w:rsidRDefault="00DE6320" w:rsidP="00A83490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33EC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長期照護</w:t>
            </w:r>
          </w:p>
        </w:tc>
        <w:tc>
          <w:tcPr>
            <w:tcW w:w="2986" w:type="dxa"/>
            <w:tcBorders>
              <w:top w:val="nil"/>
            </w:tcBorders>
            <w:shd w:val="clear" w:color="auto" w:fill="auto"/>
            <w:vAlign w:val="center"/>
          </w:tcPr>
          <w:p w14:paraId="49B821AE" w14:textId="77777777" w:rsidR="00DE6320" w:rsidRDefault="00DE6320" w:rsidP="00A8349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533EC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減列溢保留之中央補助經費賸餘款。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37F0F9C9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32AB6B3D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753DC71E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5E0CC06F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2A3F49F4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5904D122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33,509,601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28D7E7BC" w14:textId="77777777" w:rsidR="00DE6320" w:rsidRDefault="00DE6320" w:rsidP="00A83490">
            <w:pPr>
              <w:jc w:val="right"/>
              <w:rPr>
                <w:rFonts w:ascii="新細明體" w:hAnsi="新細明體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7DE1DDBA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sz w:val="20"/>
              </w:rPr>
              <w:t>33,509,601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041EE1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33EC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2196C0" w14:textId="77777777" w:rsidR="00DE6320" w:rsidRDefault="00DE6320" w:rsidP="00A83490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533ECE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33,509,601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5DA104A3" w14:textId="330DDE7F" w:rsidR="00DE6320" w:rsidRDefault="001537B8" w:rsidP="00A8349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pacing w:val="-10"/>
                <w:sz w:val="20"/>
              </w:rPr>
              <w:t>縣庫未撥款</w:t>
            </w:r>
            <w:proofErr w:type="gramEnd"/>
            <w:r>
              <w:rPr>
                <w:rFonts w:ascii="標楷體" w:eastAsia="標楷體" w:hAnsi="標楷體" w:hint="eastAsia"/>
                <w:spacing w:val="-10"/>
                <w:sz w:val="20"/>
              </w:rPr>
              <w:t>。</w:t>
            </w:r>
          </w:p>
        </w:tc>
      </w:tr>
    </w:tbl>
    <w:p w14:paraId="27BE6453" w14:textId="77777777" w:rsidR="00BC2A3A" w:rsidRDefault="00BC2A3A" w:rsidP="006910DB">
      <w:pPr>
        <w:ind w:right="414"/>
        <w:rPr>
          <w:rFonts w:eastAsia="標楷體"/>
          <w:sz w:val="22"/>
        </w:rPr>
      </w:pPr>
    </w:p>
    <w:sectPr w:rsidR="00BC2A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1D8D0" w14:textId="77777777" w:rsidR="00DE6320" w:rsidRDefault="00DE6320">
      <w:r>
        <w:separator/>
      </w:r>
    </w:p>
  </w:endnote>
  <w:endnote w:type="continuationSeparator" w:id="0">
    <w:p w14:paraId="1F73924C" w14:textId="77777777" w:rsidR="00DE6320" w:rsidRDefault="00DE6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E1EB0" w14:textId="77777777" w:rsidR="000053C6" w:rsidRDefault="000053C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2A38" w14:textId="77777777" w:rsidR="000053C6" w:rsidRDefault="000053C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5E307" w14:textId="3560A191" w:rsidR="000053C6" w:rsidRPr="000053C6" w:rsidRDefault="000053C6">
    <w:pPr>
      <w:pStyle w:val="a4"/>
      <w:jc w:val="center"/>
      <w:rPr>
        <w:rFonts w:ascii="標楷體" w:eastAsia="標楷體" w:hAnsi="標楷體"/>
      </w:rPr>
    </w:pPr>
    <w:r w:rsidRPr="000053C6">
      <w:rPr>
        <w:rFonts w:ascii="標楷體" w:eastAsia="標楷體" w:hAnsi="標楷體" w:hint="eastAsia"/>
      </w:rPr>
      <w:t>1-2-</w:t>
    </w:r>
    <w:sdt>
      <w:sdtPr>
        <w:rPr>
          <w:rFonts w:ascii="標楷體" w:eastAsia="標楷體" w:hAnsi="標楷體"/>
        </w:rPr>
        <w:id w:val="366646283"/>
        <w:docPartObj>
          <w:docPartGallery w:val="Page Numbers (Bottom of Page)"/>
          <w:docPartUnique/>
        </w:docPartObj>
      </w:sdtPr>
      <w:sdtEndPr/>
      <w:sdtContent>
        <w:r w:rsidRPr="000053C6">
          <w:rPr>
            <w:rFonts w:ascii="標楷體" w:eastAsia="標楷體" w:hAnsi="標楷體"/>
          </w:rPr>
          <w:fldChar w:fldCharType="begin"/>
        </w:r>
        <w:r w:rsidRPr="000053C6">
          <w:rPr>
            <w:rFonts w:ascii="標楷體" w:eastAsia="標楷體" w:hAnsi="標楷體"/>
          </w:rPr>
          <w:instrText>PAGE   \* MERGEFORMAT</w:instrText>
        </w:r>
        <w:r w:rsidRPr="000053C6">
          <w:rPr>
            <w:rFonts w:ascii="標楷體" w:eastAsia="標楷體" w:hAnsi="標楷體"/>
          </w:rPr>
          <w:fldChar w:fldCharType="separate"/>
        </w:r>
        <w:r w:rsidRPr="000053C6">
          <w:rPr>
            <w:rFonts w:ascii="標楷體" w:eastAsia="標楷體" w:hAnsi="標楷體"/>
            <w:lang w:val="zh-TW"/>
          </w:rPr>
          <w:t>2</w:t>
        </w:r>
        <w:r w:rsidRPr="000053C6">
          <w:rPr>
            <w:rFonts w:ascii="標楷體" w:eastAsia="標楷體" w:hAnsi="標楷體"/>
          </w:rPr>
          <w:fldChar w:fldCharType="end"/>
        </w:r>
      </w:sdtContent>
    </w:sdt>
  </w:p>
  <w:p w14:paraId="2DAF690D" w14:textId="77777777" w:rsidR="000053C6" w:rsidRPr="000053C6" w:rsidRDefault="000053C6">
    <w:pPr>
      <w:pStyle w:val="a4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B7D3F" w14:textId="77777777" w:rsidR="00DE6320" w:rsidRDefault="00DE6320">
      <w:r>
        <w:separator/>
      </w:r>
    </w:p>
  </w:footnote>
  <w:footnote w:type="continuationSeparator" w:id="0">
    <w:p w14:paraId="25775D16" w14:textId="77777777" w:rsidR="00DE6320" w:rsidRDefault="00DE6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9DECF" w14:textId="77777777" w:rsidR="000053C6" w:rsidRDefault="000053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CBEB" w14:textId="74B32AC8" w:rsidR="00BC2A3A" w:rsidRDefault="00E8238F">
    <w:pPr>
      <w:pStyle w:val="a3"/>
      <w:jc w:val="center"/>
    </w:pPr>
    <w:r w:rsidRPr="00E8238F">
      <w:rPr>
        <w:rFonts w:ascii="標楷體" w:eastAsia="標楷體" w:hAnsi="標楷體" w:hint="eastAsia"/>
        <w:b/>
        <w:color w:val="000000"/>
        <w:sz w:val="32"/>
        <w:szCs w:val="36"/>
        <w:u w:val="single"/>
      </w:rPr>
      <w:t>貳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8238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E8238F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E8238F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4C839" w14:textId="492DA9A1" w:rsidR="00BC2A3A" w:rsidRDefault="000053C6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z w:val="32"/>
        <w:szCs w:val="36"/>
        <w:u w:val="single"/>
      </w:rPr>
      <w:t>二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E8238F" w:rsidRPr="00E8238F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年度</w:t>
    </w:r>
    <w:r w:rsidR="00E8238F" w:rsidRPr="00E8238F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BC2A3A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>
      <w:rPr>
        <w:rFonts w:eastAsia="標楷體" w:hint="eastAsia"/>
        <w:b/>
        <w:spacing w:val="60"/>
        <w:sz w:val="32"/>
        <w:u w:val="single"/>
      </w:rPr>
      <w:t>出</w:t>
    </w:r>
    <w:r w:rsidR="00BC2A3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BC2A3A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20"/>
    <w:rsid w:val="000053C6"/>
    <w:rsid w:val="000D26B0"/>
    <w:rsid w:val="0013159C"/>
    <w:rsid w:val="001537B8"/>
    <w:rsid w:val="001E5C26"/>
    <w:rsid w:val="002140B6"/>
    <w:rsid w:val="00406E4A"/>
    <w:rsid w:val="006910DB"/>
    <w:rsid w:val="00980B1E"/>
    <w:rsid w:val="00AE487A"/>
    <w:rsid w:val="00BC2A3A"/>
    <w:rsid w:val="00DE6320"/>
    <w:rsid w:val="00E8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8486D1"/>
  <w15:chartTrackingRefBased/>
  <w15:docId w15:val="{0B7A7C77-0F53-4BAC-942F-BD5ABAB9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0053C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62TVyrdynmF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D62TVyrdynmF歲出決算修正數明細表.dot</Template>
  <TotalTime>6</TotalTime>
  <Pages>1</Pages>
  <Words>338</Words>
  <Characters>505</Characters>
  <Application>Microsoft Office Word</Application>
  <DocSecurity>0</DocSecurity>
  <Lines>4</Lines>
  <Paragraphs>1</Paragraphs>
  <ScaleCrop>false</ScaleCrop>
  <Company>N.A.O.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李益誌</dc:creator>
  <cp:keywords/>
  <cp:lastModifiedBy>李益誌</cp:lastModifiedBy>
  <cp:revision>5</cp:revision>
  <dcterms:created xsi:type="dcterms:W3CDTF">2025-06-18T02:40:00Z</dcterms:created>
  <dcterms:modified xsi:type="dcterms:W3CDTF">2025-06-18T06:16:00Z</dcterms:modified>
</cp:coreProperties>
</file>