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17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365F85" w14:paraId="5B522272" w14:textId="77777777" w:rsidTr="00365F85">
        <w:tc>
          <w:tcPr>
            <w:tcW w:w="534" w:type="dxa"/>
            <w:hideMark/>
          </w:tcPr>
          <w:p w14:paraId="6CBB5EA3" w14:textId="77777777" w:rsidR="00365F85" w:rsidRDefault="00365F85" w:rsidP="00365F85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6B2A92E4" w14:textId="77777777" w:rsidR="00365F85" w:rsidRDefault="00365F85" w:rsidP="00365F85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365F85" w14:paraId="2A273C83" w14:textId="77777777" w:rsidTr="00365F85">
        <w:tc>
          <w:tcPr>
            <w:tcW w:w="534" w:type="dxa"/>
            <w:hideMark/>
          </w:tcPr>
          <w:p w14:paraId="790065B9" w14:textId="77777777" w:rsidR="00365F85" w:rsidRDefault="00365F85" w:rsidP="00365F85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1F4B6325" w14:textId="77777777" w:rsidR="00365F85" w:rsidRDefault="00365F85" w:rsidP="00365F85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7E184F96" w14:textId="77777777" w:rsidR="002B3A94" w:rsidRDefault="002B3A94" w:rsidP="00EA3802">
      <w:pPr>
        <w:ind w:right="-45"/>
        <w:jc w:val="right"/>
        <w:rPr>
          <w:rFonts w:eastAsia="標楷體"/>
          <w:sz w:val="22"/>
        </w:rPr>
      </w:pPr>
      <w:r>
        <w:rPr>
          <w:rFonts w:eastAsia="標楷體" w:hint="eastAsia"/>
          <w:sz w:val="22"/>
        </w:rPr>
        <w:t>單位</w:t>
      </w:r>
      <w:r>
        <w:rPr>
          <w:rFonts w:eastAsia="標楷體"/>
          <w:sz w:val="22"/>
        </w:rPr>
        <w:t>：</w:t>
      </w:r>
      <w:r>
        <w:rPr>
          <w:rFonts w:eastAsia="標楷體" w:hint="eastAsia"/>
          <w:sz w:val="22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25"/>
        <w:gridCol w:w="425"/>
        <w:gridCol w:w="2410"/>
        <w:gridCol w:w="2977"/>
        <w:gridCol w:w="1276"/>
        <w:gridCol w:w="1275"/>
        <w:gridCol w:w="1418"/>
        <w:gridCol w:w="1417"/>
        <w:gridCol w:w="1134"/>
        <w:gridCol w:w="1418"/>
        <w:gridCol w:w="1276"/>
        <w:gridCol w:w="1275"/>
        <w:gridCol w:w="2552"/>
        <w:gridCol w:w="1417"/>
      </w:tblGrid>
      <w:tr w:rsidR="00C941DD" w14:paraId="7BA16EFE" w14:textId="77777777" w:rsidTr="00365F85">
        <w:trPr>
          <w:cantSplit/>
          <w:tblHeader/>
        </w:trPr>
        <w:tc>
          <w:tcPr>
            <w:tcW w:w="3544" w:type="dxa"/>
            <w:gridSpan w:val="4"/>
            <w:vMerge w:val="restart"/>
            <w:tcBorders>
              <w:left w:val="nil"/>
            </w:tcBorders>
            <w:vAlign w:val="center"/>
          </w:tcPr>
          <w:p w14:paraId="05B2350B" w14:textId="77777777" w:rsidR="00C941DD" w:rsidRDefault="00C941DD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2977" w:type="dxa"/>
            <w:vMerge w:val="restart"/>
            <w:vAlign w:val="center"/>
          </w:tcPr>
          <w:p w14:paraId="20A98ABD" w14:textId="77777777" w:rsidR="00C941DD" w:rsidRDefault="00C941DD" w:rsidP="00E81B9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0489" w:type="dxa"/>
            <w:gridSpan w:val="8"/>
            <w:tcBorders>
              <w:right w:val="single" w:sz="12" w:space="0" w:color="auto"/>
            </w:tcBorders>
          </w:tcPr>
          <w:p w14:paraId="233C40CA" w14:textId="77777777" w:rsidR="00C941DD" w:rsidRDefault="00C941DD" w:rsidP="003F5F3A">
            <w:pPr>
              <w:ind w:right="83" w:firstLineChars="32" w:firstLine="7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8E4DD6" w14:textId="77777777" w:rsidR="00C941DD" w:rsidRPr="00E81B9D" w:rsidRDefault="00C941DD" w:rsidP="00C941DD">
            <w:pPr>
              <w:ind w:leftChars="32" w:left="77" w:right="79"/>
              <w:jc w:val="distribute"/>
              <w:rPr>
                <w:rFonts w:eastAsia="標楷體"/>
                <w:b/>
                <w:sz w:val="22"/>
              </w:rPr>
            </w:pPr>
            <w:r w:rsidRPr="00E81B9D">
              <w:rPr>
                <w:rFonts w:eastAsia="標楷體" w:hint="eastAsia"/>
                <w:b/>
                <w:sz w:val="22"/>
              </w:rPr>
              <w:t>應繳回</w:t>
            </w:r>
            <w:r>
              <w:rPr>
                <w:rFonts w:eastAsia="標楷體" w:hint="eastAsia"/>
                <w:b/>
                <w:sz w:val="22"/>
              </w:rPr>
              <w:t>市</w:t>
            </w:r>
            <w:r w:rsidRPr="00E81B9D">
              <w:rPr>
                <w:rFonts w:eastAsia="標楷體" w:hint="eastAsia"/>
                <w:b/>
                <w:sz w:val="22"/>
              </w:rPr>
              <w:t>庫數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34CFD62" w14:textId="77777777" w:rsidR="00C941DD" w:rsidRDefault="00C941DD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C941DD" w14:paraId="5D63A057" w14:textId="77777777" w:rsidTr="00365F85">
        <w:trPr>
          <w:cantSplit/>
          <w:tblHeader/>
        </w:trPr>
        <w:tc>
          <w:tcPr>
            <w:tcW w:w="3544" w:type="dxa"/>
            <w:gridSpan w:val="4"/>
            <w:vMerge/>
            <w:tcBorders>
              <w:left w:val="nil"/>
            </w:tcBorders>
          </w:tcPr>
          <w:p w14:paraId="7B2BF0AB" w14:textId="77777777" w:rsidR="00C941DD" w:rsidRDefault="00C941DD" w:rsidP="00C941D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77" w:type="dxa"/>
            <w:vMerge/>
          </w:tcPr>
          <w:p w14:paraId="5FBCCDA0" w14:textId="77777777" w:rsidR="00C941DD" w:rsidRDefault="00C941DD" w:rsidP="00C941D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929568D" w14:textId="77777777" w:rsidR="00C941DD" w:rsidRPr="0081605B" w:rsidRDefault="00C941DD" w:rsidP="00C941DD">
            <w:pPr>
              <w:pStyle w:val="a9"/>
              <w:ind w:left="72" w:right="72"/>
            </w:pPr>
            <w:r w:rsidRPr="0081605B">
              <w:rPr>
                <w:rFonts w:hint="eastAsia"/>
              </w:rPr>
              <w:t>實現數</w:t>
            </w:r>
          </w:p>
        </w:tc>
        <w:tc>
          <w:tcPr>
            <w:tcW w:w="2835" w:type="dxa"/>
            <w:gridSpan w:val="2"/>
            <w:vAlign w:val="center"/>
          </w:tcPr>
          <w:p w14:paraId="71EA60D9" w14:textId="77777777" w:rsidR="00C941DD" w:rsidRPr="0081605B" w:rsidRDefault="00C941DD" w:rsidP="00C941DD">
            <w:pPr>
              <w:pStyle w:val="a9"/>
              <w:ind w:left="72" w:right="72"/>
            </w:pPr>
            <w:proofErr w:type="gramStart"/>
            <w:r w:rsidRPr="0081605B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14:paraId="479247D0" w14:textId="77777777" w:rsidR="00C941DD" w:rsidRPr="0081605B" w:rsidRDefault="00C941DD" w:rsidP="00C941DD">
            <w:pPr>
              <w:pStyle w:val="a9"/>
              <w:ind w:left="72" w:right="72"/>
            </w:pPr>
            <w:r w:rsidRPr="0081605B">
              <w:rPr>
                <w:rFonts w:hint="eastAsia"/>
              </w:rPr>
              <w:t>保留數</w:t>
            </w: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</w:tcPr>
          <w:p w14:paraId="51D9CE74" w14:textId="77777777" w:rsidR="00C941DD" w:rsidRDefault="00C941DD" w:rsidP="00C941D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25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D21474" w14:textId="77777777" w:rsidR="00C941DD" w:rsidRDefault="00C941DD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35677797" w14:textId="77777777" w:rsidR="00C941DD" w:rsidRDefault="00C941DD" w:rsidP="00C941DD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C941DD" w14:paraId="7CA225A7" w14:textId="77777777" w:rsidTr="00365F85">
        <w:trPr>
          <w:cantSplit/>
          <w:tblHeader/>
        </w:trPr>
        <w:tc>
          <w:tcPr>
            <w:tcW w:w="284" w:type="dxa"/>
            <w:tcBorders>
              <w:left w:val="nil"/>
            </w:tcBorders>
          </w:tcPr>
          <w:p w14:paraId="520B0431" w14:textId="77777777" w:rsidR="00C941DD" w:rsidRDefault="00C941DD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25" w:type="dxa"/>
          </w:tcPr>
          <w:p w14:paraId="0BACBCCC" w14:textId="77777777" w:rsidR="00C941DD" w:rsidRDefault="00C941DD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25" w:type="dxa"/>
          </w:tcPr>
          <w:p w14:paraId="7CD38E49" w14:textId="77777777" w:rsidR="00C941DD" w:rsidRDefault="00C941DD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10" w:type="dxa"/>
          </w:tcPr>
          <w:p w14:paraId="5B067EDA" w14:textId="77777777" w:rsidR="00C941DD" w:rsidRDefault="00C941DD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2977" w:type="dxa"/>
            <w:vMerge/>
          </w:tcPr>
          <w:p w14:paraId="233D669C" w14:textId="77777777" w:rsidR="00C941DD" w:rsidRDefault="00C941DD" w:rsidP="00E81B9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5963A5A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275" w:type="dxa"/>
          </w:tcPr>
          <w:p w14:paraId="6F4953B4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18" w:type="dxa"/>
          </w:tcPr>
          <w:p w14:paraId="6B1D0564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17" w:type="dxa"/>
          </w:tcPr>
          <w:p w14:paraId="5364C7D6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134" w:type="dxa"/>
          </w:tcPr>
          <w:p w14:paraId="5C5335FB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18" w:type="dxa"/>
          </w:tcPr>
          <w:p w14:paraId="7F4AC4D5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276" w:type="dxa"/>
          </w:tcPr>
          <w:p w14:paraId="726E19BC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04DE32F8" w14:textId="77777777" w:rsidR="00C941DD" w:rsidRDefault="00C941DD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25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55F656" w14:textId="77777777" w:rsidR="00C941DD" w:rsidRDefault="00C941DD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0BD81B76" w14:textId="77777777" w:rsidR="00C941DD" w:rsidRDefault="00C941DD" w:rsidP="00E81B9D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B82CC7" w:rsidRPr="00401E26" w14:paraId="32B24D7F" w14:textId="77777777" w:rsidTr="00365F85">
        <w:trPr>
          <w:cantSplit/>
          <w:trHeight w:val="395"/>
        </w:trPr>
        <w:tc>
          <w:tcPr>
            <w:tcW w:w="28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38B62D0" w14:textId="77777777" w:rsidR="00B82CC7" w:rsidRPr="00DD130F" w:rsidRDefault="00B82CC7" w:rsidP="00B82CC7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455ABC2D" w14:textId="77777777" w:rsidR="00B82CC7" w:rsidRPr="00DD130F" w:rsidRDefault="00B82CC7" w:rsidP="00B82CC7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44F1D281" w14:textId="77777777" w:rsidR="00B82CC7" w:rsidRPr="00DD130F" w:rsidRDefault="00B82CC7" w:rsidP="00B82CC7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0C2575A2" w14:textId="77777777" w:rsidR="00B82CC7" w:rsidRPr="00677824" w:rsidRDefault="00B82CC7" w:rsidP="00B82CC7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77824">
              <w:rPr>
                <w:rFonts w:ascii="標楷體" w:eastAsia="標楷體" w:hAnsi="標楷體" w:hint="eastAsia"/>
                <w:b/>
                <w:sz w:val="20"/>
              </w:rPr>
              <w:t>總計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141E885E" w14:textId="77777777" w:rsidR="00B82CC7" w:rsidRPr="00677824" w:rsidRDefault="00B82CC7" w:rsidP="00B82CC7">
            <w:pPr>
              <w:spacing w:beforeLines="30" w:before="108"/>
              <w:ind w:right="414"/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26240A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3E585EC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5F39C79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324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6AB0C5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B05B562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50C3E8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1C7974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324</w:t>
            </w:r>
          </w:p>
        </w:tc>
        <w:tc>
          <w:tcPr>
            <w:tcW w:w="127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03A7FB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50279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324</w:t>
            </w:r>
          </w:p>
        </w:tc>
        <w:tc>
          <w:tcPr>
            <w:tcW w:w="1417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0AC84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</w:p>
        </w:tc>
      </w:tr>
      <w:tr w:rsidR="00B82CC7" w:rsidRPr="00401E26" w14:paraId="24125F2B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53C4B8" w14:textId="77777777" w:rsidR="00B82CC7" w:rsidRPr="0081605B" w:rsidRDefault="00B82CC7" w:rsidP="00B82CC7">
            <w:pPr>
              <w:pStyle w:val="3"/>
              <w:jc w:val="center"/>
              <w:rPr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EC0E8" w14:textId="77777777" w:rsidR="00B82CC7" w:rsidRPr="0081605B" w:rsidRDefault="00B82CC7" w:rsidP="00B82CC7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B33B5" w14:textId="77777777" w:rsidR="00B82CC7" w:rsidRPr="0081605B" w:rsidRDefault="00B82CC7" w:rsidP="00B82CC7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BA622" w14:textId="77777777" w:rsidR="00B82CC7" w:rsidRPr="00677824" w:rsidRDefault="00B82CC7" w:rsidP="00B82CC7">
            <w:pPr>
              <w:pStyle w:val="1-32"/>
              <w:ind w:rightChars="10" w:right="24" w:firstLineChars="0" w:firstLine="0"/>
              <w:rPr>
                <w:rFonts w:ascii="標楷體" w:hAnsi="標楷體"/>
                <w:b/>
                <w:sz w:val="20"/>
              </w:rPr>
            </w:pPr>
            <w:r w:rsidRPr="00677824">
              <w:rPr>
                <w:rFonts w:ascii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8D13819" w14:textId="77777777" w:rsidR="00B82CC7" w:rsidRPr="00677824" w:rsidRDefault="00B82CC7" w:rsidP="00B82CC7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1F77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E742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AEEA9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,3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24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291D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22479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E0C5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C9CBB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,3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24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A5891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888142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4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158</w:t>
            </w:r>
            <w:r w:rsidRPr="002812A9">
              <w:rPr>
                <w:rFonts w:ascii="新細明體" w:eastAsia="新細明體" w:hAnsi="新細明體"/>
                <w:noProof/>
                <w:w w:val="100"/>
                <w:sz w:val="20"/>
              </w:rPr>
              <w:t>,3</w:t>
            </w:r>
            <w:r w:rsidRPr="002812A9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24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D39545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w w:val="100"/>
                <w:sz w:val="20"/>
              </w:rPr>
            </w:pPr>
          </w:p>
        </w:tc>
      </w:tr>
      <w:tr w:rsidR="00B82CC7" w:rsidRPr="00401E26" w14:paraId="477F8C57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D9CC0F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65AAE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noProof/>
                <w:sz w:val="20"/>
              </w:rPr>
              <w:t>58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81892D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82D28" w14:textId="77777777" w:rsidR="00B82CC7" w:rsidRPr="00677824" w:rsidRDefault="00B82CC7" w:rsidP="00B82CC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677824">
              <w:rPr>
                <w:rFonts w:ascii="標楷體" w:eastAsia="標楷體" w:hAnsi="標楷體" w:hint="eastAsia"/>
                <w:noProof/>
                <w:sz w:val="20"/>
              </w:rPr>
              <w:t>新北市政府農業局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5693F02" w14:textId="77777777" w:rsidR="00B82CC7" w:rsidRPr="00677824" w:rsidRDefault="00B82CC7" w:rsidP="00B82CC7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303B9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29B7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1D93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8439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6D672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DA947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40F2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95A5C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05AAF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7DBB19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B82CC7" w:rsidRPr="00401E26" w14:paraId="59FF911E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37D2C8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DE8B9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5BF2D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3F424" w14:textId="77777777" w:rsidR="00B82CC7" w:rsidRPr="00677824" w:rsidRDefault="00B82CC7" w:rsidP="00B82CC7">
            <w:pPr>
              <w:pStyle w:val="1-32"/>
              <w:ind w:rightChars="10" w:right="24" w:firstLineChars="242" w:firstLine="484"/>
              <w:rPr>
                <w:rFonts w:ascii="標楷體" w:hAnsi="標楷體"/>
                <w:sz w:val="20"/>
              </w:rPr>
            </w:pPr>
            <w:r w:rsidRPr="00677824">
              <w:rPr>
                <w:rFonts w:ascii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7A9FE44" w14:textId="77777777" w:rsidR="00B82CC7" w:rsidRPr="00677824" w:rsidRDefault="00B82CC7" w:rsidP="00B82CC7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  <w:r w:rsidRPr="00677824">
              <w:rPr>
                <w:rFonts w:ascii="標楷體" w:eastAsia="標楷體" w:hAnsi="標楷體" w:hint="eastAsia"/>
                <w:sz w:val="20"/>
              </w:rPr>
              <w:t>增列違反畜牧法、水土保持法、漁業法等相關規定應收未收罰鍰。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C53D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9307B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59C33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62F3D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F016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1992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FDC9D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7F666C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8932F3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3,032,404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74557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B82CC7" w:rsidRPr="00401E26" w14:paraId="76A348D3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6F1267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1BF7B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59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7ECB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BF290" w14:textId="77777777" w:rsidR="00B82CC7" w:rsidRPr="00677824" w:rsidRDefault="00B82CC7" w:rsidP="00B82CC7">
            <w:pPr>
              <w:pStyle w:val="1-32"/>
              <w:ind w:leftChars="98" w:left="433" w:rightChars="25" w:right="60" w:hangingChars="124" w:hanging="198"/>
              <w:rPr>
                <w:rFonts w:ascii="標楷體" w:hAnsi="標楷體"/>
                <w:noProof/>
                <w:spacing w:val="-20"/>
                <w:sz w:val="20"/>
              </w:rPr>
            </w:pPr>
            <w:r w:rsidRPr="00677824">
              <w:rPr>
                <w:rFonts w:ascii="標楷體" w:hAnsi="標楷體" w:hint="eastAsia"/>
                <w:noProof/>
                <w:spacing w:val="-20"/>
                <w:sz w:val="20"/>
              </w:rPr>
              <w:t>新北市政府動物</w:t>
            </w:r>
          </w:p>
          <w:p w14:paraId="5095365C" w14:textId="77777777" w:rsidR="00B82CC7" w:rsidRPr="00677824" w:rsidRDefault="00B82CC7" w:rsidP="00B82CC7">
            <w:pPr>
              <w:ind w:leftChars="98" w:left="433" w:rightChars="25" w:right="60" w:hangingChars="124" w:hanging="19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67782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保護防疫處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7533C2B" w14:textId="77777777" w:rsidR="00B82CC7" w:rsidRPr="00677824" w:rsidRDefault="00B82CC7" w:rsidP="00B82CC7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801C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A20E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D8C2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5564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CCE6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6CD4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E4636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182D2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8A13F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2C541B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B82CC7" w:rsidRPr="00401E26" w14:paraId="3B7AC4B9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2DCF9E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2E21A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8C31C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1BD78" w14:textId="77777777" w:rsidR="00B82CC7" w:rsidRPr="00677824" w:rsidRDefault="00B82CC7" w:rsidP="00B82CC7">
            <w:pPr>
              <w:pStyle w:val="1-32"/>
              <w:ind w:rightChars="10" w:right="24" w:firstLineChars="242" w:firstLine="484"/>
              <w:rPr>
                <w:rFonts w:ascii="標楷體" w:hAnsi="標楷體"/>
                <w:sz w:val="20"/>
              </w:rPr>
            </w:pPr>
            <w:r w:rsidRPr="00677824">
              <w:rPr>
                <w:rFonts w:ascii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85E9C8E" w14:textId="77777777" w:rsidR="00B82CC7" w:rsidRPr="00677824" w:rsidRDefault="00B82CC7" w:rsidP="00B82CC7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  <w:r w:rsidRPr="00677824">
              <w:rPr>
                <w:rFonts w:ascii="標楷體" w:eastAsia="標楷體" w:hAnsi="標楷體" w:hint="eastAsia"/>
                <w:sz w:val="20"/>
              </w:rPr>
              <w:t>增列違反動物保護法等相關規定應收未收罰鍰。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8C616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3ECF3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5C72C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6B2DD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86D86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E9216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718C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AD77E3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DCF5F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1,119,920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D3D40D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B82CC7" w:rsidRPr="00401E26" w14:paraId="72806575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D9CA6A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4337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60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A4E74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077D4" w14:textId="77777777" w:rsidR="00B82CC7" w:rsidRPr="00677824" w:rsidRDefault="00B82CC7" w:rsidP="00B82CC7">
            <w:pPr>
              <w:pStyle w:val="1-32"/>
              <w:ind w:leftChars="98" w:left="433" w:rightChars="25" w:right="60" w:hangingChars="124" w:hanging="198"/>
              <w:rPr>
                <w:rFonts w:ascii="標楷體" w:hAnsi="標楷體"/>
                <w:noProof/>
                <w:spacing w:val="-20"/>
                <w:sz w:val="20"/>
              </w:rPr>
            </w:pPr>
            <w:r w:rsidRPr="00677824">
              <w:rPr>
                <w:rFonts w:ascii="標楷體" w:hAnsi="標楷體" w:hint="eastAsia"/>
                <w:noProof/>
                <w:spacing w:val="-20"/>
                <w:sz w:val="20"/>
              </w:rPr>
              <w:t>新北市政府綠美</w:t>
            </w:r>
          </w:p>
          <w:p w14:paraId="3041E8FE" w14:textId="77777777" w:rsidR="00B82CC7" w:rsidRPr="00677824" w:rsidRDefault="00B82CC7" w:rsidP="00B82CC7">
            <w:pPr>
              <w:ind w:leftChars="98" w:left="433" w:rightChars="25" w:right="60" w:hangingChars="124" w:hanging="19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67782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化環境景觀處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41E1B" w14:textId="77777777" w:rsidR="00B82CC7" w:rsidRPr="00677824" w:rsidRDefault="00B82CC7" w:rsidP="00B82CC7">
            <w:pPr>
              <w:pStyle w:val="aa"/>
              <w:rPr>
                <w:rFonts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3D6BD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1DDE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B17E5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0ADB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62E1C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3CB13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628F1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192500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AD4631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6AB3CC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B82CC7" w:rsidRPr="00401E26" w14:paraId="2A9EDAD6" w14:textId="77777777" w:rsidTr="00365F85">
        <w:trPr>
          <w:cantSplit/>
          <w:trHeight w:val="395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C13D3A" w14:textId="77777777" w:rsidR="00B82CC7" w:rsidRPr="0081605B" w:rsidRDefault="00B82CC7" w:rsidP="00B82CC7">
            <w:pPr>
              <w:pStyle w:val="3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6C080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3AD97" w14:textId="77777777" w:rsidR="00B82CC7" w:rsidRPr="0081605B" w:rsidRDefault="00B82CC7" w:rsidP="00B82CC7">
            <w:pPr>
              <w:pStyle w:val="3"/>
              <w:jc w:val="center"/>
              <w:rPr>
                <w:b w:val="0"/>
                <w:sz w:val="20"/>
              </w:rPr>
            </w:pPr>
            <w:r w:rsidRPr="0081605B">
              <w:rPr>
                <w:rFonts w:hint="eastAsia"/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75173" w14:textId="77777777" w:rsidR="00B82CC7" w:rsidRPr="00677824" w:rsidRDefault="00B82CC7" w:rsidP="00B82CC7">
            <w:pPr>
              <w:pStyle w:val="1-32"/>
              <w:ind w:rightChars="10" w:right="24" w:firstLineChars="242" w:firstLine="484"/>
              <w:rPr>
                <w:rFonts w:ascii="標楷體" w:hAnsi="標楷體"/>
                <w:sz w:val="20"/>
              </w:rPr>
            </w:pPr>
            <w:r w:rsidRPr="00677824">
              <w:rPr>
                <w:rFonts w:ascii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C6938" w14:textId="77777777" w:rsidR="00B82CC7" w:rsidRPr="00677824" w:rsidRDefault="00B82CC7" w:rsidP="00B82CC7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  <w:r w:rsidRPr="00677824">
              <w:rPr>
                <w:rFonts w:ascii="標楷體" w:eastAsia="標楷體" w:hAnsi="標楷體" w:hint="eastAsia"/>
                <w:sz w:val="20"/>
              </w:rPr>
              <w:t>增列違反樹木保護自治條例等相關規定應收未收罰鍰。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D44EA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987F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03F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B5199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64FF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7B564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6894F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CE5638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 w:hint="eastAsia"/>
                <w:b w:val="0"/>
                <w:noProof/>
                <w:w w:val="100"/>
                <w:sz w:val="20"/>
              </w:rPr>
              <w:t>－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CE76D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  <w:r w:rsidRPr="002812A9">
              <w:rPr>
                <w:rFonts w:ascii="新細明體" w:eastAsia="新細明體" w:hAnsi="新細明體"/>
                <w:b w:val="0"/>
                <w:noProof/>
                <w:w w:val="100"/>
                <w:sz w:val="20"/>
              </w:rPr>
              <w:t>6,000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B2E8EE" w14:textId="77777777" w:rsidR="00B82CC7" w:rsidRPr="002812A9" w:rsidRDefault="00B82CC7" w:rsidP="00B82CC7">
            <w:pPr>
              <w:pStyle w:val="3"/>
              <w:ind w:rightChars="10" w:right="24"/>
              <w:rPr>
                <w:rFonts w:ascii="新細明體" w:eastAsia="新細明體" w:hAnsi="新細明體"/>
                <w:b w:val="0"/>
                <w:w w:val="100"/>
                <w:sz w:val="20"/>
              </w:rPr>
            </w:pPr>
          </w:p>
        </w:tc>
      </w:tr>
      <w:tr w:rsidR="00C941DD" w:rsidRPr="00401E26" w14:paraId="0ED69105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3E1E8F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70D20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F2871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E2F4A26" w14:textId="77777777" w:rsidR="00C941DD" w:rsidRPr="00C941DD" w:rsidRDefault="00C941DD" w:rsidP="008E223A">
            <w:pPr>
              <w:spacing w:line="30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73C5824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10E29B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763BDC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8755DA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995C28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153A09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045610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0A83A0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0C6513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32699C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AE719D2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258BC001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861D72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b w:val="0"/>
                <w:noProof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473D5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b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C8EEB" w14:textId="77777777" w:rsidR="00C941DD" w:rsidRPr="0081605B" w:rsidRDefault="00C941DD" w:rsidP="008E223A">
            <w:pPr>
              <w:pStyle w:val="3"/>
              <w:spacing w:line="300" w:lineRule="exact"/>
              <w:jc w:val="center"/>
              <w:rPr>
                <w:b w:val="0"/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E838D5B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7D2E0E9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00B001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10E799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35AB75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A398F7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D421EC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CA2871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22540F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A39313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F23139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FB3F35B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162966ED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51A6F3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407EA825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5605749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2A57E828" w14:textId="77777777" w:rsidR="00C941DD" w:rsidRPr="00401E26" w:rsidRDefault="00C941DD" w:rsidP="008E223A">
            <w:pPr>
              <w:spacing w:line="300" w:lineRule="exact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9720BB2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73751E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204CF0A5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2B89D9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F81A34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B61F8A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88D871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8848EF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06C8A9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F0EABC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0E11683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C941DD" w:rsidRPr="00401E26" w14:paraId="318F528E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5E4293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42CEF40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AE328AA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79BE75D" w14:textId="77777777" w:rsidR="00C941DD" w:rsidRPr="00401E26" w:rsidRDefault="00C941DD" w:rsidP="008E223A">
            <w:pPr>
              <w:spacing w:line="30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30799F2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5A9DDD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0B03D9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436FA4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C2C79B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14742D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5DC239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94F6BB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6E44D5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77876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79245DF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4CE436DE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5EE38E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D4CB3D9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29C6FF0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67F1771" w14:textId="77777777" w:rsidR="00C941DD" w:rsidRPr="00401E26" w:rsidRDefault="00C941DD" w:rsidP="008E223A">
            <w:pPr>
              <w:spacing w:line="30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4B307F1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34483B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67EC5A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872336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02B8B3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18822F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EB2CFF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CE166A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E2C4E1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4BD9DE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95E976E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3257D61B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19CFAB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7B40B7F9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7CDEB806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746C607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27BA28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C1D728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00BFE21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C514A8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5A5AD8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0001DF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F897BF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865B5A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0F5C7D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000619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ACB992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0217829D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BD88E5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7839B725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5933ED51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8242567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DBBA640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2E5CA2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48A13E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029C8C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E07640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C968C6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6947A4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9238DC5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4029D3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355972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5957788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458BD9B6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FA6B38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53F0274D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F208B4A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E8C7950" w14:textId="77777777" w:rsidR="00C941DD" w:rsidRPr="00401E26" w:rsidRDefault="00C941DD" w:rsidP="008E223A">
            <w:pPr>
              <w:spacing w:line="300" w:lineRule="exact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E16CD53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BCFCC2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DD70C2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DFAA2F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34AB34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3CD551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745E4B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F6505E5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19FF6E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0D1196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0C736BE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C941DD" w:rsidRPr="00401E26" w14:paraId="31F83054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2BE7EC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2C6D032E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D1FC942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778E91A" w14:textId="77777777" w:rsidR="00C941DD" w:rsidRPr="00401E26" w:rsidRDefault="00C941DD" w:rsidP="008E223A">
            <w:pPr>
              <w:spacing w:line="30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4937BA9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8FBEDE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3E31D0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ADD420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53BC28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0A21AF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5F16DD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A0FB17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717F7C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D8A37B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A88ECFB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159CE9E8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962C383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7CF32684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1719A36C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D9F1750" w14:textId="77777777" w:rsidR="00C941DD" w:rsidRPr="00401E26" w:rsidRDefault="00C941DD" w:rsidP="008E223A">
            <w:pPr>
              <w:spacing w:line="30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B4E30ED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1B7DE4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75D6E5B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0387A5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1BA776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982B64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697AD2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3DB094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4FF237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B012535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5FD6873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03554828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C632F0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19CE9D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BC4CAD4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7A61768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9DCDC4E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8FC68F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65484C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376C27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E0E8EC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F88D37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F26692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F9C079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FDC9F7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DDDC5F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003745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3A329EE9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BDE432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04E83ED1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5CBE8AA7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4DA0163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A73E8D8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BB84A9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0812251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B260A4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D65D3C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679A4A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3AD5E3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D04913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343C30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99D811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A6D3262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27A984F4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072B28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050F878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FD02D40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064C1D9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46D7441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611B3F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031AFB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D3001E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5C5309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8E5E38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6558CC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B05872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E1DCD9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865C49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333DCC6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57F2301C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5E4335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1445156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953FA3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5B42232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A90B3CD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C4E9EE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F33FA0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80C027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FC8395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F4DC1B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50C3E0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1B54CA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34A1A3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CDC029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F5B9864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2438D40F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2C7EB6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2305CC1C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074064C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E225275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5C24795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940DEB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8AE010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66A59D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906317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DA4E605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A19195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EE226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DAAB6A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92E6B4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4D75732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51CCA744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2C1473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D1940D1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0CD85EE1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3BCA61E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73DB892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DE938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76CF723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F5EB5A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F6A93C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6B39B7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3603F8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E73194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09CB75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7317D1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097921A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22B495D7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39C1E8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49D0BD4B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7FAC22E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9F85A0C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7A33115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A9EF1B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EAB88F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5B342D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9178E9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7C60CF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3EB94CE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B8641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FE4F4F0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D957DB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B04D037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6AF46175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E51401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33D14FF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395B620A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1CCE697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CB6D0E0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C77E6A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ED9B91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19E886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9E3206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95F9CA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408E50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447A9F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C4F5F5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C0854F4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6B00D20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3E9086F4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4BC7BB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423A1F16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4AC753C7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BE5C964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96BE1D7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AC3A6C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EE230E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67AFD7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75B69A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8F0B27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4FC2D3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95E8B1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B0AC67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76CF6F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A4BF206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52B7E9D1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961003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1CF126F9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6A70D6CD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5ED6718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F98B76A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0C16A7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71D8AE1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365B00F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F1FEC8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6C15F3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36EA41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69AABED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6C2703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C572AD8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71383E6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C941DD" w:rsidRPr="00401E26" w14:paraId="50693B55" w14:textId="77777777" w:rsidTr="00365F85">
        <w:trPr>
          <w:cantSplit/>
          <w:trHeight w:val="380"/>
        </w:trPr>
        <w:tc>
          <w:tcPr>
            <w:tcW w:w="284" w:type="dxa"/>
            <w:tcBorders>
              <w:top w:val="nil"/>
              <w:left w:val="nil"/>
            </w:tcBorders>
            <w:shd w:val="clear" w:color="auto" w:fill="auto"/>
          </w:tcPr>
          <w:p w14:paraId="7491D9E7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</w:tcPr>
          <w:p w14:paraId="1A61711A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</w:tcPr>
          <w:p w14:paraId="273CA16D" w14:textId="77777777" w:rsidR="00C941DD" w:rsidRPr="00401E26" w:rsidRDefault="00C941DD" w:rsidP="008E223A">
            <w:pPr>
              <w:spacing w:line="300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14:paraId="5C09A82A" w14:textId="77777777" w:rsidR="00C941DD" w:rsidRPr="00401E26" w:rsidRDefault="00C941DD" w:rsidP="008E223A">
            <w:pPr>
              <w:spacing w:line="30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79853DBA" w14:textId="77777777" w:rsidR="00C941DD" w:rsidRPr="00401E26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079E0D0C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55673E3B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74CB321A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324DF307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73711673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547741D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7E25F646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1165D079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FB5AF2" w14:textId="77777777" w:rsidR="00C941DD" w:rsidRPr="002812A9" w:rsidRDefault="00C941DD" w:rsidP="008E223A">
            <w:pPr>
              <w:spacing w:line="300" w:lineRule="exact"/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0ADCB71B" w14:textId="77777777" w:rsidR="00C941DD" w:rsidRPr="002812A9" w:rsidRDefault="00C941DD" w:rsidP="008E223A">
            <w:pPr>
              <w:spacing w:line="300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5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EA3802" w14:paraId="1A36668F" w14:textId="77777777" w:rsidTr="00EA3802">
        <w:tc>
          <w:tcPr>
            <w:tcW w:w="534" w:type="dxa"/>
            <w:hideMark/>
          </w:tcPr>
          <w:p w14:paraId="1F16EE3D" w14:textId="77777777" w:rsidR="00EA3802" w:rsidRDefault="00EA3802" w:rsidP="00EA3802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4DBE57AD" w14:textId="77777777" w:rsidR="00EA3802" w:rsidRDefault="00EA3802" w:rsidP="00EA3802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EA3802" w14:paraId="6FFF0137" w14:textId="77777777" w:rsidTr="00EA3802">
        <w:tc>
          <w:tcPr>
            <w:tcW w:w="534" w:type="dxa"/>
            <w:hideMark/>
          </w:tcPr>
          <w:p w14:paraId="34094634" w14:textId="77777777" w:rsidR="00EA3802" w:rsidRDefault="00EA3802" w:rsidP="00EA3802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62D712F4" w14:textId="77777777" w:rsidR="00EA3802" w:rsidRDefault="00EA3802" w:rsidP="00EA3802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70161261" w14:textId="77777777" w:rsidR="00200504" w:rsidRDefault="00200504" w:rsidP="002B3A94">
      <w:pPr>
        <w:ind w:right="414"/>
        <w:rPr>
          <w:rFonts w:eastAsia="標楷體"/>
          <w:sz w:val="22"/>
        </w:rPr>
      </w:pPr>
    </w:p>
    <w:p w14:paraId="1AD41508" w14:textId="77777777" w:rsidR="009A556C" w:rsidRDefault="009A556C" w:rsidP="00365F85">
      <w:pPr>
        <w:ind w:right="-45"/>
        <w:jc w:val="right"/>
        <w:rPr>
          <w:rFonts w:eastAsia="標楷體"/>
          <w:sz w:val="22"/>
        </w:rPr>
      </w:pPr>
      <w:r>
        <w:rPr>
          <w:rFonts w:eastAsia="標楷體" w:hint="eastAsia"/>
          <w:sz w:val="22"/>
        </w:rPr>
        <w:t>單位</w:t>
      </w:r>
      <w:r>
        <w:rPr>
          <w:rFonts w:eastAsia="標楷體"/>
          <w:sz w:val="22"/>
        </w:rPr>
        <w:t>：</w:t>
      </w:r>
      <w:r>
        <w:rPr>
          <w:rFonts w:eastAsia="標楷體" w:hint="eastAsia"/>
          <w:sz w:val="22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"/>
        <w:gridCol w:w="423"/>
        <w:gridCol w:w="423"/>
        <w:gridCol w:w="2410"/>
        <w:gridCol w:w="2977"/>
        <w:gridCol w:w="1314"/>
        <w:gridCol w:w="1315"/>
        <w:gridCol w:w="1315"/>
        <w:gridCol w:w="1315"/>
        <w:gridCol w:w="1315"/>
        <w:gridCol w:w="1315"/>
        <w:gridCol w:w="1315"/>
        <w:gridCol w:w="1315"/>
        <w:gridCol w:w="1315"/>
        <w:gridCol w:w="1315"/>
        <w:gridCol w:w="1315"/>
      </w:tblGrid>
      <w:tr w:rsidR="00365F85" w14:paraId="647BAAE5" w14:textId="77777777" w:rsidTr="00D50298">
        <w:trPr>
          <w:cantSplit/>
          <w:tblHeader/>
        </w:trPr>
        <w:tc>
          <w:tcPr>
            <w:tcW w:w="3538" w:type="dxa"/>
            <w:gridSpan w:val="4"/>
            <w:vMerge w:val="restart"/>
            <w:tcBorders>
              <w:left w:val="nil"/>
            </w:tcBorders>
            <w:vAlign w:val="center"/>
          </w:tcPr>
          <w:p w14:paraId="55379744" w14:textId="77777777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2977" w:type="dxa"/>
            <w:vMerge w:val="restart"/>
            <w:vAlign w:val="center"/>
          </w:tcPr>
          <w:p w14:paraId="50B2F0DB" w14:textId="77777777" w:rsidR="00365F85" w:rsidRDefault="00365F85" w:rsidP="00F66A56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0519" w:type="dxa"/>
            <w:gridSpan w:val="8"/>
            <w:tcBorders>
              <w:right w:val="single" w:sz="4" w:space="0" w:color="auto"/>
            </w:tcBorders>
          </w:tcPr>
          <w:p w14:paraId="0ACD7838" w14:textId="004F49A7" w:rsidR="00365F85" w:rsidRDefault="00365F85" w:rsidP="00F66A56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23E51E" w14:textId="3B7C3D3E" w:rsidR="00365F85" w:rsidRPr="00E81B9D" w:rsidRDefault="00365F85" w:rsidP="00F66A56">
            <w:pPr>
              <w:ind w:leftChars="32" w:left="77" w:right="79"/>
              <w:jc w:val="distribute"/>
              <w:rPr>
                <w:rFonts w:eastAsia="標楷體"/>
                <w:b/>
                <w:sz w:val="22"/>
              </w:rPr>
            </w:pPr>
            <w:r w:rsidRPr="00E81B9D">
              <w:rPr>
                <w:rFonts w:eastAsia="標楷體" w:hint="eastAsia"/>
                <w:b/>
                <w:sz w:val="22"/>
              </w:rPr>
              <w:t>應繳回</w:t>
            </w:r>
            <w:r>
              <w:rPr>
                <w:rFonts w:eastAsia="標楷體" w:hint="eastAsia"/>
                <w:b/>
                <w:sz w:val="22"/>
              </w:rPr>
              <w:t>市</w:t>
            </w:r>
            <w:r w:rsidRPr="00E81B9D">
              <w:rPr>
                <w:rFonts w:eastAsia="標楷體" w:hint="eastAsia"/>
                <w:b/>
                <w:sz w:val="22"/>
              </w:rPr>
              <w:t>庫數</w:t>
            </w:r>
          </w:p>
        </w:tc>
        <w:tc>
          <w:tcPr>
            <w:tcW w:w="1315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4949DEF" w14:textId="518C2994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365F85" w14:paraId="095A0D95" w14:textId="77777777" w:rsidTr="00D50298">
        <w:trPr>
          <w:cantSplit/>
          <w:tblHeader/>
        </w:trPr>
        <w:tc>
          <w:tcPr>
            <w:tcW w:w="3538" w:type="dxa"/>
            <w:gridSpan w:val="4"/>
            <w:vMerge/>
            <w:tcBorders>
              <w:left w:val="nil"/>
            </w:tcBorders>
          </w:tcPr>
          <w:p w14:paraId="7758018F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77" w:type="dxa"/>
            <w:vMerge/>
          </w:tcPr>
          <w:p w14:paraId="0640BA26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629" w:type="dxa"/>
            <w:gridSpan w:val="2"/>
          </w:tcPr>
          <w:p w14:paraId="7E4C95AB" w14:textId="6DD4A48B" w:rsidR="00365F85" w:rsidRDefault="00365F85" w:rsidP="00F66A56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630" w:type="dxa"/>
            <w:gridSpan w:val="2"/>
          </w:tcPr>
          <w:p w14:paraId="7878BB72" w14:textId="42AB6368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2630" w:type="dxa"/>
            <w:gridSpan w:val="2"/>
          </w:tcPr>
          <w:p w14:paraId="5C4B4173" w14:textId="6CE5C978" w:rsidR="00365F85" w:rsidRDefault="00365F85" w:rsidP="00F66A56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630" w:type="dxa"/>
            <w:gridSpan w:val="2"/>
            <w:tcBorders>
              <w:right w:val="single" w:sz="4" w:space="0" w:color="auto"/>
            </w:tcBorders>
          </w:tcPr>
          <w:p w14:paraId="4739D228" w14:textId="5FBA94B7" w:rsidR="00365F85" w:rsidRDefault="00365F85" w:rsidP="00F66A56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263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CFF03F0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15" w:type="dxa"/>
            <w:vMerge/>
            <w:tcBorders>
              <w:left w:val="single" w:sz="12" w:space="0" w:color="auto"/>
              <w:right w:val="nil"/>
            </w:tcBorders>
          </w:tcPr>
          <w:p w14:paraId="6FB18C23" w14:textId="19C7B1DC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65F85" w14:paraId="48A4265D" w14:textId="77777777" w:rsidTr="00365F85">
        <w:trPr>
          <w:cantSplit/>
          <w:tblHeader/>
        </w:trPr>
        <w:tc>
          <w:tcPr>
            <w:tcW w:w="282" w:type="dxa"/>
            <w:tcBorders>
              <w:left w:val="nil"/>
            </w:tcBorders>
          </w:tcPr>
          <w:p w14:paraId="5EC7D223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23" w:type="dxa"/>
          </w:tcPr>
          <w:p w14:paraId="32D56DB8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23" w:type="dxa"/>
          </w:tcPr>
          <w:p w14:paraId="40DEFFFD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10" w:type="dxa"/>
          </w:tcPr>
          <w:p w14:paraId="460F6613" w14:textId="77777777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2977" w:type="dxa"/>
            <w:vMerge/>
          </w:tcPr>
          <w:p w14:paraId="57CBC696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14" w:type="dxa"/>
            <w:vAlign w:val="center"/>
          </w:tcPr>
          <w:p w14:paraId="3F8E409C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15" w:type="dxa"/>
          </w:tcPr>
          <w:p w14:paraId="4F516B86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15" w:type="dxa"/>
          </w:tcPr>
          <w:p w14:paraId="0196DF22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15" w:type="dxa"/>
          </w:tcPr>
          <w:p w14:paraId="13FABA9A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15" w:type="dxa"/>
          </w:tcPr>
          <w:p w14:paraId="14D54F9C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15" w:type="dxa"/>
          </w:tcPr>
          <w:p w14:paraId="565BD259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15" w:type="dxa"/>
          </w:tcPr>
          <w:p w14:paraId="1BA18B25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14:paraId="1F63CE54" w14:textId="77777777" w:rsidR="00365F85" w:rsidRDefault="00365F85" w:rsidP="00F66A56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15" w:type="dxa"/>
            <w:tcBorders>
              <w:left w:val="single" w:sz="12" w:space="0" w:color="auto"/>
            </w:tcBorders>
          </w:tcPr>
          <w:p w14:paraId="52EF35B8" w14:textId="77777777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剔除數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14:paraId="3DECBF71" w14:textId="77777777" w:rsidR="00365F85" w:rsidRDefault="00365F85" w:rsidP="00F66A56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減列數</w:t>
            </w:r>
          </w:p>
        </w:tc>
        <w:tc>
          <w:tcPr>
            <w:tcW w:w="1315" w:type="dxa"/>
            <w:vMerge/>
            <w:tcBorders>
              <w:left w:val="single" w:sz="12" w:space="0" w:color="auto"/>
              <w:right w:val="nil"/>
            </w:tcBorders>
          </w:tcPr>
          <w:p w14:paraId="3E792599" w14:textId="77777777" w:rsidR="00365F85" w:rsidRDefault="00365F85" w:rsidP="00F66A56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65F85" w:rsidRPr="00401E26" w14:paraId="34790CF1" w14:textId="77777777" w:rsidTr="00365F85">
        <w:trPr>
          <w:cantSplit/>
          <w:trHeight w:val="395"/>
        </w:trPr>
        <w:tc>
          <w:tcPr>
            <w:tcW w:w="28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C609813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423" w:type="dxa"/>
            <w:tcBorders>
              <w:bottom w:val="nil"/>
            </w:tcBorders>
            <w:shd w:val="clear" w:color="auto" w:fill="auto"/>
          </w:tcPr>
          <w:p w14:paraId="00B6E606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423" w:type="dxa"/>
            <w:tcBorders>
              <w:bottom w:val="nil"/>
            </w:tcBorders>
            <w:shd w:val="clear" w:color="auto" w:fill="auto"/>
          </w:tcPr>
          <w:p w14:paraId="03A334D9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272F12F2" w14:textId="77777777" w:rsidR="009A556C" w:rsidRPr="00DD130F" w:rsidRDefault="009A556C" w:rsidP="00F66A56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30F">
              <w:rPr>
                <w:rFonts w:ascii="標楷體" w:eastAsia="標楷體" w:hAnsi="標楷體" w:hint="eastAsia"/>
                <w:b/>
                <w:sz w:val="22"/>
                <w:szCs w:val="22"/>
              </w:rPr>
              <w:t>總計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53F69008" w14:textId="77777777" w:rsidR="009A556C" w:rsidRPr="00DD130F" w:rsidRDefault="009A556C" w:rsidP="00F66A56">
            <w:pPr>
              <w:spacing w:beforeLines="30" w:before="108"/>
              <w:ind w:right="414"/>
              <w:jc w:val="both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nil"/>
            </w:tcBorders>
            <w:shd w:val="clear" w:color="auto" w:fill="auto"/>
          </w:tcPr>
          <w:p w14:paraId="350073B6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6D63E561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2C63B965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08CC149D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183F7200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55052EDC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</w:tcPr>
          <w:p w14:paraId="42E384FD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D71BA4C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F04CE05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1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660A2E7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4567951" w14:textId="77777777" w:rsidR="009A556C" w:rsidRPr="00C7432A" w:rsidRDefault="009A556C" w:rsidP="00F66A56">
            <w:pPr>
              <w:spacing w:beforeLines="30" w:before="108"/>
              <w:ind w:right="414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365F85" w:rsidRPr="00401E26" w14:paraId="0F4A6853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F23E69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  <w:r w:rsidRPr="00DD130F">
              <w:rPr>
                <w:rFonts w:ascii="新細明體" w:eastAsia="標楷體" w:hAnsi="新細明體"/>
                <w:b/>
                <w:sz w:val="22"/>
                <w:szCs w:val="22"/>
              </w:rPr>
              <w:t>17</w:t>
            </w: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2511936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C410901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260343C8" w14:textId="77777777" w:rsidR="009A556C" w:rsidRPr="00DD130F" w:rsidRDefault="009A556C" w:rsidP="00F66A56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30F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新北市政府交通局主管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64C1005" w14:textId="77777777" w:rsidR="009A556C" w:rsidRPr="00DD130F" w:rsidRDefault="009A556C" w:rsidP="00F66A56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F0F6AC8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D8041C3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C67BE24" w14:textId="77777777" w:rsidR="009A556C" w:rsidRPr="00C7432A" w:rsidRDefault="009A556C" w:rsidP="00F66A56">
            <w:pPr>
              <w:spacing w:beforeLines="15" w:before="54"/>
              <w:jc w:val="right"/>
              <w:rPr>
                <w:b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2F63EEC" w14:textId="77777777" w:rsidR="009A556C" w:rsidRPr="00C7432A" w:rsidRDefault="009A556C" w:rsidP="00F66A56">
            <w:pPr>
              <w:spacing w:beforeLines="15" w:before="54"/>
              <w:jc w:val="right"/>
              <w:rPr>
                <w:b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BD8C763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6661122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4AC1BF8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9B9D208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b/>
                <w:sz w:val="20"/>
              </w:rPr>
            </w:pPr>
            <w:r w:rsidRPr="00C7432A">
              <w:rPr>
                <w:rFonts w:ascii="新細明體" w:hAnsi="新細明體" w:hint="eastAsia"/>
                <w:b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8BB6E0C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979A6FC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b/>
                <w:sz w:val="20"/>
              </w:rPr>
            </w:pPr>
            <w:r w:rsidRPr="00C7432A">
              <w:rPr>
                <w:rFonts w:ascii="新細明體" w:hAnsi="新細明體" w:hint="eastAsia"/>
                <w:b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B080F93" w14:textId="77777777" w:rsidR="009A556C" w:rsidRPr="00C7432A" w:rsidRDefault="009A556C" w:rsidP="00F66A5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365F85" w:rsidRPr="00401E26" w14:paraId="1E1CEE70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90FD89" w14:textId="77777777" w:rsidR="009A556C" w:rsidRPr="00DD130F" w:rsidRDefault="009A556C" w:rsidP="00F66A56">
            <w:pPr>
              <w:spacing w:beforeLines="30" w:before="108"/>
              <w:jc w:val="center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95B5241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  <w:r w:rsidRPr="00DD130F">
              <w:rPr>
                <w:rFonts w:ascii="新細明體" w:eastAsia="標楷體" w:hAnsi="新細明體"/>
                <w:sz w:val="22"/>
                <w:szCs w:val="22"/>
              </w:rPr>
              <w:t>1</w:t>
            </w: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F6F4726" w14:textId="77777777" w:rsidR="009A556C" w:rsidRPr="00DD130F" w:rsidRDefault="009A556C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B097E34" w14:textId="77777777" w:rsidR="009A556C" w:rsidRPr="00DD130F" w:rsidRDefault="009A556C" w:rsidP="00F66A56">
            <w:pPr>
              <w:spacing w:beforeLines="30" w:before="108"/>
              <w:ind w:leftChars="10" w:left="24" w:rightChars="10" w:right="24" w:firstLineChars="129" w:firstLine="25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D130F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新北市政府交通局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63B8567" w14:textId="77777777" w:rsidR="009A556C" w:rsidRPr="00DD130F" w:rsidRDefault="009A556C" w:rsidP="00F66A56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1479ABA5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ABA89A6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noProof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13F5B55" w14:textId="77777777" w:rsidR="009A556C" w:rsidRPr="00C7432A" w:rsidRDefault="009A556C" w:rsidP="00F66A56">
            <w:pPr>
              <w:spacing w:beforeLines="15" w:before="54"/>
              <w:jc w:val="right"/>
              <w:rPr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69F7DEE" w14:textId="77777777" w:rsidR="009A556C" w:rsidRPr="00C7432A" w:rsidRDefault="009A556C" w:rsidP="00F66A56">
            <w:pPr>
              <w:spacing w:beforeLines="15" w:before="54"/>
              <w:jc w:val="right"/>
              <w:rPr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FAEFA30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6C0EA03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1DE687B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C5B0609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B034876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7FF8B64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19361D4" w14:textId="77777777" w:rsidR="009A556C" w:rsidRPr="00C7432A" w:rsidRDefault="009A556C" w:rsidP="00F66A56">
            <w:pPr>
              <w:spacing w:beforeLines="30" w:before="108"/>
              <w:jc w:val="both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365F85" w:rsidRPr="00401E26" w14:paraId="1DC778D1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F41228" w14:textId="77777777" w:rsidR="009A556C" w:rsidRPr="00DD130F" w:rsidRDefault="009A556C" w:rsidP="00F66A56">
            <w:pPr>
              <w:spacing w:beforeLines="30" w:before="108"/>
              <w:jc w:val="center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6C696FB5" w14:textId="77777777" w:rsidR="009A556C" w:rsidRPr="00DD130F" w:rsidRDefault="009A556C" w:rsidP="00F66A56">
            <w:pPr>
              <w:spacing w:beforeLines="30" w:before="108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3EF512A" w14:textId="77777777" w:rsidR="009A556C" w:rsidRPr="00DD130F" w:rsidRDefault="009A556C" w:rsidP="00F66A56">
            <w:pPr>
              <w:spacing w:beforeLines="30" w:before="108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130F">
              <w:rPr>
                <w:rFonts w:ascii="新細明體" w:hAnsi="新細明體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2F098D01" w14:textId="77777777" w:rsidR="009A556C" w:rsidRPr="00DD130F" w:rsidRDefault="009A556C" w:rsidP="00F66A56">
            <w:pPr>
              <w:spacing w:beforeLines="30" w:before="108"/>
              <w:ind w:leftChars="10" w:left="24" w:rightChars="10" w:right="24" w:firstLineChars="252" w:firstLine="50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D130F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交通工程及管理業務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C73238D" w14:textId="77777777" w:rsidR="009A556C" w:rsidRPr="00DD130F" w:rsidRDefault="009A556C" w:rsidP="00F66A56">
            <w:pPr>
              <w:spacing w:beforeLines="30" w:before="108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DD130F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減列未符規定用途之委託區公所辦理候車亭相關維護費用。</w:t>
            </w: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82796F1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1D6504C" w14:textId="77777777" w:rsidR="009A556C" w:rsidRPr="00C7432A" w:rsidRDefault="009A556C" w:rsidP="00F66A56">
            <w:pPr>
              <w:spacing w:beforeLines="35" w:before="126"/>
              <w:jc w:val="right"/>
              <w:rPr>
                <w:rFonts w:ascii="新細明體" w:hAnsi="新細明體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5D36F04" w14:textId="77777777" w:rsidR="009A556C" w:rsidRPr="00C7432A" w:rsidRDefault="009A556C" w:rsidP="00F66A56">
            <w:pPr>
              <w:spacing w:beforeLines="15" w:before="54"/>
              <w:jc w:val="right"/>
              <w:rPr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B56CC96" w14:textId="77777777" w:rsidR="009A556C" w:rsidRPr="00C7432A" w:rsidRDefault="009A556C" w:rsidP="00F66A56">
            <w:pPr>
              <w:spacing w:beforeLines="15" w:before="54"/>
              <w:jc w:val="right"/>
              <w:rPr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BF3720E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56B5B94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2A50418" w14:textId="77777777" w:rsidR="009A556C" w:rsidRPr="00C7432A" w:rsidRDefault="009A556C" w:rsidP="00F66A5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F9B09ED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9D890A8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432426A" w14:textId="77777777" w:rsidR="009A556C" w:rsidRPr="00C7432A" w:rsidRDefault="009A556C" w:rsidP="00F66A5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7432A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72ABDFD" w14:textId="77777777" w:rsidR="009A556C" w:rsidRPr="00C7432A" w:rsidRDefault="009A556C" w:rsidP="00F66A56">
            <w:pPr>
              <w:spacing w:beforeLines="30" w:before="108"/>
              <w:jc w:val="both"/>
              <w:rPr>
                <w:rFonts w:ascii="新細明體" w:hAnsi="新細明體"/>
                <w:color w:val="FF0000"/>
                <w:sz w:val="20"/>
              </w:rPr>
            </w:pPr>
          </w:p>
        </w:tc>
      </w:tr>
      <w:tr w:rsidR="00365F85" w:rsidRPr="00401E26" w14:paraId="69E088D9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729E9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03B4806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6D46CBF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00CC9DB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5A8B6B2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4757FD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AB719C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D64AEA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A8C06F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8F41F9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86C2F2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95ADD5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DE92B9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53A1E6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1ADAB3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8D32BE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07F72697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EEE74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92AEDE7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EF5745D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97DC52A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901AAA1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4FFBE28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D2EB24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37B42E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AC3BA8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1D839A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F29206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7CDBE2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B03E23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F0B075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526666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D329126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2F6965DF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9022C8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79327C6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369BDF4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AA9307A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7B59576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C337AE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DFDC74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BD1E75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EA4256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A3BE0D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62DA50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0218A6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1C6C75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1D92F9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404751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A0C280E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3223B1CB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75EC1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BEFCEA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9D8C140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B7A9E80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A1F5DDA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20606DB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E5E6A6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7242E6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216235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656209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12DEB5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9AB682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FC7E62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2D455C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6EBB2A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B32423B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0E34622D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6882DA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A70B15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04F859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5C57DF3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47DA9AB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23E2EF8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40B987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BE4A3D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D6F033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6DB3C1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39CC91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0DA906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BE2A99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190EE7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018C7D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1B81619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66F33A35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A70875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4FC2C26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93677C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99D3207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E952D9A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3C035ED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85A152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2EB4C9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7E6369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5CA053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237FE0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91A337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D34D73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F31060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6C0815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2300315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120CF866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0CED94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70316F1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C93DCA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F8539AE" w14:textId="77777777" w:rsidR="009A556C" w:rsidRPr="00401E26" w:rsidRDefault="009A556C" w:rsidP="00F66A56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5028C78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DD3C3A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005419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4B1537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1DB8C0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E9841F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2283F0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D06F1B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E7300B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CEE8DF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6CA479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9C23A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65F85" w:rsidRPr="00401E26" w14:paraId="3FF2FAAC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6A225E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6595591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D870A4A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0A2914D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7ACF755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7199793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7CBAD5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BC68AC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AC78EE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4C2D34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12FC83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121EC2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D6CA6B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C43EC6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4D1214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5F6965A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42D71BCF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877B9D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39E1BC9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39CE17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483285D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6B05B38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6A8283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C1CB58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46BEDA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B8A018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86A7A3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7DFF49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5B6FF7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872BA4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460943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23408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B6F2B27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06A792F3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52A738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6AE5F31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2AAF0A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2DFEF7E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39C07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3B5778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3B8799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71CC0F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5237EF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DCBF07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3D54B4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8B54C8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E46260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42C75A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8A9CB6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4EDECF1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3A0CEAFB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BD2CFF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5741FB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2F234C1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0DEB890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B5B4E3F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48D589D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31718B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81AE84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B4D216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906C50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3C0A2E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035AB0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5EF90E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296A18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7C0311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328A9F5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10E62E7E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9F63E5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9C8115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B4D5B6A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1B8EF89" w14:textId="77777777" w:rsidR="009A556C" w:rsidRPr="00401E26" w:rsidRDefault="009A556C" w:rsidP="00F66A56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ECA48B1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15373B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989E20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9B218F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075887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801F07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D71C80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113F44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58F676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97E3D1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AFBA74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4D208B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65F85" w:rsidRPr="00401E26" w14:paraId="65F275BE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9261E0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FC1C0D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710CD1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A995117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6C88F63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7318D0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2FB102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4A7187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9612E9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0464A8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3A4E7F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862E16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46E89A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FA4C0C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E85B4E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A7A6E9E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1AFA8159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9BEBC4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5B08DB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1390185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2FBF799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7568FD6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3ED8C3C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CDABA1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E223C0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264D3E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122CB3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EDBE07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43E1D8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DFEA3A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CD9589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929978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BA66EEE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6FDA1692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40E17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F174E0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C1A3A2A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5363740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BF24B80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6947184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77B777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6A407D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DCDD8F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D0939F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602C34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30B4EB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3D8ACD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A6B511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21337A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64BAA89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5ED364CA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A0BFD9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DECB56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CF74A5D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5ECC2DB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6FC02B5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7D00A79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D2AB49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A5E98D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A1B1CD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D2F4E8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AE4A81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111A81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D6B42F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6F5D7A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05FDF2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901A2E7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2E03B441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CE704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0B7086D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8CAF7F8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D97ABAD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EA1F53B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649D7E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9EBF84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C9FB8D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68216A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7ABA74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F3D723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353618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0D13EB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65F3DE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ED5E44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EA4A968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250BA66A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26E14D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19E2FF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CA2431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7F56E19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D8DA89E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3E8AB90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AE9E0B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95FBBA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8ADEAD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3168A9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2D009A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20EAE4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8416BA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0CBE1F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8A8F46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4B529A6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4A27AC84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FBF391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3EBBF15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B25A2FE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DEAB9B2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0E2D02F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85971E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A740BD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0F78EF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434CC1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88540F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B1AA0E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79AC90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81F03F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8E7B5D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C38631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A3EE6C4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797885B6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12307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27D98638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EFECF1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05C4AEC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FB33334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38C001E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9167EC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F0A22B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2E25D1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11ACF7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C95EF5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F0B675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3878DB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25509B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3626F9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2600A50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7FE13E83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AE917A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70FC0A1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25D82A9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86A3A47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E4A8810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C52CF9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FF29E6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9B3F1B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74CF5F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E83C6C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06DFB9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665A93C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BE3CF5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D95661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779558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4D2A3C2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5FDD199F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281D26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0F33AD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4E25CDBB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B526789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35ABC20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0AEFEAC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10F5F6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5CC2E0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50F08E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CD4720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D26A1A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E143EDD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9BC6AC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C59C4A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ADA7C3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ADBDDE8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0EE32191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2CCAD8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16E9165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59CC89C2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6CDCEEA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087AF03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2051F54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33BBA4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565F79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3D7D50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A14BD2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28AA00FA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CF42EF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EB9AF43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48583C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11CDBA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B2393A0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4495DFED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8B733F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2D0FAE0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763525AF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FF3A142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07E5663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39C5061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6871FA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8D73E1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474BC3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5D6539A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F60E9C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13F51651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C65DC8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ACAA666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B5E721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14BD0CC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34F89012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BC5B51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09081290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bottom w:val="nil"/>
            </w:tcBorders>
            <w:shd w:val="clear" w:color="auto" w:fill="auto"/>
          </w:tcPr>
          <w:p w14:paraId="15BCD384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80B2115" w14:textId="77777777" w:rsidR="009A556C" w:rsidRPr="00401E26" w:rsidRDefault="009A556C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E00E9F6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741C5935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E97341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9B6880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3A8CA857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4122F5D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753ED41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</w:tcPr>
          <w:p w14:paraId="065C123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532710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B26550F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899F98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606FBD9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65F85" w:rsidRPr="00401E26" w14:paraId="61863D73" w14:textId="77777777" w:rsidTr="00365F85">
        <w:trPr>
          <w:cantSplit/>
          <w:trHeight w:val="395"/>
        </w:trPr>
        <w:tc>
          <w:tcPr>
            <w:tcW w:w="282" w:type="dxa"/>
            <w:tcBorders>
              <w:top w:val="nil"/>
              <w:left w:val="nil"/>
            </w:tcBorders>
            <w:shd w:val="clear" w:color="auto" w:fill="auto"/>
          </w:tcPr>
          <w:p w14:paraId="3EBBCD05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</w:tcBorders>
            <w:shd w:val="clear" w:color="auto" w:fill="auto"/>
          </w:tcPr>
          <w:p w14:paraId="45B5016C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</w:tcBorders>
            <w:shd w:val="clear" w:color="auto" w:fill="auto"/>
          </w:tcPr>
          <w:p w14:paraId="4C046673" w14:textId="77777777" w:rsidR="009A556C" w:rsidRPr="00401E26" w:rsidRDefault="009A556C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14:paraId="5FDB17ED" w14:textId="77777777" w:rsidR="009A556C" w:rsidRPr="00401E26" w:rsidRDefault="009A556C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7331CA3E" w14:textId="77777777" w:rsidR="009A556C" w:rsidRPr="00401E26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5828A2FC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2A017E2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16509700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2CBD9AC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00E71AC9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3CFB52BB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14:paraId="10A1B53E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26B2BA48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A11CD2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DB74C4" w14:textId="77777777" w:rsidR="009A556C" w:rsidRPr="00C7432A" w:rsidRDefault="009A556C" w:rsidP="00F66A56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5A1B39D3" w14:textId="77777777" w:rsidR="009A556C" w:rsidRPr="00C7432A" w:rsidRDefault="009A556C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</w:tbl>
    <w:p w14:paraId="291B3B9C" w14:textId="77777777" w:rsidR="00801F47" w:rsidRDefault="00801F47" w:rsidP="009A556C">
      <w:pPr>
        <w:ind w:right="414"/>
        <w:rPr>
          <w:rFonts w:eastAsia="標楷體"/>
          <w:sz w:val="22"/>
        </w:rPr>
        <w:sectPr w:rsidR="00801F47" w:rsidSect="00801F47">
          <w:headerReference w:type="default" r:id="rId7"/>
          <w:footerReference w:type="default" r:id="rId8"/>
          <w:headerReference w:type="first" r:id="rId9"/>
          <w:footerReference w:type="first" r:id="rId10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pPr w:leftFromText="180" w:rightFromText="180" w:vertAnchor="text" w:horzAnchor="margin" w:tblpY="-5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FB5866" w14:paraId="15F00FBB" w14:textId="77777777" w:rsidTr="00F66A56">
        <w:tc>
          <w:tcPr>
            <w:tcW w:w="534" w:type="dxa"/>
            <w:hideMark/>
          </w:tcPr>
          <w:p w14:paraId="211AF8C1" w14:textId="77777777" w:rsidR="00FB5866" w:rsidRDefault="00FB5866" w:rsidP="00F66A56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22C5B651" w14:textId="77777777" w:rsidR="00FB5866" w:rsidRDefault="00FB5866" w:rsidP="00F66A56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FB5866" w14:paraId="064EA4B5" w14:textId="77777777" w:rsidTr="00F66A56">
        <w:tc>
          <w:tcPr>
            <w:tcW w:w="534" w:type="dxa"/>
            <w:hideMark/>
          </w:tcPr>
          <w:p w14:paraId="3598254B" w14:textId="77777777" w:rsidR="00FB5866" w:rsidRDefault="00FB5866" w:rsidP="00F66A56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28DB761B" w14:textId="77777777" w:rsidR="00FB5866" w:rsidRDefault="00FB5866" w:rsidP="00F66A56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12115E64" w14:textId="77777777" w:rsidR="00FB5866" w:rsidRDefault="00FB5866" w:rsidP="00FB5866">
      <w:pPr>
        <w:ind w:right="-45"/>
        <w:jc w:val="right"/>
        <w:rPr>
          <w:rFonts w:eastAsia="標楷體"/>
          <w:sz w:val="22"/>
        </w:rPr>
      </w:pPr>
      <w:r>
        <w:rPr>
          <w:rFonts w:eastAsia="標楷體" w:hint="eastAsia"/>
          <w:sz w:val="22"/>
        </w:rPr>
        <w:t>單位</w:t>
      </w:r>
      <w:r>
        <w:rPr>
          <w:rFonts w:eastAsia="標楷體"/>
          <w:sz w:val="22"/>
        </w:rPr>
        <w:t>：</w:t>
      </w:r>
      <w:r>
        <w:rPr>
          <w:rFonts w:eastAsia="標楷體" w:hint="eastAsia"/>
          <w:sz w:val="22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410"/>
        <w:gridCol w:w="2268"/>
        <w:gridCol w:w="897"/>
        <w:gridCol w:w="741"/>
        <w:gridCol w:w="741"/>
        <w:gridCol w:w="741"/>
        <w:gridCol w:w="741"/>
        <w:gridCol w:w="741"/>
        <w:gridCol w:w="741"/>
        <w:gridCol w:w="741"/>
        <w:gridCol w:w="785"/>
        <w:gridCol w:w="786"/>
        <w:gridCol w:w="850"/>
        <w:gridCol w:w="851"/>
        <w:gridCol w:w="2693"/>
        <w:gridCol w:w="1417"/>
      </w:tblGrid>
      <w:tr w:rsidR="00FB5866" w14:paraId="7D7C7AC7" w14:textId="77777777" w:rsidTr="00F66A56">
        <w:trPr>
          <w:cantSplit/>
          <w:trHeight w:val="331"/>
          <w:tblHeader/>
        </w:trPr>
        <w:tc>
          <w:tcPr>
            <w:tcW w:w="5245" w:type="dxa"/>
            <w:gridSpan w:val="5"/>
            <w:vMerge w:val="restart"/>
            <w:tcBorders>
              <w:left w:val="nil"/>
            </w:tcBorders>
            <w:vAlign w:val="center"/>
          </w:tcPr>
          <w:p w14:paraId="3F5EE35E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D63C00">
              <w:rPr>
                <w:rFonts w:eastAsia="標楷體"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36455A1A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修正內容</w:t>
            </w:r>
          </w:p>
        </w:tc>
        <w:tc>
          <w:tcPr>
            <w:tcW w:w="9356" w:type="dxa"/>
            <w:gridSpan w:val="12"/>
            <w:tcBorders>
              <w:right w:val="single" w:sz="12" w:space="0" w:color="auto"/>
            </w:tcBorders>
            <w:vAlign w:val="center"/>
          </w:tcPr>
          <w:p w14:paraId="1D9E5FD4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CF0D53" w14:textId="77777777" w:rsidR="00FB5866" w:rsidRPr="000156AB" w:rsidRDefault="00FB5866" w:rsidP="00F66A56">
            <w:pPr>
              <w:ind w:leftChars="32" w:left="77" w:right="79"/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0156AB">
              <w:rPr>
                <w:rFonts w:eastAsia="標楷體" w:hint="eastAsia"/>
                <w:b/>
                <w:sz w:val="22"/>
                <w:szCs w:val="22"/>
              </w:rPr>
              <w:t>應繳回市庫數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53F03AB" w14:textId="77777777" w:rsidR="00FB5866" w:rsidRPr="000156AB" w:rsidRDefault="00FB5866" w:rsidP="00F66A56">
            <w:pPr>
              <w:ind w:leftChars="32" w:left="77" w:right="79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備註</w:t>
            </w:r>
          </w:p>
        </w:tc>
      </w:tr>
      <w:tr w:rsidR="00FB5866" w14:paraId="6DF74B49" w14:textId="77777777" w:rsidTr="00F66A56">
        <w:trPr>
          <w:cantSplit/>
          <w:trHeight w:val="413"/>
          <w:tblHeader/>
        </w:trPr>
        <w:tc>
          <w:tcPr>
            <w:tcW w:w="5245" w:type="dxa"/>
            <w:gridSpan w:val="5"/>
            <w:vMerge/>
            <w:tcBorders>
              <w:left w:val="nil"/>
            </w:tcBorders>
          </w:tcPr>
          <w:p w14:paraId="2B7F2552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47C78C89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4D674420" w14:textId="77777777" w:rsidR="00FB5866" w:rsidRPr="00B6433E" w:rsidRDefault="00FB5866" w:rsidP="00F66A5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6433E">
              <w:rPr>
                <w:rFonts w:ascii="標楷體" w:eastAsia="標楷體" w:hAnsi="標楷體" w:hint="eastAsia"/>
                <w:sz w:val="22"/>
                <w:szCs w:val="22"/>
              </w:rPr>
              <w:t>減免</w:t>
            </w:r>
            <w:r w:rsidRPr="00B6433E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（註銷）</w:t>
            </w:r>
            <w:r w:rsidRPr="00B6433E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2964" w:type="dxa"/>
            <w:gridSpan w:val="4"/>
            <w:vAlign w:val="center"/>
          </w:tcPr>
          <w:p w14:paraId="0DAD7019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3272" w:type="dxa"/>
            <w:gridSpan w:val="4"/>
            <w:tcBorders>
              <w:right w:val="single" w:sz="12" w:space="0" w:color="auto"/>
            </w:tcBorders>
            <w:vAlign w:val="center"/>
          </w:tcPr>
          <w:p w14:paraId="51B214D8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0156AB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7D6914A" w14:textId="77777777" w:rsidR="00FB5866" w:rsidRPr="000156AB" w:rsidRDefault="00FB5866" w:rsidP="00F66A56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3D909029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FB5866" w14:paraId="47A5EC55" w14:textId="77777777" w:rsidTr="00F66A56">
        <w:trPr>
          <w:cantSplit/>
          <w:trHeight w:val="419"/>
          <w:tblHeader/>
        </w:trPr>
        <w:tc>
          <w:tcPr>
            <w:tcW w:w="5245" w:type="dxa"/>
            <w:gridSpan w:val="5"/>
            <w:vMerge/>
            <w:tcBorders>
              <w:left w:val="nil"/>
            </w:tcBorders>
          </w:tcPr>
          <w:p w14:paraId="431019EB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BBF2383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4EC23BF2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proofErr w:type="gramStart"/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82" w:type="dxa"/>
            <w:gridSpan w:val="2"/>
            <w:vAlign w:val="center"/>
          </w:tcPr>
          <w:p w14:paraId="0C828736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2" w:type="dxa"/>
            <w:gridSpan w:val="2"/>
            <w:vAlign w:val="center"/>
          </w:tcPr>
          <w:p w14:paraId="0689E35C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proofErr w:type="gramStart"/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82" w:type="dxa"/>
            <w:gridSpan w:val="2"/>
            <w:vAlign w:val="center"/>
          </w:tcPr>
          <w:p w14:paraId="72E3F17F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571" w:type="dxa"/>
            <w:gridSpan w:val="2"/>
            <w:vAlign w:val="center"/>
          </w:tcPr>
          <w:p w14:paraId="2DB4945E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proofErr w:type="gramStart"/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3AC9E1D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03A6859" w14:textId="77777777" w:rsidR="00FB5866" w:rsidRPr="000156AB" w:rsidRDefault="00FB5866" w:rsidP="00F66A56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2BC1DF72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FB5866" w14:paraId="1F29D58C" w14:textId="77777777" w:rsidTr="00F66A56">
        <w:trPr>
          <w:cantSplit/>
          <w:trHeight w:val="410"/>
          <w:tblHeader/>
        </w:trPr>
        <w:tc>
          <w:tcPr>
            <w:tcW w:w="708" w:type="dxa"/>
            <w:tcBorders>
              <w:left w:val="nil"/>
            </w:tcBorders>
            <w:vAlign w:val="center"/>
          </w:tcPr>
          <w:p w14:paraId="43686381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年度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6BE118D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款</w:t>
            </w:r>
          </w:p>
        </w:tc>
        <w:tc>
          <w:tcPr>
            <w:tcW w:w="709" w:type="dxa"/>
            <w:vAlign w:val="center"/>
          </w:tcPr>
          <w:p w14:paraId="14B3FEDB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項</w:t>
            </w:r>
          </w:p>
        </w:tc>
        <w:tc>
          <w:tcPr>
            <w:tcW w:w="709" w:type="dxa"/>
            <w:vAlign w:val="center"/>
          </w:tcPr>
          <w:p w14:paraId="5844C69D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目</w:t>
            </w:r>
          </w:p>
        </w:tc>
        <w:tc>
          <w:tcPr>
            <w:tcW w:w="2410" w:type="dxa"/>
            <w:vAlign w:val="center"/>
          </w:tcPr>
          <w:p w14:paraId="61845192" w14:textId="77777777" w:rsidR="00FB5866" w:rsidRPr="000156AB" w:rsidRDefault="00FB5866" w:rsidP="00F66A56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D63C00">
              <w:rPr>
                <w:rFonts w:eastAsia="標楷體" w:hint="eastAsia"/>
                <w:sz w:val="22"/>
                <w:szCs w:val="22"/>
              </w:rPr>
              <w:t>名稱</w:t>
            </w:r>
          </w:p>
        </w:tc>
        <w:tc>
          <w:tcPr>
            <w:tcW w:w="2268" w:type="dxa"/>
            <w:vMerge/>
          </w:tcPr>
          <w:p w14:paraId="2C3A3465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4FF8BED0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4BD0D47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33B31CDC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966E302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B1FC1AE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C561717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5DC08FF7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3F5FE2ED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5C918306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555C70B8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5D2021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DA6714C" w14:textId="77777777" w:rsidR="00FB5866" w:rsidRPr="000156AB" w:rsidRDefault="00FB5866" w:rsidP="00F66A56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554C40" w14:textId="77777777" w:rsidR="00FB5866" w:rsidRPr="000156AB" w:rsidRDefault="00FB5866" w:rsidP="00F66A56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345AEC59" w14:textId="77777777" w:rsidR="00FB5866" w:rsidRPr="000156AB" w:rsidRDefault="00FB5866" w:rsidP="00F66A56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FB5866" w:rsidRPr="00B5396E" w14:paraId="7B58F8F2" w14:textId="77777777" w:rsidTr="00F66A56">
        <w:trPr>
          <w:cantSplit/>
          <w:trHeight w:val="395"/>
        </w:trPr>
        <w:tc>
          <w:tcPr>
            <w:tcW w:w="708" w:type="dxa"/>
            <w:tcBorders>
              <w:left w:val="nil"/>
              <w:bottom w:val="nil"/>
            </w:tcBorders>
          </w:tcPr>
          <w:p w14:paraId="22F20CB7" w14:textId="77777777" w:rsidR="00FB5866" w:rsidRPr="000156AB" w:rsidRDefault="00FB5866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ADE8C71" w14:textId="77777777" w:rsidR="00FB5866" w:rsidRPr="000156AB" w:rsidRDefault="00FB5866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6BE9B3A" w14:textId="77777777" w:rsidR="00FB5866" w:rsidRPr="000156AB" w:rsidRDefault="00FB5866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55C12F" w14:textId="77777777" w:rsidR="00FB5866" w:rsidRPr="000156AB" w:rsidRDefault="00FB5866" w:rsidP="00F66A5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49E0FBFE" w14:textId="77777777" w:rsidR="00FB5866" w:rsidRPr="00426407" w:rsidRDefault="00FB5866" w:rsidP="00F66A56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6407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73029E5" w14:textId="77777777" w:rsidR="00FB5866" w:rsidRPr="00426407" w:rsidRDefault="00FB5866" w:rsidP="00F66A56">
            <w:pPr>
              <w:spacing w:beforeLines="30" w:before="108"/>
              <w:ind w:right="414"/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223C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B5866">
              <w:rPr>
                <w:rFonts w:ascii="新細明體" w:hAnsi="新細明體" w:hint="eastAsia"/>
                <w:b/>
                <w:noProof/>
                <w:w w:val="92"/>
                <w:kern w:val="0"/>
                <w:sz w:val="20"/>
                <w:fitText w:val="700" w:id="-694513152"/>
              </w:rPr>
              <w:t>1</w:t>
            </w:r>
            <w:r w:rsidRPr="00FB5866">
              <w:rPr>
                <w:rFonts w:ascii="新細明體" w:hAnsi="新細明體"/>
                <w:b/>
                <w:noProof/>
                <w:w w:val="92"/>
                <w:kern w:val="0"/>
                <w:sz w:val="20"/>
                <w:fitText w:val="700" w:id="-694513152"/>
              </w:rPr>
              <w:t>,143,753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552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98EA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CCE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B75C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7EE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55E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F5D4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7A7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9AD09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b/>
                <w:noProof/>
                <w:w w:val="92"/>
                <w:kern w:val="0"/>
                <w:sz w:val="20"/>
              </w:rPr>
            </w:pPr>
            <w:r w:rsidRPr="00FB5866">
              <w:rPr>
                <w:rFonts w:ascii="新細明體" w:hAnsi="新細明體" w:hint="eastAsia"/>
                <w:b/>
                <w:noProof/>
                <w:w w:val="92"/>
                <w:kern w:val="0"/>
                <w:sz w:val="20"/>
                <w:fitText w:val="693" w:id="-694513151"/>
              </w:rPr>
              <w:t>1</w:t>
            </w:r>
            <w:r w:rsidRPr="00FB5866">
              <w:rPr>
                <w:rFonts w:ascii="新細明體" w:hAnsi="新細明體"/>
                <w:b/>
                <w:noProof/>
                <w:w w:val="92"/>
                <w:kern w:val="0"/>
                <w:sz w:val="20"/>
                <w:fitText w:val="693" w:id="-694513151"/>
              </w:rPr>
              <w:t>,143,753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FD86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BDF91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09524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FA72C3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106A2ED5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53658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6BEC59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7048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55B9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8E5E2" w14:textId="77777777" w:rsidR="00FB5866" w:rsidRPr="00426407" w:rsidRDefault="00FB5866" w:rsidP="00F66A56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80A81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7FD4A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b/>
                <w:noProof/>
                <w:sz w:val="20"/>
              </w:rPr>
              <w:t>40,812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CAE4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62AE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2B8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4EB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6B9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356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9D6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FCC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7B33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b/>
                <w:noProof/>
                <w:sz w:val="20"/>
              </w:rPr>
              <w:t>40,812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E78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1C8CF6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C9867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137B01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31E35ACF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54934CC3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F4B533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82FA2" w14:textId="77777777" w:rsidR="00FB5866" w:rsidRPr="002D5914" w:rsidRDefault="00FB5866" w:rsidP="00F66A56">
            <w:pPr>
              <w:ind w:rightChars="10" w:right="24"/>
              <w:jc w:val="center"/>
              <w:rPr>
                <w:rFonts w:ascii="新細明體" w:hAnsi="新細明體"/>
                <w:bCs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9011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825FA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5D6A4" w14:textId="77777777" w:rsidR="00FB5866" w:rsidRPr="00426407" w:rsidRDefault="00FB5866" w:rsidP="00F66A56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新北市政府動物</w:t>
            </w:r>
          </w:p>
          <w:p w14:paraId="18C81DDC" w14:textId="77777777" w:rsidR="00FB5866" w:rsidRPr="00426407" w:rsidRDefault="00FB5866" w:rsidP="00F66A56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保護防疫處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E30F3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8C4AE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F7F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F884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B6CF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159B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C7F1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4E15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7E0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7C5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702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A1BE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98D578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64352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558FCB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48CFC1DB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A1F93BC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7379A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EB3F0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9E7D6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noProof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FDB13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5C0A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426407">
              <w:rPr>
                <w:rFonts w:ascii="標楷體" w:eastAsia="標楷體" w:hAnsi="標楷體" w:hint="eastAsia"/>
                <w:noProof/>
                <w:sz w:val="20"/>
              </w:rPr>
              <w:t>減列違反動物保護法等相關規定應收未收罰鍰溢列數。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BDA4D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A0C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DCB5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F213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A665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014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DF8C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E905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31D9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CD9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B5396E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458C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79F9D0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58906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DA89E5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4D77B582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54CBC68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E4D76B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90475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CB52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E58EE" w14:textId="77777777" w:rsidR="00FB5866" w:rsidRPr="00426407" w:rsidRDefault="00FB5866" w:rsidP="00F66A56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69267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B617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1</w:t>
            </w:r>
            <w:r w:rsidRPr="00B5396E">
              <w:rPr>
                <w:rFonts w:ascii="新細明體" w:hAnsi="新細明體"/>
                <w:b/>
                <w:sz w:val="20"/>
              </w:rPr>
              <w:t>,339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041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13CE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F27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8D9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4935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76F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625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41D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35D2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1,</w:t>
            </w:r>
            <w:r w:rsidRPr="00B5396E">
              <w:rPr>
                <w:rFonts w:ascii="新細明體" w:hAnsi="新細明體"/>
                <w:b/>
                <w:sz w:val="20"/>
              </w:rPr>
              <w:t>339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858D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993E24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5C98E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62E85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1D42BAB1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047B11A6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60C37B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805AD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9011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E75F8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09532" w14:textId="77777777" w:rsidR="00FB5866" w:rsidRPr="00426407" w:rsidRDefault="00FB5866" w:rsidP="00F66A56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新北市政府動物</w:t>
            </w:r>
          </w:p>
          <w:p w14:paraId="0AA85A70" w14:textId="77777777" w:rsidR="00FB5866" w:rsidRPr="00426407" w:rsidRDefault="00FB5866" w:rsidP="00F66A56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保護防疫處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221CC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884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1</w:t>
            </w:r>
            <w:r w:rsidRPr="00B5396E">
              <w:rPr>
                <w:rFonts w:ascii="新細明體" w:hAnsi="新細明體"/>
                <w:sz w:val="20"/>
              </w:rPr>
              <w:t>,339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38DF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20D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A7EF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BA8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EA86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7B2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B42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3522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32E7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1</w:t>
            </w:r>
            <w:r w:rsidRPr="00B5396E">
              <w:rPr>
                <w:rFonts w:ascii="新細明體" w:hAnsi="新細明體"/>
                <w:sz w:val="20"/>
              </w:rPr>
              <w:t>,339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A104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DE479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6DF5C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A7A9F6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313A2A38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400E494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4DD828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A60EE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5619A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E344C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94244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26407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6407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6407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011E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B5396E">
              <w:rPr>
                <w:rFonts w:ascii="新細明體" w:hAnsi="新細明體"/>
                <w:noProof/>
                <w:sz w:val="20"/>
              </w:rPr>
              <w:t>,339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C33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03D7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3F82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6AF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EAA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FF7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1B1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6D2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AB4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B5396E">
              <w:rPr>
                <w:rFonts w:ascii="新細明體" w:hAnsi="新細明體"/>
                <w:noProof/>
                <w:sz w:val="20"/>
              </w:rPr>
              <w:t>,339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F11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D20C8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8526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EBE9A8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4D4F1EF5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727AA4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D7A652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448DE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C4583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39CC3" w14:textId="77777777" w:rsidR="00FB5866" w:rsidRPr="00426407" w:rsidRDefault="00FB5866" w:rsidP="00F66A56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1CD71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3316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8</w:t>
            </w:r>
            <w:r w:rsidRPr="00B5396E">
              <w:rPr>
                <w:rFonts w:ascii="新細明體" w:hAnsi="新細明體"/>
                <w:b/>
                <w:sz w:val="20"/>
              </w:rPr>
              <w:t>0,416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35F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19CF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EB87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C0A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E5A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C958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560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194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286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8</w:t>
            </w:r>
            <w:r w:rsidRPr="00B5396E">
              <w:rPr>
                <w:rFonts w:ascii="新細明體" w:hAnsi="新細明體"/>
                <w:b/>
                <w:sz w:val="20"/>
              </w:rPr>
              <w:t>0,416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400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EA8238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66EE1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C8ED9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151C6FCB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F636ED3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9F7BFA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4123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6</w:t>
            </w:r>
            <w:r w:rsidRPr="002D5914">
              <w:rPr>
                <w:rFonts w:ascii="新細明體" w:hAnsi="新細明體"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CA7FE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5A273" w14:textId="77777777" w:rsidR="00FB5866" w:rsidRPr="00426407" w:rsidRDefault="00FB5866" w:rsidP="00F66A56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新北市政府動物</w:t>
            </w:r>
          </w:p>
          <w:p w14:paraId="6715F443" w14:textId="77777777" w:rsidR="00FB5866" w:rsidRPr="00426407" w:rsidRDefault="00FB5866" w:rsidP="002D5914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保護防疫處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88A0D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4FB2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8</w:t>
            </w:r>
            <w:r w:rsidRPr="00B5396E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C64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9A99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B067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584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A78A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44E2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6143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6B3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583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8</w:t>
            </w:r>
            <w:r w:rsidRPr="00B5396E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47FD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F91B9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A5654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F2BF9D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7E3500FD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EF98B8B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6B5AAB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21FAD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5E33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BD8F5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EE627" w14:textId="77777777" w:rsidR="00FB5866" w:rsidRPr="0049367C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26407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6407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6407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0340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8</w:t>
            </w:r>
            <w:r w:rsidRPr="00B5396E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8731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419F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3EB3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C34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ADDD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CFB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9F7E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7160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F99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8</w:t>
            </w:r>
            <w:r w:rsidRPr="00B5396E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D0D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33069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91BEA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14CE68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09F5D25F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5273E757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1</w:t>
            </w:r>
            <w:r w:rsidRPr="00B6433E">
              <w:rPr>
                <w:rFonts w:ascii="新細明體" w:hAnsi="新細明體"/>
                <w:b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7EDC88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F24C5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291D4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13A06" w14:textId="77777777" w:rsidR="00FB5866" w:rsidRPr="00426407" w:rsidRDefault="00FB5866" w:rsidP="00F66A56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BC102" w14:textId="77777777" w:rsidR="00FB5866" w:rsidRPr="00426407" w:rsidRDefault="00FB5866" w:rsidP="00F66A5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858D8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23,</w:t>
            </w:r>
            <w:r w:rsidRPr="00B5396E">
              <w:rPr>
                <w:rFonts w:ascii="新細明體" w:hAnsi="新細明體"/>
                <w:b/>
                <w:sz w:val="20"/>
              </w:rPr>
              <w:t>045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53E9E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01FA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CF05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1BBDF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37A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19D45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B4D77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78933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7417E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2</w:t>
            </w:r>
            <w:r w:rsidRPr="00B5396E">
              <w:rPr>
                <w:rFonts w:ascii="新細明體" w:hAnsi="新細明體"/>
                <w:b/>
                <w:sz w:val="20"/>
              </w:rPr>
              <w:t>3,045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620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5068069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79275E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3E81837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59A3AA43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6943891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4AD309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F0199" w14:textId="77777777" w:rsidR="00FB5866" w:rsidRPr="00B6433E" w:rsidRDefault="00FB5866" w:rsidP="002D5914">
            <w:pPr>
              <w:ind w:rightChars="10" w:right="24"/>
              <w:jc w:val="center"/>
              <w:rPr>
                <w:rFonts w:ascii="新細明體" w:hAnsi="新細明體"/>
                <w:noProof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6</w:t>
            </w:r>
            <w:r w:rsidRPr="002D5914">
              <w:rPr>
                <w:rFonts w:ascii="新細明體" w:hAnsi="新細明體"/>
                <w:bCs/>
                <w:noProof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D11D7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234FB" w14:textId="77777777" w:rsidR="00FB5866" w:rsidRPr="00426407" w:rsidRDefault="00FB5866" w:rsidP="00F66A56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noProof/>
                <w:spacing w:val="0"/>
                <w:sz w:val="20"/>
              </w:rPr>
              <w:t>新北市政府農業局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74CC9" w14:textId="77777777" w:rsidR="00FB5866" w:rsidRPr="00426407" w:rsidRDefault="00FB5866" w:rsidP="00F66A56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99F6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2</w:t>
            </w:r>
            <w:r w:rsidRPr="00B5396E">
              <w:rPr>
                <w:rFonts w:ascii="新細明體" w:hAnsi="新細明體"/>
                <w:sz w:val="20"/>
              </w:rPr>
              <w:t>3,045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5DB5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D2C3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5307C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1F955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72E7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F2781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B859C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945A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52300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2</w:t>
            </w:r>
            <w:r w:rsidRPr="00B5396E">
              <w:rPr>
                <w:rFonts w:ascii="新細明體" w:hAnsi="新細明體"/>
                <w:sz w:val="20"/>
              </w:rPr>
              <w:t>3,045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C9CD4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494515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EC2F31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DB283F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5A7AB681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6C7C113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46F5F4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67BD1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8C329" w14:textId="77777777" w:rsidR="00FB5866" w:rsidRPr="00B6433E" w:rsidRDefault="00FB5866" w:rsidP="00F66A56">
            <w:pPr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noProof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3EB9D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2B935" w14:textId="77777777" w:rsidR="00FB5866" w:rsidRPr="00426407" w:rsidRDefault="00FB5866" w:rsidP="00F66A56">
            <w:pPr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426407">
              <w:rPr>
                <w:rFonts w:ascii="標楷體" w:eastAsia="標楷體" w:hAnsi="標楷體" w:hint="eastAsia"/>
                <w:noProof/>
                <w:sz w:val="20"/>
              </w:rPr>
              <w:t>減列違反畜牧法、水土保持法、漁業法等相關規定應收未收罰鍰溢列數。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7F18F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sz w:val="20"/>
              </w:rPr>
              <w:t>2</w:t>
            </w:r>
            <w:r w:rsidRPr="00B5396E">
              <w:rPr>
                <w:rFonts w:ascii="新細明體" w:hAnsi="新細明體"/>
                <w:sz w:val="20"/>
              </w:rPr>
              <w:t>3,045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AC37B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A18E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34BB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D4B5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3FD6F760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34DCECA0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6E8C4C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14:paraId="1E08EEBE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BAC2A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A97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AFF46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D242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1FFC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B5396E">
              <w:rPr>
                <w:rFonts w:ascii="新細明體" w:hAnsi="新細明體"/>
                <w:noProof/>
                <w:sz w:val="20"/>
              </w:rPr>
              <w:t>3,045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F1C6F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322BAAC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6024FD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177C2D8" w14:textId="77777777" w:rsidR="00FB5866" w:rsidRPr="00B5396E" w:rsidRDefault="00FB5866" w:rsidP="00F66A5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6011A4D7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0B84B21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1</w:t>
            </w:r>
            <w:r w:rsidRPr="00B6433E">
              <w:rPr>
                <w:rFonts w:ascii="新細明體" w:hAnsi="新細明體"/>
                <w:b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2709C8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EFA7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CC6DC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5AEE7" w14:textId="77777777" w:rsidR="00FB5866" w:rsidRPr="00426407" w:rsidRDefault="00FB5866" w:rsidP="002D5914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3AA9C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50294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5</w:t>
            </w:r>
            <w:r w:rsidRPr="00B5396E">
              <w:rPr>
                <w:rFonts w:ascii="新細明體" w:hAnsi="新細明體"/>
                <w:b/>
                <w:sz w:val="20"/>
              </w:rPr>
              <w:t>0,891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0D4C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007E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AE29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4F8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F19B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9ED8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B07E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D06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1B2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/>
                <w:b/>
                <w:sz w:val="20"/>
              </w:rPr>
              <w:t>50,891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5F2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50CB5DA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A95AD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0FCBF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FB5866" w:rsidRPr="00B5396E" w14:paraId="421B8AAF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EDB695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8229D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D559D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A166B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ACB0E" w14:textId="77777777" w:rsidR="00FB5866" w:rsidRPr="00426407" w:rsidRDefault="00FB5866" w:rsidP="00F66A56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新北市政府動物</w:t>
            </w:r>
          </w:p>
          <w:p w14:paraId="65ACBD2A" w14:textId="77777777" w:rsidR="00FB5866" w:rsidRPr="00426407" w:rsidRDefault="00FB5866" w:rsidP="00F66A56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保護防疫處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1CF72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0246E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50</w:t>
            </w:r>
            <w:r w:rsidRPr="00B5396E">
              <w:rPr>
                <w:rFonts w:ascii="新細明體" w:hAnsi="新細明體"/>
                <w:noProof/>
                <w:sz w:val="20"/>
              </w:rPr>
              <w:t>,8</w:t>
            </w:r>
            <w:r w:rsidRPr="00B5396E">
              <w:rPr>
                <w:rFonts w:ascii="新細明體" w:hAnsi="新細明體" w:hint="eastAsia"/>
                <w:noProof/>
                <w:sz w:val="20"/>
              </w:rPr>
              <w:t>91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2458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26DB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8C4C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0D28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DB5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05EF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7F2B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706C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131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/>
                <w:sz w:val="20"/>
              </w:rPr>
              <w:t>50,891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2DFD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AA1ACD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71AD3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0F1EC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0C975983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5A43ABC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6E0BF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F1D5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512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noProof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D4B70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CE7E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426407">
              <w:rPr>
                <w:rFonts w:ascii="標楷體" w:eastAsia="標楷體" w:hAnsi="標楷體" w:hint="eastAsia"/>
                <w:noProof/>
                <w:sz w:val="20"/>
              </w:rPr>
              <w:t>減列違反動物保護法等相關規定應收未收罰鍰溢列數。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AA91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5</w:t>
            </w:r>
            <w:r w:rsidRPr="00B5396E">
              <w:rPr>
                <w:rFonts w:ascii="新細明體" w:hAnsi="新細明體"/>
                <w:noProof/>
                <w:sz w:val="20"/>
              </w:rPr>
              <w:t>0,8</w:t>
            </w:r>
            <w:r w:rsidRPr="00B5396E">
              <w:rPr>
                <w:rFonts w:ascii="新細明體" w:hAnsi="新細明體" w:hint="eastAsia"/>
                <w:noProof/>
                <w:sz w:val="20"/>
              </w:rPr>
              <w:t>91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3AA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87B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0F5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4407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AEAF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5646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A306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040A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20F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50</w:t>
            </w:r>
            <w:r w:rsidRPr="00B5396E">
              <w:rPr>
                <w:rFonts w:ascii="新細明體" w:hAnsi="新細明體"/>
                <w:noProof/>
                <w:sz w:val="20"/>
              </w:rPr>
              <w:t>,</w:t>
            </w:r>
            <w:r w:rsidRPr="00B5396E">
              <w:rPr>
                <w:rFonts w:ascii="新細明體" w:hAnsi="新細明體" w:hint="eastAsia"/>
                <w:noProof/>
                <w:sz w:val="20"/>
              </w:rPr>
              <w:t>891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6432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DA009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5562C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BBD99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035EAB21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551C065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4EB94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7E4A5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B325C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7B18B" w14:textId="77777777" w:rsidR="00FB5866" w:rsidRPr="00426407" w:rsidRDefault="00FB5866" w:rsidP="00F66A56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Cs w:val="0"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2DBDE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99A3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247</w:t>
            </w:r>
            <w:r w:rsidRPr="00B5396E">
              <w:rPr>
                <w:rFonts w:ascii="新細明體" w:hAnsi="新細明體"/>
                <w:b/>
                <w:sz w:val="20"/>
              </w:rPr>
              <w:t>,250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A75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BF1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C2E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006E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632C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A1C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8626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4A60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0FC8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  <w:r w:rsidRPr="00B5396E">
              <w:rPr>
                <w:rFonts w:ascii="新細明體" w:hAnsi="新細明體"/>
                <w:b/>
                <w:noProof/>
                <w:sz w:val="20"/>
              </w:rPr>
              <w:t>47,250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4BF8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7447AE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2AE59B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B712F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FB5866" w:rsidRPr="00B5396E" w14:paraId="07255ED9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1D7C2F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5F5D7E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2637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2D5914">
              <w:rPr>
                <w:rFonts w:ascii="新細明體" w:hAnsi="新細明體"/>
                <w:bCs/>
                <w:noProof/>
                <w:sz w:val="22"/>
                <w:szCs w:val="22"/>
              </w:rPr>
              <w:t>59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FC5DF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6C178" w14:textId="77777777" w:rsidR="00FB5866" w:rsidRPr="00426407" w:rsidRDefault="00FB5866" w:rsidP="00F66A56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新北市政府動物</w:t>
            </w:r>
          </w:p>
          <w:p w14:paraId="7E49010A" w14:textId="77777777" w:rsidR="00FB5866" w:rsidRPr="00426407" w:rsidRDefault="00FB5866" w:rsidP="00F66A56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保護防疫處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9E4C7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81C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/>
                <w:sz w:val="20"/>
              </w:rPr>
              <w:t>247,250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A72D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75B2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130B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71AB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0C3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762B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F4A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4323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6551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B5396E">
              <w:rPr>
                <w:rFonts w:ascii="新細明體" w:hAnsi="新細明體"/>
                <w:noProof/>
                <w:sz w:val="20"/>
              </w:rPr>
              <w:t>47,250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5F81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A489826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01E42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AEA90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250B041E" w14:textId="77777777" w:rsidTr="00F66A56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FB457B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95D9C1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F8587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2394D" w14:textId="77777777" w:rsidR="00FB5866" w:rsidRPr="00B6433E" w:rsidRDefault="00FB5866" w:rsidP="00F66A56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6433E"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D0DB9" w14:textId="77777777" w:rsidR="00FB5866" w:rsidRPr="00426407" w:rsidRDefault="00FB5866" w:rsidP="00F66A56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罰金罰鍰及</w:t>
            </w:r>
            <w:proofErr w:type="gramStart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怠</w:t>
            </w:r>
            <w:proofErr w:type="gramEnd"/>
            <w:r w:rsidRPr="00426407">
              <w:rPr>
                <w:rFonts w:hAnsi="標楷體" w:hint="eastAsia"/>
                <w:b w:val="0"/>
                <w:bCs w:val="0"/>
                <w:spacing w:val="0"/>
                <w:sz w:val="20"/>
              </w:rPr>
              <w:t>金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44861" w14:textId="77777777" w:rsidR="00FB5866" w:rsidRPr="00426407" w:rsidRDefault="00FB5866" w:rsidP="00F66A5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26407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6407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6407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9605F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/>
                <w:noProof/>
                <w:sz w:val="20"/>
              </w:rPr>
              <w:t>247,250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2D9A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BDE7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5FF69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5DB3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B6DEC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4E508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325C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CC37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ADD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B5396E">
              <w:rPr>
                <w:rFonts w:ascii="新細明體" w:hAnsi="新細明體"/>
                <w:noProof/>
                <w:sz w:val="20"/>
              </w:rPr>
              <w:t>47,250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6772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5D45A8E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A2D7C5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B539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C86C4" w14:textId="77777777" w:rsidR="00FB5866" w:rsidRPr="00B5396E" w:rsidRDefault="00FB5866" w:rsidP="00F66A5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FB5866" w:rsidRPr="00B5396E" w14:paraId="3AC6CC7D" w14:textId="77777777" w:rsidTr="00C80D70">
        <w:trPr>
          <w:cantSplit/>
          <w:trHeight w:val="759"/>
        </w:trPr>
        <w:tc>
          <w:tcPr>
            <w:tcW w:w="708" w:type="dxa"/>
            <w:tcBorders>
              <w:top w:val="nil"/>
              <w:left w:val="nil"/>
            </w:tcBorders>
          </w:tcPr>
          <w:p w14:paraId="32A9B07E" w14:textId="77777777" w:rsidR="00FB5866" w:rsidRPr="00401E26" w:rsidRDefault="00FB5866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</w:tcBorders>
            <w:shd w:val="clear" w:color="auto" w:fill="auto"/>
          </w:tcPr>
          <w:p w14:paraId="32E49117" w14:textId="77777777" w:rsidR="00FB5866" w:rsidRPr="00401E26" w:rsidRDefault="00FB5866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59EE57E" w14:textId="77777777" w:rsidR="00FB5866" w:rsidRPr="00401E26" w:rsidRDefault="00FB5866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BD6C6D9" w14:textId="77777777" w:rsidR="00FB5866" w:rsidRPr="00401E26" w:rsidRDefault="00FB5866" w:rsidP="00F66A56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14:paraId="399755E3" w14:textId="77777777" w:rsidR="00FB5866" w:rsidRPr="00401E26" w:rsidRDefault="00FB5866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DC6C43F" w14:textId="77777777" w:rsidR="00FB5866" w:rsidRPr="00401E26" w:rsidRDefault="00FB5866" w:rsidP="00F66A5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9C79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3E7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582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5BB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381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D45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F00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228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C98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AFE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212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B7050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409A9C" w14:textId="77777777" w:rsidR="00FB5866" w:rsidRPr="00B5396E" w:rsidRDefault="00FB5866" w:rsidP="00F66A56">
            <w:pPr>
              <w:jc w:val="right"/>
              <w:rPr>
                <w:rFonts w:ascii="新細明體" w:hAnsi="新細明體"/>
                <w:spacing w:val="-10"/>
                <w:w w:val="9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20781B94" w14:textId="77777777" w:rsidR="00FB5866" w:rsidRPr="00B5396E" w:rsidRDefault="00FB5866" w:rsidP="00F66A56">
            <w:pPr>
              <w:jc w:val="both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</w:tr>
    </w:tbl>
    <w:p w14:paraId="3CB8A827" w14:textId="77777777" w:rsidR="00EA0ABF" w:rsidRDefault="00EA0ABF" w:rsidP="009A556C">
      <w:pPr>
        <w:jc w:val="center"/>
        <w:rPr>
          <w:rFonts w:eastAsia="標楷體"/>
          <w:sz w:val="22"/>
        </w:rPr>
        <w:sectPr w:rsidR="00EA0ABF" w:rsidSect="00A741B1">
          <w:headerReference w:type="default" r:id="rId11"/>
          <w:headerReference w:type="first" r:id="rId12"/>
          <w:footerReference w:type="first" r:id="rId1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FB5866" w14:paraId="2F2DED18" w14:textId="77777777" w:rsidTr="00F66A56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1754E" w14:textId="77777777" w:rsidR="00FB5866" w:rsidRDefault="00FB5866" w:rsidP="00F66A56">
            <w:pPr>
              <w:pStyle w:val="ac"/>
              <w:ind w:rightChars="0" w:right="0"/>
            </w:pPr>
            <w:r>
              <w:rPr>
                <w:rFonts w:hint="eastAsia"/>
              </w:rPr>
              <w:lastRenderedPageBreak/>
              <w:t xml:space="preserve">　　單位：新臺幣元</w:t>
            </w:r>
          </w:p>
        </w:tc>
      </w:tr>
      <w:tr w:rsidR="00FB5866" w14:paraId="54656ABA" w14:textId="77777777" w:rsidTr="00F66A56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D72F2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791B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D212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8C2C8" w14:textId="77777777" w:rsidR="00FB5866" w:rsidRPr="00C00697" w:rsidRDefault="00FB5866" w:rsidP="00F66A56">
            <w:pPr>
              <w:pStyle w:val="a9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決算審定數與預算數比較增減</w:t>
            </w:r>
          </w:p>
        </w:tc>
      </w:tr>
      <w:tr w:rsidR="00FB5866" w14:paraId="0A75BF1C" w14:textId="77777777" w:rsidTr="00F66A56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BC51BD" w14:textId="77777777" w:rsidR="00FB5866" w:rsidRDefault="00FB5866" w:rsidP="00F66A56">
            <w:pPr>
              <w:pStyle w:val="a9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9647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FABC" w14:textId="77777777" w:rsidR="00FB5866" w:rsidRPr="00C947B3" w:rsidRDefault="00FB5866" w:rsidP="00F66A56">
            <w:pPr>
              <w:pStyle w:val="a9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C913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C262" w14:textId="77777777" w:rsidR="00FB5866" w:rsidRDefault="00FB5866" w:rsidP="00F66A56">
            <w:pPr>
              <w:pStyle w:val="a9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F355" w14:textId="77777777" w:rsidR="00FB5866" w:rsidRDefault="00FB5866" w:rsidP="00F66A56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ED387" w14:textId="77777777" w:rsidR="00FB5866" w:rsidRDefault="00FB5866" w:rsidP="00F66A56">
            <w:pPr>
              <w:pStyle w:val="a9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FB5866" w:rsidRPr="00762880" w14:paraId="1FC936DE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2313936" w14:textId="77777777" w:rsidR="00FB5866" w:rsidRPr="00762880" w:rsidRDefault="00FB5866" w:rsidP="00F66A56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56CB49F" w14:textId="77777777" w:rsidR="00FB5866" w:rsidRPr="00762880" w:rsidRDefault="00FB5866" w:rsidP="00F66A56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59EFBD" w14:textId="77777777" w:rsidR="00FB5866" w:rsidRPr="00762880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34ECD13" w14:textId="77777777" w:rsidR="00FB5866" w:rsidRPr="00762880" w:rsidRDefault="00FB5866" w:rsidP="00F66A56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1E1A35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AE047F5" w14:textId="77777777" w:rsidR="00FB5866" w:rsidRPr="00762880" w:rsidRDefault="00FB5866" w:rsidP="00F66A56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3560A3" w14:textId="77777777" w:rsidR="00FB5866" w:rsidRPr="00762880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FB5866" w:rsidRPr="00762880" w14:paraId="7EEF8B91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54A9A79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</w:tcPr>
          <w:p w14:paraId="1A14D3C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197,479,051,000 </w:t>
            </w:r>
          </w:p>
        </w:tc>
        <w:tc>
          <w:tcPr>
            <w:tcW w:w="1843" w:type="dxa"/>
            <w:shd w:val="clear" w:color="auto" w:fill="auto"/>
          </w:tcPr>
          <w:p w14:paraId="2C0E09A9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7" w:type="dxa"/>
            <w:shd w:val="clear" w:color="auto" w:fill="auto"/>
          </w:tcPr>
          <w:p w14:paraId="319555FD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204,657,253,745</w:t>
            </w:r>
          </w:p>
        </w:tc>
        <w:tc>
          <w:tcPr>
            <w:tcW w:w="1984" w:type="dxa"/>
            <w:shd w:val="clear" w:color="auto" w:fill="auto"/>
          </w:tcPr>
          <w:p w14:paraId="49108A39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8" w:type="dxa"/>
            <w:shd w:val="clear" w:color="auto" w:fill="auto"/>
          </w:tcPr>
          <w:p w14:paraId="1A939935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7,178,202,745</w:t>
            </w:r>
          </w:p>
        </w:tc>
        <w:tc>
          <w:tcPr>
            <w:tcW w:w="1559" w:type="dxa"/>
            <w:shd w:val="clear" w:color="auto" w:fill="auto"/>
          </w:tcPr>
          <w:p w14:paraId="2B693A55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3.63 </w:t>
            </w:r>
          </w:p>
        </w:tc>
      </w:tr>
      <w:tr w:rsidR="00FB5866" w:rsidRPr="00E26874" w14:paraId="5F02B0F1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6CA3ED3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</w:tcPr>
          <w:p w14:paraId="57D8F5F3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76,394,653,588 </w:t>
            </w:r>
          </w:p>
        </w:tc>
        <w:tc>
          <w:tcPr>
            <w:tcW w:w="1843" w:type="dxa"/>
            <w:shd w:val="clear" w:color="auto" w:fill="auto"/>
          </w:tcPr>
          <w:p w14:paraId="39604830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38.68 </w:t>
            </w:r>
          </w:p>
        </w:tc>
        <w:tc>
          <w:tcPr>
            <w:tcW w:w="3827" w:type="dxa"/>
            <w:shd w:val="clear" w:color="auto" w:fill="auto"/>
          </w:tcPr>
          <w:p w14:paraId="3DBE3C45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84,129,084,147</w:t>
            </w:r>
          </w:p>
        </w:tc>
        <w:tc>
          <w:tcPr>
            <w:tcW w:w="1984" w:type="dxa"/>
            <w:shd w:val="clear" w:color="auto" w:fill="auto"/>
          </w:tcPr>
          <w:p w14:paraId="461AECF2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41.11 </w:t>
            </w:r>
          </w:p>
        </w:tc>
        <w:tc>
          <w:tcPr>
            <w:tcW w:w="3828" w:type="dxa"/>
            <w:shd w:val="clear" w:color="auto" w:fill="auto"/>
          </w:tcPr>
          <w:p w14:paraId="1200DD81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7,734,430,559</w:t>
            </w:r>
          </w:p>
        </w:tc>
        <w:tc>
          <w:tcPr>
            <w:tcW w:w="1559" w:type="dxa"/>
            <w:shd w:val="clear" w:color="auto" w:fill="auto"/>
          </w:tcPr>
          <w:p w14:paraId="463E4C52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10.12 </w:t>
            </w:r>
          </w:p>
        </w:tc>
      </w:tr>
      <w:tr w:rsidR="00FB5866" w:rsidRPr="00E26874" w14:paraId="774E304D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54AEE83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</w:tcPr>
          <w:p w14:paraId="26ACCCB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38,860,073,112 </w:t>
            </w:r>
          </w:p>
        </w:tc>
        <w:tc>
          <w:tcPr>
            <w:tcW w:w="1843" w:type="dxa"/>
            <w:shd w:val="clear" w:color="auto" w:fill="auto"/>
          </w:tcPr>
          <w:p w14:paraId="4E365A00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19.68 </w:t>
            </w:r>
          </w:p>
        </w:tc>
        <w:tc>
          <w:tcPr>
            <w:tcW w:w="3827" w:type="dxa"/>
            <w:shd w:val="clear" w:color="auto" w:fill="auto"/>
          </w:tcPr>
          <w:p w14:paraId="1627A3D2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43,590,227,970</w:t>
            </w:r>
          </w:p>
        </w:tc>
        <w:tc>
          <w:tcPr>
            <w:tcW w:w="1984" w:type="dxa"/>
            <w:shd w:val="clear" w:color="auto" w:fill="auto"/>
          </w:tcPr>
          <w:p w14:paraId="09C45F6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21.30 </w:t>
            </w:r>
          </w:p>
        </w:tc>
        <w:tc>
          <w:tcPr>
            <w:tcW w:w="3828" w:type="dxa"/>
            <w:shd w:val="clear" w:color="auto" w:fill="auto"/>
          </w:tcPr>
          <w:p w14:paraId="4D8C70B2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4,730,154,858</w:t>
            </w:r>
          </w:p>
        </w:tc>
        <w:tc>
          <w:tcPr>
            <w:tcW w:w="1559" w:type="dxa"/>
            <w:shd w:val="clear" w:color="auto" w:fill="auto"/>
          </w:tcPr>
          <w:p w14:paraId="1FCC2FB0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12.17 </w:t>
            </w:r>
          </w:p>
        </w:tc>
      </w:tr>
      <w:tr w:rsidR="00FB5866" w:rsidRPr="00E26874" w14:paraId="1D845AB7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D9FF11D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</w:tcPr>
          <w:p w14:paraId="4BF191D1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82,224,324,300 </w:t>
            </w:r>
          </w:p>
        </w:tc>
        <w:tc>
          <w:tcPr>
            <w:tcW w:w="1843" w:type="dxa"/>
            <w:shd w:val="clear" w:color="auto" w:fill="auto"/>
          </w:tcPr>
          <w:p w14:paraId="0D73E62E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41.64 </w:t>
            </w:r>
          </w:p>
        </w:tc>
        <w:tc>
          <w:tcPr>
            <w:tcW w:w="3827" w:type="dxa"/>
            <w:shd w:val="clear" w:color="auto" w:fill="auto"/>
          </w:tcPr>
          <w:p w14:paraId="325231BA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76,937,941,628</w:t>
            </w:r>
          </w:p>
        </w:tc>
        <w:tc>
          <w:tcPr>
            <w:tcW w:w="1984" w:type="dxa"/>
            <w:shd w:val="clear" w:color="auto" w:fill="auto"/>
          </w:tcPr>
          <w:p w14:paraId="164A7D32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37.59 </w:t>
            </w:r>
          </w:p>
        </w:tc>
        <w:tc>
          <w:tcPr>
            <w:tcW w:w="3828" w:type="dxa"/>
            <w:shd w:val="clear" w:color="auto" w:fill="auto"/>
          </w:tcPr>
          <w:p w14:paraId="42B1ABB9" w14:textId="7E46FB35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-</w:t>
            </w:r>
            <w:r w:rsidR="00541DAC">
              <w:rPr>
                <w:rFonts w:ascii="新細明體" w:hAnsi="新細明體" w:hint="eastAsia"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5,286,382,672</w:t>
            </w:r>
          </w:p>
        </w:tc>
        <w:tc>
          <w:tcPr>
            <w:tcW w:w="1559" w:type="dxa"/>
            <w:shd w:val="clear" w:color="auto" w:fill="auto"/>
          </w:tcPr>
          <w:p w14:paraId="3515B9C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 xml:space="preserve">6.43 </w:t>
            </w:r>
          </w:p>
        </w:tc>
      </w:tr>
      <w:tr w:rsidR="00FB5866" w:rsidRPr="00762880" w14:paraId="136AA3BA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998CF08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</w:tcPr>
          <w:p w14:paraId="764B5AB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173,624,489,056 </w:t>
            </w:r>
          </w:p>
        </w:tc>
        <w:tc>
          <w:tcPr>
            <w:tcW w:w="1843" w:type="dxa"/>
            <w:shd w:val="clear" w:color="auto" w:fill="auto"/>
          </w:tcPr>
          <w:p w14:paraId="43E4259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7" w:type="dxa"/>
            <w:shd w:val="clear" w:color="auto" w:fill="auto"/>
          </w:tcPr>
          <w:p w14:paraId="2282656D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166,396,889,468</w:t>
            </w:r>
          </w:p>
        </w:tc>
        <w:tc>
          <w:tcPr>
            <w:tcW w:w="1984" w:type="dxa"/>
            <w:shd w:val="clear" w:color="auto" w:fill="auto"/>
          </w:tcPr>
          <w:p w14:paraId="7F79C51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8" w:type="dxa"/>
            <w:shd w:val="clear" w:color="auto" w:fill="auto"/>
          </w:tcPr>
          <w:p w14:paraId="7D8AC98F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b/>
                <w:noProof/>
              </w:rPr>
              <w:t>7,227,599,588</w:t>
            </w:r>
          </w:p>
        </w:tc>
        <w:tc>
          <w:tcPr>
            <w:tcW w:w="1559" w:type="dxa"/>
            <w:shd w:val="clear" w:color="auto" w:fill="auto"/>
          </w:tcPr>
          <w:p w14:paraId="50637AC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825599">
              <w:rPr>
                <w:rFonts w:ascii="新細明體" w:hAnsi="新細明體"/>
                <w:b/>
                <w:noProof/>
              </w:rPr>
              <w:t xml:space="preserve">- </w:t>
            </w:r>
            <w:r w:rsidRPr="00E26874">
              <w:rPr>
                <w:rFonts w:ascii="新細明體" w:hAnsi="新細明體"/>
                <w:b/>
                <w:noProof/>
              </w:rPr>
              <w:t xml:space="preserve">4.16 </w:t>
            </w:r>
          </w:p>
        </w:tc>
      </w:tr>
      <w:tr w:rsidR="00FB5866" w14:paraId="245057EB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D17D236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</w:tcPr>
          <w:p w14:paraId="15E851F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171,549,536,515 </w:t>
            </w:r>
          </w:p>
        </w:tc>
        <w:tc>
          <w:tcPr>
            <w:tcW w:w="1843" w:type="dxa"/>
            <w:shd w:val="clear" w:color="auto" w:fill="auto"/>
          </w:tcPr>
          <w:p w14:paraId="0C9C2275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98.80 </w:t>
            </w:r>
          </w:p>
        </w:tc>
        <w:tc>
          <w:tcPr>
            <w:tcW w:w="3827" w:type="dxa"/>
            <w:shd w:val="clear" w:color="auto" w:fill="auto"/>
          </w:tcPr>
          <w:p w14:paraId="5CE293C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164,384,070,305</w:t>
            </w:r>
          </w:p>
        </w:tc>
        <w:tc>
          <w:tcPr>
            <w:tcW w:w="1984" w:type="dxa"/>
            <w:shd w:val="clear" w:color="auto" w:fill="auto"/>
          </w:tcPr>
          <w:p w14:paraId="7B4D339A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98.79 </w:t>
            </w:r>
          </w:p>
        </w:tc>
        <w:tc>
          <w:tcPr>
            <w:tcW w:w="3828" w:type="dxa"/>
            <w:shd w:val="clear" w:color="auto" w:fill="auto"/>
          </w:tcPr>
          <w:p w14:paraId="5BC19F1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7,165,466,210</w:t>
            </w:r>
          </w:p>
        </w:tc>
        <w:tc>
          <w:tcPr>
            <w:tcW w:w="1559" w:type="dxa"/>
            <w:shd w:val="clear" w:color="auto" w:fill="auto"/>
          </w:tcPr>
          <w:p w14:paraId="2E022BA0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825599">
              <w:rPr>
                <w:rFonts w:ascii="新細明體" w:hAnsi="新細明體"/>
                <w:noProof/>
              </w:rPr>
              <w:t xml:space="preserve">- </w:t>
            </w:r>
            <w:r w:rsidRPr="00E26874">
              <w:rPr>
                <w:rFonts w:ascii="新細明體" w:hAnsi="新細明體"/>
                <w:noProof/>
              </w:rPr>
              <w:t xml:space="preserve">4.18 </w:t>
            </w:r>
          </w:p>
        </w:tc>
      </w:tr>
      <w:tr w:rsidR="00FB5866" w:rsidRPr="00DC21A5" w14:paraId="2B826CC0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9498E17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</w:tcPr>
          <w:p w14:paraId="55DCD94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1,790,000,000 </w:t>
            </w:r>
          </w:p>
        </w:tc>
        <w:tc>
          <w:tcPr>
            <w:tcW w:w="1843" w:type="dxa"/>
            <w:shd w:val="clear" w:color="auto" w:fill="auto"/>
          </w:tcPr>
          <w:p w14:paraId="1488593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1.03 </w:t>
            </w:r>
          </w:p>
        </w:tc>
        <w:tc>
          <w:tcPr>
            <w:tcW w:w="3827" w:type="dxa"/>
            <w:shd w:val="clear" w:color="auto" w:fill="auto"/>
          </w:tcPr>
          <w:p w14:paraId="4DD3D724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1,790,000,000</w:t>
            </w:r>
          </w:p>
        </w:tc>
        <w:tc>
          <w:tcPr>
            <w:tcW w:w="1984" w:type="dxa"/>
            <w:shd w:val="clear" w:color="auto" w:fill="auto"/>
          </w:tcPr>
          <w:p w14:paraId="52F16E72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1.08 </w:t>
            </w:r>
          </w:p>
        </w:tc>
        <w:tc>
          <w:tcPr>
            <w:tcW w:w="3828" w:type="dxa"/>
            <w:shd w:val="clear" w:color="auto" w:fill="auto"/>
          </w:tcPr>
          <w:p w14:paraId="1326FA9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968FB6D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FB5866" w14:paraId="5CF61C52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592C7A8" w14:textId="77777777" w:rsidR="00FB5866" w:rsidRPr="00D20D21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</w:tcPr>
          <w:p w14:paraId="2B0263E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284,952,541 </w:t>
            </w:r>
          </w:p>
        </w:tc>
        <w:tc>
          <w:tcPr>
            <w:tcW w:w="1843" w:type="dxa"/>
            <w:shd w:val="clear" w:color="auto" w:fill="auto"/>
          </w:tcPr>
          <w:p w14:paraId="15C06A85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0.16 </w:t>
            </w:r>
          </w:p>
        </w:tc>
        <w:tc>
          <w:tcPr>
            <w:tcW w:w="3827" w:type="dxa"/>
            <w:shd w:val="clear" w:color="auto" w:fill="auto"/>
          </w:tcPr>
          <w:p w14:paraId="11C3279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222,819,163</w:t>
            </w:r>
          </w:p>
        </w:tc>
        <w:tc>
          <w:tcPr>
            <w:tcW w:w="1984" w:type="dxa"/>
            <w:shd w:val="clear" w:color="auto" w:fill="auto"/>
          </w:tcPr>
          <w:p w14:paraId="06D38DD3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0.13 </w:t>
            </w:r>
          </w:p>
        </w:tc>
        <w:tc>
          <w:tcPr>
            <w:tcW w:w="3828" w:type="dxa"/>
            <w:shd w:val="clear" w:color="auto" w:fill="auto"/>
          </w:tcPr>
          <w:p w14:paraId="7CF49EA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62,133,378</w:t>
            </w:r>
          </w:p>
        </w:tc>
        <w:tc>
          <w:tcPr>
            <w:tcW w:w="1559" w:type="dxa"/>
            <w:shd w:val="clear" w:color="auto" w:fill="auto"/>
          </w:tcPr>
          <w:p w14:paraId="4F7880E8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825599">
              <w:rPr>
                <w:rFonts w:ascii="新細明體" w:hAnsi="新細明體"/>
                <w:noProof/>
              </w:rPr>
              <w:t xml:space="preserve">- </w:t>
            </w:r>
            <w:r w:rsidRPr="00E26874">
              <w:rPr>
                <w:rFonts w:ascii="新細明體" w:hAnsi="新細明體"/>
                <w:noProof/>
              </w:rPr>
              <w:t xml:space="preserve">21.80 </w:t>
            </w:r>
          </w:p>
        </w:tc>
      </w:tr>
      <w:tr w:rsidR="00FB5866" w:rsidRPr="00762880" w14:paraId="7F4F52C5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8A96009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(三)經常門</w:t>
            </w:r>
            <w:r>
              <w:rPr>
                <w:rFonts w:ascii="標楷體" w:hAnsi="標楷體" w:hint="eastAsia"/>
                <w:b/>
                <w:noProof/>
              </w:rPr>
              <w:t>餘絀（差短）</w:t>
            </w:r>
          </w:p>
        </w:tc>
        <w:tc>
          <w:tcPr>
            <w:tcW w:w="3686" w:type="dxa"/>
            <w:shd w:val="clear" w:color="auto" w:fill="auto"/>
          </w:tcPr>
          <w:p w14:paraId="44D628D6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 xml:space="preserve"> 23,854,561,944 </w:t>
            </w:r>
          </w:p>
        </w:tc>
        <w:tc>
          <w:tcPr>
            <w:tcW w:w="1843" w:type="dxa"/>
            <w:shd w:val="clear" w:color="auto" w:fill="auto"/>
          </w:tcPr>
          <w:p w14:paraId="66E9855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</w:tcPr>
          <w:p w14:paraId="27AD2E2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38,260,364,277</w:t>
            </w:r>
          </w:p>
        </w:tc>
        <w:tc>
          <w:tcPr>
            <w:tcW w:w="1984" w:type="dxa"/>
            <w:shd w:val="clear" w:color="auto" w:fill="auto"/>
          </w:tcPr>
          <w:p w14:paraId="39D055F3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  <w:r w:rsidRPr="00E26874">
              <w:rPr>
                <w:rFonts w:ascii="新細明體" w:hAnsi="新細明體" w:hint="eastAsia"/>
                <w:b/>
                <w:noProof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087E2592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14,405,802,333</w:t>
            </w:r>
          </w:p>
        </w:tc>
        <w:tc>
          <w:tcPr>
            <w:tcW w:w="1559" w:type="dxa"/>
            <w:shd w:val="clear" w:color="auto" w:fill="auto"/>
          </w:tcPr>
          <w:p w14:paraId="6A7400C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60.39 </w:t>
            </w:r>
          </w:p>
        </w:tc>
      </w:tr>
      <w:tr w:rsidR="00FB5866" w:rsidRPr="00762880" w14:paraId="5C981701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1274668" w14:textId="77777777" w:rsidR="00FB5866" w:rsidRPr="00762880" w:rsidRDefault="00FB5866" w:rsidP="00F66A56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</w:tcPr>
          <w:p w14:paraId="7AC4BA8D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1843" w:type="dxa"/>
            <w:shd w:val="clear" w:color="auto" w:fill="auto"/>
          </w:tcPr>
          <w:p w14:paraId="6835AAF5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3827" w:type="dxa"/>
            <w:shd w:val="clear" w:color="auto" w:fill="auto"/>
          </w:tcPr>
          <w:p w14:paraId="6DEC5D08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1984" w:type="dxa"/>
            <w:shd w:val="clear" w:color="auto" w:fill="auto"/>
          </w:tcPr>
          <w:p w14:paraId="1FB9E88E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3828" w:type="dxa"/>
            <w:shd w:val="clear" w:color="auto" w:fill="auto"/>
          </w:tcPr>
          <w:p w14:paraId="3A1B51C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451BF523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</w:p>
        </w:tc>
      </w:tr>
      <w:tr w:rsidR="00FB5866" w:rsidRPr="00762880" w14:paraId="574A219A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1B772A7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</w:tcPr>
          <w:p w14:paraId="05B66316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1,406,012,000 </w:t>
            </w:r>
          </w:p>
        </w:tc>
        <w:tc>
          <w:tcPr>
            <w:tcW w:w="1843" w:type="dxa"/>
            <w:shd w:val="clear" w:color="auto" w:fill="auto"/>
          </w:tcPr>
          <w:p w14:paraId="4104047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7" w:type="dxa"/>
            <w:shd w:val="clear" w:color="auto" w:fill="auto"/>
          </w:tcPr>
          <w:p w14:paraId="522CB315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446,132,290</w:t>
            </w:r>
          </w:p>
        </w:tc>
        <w:tc>
          <w:tcPr>
            <w:tcW w:w="1984" w:type="dxa"/>
            <w:shd w:val="clear" w:color="auto" w:fill="auto"/>
          </w:tcPr>
          <w:p w14:paraId="17DF02A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8" w:type="dxa"/>
            <w:shd w:val="clear" w:color="auto" w:fill="auto"/>
          </w:tcPr>
          <w:p w14:paraId="617561D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b/>
                <w:noProof/>
              </w:rPr>
              <w:t>959,879,710</w:t>
            </w:r>
          </w:p>
        </w:tc>
        <w:tc>
          <w:tcPr>
            <w:tcW w:w="1559" w:type="dxa"/>
            <w:shd w:val="clear" w:color="auto" w:fill="auto"/>
          </w:tcPr>
          <w:p w14:paraId="6F3820A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825599">
              <w:rPr>
                <w:rFonts w:ascii="新細明體" w:hAnsi="新細明體"/>
                <w:b/>
                <w:noProof/>
              </w:rPr>
              <w:t xml:space="preserve">- </w:t>
            </w:r>
            <w:r w:rsidRPr="00E26874">
              <w:rPr>
                <w:rFonts w:ascii="新細明體" w:hAnsi="新細明體"/>
                <w:b/>
                <w:noProof/>
              </w:rPr>
              <w:t xml:space="preserve">68.27 </w:t>
            </w:r>
          </w:p>
        </w:tc>
      </w:tr>
      <w:tr w:rsidR="00FB5866" w14:paraId="2A25E470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1F7F6EC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</w:tcPr>
          <w:p w14:paraId="30C89DB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1,406,012,000 </w:t>
            </w:r>
          </w:p>
        </w:tc>
        <w:tc>
          <w:tcPr>
            <w:tcW w:w="1843" w:type="dxa"/>
            <w:shd w:val="clear" w:color="auto" w:fill="auto"/>
          </w:tcPr>
          <w:p w14:paraId="1B584BF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100.00 </w:t>
            </w:r>
          </w:p>
        </w:tc>
        <w:tc>
          <w:tcPr>
            <w:tcW w:w="3827" w:type="dxa"/>
            <w:shd w:val="clear" w:color="auto" w:fill="auto"/>
          </w:tcPr>
          <w:p w14:paraId="25679A6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446,132,290</w:t>
            </w:r>
          </w:p>
        </w:tc>
        <w:tc>
          <w:tcPr>
            <w:tcW w:w="1984" w:type="dxa"/>
            <w:shd w:val="clear" w:color="auto" w:fill="auto"/>
          </w:tcPr>
          <w:p w14:paraId="129A2593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100.00 </w:t>
            </w:r>
          </w:p>
        </w:tc>
        <w:tc>
          <w:tcPr>
            <w:tcW w:w="3828" w:type="dxa"/>
            <w:shd w:val="clear" w:color="auto" w:fill="auto"/>
          </w:tcPr>
          <w:p w14:paraId="3EA043EE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959,879,710</w:t>
            </w:r>
          </w:p>
        </w:tc>
        <w:tc>
          <w:tcPr>
            <w:tcW w:w="1559" w:type="dxa"/>
            <w:shd w:val="clear" w:color="auto" w:fill="auto"/>
          </w:tcPr>
          <w:p w14:paraId="255ADEE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825599">
              <w:rPr>
                <w:rFonts w:ascii="新細明體" w:hAnsi="新細明體"/>
                <w:noProof/>
              </w:rPr>
              <w:t xml:space="preserve">- </w:t>
            </w:r>
            <w:r w:rsidRPr="00E26874">
              <w:rPr>
                <w:rFonts w:ascii="新細明體" w:hAnsi="新細明體"/>
                <w:noProof/>
              </w:rPr>
              <w:t xml:space="preserve">68.27 </w:t>
            </w:r>
          </w:p>
        </w:tc>
      </w:tr>
      <w:tr w:rsidR="00FB5866" w:rsidRPr="00762880" w14:paraId="21F68F18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AB97016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</w:tcPr>
          <w:p w14:paraId="070DB5D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38,860,573,944 </w:t>
            </w:r>
          </w:p>
        </w:tc>
        <w:tc>
          <w:tcPr>
            <w:tcW w:w="1843" w:type="dxa"/>
            <w:shd w:val="clear" w:color="auto" w:fill="auto"/>
          </w:tcPr>
          <w:p w14:paraId="3405B54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7" w:type="dxa"/>
            <w:shd w:val="clear" w:color="auto" w:fill="auto"/>
          </w:tcPr>
          <w:p w14:paraId="5A0812C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36,616,165,367</w:t>
            </w:r>
          </w:p>
        </w:tc>
        <w:tc>
          <w:tcPr>
            <w:tcW w:w="1984" w:type="dxa"/>
            <w:shd w:val="clear" w:color="auto" w:fill="auto"/>
          </w:tcPr>
          <w:p w14:paraId="02C60A2F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100.00 </w:t>
            </w:r>
          </w:p>
        </w:tc>
        <w:tc>
          <w:tcPr>
            <w:tcW w:w="3828" w:type="dxa"/>
            <w:shd w:val="clear" w:color="auto" w:fill="auto"/>
          </w:tcPr>
          <w:p w14:paraId="02815A09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b/>
                <w:noProof/>
              </w:rPr>
              <w:t>2,244,408,577</w:t>
            </w:r>
          </w:p>
        </w:tc>
        <w:tc>
          <w:tcPr>
            <w:tcW w:w="1559" w:type="dxa"/>
            <w:shd w:val="clear" w:color="auto" w:fill="auto"/>
          </w:tcPr>
          <w:p w14:paraId="3767BE2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825599">
              <w:rPr>
                <w:rFonts w:ascii="新細明體" w:hAnsi="新細明體"/>
                <w:b/>
                <w:noProof/>
              </w:rPr>
              <w:t xml:space="preserve">- </w:t>
            </w:r>
            <w:r w:rsidRPr="00E26874">
              <w:rPr>
                <w:rFonts w:ascii="新細明體" w:hAnsi="新細明體"/>
                <w:b/>
                <w:noProof/>
              </w:rPr>
              <w:t xml:space="preserve">5.78 </w:t>
            </w:r>
          </w:p>
        </w:tc>
      </w:tr>
      <w:tr w:rsidR="00FB5866" w:rsidRPr="00762880" w14:paraId="31B9A190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ADC4F02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</w:t>
            </w:r>
            <w:r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</w:tcPr>
          <w:p w14:paraId="40CFB78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26,273,390,373 </w:t>
            </w:r>
          </w:p>
        </w:tc>
        <w:tc>
          <w:tcPr>
            <w:tcW w:w="1843" w:type="dxa"/>
            <w:shd w:val="clear" w:color="auto" w:fill="auto"/>
          </w:tcPr>
          <w:p w14:paraId="7BC15C0F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67.61 </w:t>
            </w:r>
          </w:p>
        </w:tc>
        <w:tc>
          <w:tcPr>
            <w:tcW w:w="3827" w:type="dxa"/>
            <w:shd w:val="clear" w:color="auto" w:fill="auto"/>
          </w:tcPr>
          <w:p w14:paraId="43F5A25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25,003,295,308</w:t>
            </w:r>
          </w:p>
        </w:tc>
        <w:tc>
          <w:tcPr>
            <w:tcW w:w="1984" w:type="dxa"/>
            <w:shd w:val="clear" w:color="auto" w:fill="auto"/>
          </w:tcPr>
          <w:p w14:paraId="4162877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68.28 </w:t>
            </w:r>
          </w:p>
        </w:tc>
        <w:tc>
          <w:tcPr>
            <w:tcW w:w="3828" w:type="dxa"/>
            <w:shd w:val="clear" w:color="auto" w:fill="auto"/>
          </w:tcPr>
          <w:p w14:paraId="7BF3336C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1,270,095,065</w:t>
            </w:r>
          </w:p>
        </w:tc>
        <w:tc>
          <w:tcPr>
            <w:tcW w:w="1559" w:type="dxa"/>
            <w:shd w:val="clear" w:color="auto" w:fill="auto"/>
          </w:tcPr>
          <w:p w14:paraId="3C089E9C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825599">
              <w:rPr>
                <w:rFonts w:ascii="新細明體" w:hAnsi="新細明體"/>
                <w:noProof/>
              </w:rPr>
              <w:t xml:space="preserve">- </w:t>
            </w:r>
            <w:r w:rsidRPr="00E26874">
              <w:rPr>
                <w:rFonts w:ascii="新細明體" w:hAnsi="新細明體"/>
                <w:noProof/>
              </w:rPr>
              <w:t xml:space="preserve">4.83 </w:t>
            </w:r>
          </w:p>
        </w:tc>
      </w:tr>
      <w:tr w:rsidR="00FB5866" w:rsidRPr="00762880" w14:paraId="5623202F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977D174" w14:textId="77777777" w:rsidR="00FB5866" w:rsidRPr="005A1810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</w:t>
            </w:r>
            <w:r>
              <w:rPr>
                <w:rFonts w:ascii="標楷體" w:hAnsi="標楷體" w:hint="eastAsia"/>
                <w:noProof/>
              </w:rPr>
              <w:t>增加投資</w:t>
            </w:r>
          </w:p>
        </w:tc>
        <w:tc>
          <w:tcPr>
            <w:tcW w:w="3686" w:type="dxa"/>
            <w:shd w:val="clear" w:color="auto" w:fill="auto"/>
          </w:tcPr>
          <w:p w14:paraId="44AB1533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10,383,665,000 </w:t>
            </w:r>
          </w:p>
        </w:tc>
        <w:tc>
          <w:tcPr>
            <w:tcW w:w="1843" w:type="dxa"/>
            <w:shd w:val="clear" w:color="auto" w:fill="auto"/>
          </w:tcPr>
          <w:p w14:paraId="725918FF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26.72 </w:t>
            </w:r>
          </w:p>
        </w:tc>
        <w:tc>
          <w:tcPr>
            <w:tcW w:w="3827" w:type="dxa"/>
            <w:shd w:val="clear" w:color="auto" w:fill="auto"/>
          </w:tcPr>
          <w:p w14:paraId="5F20D5D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9,416,884,407</w:t>
            </w:r>
          </w:p>
        </w:tc>
        <w:tc>
          <w:tcPr>
            <w:tcW w:w="1984" w:type="dxa"/>
            <w:shd w:val="clear" w:color="auto" w:fill="auto"/>
          </w:tcPr>
          <w:p w14:paraId="09B76B0D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25.72 </w:t>
            </w:r>
          </w:p>
        </w:tc>
        <w:tc>
          <w:tcPr>
            <w:tcW w:w="3828" w:type="dxa"/>
            <w:shd w:val="clear" w:color="auto" w:fill="auto"/>
          </w:tcPr>
          <w:p w14:paraId="5C928712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966,780,593</w:t>
            </w:r>
          </w:p>
        </w:tc>
        <w:tc>
          <w:tcPr>
            <w:tcW w:w="1559" w:type="dxa"/>
            <w:shd w:val="clear" w:color="auto" w:fill="auto"/>
          </w:tcPr>
          <w:p w14:paraId="7C54A3F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 xml:space="preserve">9.31 </w:t>
            </w:r>
          </w:p>
        </w:tc>
      </w:tr>
      <w:tr w:rsidR="00FB5866" w:rsidRPr="00762880" w14:paraId="5E9660C1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C9682D1" w14:textId="77777777" w:rsidR="00FB5866" w:rsidRPr="00D20D21" w:rsidRDefault="00FB5866" w:rsidP="00F66A56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</w:tcPr>
          <w:p w14:paraId="55255A4D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2,203,518,571 </w:t>
            </w:r>
          </w:p>
        </w:tc>
        <w:tc>
          <w:tcPr>
            <w:tcW w:w="1843" w:type="dxa"/>
            <w:shd w:val="clear" w:color="auto" w:fill="auto"/>
          </w:tcPr>
          <w:p w14:paraId="150615AA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5.67 </w:t>
            </w:r>
          </w:p>
        </w:tc>
        <w:tc>
          <w:tcPr>
            <w:tcW w:w="3827" w:type="dxa"/>
            <w:shd w:val="clear" w:color="auto" w:fill="auto"/>
          </w:tcPr>
          <w:p w14:paraId="2579DE7F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>2,195,985,652</w:t>
            </w:r>
          </w:p>
        </w:tc>
        <w:tc>
          <w:tcPr>
            <w:tcW w:w="1984" w:type="dxa"/>
            <w:shd w:val="clear" w:color="auto" w:fill="auto"/>
          </w:tcPr>
          <w:p w14:paraId="4F596968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/>
                <w:noProof/>
              </w:rPr>
              <w:t xml:space="preserve"> 6.00 </w:t>
            </w:r>
          </w:p>
        </w:tc>
        <w:tc>
          <w:tcPr>
            <w:tcW w:w="3828" w:type="dxa"/>
            <w:shd w:val="clear" w:color="auto" w:fill="auto"/>
          </w:tcPr>
          <w:p w14:paraId="342D8842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>7,532,919</w:t>
            </w:r>
          </w:p>
        </w:tc>
        <w:tc>
          <w:tcPr>
            <w:tcW w:w="1559" w:type="dxa"/>
            <w:shd w:val="clear" w:color="auto" w:fill="auto"/>
          </w:tcPr>
          <w:p w14:paraId="51D11EC6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/>
                <w:noProof/>
              </w:rPr>
              <w:t xml:space="preserve">0.34 </w:t>
            </w:r>
          </w:p>
        </w:tc>
      </w:tr>
      <w:tr w:rsidR="00FB5866" w:rsidRPr="00762880" w14:paraId="2AB7CF1D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A0AA940" w14:textId="77777777" w:rsidR="00FB5866" w:rsidRPr="00762880" w:rsidRDefault="00FB5866" w:rsidP="00F66A56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(三)資本門</w:t>
            </w:r>
            <w:r>
              <w:rPr>
                <w:rFonts w:ascii="標楷體" w:hAnsi="標楷體" w:hint="eastAsia"/>
                <w:b/>
                <w:noProof/>
              </w:rPr>
              <w:t>餘絀（差短）</w:t>
            </w:r>
          </w:p>
        </w:tc>
        <w:tc>
          <w:tcPr>
            <w:tcW w:w="3686" w:type="dxa"/>
            <w:shd w:val="clear" w:color="auto" w:fill="auto"/>
          </w:tcPr>
          <w:p w14:paraId="160BCDA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 w:hint="eastAsia"/>
                <w:b/>
                <w:noProof/>
              </w:rPr>
              <w:t xml:space="preserve">37,454,561,944 </w:t>
            </w:r>
          </w:p>
        </w:tc>
        <w:tc>
          <w:tcPr>
            <w:tcW w:w="1843" w:type="dxa"/>
            <w:shd w:val="clear" w:color="auto" w:fill="auto"/>
          </w:tcPr>
          <w:p w14:paraId="5DDC30A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</w:tcPr>
          <w:p w14:paraId="6342E249" w14:textId="77777777" w:rsidR="00FB5866" w:rsidRPr="00E26874" w:rsidRDefault="00FB5866" w:rsidP="00F66A56">
            <w:pPr>
              <w:pStyle w:val="a9"/>
              <w:ind w:leftChars="0" w:left="43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 w:hint="eastAsia"/>
                <w:b/>
                <w:noProof/>
              </w:rPr>
              <w:t>36,170,033,077</w:t>
            </w:r>
          </w:p>
        </w:tc>
        <w:tc>
          <w:tcPr>
            <w:tcW w:w="1984" w:type="dxa"/>
            <w:shd w:val="clear" w:color="auto" w:fill="auto"/>
          </w:tcPr>
          <w:p w14:paraId="17EFFB2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</w:tcPr>
          <w:p w14:paraId="6C8247C7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1,284,528,867</w:t>
            </w:r>
          </w:p>
        </w:tc>
        <w:tc>
          <w:tcPr>
            <w:tcW w:w="1559" w:type="dxa"/>
            <w:shd w:val="clear" w:color="auto" w:fill="auto"/>
          </w:tcPr>
          <w:p w14:paraId="5D0883DE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825599">
              <w:rPr>
                <w:rFonts w:ascii="新細明體" w:hAnsi="新細明體"/>
                <w:b/>
                <w:noProof/>
              </w:rPr>
              <w:t xml:space="preserve">- </w:t>
            </w:r>
            <w:r w:rsidRPr="00E26874">
              <w:rPr>
                <w:rFonts w:ascii="新細明體" w:hAnsi="新細明體"/>
                <w:b/>
                <w:noProof/>
              </w:rPr>
              <w:t xml:space="preserve">3.43 </w:t>
            </w:r>
          </w:p>
        </w:tc>
      </w:tr>
      <w:tr w:rsidR="00FB5866" w:rsidRPr="00762880" w14:paraId="14455F0C" w14:textId="77777777" w:rsidTr="00F66A5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89161DA" w14:textId="77777777" w:rsidR="00FB5866" w:rsidRPr="00762880" w:rsidRDefault="00FB5866" w:rsidP="00F66A56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</w:tcPr>
          <w:p w14:paraId="2C63CBA0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E26874">
              <w:rPr>
                <w:rFonts w:ascii="新細明體" w:hAnsi="新細明體" w:hint="eastAsia"/>
                <w:b/>
                <w:noProof/>
              </w:rPr>
              <w:t xml:space="preserve">13,600,000,000 </w:t>
            </w:r>
          </w:p>
        </w:tc>
        <w:tc>
          <w:tcPr>
            <w:tcW w:w="1843" w:type="dxa"/>
            <w:shd w:val="clear" w:color="auto" w:fill="auto"/>
          </w:tcPr>
          <w:p w14:paraId="0B879464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</w:tcPr>
          <w:p w14:paraId="6B547CF1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2,090,331,200</w:t>
            </w:r>
          </w:p>
        </w:tc>
        <w:tc>
          <w:tcPr>
            <w:tcW w:w="1984" w:type="dxa"/>
            <w:shd w:val="clear" w:color="auto" w:fill="auto"/>
          </w:tcPr>
          <w:p w14:paraId="234A27BB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</w:tcPr>
          <w:p w14:paraId="6EE30646" w14:textId="77777777" w:rsidR="00FB5866" w:rsidRPr="00E26874" w:rsidRDefault="00FB5866" w:rsidP="00F66A56">
            <w:pPr>
              <w:pStyle w:val="a9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>15,690,331,200</w:t>
            </w:r>
          </w:p>
        </w:tc>
        <w:tc>
          <w:tcPr>
            <w:tcW w:w="1559" w:type="dxa"/>
            <w:shd w:val="clear" w:color="auto" w:fill="auto"/>
          </w:tcPr>
          <w:p w14:paraId="1674A75D" w14:textId="77777777" w:rsidR="00FB5866" w:rsidRPr="00E26874" w:rsidRDefault="00FB5866" w:rsidP="00F66A56">
            <w:pPr>
              <w:pStyle w:val="a9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E26874">
              <w:rPr>
                <w:rFonts w:ascii="新細明體" w:hAnsi="新細明體"/>
                <w:b/>
                <w:noProof/>
              </w:rPr>
              <w:t xml:space="preserve"> -- </w:t>
            </w:r>
          </w:p>
        </w:tc>
      </w:tr>
    </w:tbl>
    <w:p w14:paraId="246599B4" w14:textId="5370654D" w:rsidR="00EA0ABF" w:rsidRDefault="00EA0ABF">
      <w:pPr>
        <w:widowControl/>
        <w:rPr>
          <w:rFonts w:eastAsia="標楷體"/>
          <w:sz w:val="22"/>
        </w:rPr>
        <w:sectPr w:rsidR="00EA0ABF" w:rsidSect="00EA0ABF">
          <w:headerReference w:type="first" r:id="rId14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62B55D5B" w14:textId="77777777" w:rsidR="00FB5866" w:rsidRPr="00372D84" w:rsidRDefault="00FB5866" w:rsidP="00F5686C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lastRenderedPageBreak/>
        <w:t>中華民國</w:t>
      </w:r>
      <w:r>
        <w:rPr>
          <w:rFonts w:ascii="標楷體" w:eastAsia="標楷體" w:hAnsi="標楷體"/>
          <w:kern w:val="0"/>
          <w:szCs w:val="24"/>
        </w:rPr>
        <w:t>113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2CB67B0" w14:textId="77777777" w:rsidR="00FB5866" w:rsidRDefault="00FB5866" w:rsidP="00FB5866">
      <w:pPr>
        <w:ind w:rightChars="57" w:right="137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81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22"/>
        <w:gridCol w:w="6436"/>
      </w:tblGrid>
      <w:tr w:rsidR="00FB5866" w:rsidRPr="000D6DE1" w14:paraId="46C4948A" w14:textId="77777777" w:rsidTr="008F561C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BFE7" w14:textId="77777777" w:rsidR="00FB5866" w:rsidRPr="00372D84" w:rsidRDefault="00FB5866" w:rsidP="00F66A56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C926" w14:textId="77777777" w:rsidR="00FB5866" w:rsidRPr="00372D84" w:rsidRDefault="00FB5866" w:rsidP="00F66A56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FB5866" w:rsidRPr="000D6DE1" w14:paraId="34CF6777" w14:textId="77777777" w:rsidTr="008F561C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54E3" w14:textId="77777777" w:rsidR="00FB5866" w:rsidRPr="00372D84" w:rsidRDefault="00FB5866" w:rsidP="00F66A56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71BE" w14:textId="77777777" w:rsidR="00FB5866" w:rsidRPr="00372D84" w:rsidRDefault="00FB5866" w:rsidP="00F66A56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4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4170" w14:textId="77777777" w:rsidR="00FB5866" w:rsidRPr="00372D84" w:rsidRDefault="00FB5866" w:rsidP="00F66A56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FB5866" w:rsidRPr="002841ED" w14:paraId="4956E4A9" w14:textId="77777777" w:rsidTr="008F561C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0ACA" w14:textId="77777777" w:rsidR="00FB5866" w:rsidRDefault="00FB5866" w:rsidP="00F66A56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9097" w14:textId="77777777" w:rsidR="00FB5866" w:rsidRPr="00D33761" w:rsidRDefault="00FB5866" w:rsidP="00F66A56">
            <w:pPr>
              <w:pStyle w:val="3"/>
              <w:rPr>
                <w:rFonts w:cs="新細明體"/>
                <w:b w:val="0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ED4F" w14:textId="77777777" w:rsidR="00FB5866" w:rsidRPr="002841ED" w:rsidRDefault="00FB5866" w:rsidP="00F66A56">
            <w:pPr>
              <w:pStyle w:val="3"/>
              <w:spacing w:line="240" w:lineRule="exact"/>
              <w:rPr>
                <w:b w:val="0"/>
                <w:bCs/>
                <w:noProof/>
                <w:w w:val="100"/>
                <w:sz w:val="20"/>
              </w:rPr>
            </w:pPr>
            <w:r w:rsidRPr="002841ED">
              <w:rPr>
                <w:noProof/>
                <w:w w:val="100"/>
                <w:sz w:val="20"/>
              </w:rPr>
              <w:t>-</w:t>
            </w:r>
            <w:r w:rsidRPr="002841ED">
              <w:rPr>
                <w:rFonts w:hint="eastAsia"/>
                <w:noProof/>
                <w:w w:val="100"/>
                <w:sz w:val="20"/>
              </w:rPr>
              <w:t xml:space="preserve"> 8</w:t>
            </w:r>
            <w:r>
              <w:rPr>
                <w:rFonts w:hint="eastAsia"/>
                <w:noProof/>
                <w:w w:val="100"/>
                <w:sz w:val="20"/>
              </w:rPr>
              <w:t>8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712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722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828</w:t>
            </w:r>
          </w:p>
        </w:tc>
      </w:tr>
      <w:tr w:rsidR="00FB5866" w:rsidRPr="00611B9C" w14:paraId="30F5EA17" w14:textId="77777777" w:rsidTr="008F561C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15FE" w14:textId="77777777" w:rsidR="00FB5866" w:rsidRDefault="00FB5866" w:rsidP="00F66A56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本處審核修正總決算應調整數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68A4" w14:textId="77777777" w:rsidR="00FB5866" w:rsidRPr="00D33761" w:rsidRDefault="00FB5866" w:rsidP="00F66A56">
            <w:pPr>
              <w:pStyle w:val="3"/>
              <w:rPr>
                <w:rFonts w:cs="新細明體"/>
                <w:b w:val="0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0FA64B2" w14:textId="77777777" w:rsidR="00FB5866" w:rsidRPr="00D33761" w:rsidRDefault="00FB5866" w:rsidP="00F66A56">
            <w:pPr>
              <w:pStyle w:val="3"/>
              <w:spacing w:line="240" w:lineRule="exact"/>
              <w:rPr>
                <w:rFonts w:hAnsi="細明體" w:cs="新細明體"/>
                <w:b w:val="0"/>
                <w:w w:val="100"/>
                <w:sz w:val="20"/>
              </w:rPr>
            </w:pPr>
            <w:r>
              <w:rPr>
                <w:rFonts w:hAnsi="細明體" w:cs="新細明體" w:hint="eastAsia"/>
                <w:w w:val="100"/>
                <w:sz w:val="20"/>
              </w:rPr>
              <w:t>3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309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830</w:t>
            </w:r>
          </w:p>
        </w:tc>
      </w:tr>
      <w:tr w:rsidR="00FB5866" w:rsidRPr="000D6DE1" w14:paraId="0F4495C5" w14:textId="77777777" w:rsidTr="008F561C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3DA2" w14:textId="77777777" w:rsidR="00FB5866" w:rsidRDefault="00FB5866" w:rsidP="00F66A56">
            <w:pPr>
              <w:ind w:firstLineChars="184" w:firstLine="368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626A" w14:textId="77777777" w:rsidR="00FB5866" w:rsidRPr="00D33761" w:rsidRDefault="00FB5866" w:rsidP="00F66A56">
            <w:pPr>
              <w:pStyle w:val="3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003724C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</w:p>
        </w:tc>
      </w:tr>
      <w:tr w:rsidR="00FB5866" w:rsidRPr="000D6DE1" w14:paraId="0A59BD81" w14:textId="77777777" w:rsidTr="008F561C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56F8" w14:textId="77777777" w:rsidR="00FB5866" w:rsidRPr="002841ED" w:rsidRDefault="00FB5866" w:rsidP="00F66A56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2841ED">
              <w:rPr>
                <w:rFonts w:ascii="標楷體" w:eastAsia="標楷體" w:hAnsi="標楷體" w:hint="eastAsia"/>
                <w:sz w:val="20"/>
              </w:rPr>
              <w:t>（一）增列</w:t>
            </w:r>
            <w:proofErr w:type="gramStart"/>
            <w:r w:rsidRPr="002841ED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Pr="002841E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Pr="002841ED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4EF9" w14:textId="77777777" w:rsidR="00FB5866" w:rsidRPr="002841ED" w:rsidRDefault="00FB5866" w:rsidP="00F66A56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2841ED">
              <w:rPr>
                <w:rFonts w:ascii="細明體" w:eastAsia="細明體" w:hAnsi="細明體" w:cs="新細明體"/>
                <w:sz w:val="20"/>
              </w:rPr>
              <w:t>4,158,324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2C568FF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</w:p>
        </w:tc>
      </w:tr>
      <w:tr w:rsidR="00FB5866" w:rsidRPr="000D6DE1" w14:paraId="23D84377" w14:textId="77777777" w:rsidTr="008F561C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C08D" w14:textId="77777777" w:rsidR="00FB5866" w:rsidRPr="00E11AF4" w:rsidRDefault="00FB5866" w:rsidP="00F66A56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</w:t>
            </w:r>
            <w:r w:rsidRPr="007902BD">
              <w:rPr>
                <w:rFonts w:ascii="標楷體" w:eastAsia="標楷體" w:hAnsi="標楷體" w:hint="eastAsia"/>
                <w:sz w:val="20"/>
              </w:rPr>
              <w:t>度歲出實現數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AE07" w14:textId="77777777" w:rsidR="00FB5866" w:rsidRPr="00D33761" w:rsidRDefault="00FB5866" w:rsidP="00F66A56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295</w:t>
            </w:r>
            <w:r w:rsidRPr="00CB65B4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259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4AFCFD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</w:p>
        </w:tc>
      </w:tr>
      <w:tr w:rsidR="00FB5866" w:rsidRPr="000D6DE1" w14:paraId="04F9B1F0" w14:textId="77777777" w:rsidTr="008F561C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DFA2" w14:textId="77777777" w:rsidR="00FB5866" w:rsidRDefault="00FB5866" w:rsidP="00F66A56">
            <w:pPr>
              <w:ind w:firstLineChars="184" w:firstLine="368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減項：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0148E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116919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</w:p>
        </w:tc>
      </w:tr>
      <w:tr w:rsidR="00FB5866" w:rsidRPr="001F2033" w14:paraId="5A9E9534" w14:textId="77777777" w:rsidTr="008F561C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2BED18" w14:textId="77777777" w:rsidR="00FB5866" w:rsidRPr="002841ED" w:rsidRDefault="00FB5866" w:rsidP="00F66A56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2841ED">
              <w:rPr>
                <w:rFonts w:ascii="標楷體" w:eastAsia="標楷體" w:hAnsi="標楷體" w:hint="eastAsia"/>
                <w:sz w:val="20"/>
              </w:rPr>
              <w:t>（三）減列以前年度歲入未結清</w:t>
            </w:r>
            <w:proofErr w:type="gramStart"/>
            <w:r w:rsidRPr="002841ED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B8AB" w14:textId="77777777" w:rsidR="00FB5866" w:rsidRPr="002841ED" w:rsidRDefault="00FB5866" w:rsidP="00F66A56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2841ED">
              <w:rPr>
                <w:rFonts w:ascii="細明體" w:eastAsia="細明體" w:hAnsi="細明體" w:cs="新細明體"/>
                <w:sz w:val="20"/>
              </w:rPr>
              <w:t>1,143,753</w:t>
            </w:r>
          </w:p>
        </w:tc>
        <w:tc>
          <w:tcPr>
            <w:tcW w:w="6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54030D8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</w:p>
        </w:tc>
      </w:tr>
      <w:tr w:rsidR="00FB5866" w:rsidRPr="003D5475" w14:paraId="65412759" w14:textId="77777777" w:rsidTr="008F561C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C85B" w14:textId="77777777" w:rsidR="00FB5866" w:rsidRDefault="00FB5866" w:rsidP="00F66A56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0414" w14:textId="77777777" w:rsidR="00FB5866" w:rsidRPr="00D33761" w:rsidRDefault="00FB5866" w:rsidP="00F66A56">
            <w:pPr>
              <w:pStyle w:val="3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4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4E55DE" w14:textId="77777777" w:rsidR="00FB5866" w:rsidRPr="00D33761" w:rsidRDefault="00FB5866" w:rsidP="00F66A56">
            <w:pPr>
              <w:pStyle w:val="3"/>
              <w:rPr>
                <w:rFonts w:hAnsi="細明體" w:cs="新細明體"/>
                <w:b w:val="0"/>
                <w:w w:val="100"/>
                <w:sz w:val="20"/>
              </w:rPr>
            </w:pPr>
            <w:r w:rsidRPr="00CB65B4">
              <w:rPr>
                <w:rFonts w:hAnsi="細明體" w:cs="新細明體"/>
                <w:w w:val="100"/>
                <w:sz w:val="20"/>
              </w:rPr>
              <w:t>-</w:t>
            </w:r>
            <w:r>
              <w:rPr>
                <w:rFonts w:hAnsi="細明體" w:cs="新細明體" w:hint="eastAsia"/>
                <w:w w:val="100"/>
                <w:sz w:val="20"/>
              </w:rPr>
              <w:t xml:space="preserve"> </w:t>
            </w:r>
            <w:r w:rsidRPr="00CB65B4">
              <w:rPr>
                <w:rFonts w:hAnsi="細明體" w:cs="新細明體"/>
                <w:w w:val="100"/>
                <w:sz w:val="20"/>
              </w:rPr>
              <w:t>8</w:t>
            </w:r>
            <w:r>
              <w:rPr>
                <w:rFonts w:hAnsi="細明體" w:cs="新細明體"/>
                <w:w w:val="100"/>
                <w:sz w:val="20"/>
              </w:rPr>
              <w:t>8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709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412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998</w:t>
            </w:r>
          </w:p>
        </w:tc>
      </w:tr>
    </w:tbl>
    <w:p w14:paraId="0F8F6B5C" w14:textId="77777777" w:rsidR="00FB5866" w:rsidRDefault="00FB5866" w:rsidP="00FB5866">
      <w:pPr>
        <w:pStyle w:val="ad"/>
        <w:spacing w:line="240" w:lineRule="exact"/>
        <w:rPr>
          <w:sz w:val="18"/>
          <w:szCs w:val="18"/>
        </w:rPr>
      </w:pPr>
    </w:p>
    <w:p w14:paraId="74AA965E" w14:textId="77777777" w:rsidR="00AC6E8C" w:rsidRDefault="00FB5866" w:rsidP="00FB5866">
      <w:pPr>
        <w:widowControl/>
        <w:rPr>
          <w:sz w:val="18"/>
          <w:szCs w:val="18"/>
        </w:rPr>
        <w:sectPr w:rsidR="00AC6E8C" w:rsidSect="00EA0ABF">
          <w:headerReference w:type="first" r:id="rId15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sz w:val="18"/>
          <w:szCs w:val="18"/>
        </w:rPr>
        <w:br w:type="page"/>
      </w:r>
    </w:p>
    <w:p w14:paraId="4FAFDA21" w14:textId="77777777" w:rsidR="00AC6E8C" w:rsidRPr="00141A1C" w:rsidRDefault="00AC6E8C" w:rsidP="00AC6E8C">
      <w:pPr>
        <w:snapToGrid w:val="0"/>
        <w:spacing w:beforeLines="20" w:before="72" w:line="240" w:lineRule="exact"/>
        <w:jc w:val="center"/>
        <w:rPr>
          <w:rFonts w:ascii="標楷體" w:eastAsia="標楷體" w:hAnsi="標楷體"/>
          <w:sz w:val="20"/>
        </w:rPr>
      </w:pPr>
      <w:r w:rsidRPr="00141A1C">
        <w:rPr>
          <w:rFonts w:ascii="標楷體" w:eastAsia="標楷體" w:hAnsi="標楷體" w:hint="eastAsia"/>
          <w:sz w:val="20"/>
        </w:rPr>
        <w:lastRenderedPageBreak/>
        <w:t>中華民國113年12月31日</w:t>
      </w:r>
    </w:p>
    <w:p w14:paraId="28501548" w14:textId="77777777" w:rsidR="00AC6E8C" w:rsidRPr="00141A1C" w:rsidRDefault="00AC6E8C" w:rsidP="00AC6E8C">
      <w:pPr>
        <w:spacing w:line="240" w:lineRule="exact"/>
        <w:ind w:rightChars="10" w:right="24" w:firstLine="400"/>
        <w:jc w:val="right"/>
        <w:rPr>
          <w:rFonts w:ascii="標楷體" w:eastAsia="標楷體" w:hAnsi="標楷體"/>
          <w:kern w:val="0"/>
          <w:sz w:val="20"/>
          <w:szCs w:val="24"/>
        </w:rPr>
      </w:pPr>
      <w:r w:rsidRPr="00141A1C">
        <w:rPr>
          <w:rFonts w:ascii="標楷體" w:eastAsia="標楷體" w:hAnsi="標楷體" w:hint="eastAsia"/>
          <w:kern w:val="0"/>
          <w:sz w:val="20"/>
          <w:szCs w:val="24"/>
        </w:rPr>
        <w:t>單位：新臺幣元</w:t>
      </w:r>
    </w:p>
    <w:tbl>
      <w:tblPr>
        <w:tblW w:w="5000" w:type="pct"/>
        <w:tblInd w:w="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10"/>
        <w:gridCol w:w="2495"/>
        <w:gridCol w:w="2495"/>
        <w:gridCol w:w="2508"/>
        <w:gridCol w:w="3107"/>
        <w:gridCol w:w="2470"/>
        <w:gridCol w:w="2458"/>
        <w:gridCol w:w="2391"/>
      </w:tblGrid>
      <w:tr w:rsidR="00AC6E8C" w14:paraId="4CF16FFC" w14:textId="77777777" w:rsidTr="008F561C">
        <w:trPr>
          <w:cantSplit/>
          <w:trHeight w:val="340"/>
        </w:trPr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4D3736" w14:textId="77777777" w:rsidR="00AC6E8C" w:rsidRPr="00AC6E8C" w:rsidRDefault="00AC6E8C" w:rsidP="00F66A56">
            <w:pPr>
              <w:snapToGrid w:val="0"/>
              <w:spacing w:line="22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C6E8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D41A" w14:textId="77777777" w:rsidR="00AC6E8C" w:rsidRPr="00A41D0E" w:rsidRDefault="00AC6E8C" w:rsidP="00F66A56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41D0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4E035" w14:textId="77777777" w:rsidR="00AC6E8C" w:rsidRPr="00AC6E8C" w:rsidRDefault="00AC6E8C" w:rsidP="00F66A56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EA2745" w14:textId="77777777" w:rsidR="00AC6E8C" w:rsidRPr="00AC6E8C" w:rsidRDefault="00AC6E8C" w:rsidP="00F66A56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AC6E8C" w14:paraId="2BAF5409" w14:textId="77777777" w:rsidTr="008F561C">
        <w:trPr>
          <w:cantSplit/>
          <w:trHeight w:val="340"/>
        </w:trPr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024B" w14:textId="77777777" w:rsidR="00AC6E8C" w:rsidRPr="00AC6E8C" w:rsidRDefault="00AC6E8C" w:rsidP="00F66A56">
            <w:pPr>
              <w:spacing w:line="2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D8B9" w14:textId="77777777" w:rsidR="00AC6E8C" w:rsidRPr="00A41D0E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41D0E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CD3D78" w14:textId="77777777" w:rsidR="00AC6E8C" w:rsidRPr="00A41D0E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41D0E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25FF" w14:textId="77777777" w:rsidR="00AC6E8C" w:rsidRPr="00A41D0E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41D0E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75CA" w14:textId="77777777" w:rsidR="00AC6E8C" w:rsidRPr="00AC6E8C" w:rsidRDefault="00AC6E8C" w:rsidP="00F66A56">
            <w:pPr>
              <w:spacing w:line="220" w:lineRule="exac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8B2B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C6E8C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C8C0B9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C6E8C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64A5C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AC6E8C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AC6E8C" w:rsidRPr="009239E5" w14:paraId="53F5C528" w14:textId="77777777" w:rsidTr="008F561C">
        <w:trPr>
          <w:cantSplit/>
          <w:trHeight w:val="340"/>
        </w:trPr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0037A1FC" w14:textId="77777777" w:rsidR="00AC6E8C" w:rsidRPr="00AC6E8C" w:rsidRDefault="00AC6E8C" w:rsidP="00F66A56">
            <w:pPr>
              <w:snapToGrid w:val="0"/>
              <w:spacing w:line="230" w:lineRule="exact"/>
              <w:jc w:val="distribute"/>
              <w:rPr>
                <w:rFonts w:ascii="標楷體" w:eastAsia="標楷體" w:hAnsi="標楷體" w:cs="新細明體"/>
                <w:b/>
                <w:sz w:val="20"/>
              </w:rPr>
            </w:pPr>
            <w:r w:rsidRPr="00AC6E8C">
              <w:rPr>
                <w:rFonts w:ascii="標楷體" w:eastAsia="標楷體" w:hAnsi="標楷體" w:cs="新細明體" w:hint="eastAsia"/>
                <w:b/>
                <w:sz w:val="20"/>
              </w:rPr>
              <w:t>資產部分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DE35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658B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5646D" w14:textId="77777777" w:rsidR="00AC6E8C" w:rsidRPr="00AC6E8C" w:rsidRDefault="00AC6E8C" w:rsidP="00F66A56">
            <w:pPr>
              <w:snapToGrid w:val="0"/>
              <w:spacing w:line="230" w:lineRule="exact"/>
              <w:jc w:val="right"/>
              <w:rPr>
                <w:rFonts w:asciiTheme="minorEastAsia" w:eastAsiaTheme="minorEastAsia" w:hAnsiTheme="minorEastAsia" w:cs="新細明體"/>
                <w:b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7EFA9989" w14:textId="77777777" w:rsidR="00AC6E8C" w:rsidRPr="00AC6E8C" w:rsidRDefault="00AC6E8C" w:rsidP="00F66A56">
            <w:pPr>
              <w:snapToGrid w:val="0"/>
              <w:spacing w:line="230" w:lineRule="exact"/>
              <w:jc w:val="distribute"/>
              <w:rPr>
                <w:rFonts w:ascii="標楷體" w:eastAsia="標楷體" w:hAnsi="標楷體" w:cs="新細明體"/>
                <w:b/>
                <w:color w:val="FF0000"/>
                <w:sz w:val="20"/>
              </w:rPr>
            </w:pPr>
            <w:r w:rsidRPr="00AC6E8C">
              <w:rPr>
                <w:rFonts w:ascii="標楷體" w:eastAsia="標楷體" w:hAnsi="標楷體" w:cs="新細明體" w:hint="eastAsia"/>
                <w:b/>
                <w:sz w:val="20"/>
              </w:rPr>
              <w:t>負債部分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E12B5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F49355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6C5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65059535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9965ED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流動資產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E7F92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F4D647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32,534,094,485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51921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F71DB6E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流動負債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DFC000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798CF3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28,304,739,628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51B12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04D45BB1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39F81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現金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EF11B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22,951,625,778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286D23A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B884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322515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短期債務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6970F3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10,000,000,000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C30CB9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FF225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3B7DC122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CE35BE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應收款項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EF0ACD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5,574,182,976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2228BE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8BFB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9D01A71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應付款項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F93171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12,098,403,945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8E90C5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8A662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31FD40C9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66FC7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應收其他政府款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EFFCC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761,162,020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8C23EA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7CDD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B221A7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應付其他基金款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5DAAC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13,174,985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26CAD6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45ACA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6D709224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AB28BF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預付款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471D6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3,247,123,711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3FAF1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DDC4D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695DF8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預收款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46F7C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17,918,145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99CF499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6060D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3A45424F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A34E17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長期投資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F7881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C2DD6D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237,664,405,162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7DE2E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337003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預收其他政府款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5D131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6,175,242,553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BB2E1E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92294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23EF924A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0DA42C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proofErr w:type="gramStart"/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採</w:t>
            </w:r>
            <w:proofErr w:type="gramEnd"/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權益法之投資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C5FECC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235,976,723,347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70C2C8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4BF10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BF28CFF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長期負債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317F7B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98702A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94,000,000,000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7E362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11E09BCF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CBF5DA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其他長期投資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A3854A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1,687,681,815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33D1A3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44C09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D85BFBF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長期借款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19F15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94,000,000,000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14D0A5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2CD7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6D591E4C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C5FE4E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固定資產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6B9F9A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7AC987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4,515,576,109,227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409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4F74E93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其他負債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8E2AF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F12AC6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92,437,494,272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CDCA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2151FFC0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EC3596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土地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D0653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4,386,173,346,939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C8429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EFFCE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986C17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遞延收入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77513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2,355,893,467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E72D6C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5CA6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6831D7B0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CD1CAC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土地改良物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D1EDF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6,626,470,276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4A303C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3F9F4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B28BC44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存入保證金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CB402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8,950,948,986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686AD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771B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2F70F2DC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2C57D9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房屋建築及設備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F3302A9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42,903,839,138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2F9FDA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433CC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9C4145E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應付保管款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4E2C59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81,130,131,445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C080FC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51F6A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5E6C4343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B21BB9D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機械及設備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82739C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10,645,877,089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3E01C3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69E15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0B3F07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暫收款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07DE09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520,374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81E9E4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AA1EC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3727D34E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5D424B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交通及運輸設備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6C5391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4,548,923,905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72C45A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9F6A2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F77733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5A4AAE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93D55C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10A8C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5D97CA8C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DE2183A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雜項設備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C8281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1,730,189,504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AB6A49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05F6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CAF698F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717FD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D41723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C729B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493C48E6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425186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6"/>
                <w:sz w:val="20"/>
              </w:rPr>
              <w:t>收藏品及傳承資產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3E546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44,237,909,981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C38BB4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54DA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A322A16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4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1855CF9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44C5AC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4459F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082BBBB7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C5762C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購建中固定資產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534EE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18,709,552,395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907A4E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D09D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 w:cs="Arial"/>
                <w:b/>
                <w:bCs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77FE04A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CC4689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ABAAC7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7741F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71523BA5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0CD1A6C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無形資產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77B6AE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4C0758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559,088,104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DD69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002CF2D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D2B68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CB065C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3E5BB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4B320B7C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C72EE9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無形資產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5F982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559,088,104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C5D059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F0CE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A41FA36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28A85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2CE9FF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DCA85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1A6E5106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EF68A4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其他資產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8E383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B0E76C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1,863,232,713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ECAD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7E87659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C10D88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D4F5C4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2FFDB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5C76211E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270C34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暫付款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0BE323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1,826,866,853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1156AB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ACBE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5C9728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1FD59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B52BA1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B98D8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AC6E8C" w:rsidRPr="009239E5" w14:paraId="15E0CCEA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E16FE3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proofErr w:type="gramStart"/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存出保證金</w:t>
            </w:r>
            <w:proofErr w:type="gramEnd"/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8E3832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36,365,860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C0EC31C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FE73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335B498" w14:textId="77777777" w:rsidR="00AC6E8C" w:rsidRPr="00AC6E8C" w:rsidRDefault="00AC6E8C" w:rsidP="00F66A56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5E0AFA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8D7F7E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4E460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5462157A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21EF18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原列資產總額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DE4D7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75002FD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F7582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b/>
                <w:sz w:val="20"/>
              </w:rPr>
              <w:t>4,788,196,929,691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19BCEA5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原列負債總額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15388A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CAE3A1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F88DBB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b/>
                <w:sz w:val="20"/>
              </w:rPr>
              <w:t>214,742,233,900</w:t>
            </w:r>
          </w:p>
        </w:tc>
      </w:tr>
      <w:tr w:rsidR="00AC6E8C" w:rsidRPr="009239E5" w14:paraId="7F89C001" w14:textId="77777777" w:rsidTr="008F561C">
        <w:trPr>
          <w:cantSplit/>
          <w:trHeight w:val="51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1DEBB4B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68C3FB25" w14:textId="77777777" w:rsidR="00AC6E8C" w:rsidRPr="00AC6E8C" w:rsidRDefault="00AC6E8C" w:rsidP="00F66A56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1869E8C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FF0000"/>
                <w:kern w:val="0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47D2E1C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CC6D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b/>
                <w:sz w:val="20"/>
              </w:rPr>
              <w:t>3,309,830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CD54CCA" w14:textId="77777777" w:rsidR="00AC6E8C" w:rsidRPr="00AC6E8C" w:rsidRDefault="00AC6E8C" w:rsidP="00F66A56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3DEF9708" w14:textId="77777777" w:rsidR="00AC6E8C" w:rsidRPr="00AC6E8C" w:rsidRDefault="00AC6E8C" w:rsidP="00F66A56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81E9D8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1F4D870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2019C8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AC6E8C" w:rsidRPr="009239E5" w14:paraId="38FF09E2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97E8F6" w14:textId="77777777" w:rsidR="00AC6E8C" w:rsidRPr="00AC6E8C" w:rsidRDefault="00AC6E8C" w:rsidP="00F66A56">
            <w:pPr>
              <w:snapToGrid w:val="0"/>
              <w:spacing w:line="230" w:lineRule="exact"/>
              <w:ind w:leftChars="118" w:left="283" w:rightChars="20" w:right="48"/>
              <w:jc w:val="distribute"/>
              <w:rPr>
                <w:rFonts w:ascii="標楷體" w:eastAsia="標楷體" w:hAnsi="標楷體"/>
                <w:color w:val="FF0000"/>
                <w:spacing w:val="-40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歲入事項應調整數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8D11648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FF0000"/>
                <w:kern w:val="0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50BE19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3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014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571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974F7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628DDD4" w14:textId="77777777" w:rsidR="00AC6E8C" w:rsidRPr="00AC6E8C" w:rsidRDefault="00AC6E8C" w:rsidP="00F66A56">
            <w:pPr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30"/>
                <w:sz w:val="20"/>
              </w:rPr>
              <w:t>調整後負債總額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D2ED67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EEA44A9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58E2BC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b/>
                <w:sz w:val="20"/>
              </w:rPr>
              <w:t>214,742,233,900</w:t>
            </w:r>
          </w:p>
        </w:tc>
      </w:tr>
      <w:tr w:rsidR="00AC6E8C" w:rsidRPr="009239E5" w14:paraId="2DD2E4C6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2AF6CC" w14:textId="77777777" w:rsidR="00AC6E8C" w:rsidRPr="00AC6E8C" w:rsidRDefault="00AC6E8C" w:rsidP="00F66A56">
            <w:pPr>
              <w:snapToGrid w:val="0"/>
              <w:spacing w:line="230" w:lineRule="exact"/>
              <w:ind w:leftChars="177" w:left="425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增列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113</w:t>
            </w:r>
            <w:proofErr w:type="gramEnd"/>
            <w:r w:rsidRPr="00AC6E8C">
              <w:rPr>
                <w:rFonts w:ascii="標楷體" w:eastAsia="標楷體" w:hAnsi="標楷體"/>
                <w:spacing w:val="-30"/>
                <w:sz w:val="20"/>
              </w:rPr>
              <w:t>年度歲入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應收數</w:t>
            </w:r>
            <w:proofErr w:type="gramEnd"/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A4AC5D4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158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324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942811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1C3AD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4CCA32" w14:textId="77777777" w:rsidR="00AC6E8C" w:rsidRPr="00AC6E8C" w:rsidRDefault="00AC6E8C" w:rsidP="00F66A56">
            <w:pPr>
              <w:snapToGrid w:val="0"/>
              <w:spacing w:line="240" w:lineRule="exact"/>
              <w:ind w:leftChars="10" w:left="24" w:rightChars="20" w:right="48"/>
              <w:jc w:val="distribute"/>
              <w:rPr>
                <w:rFonts w:ascii="標楷體" w:eastAsia="標楷體" w:hAnsi="標楷體" w:cs="Arial"/>
                <w:spacing w:val="-26"/>
                <w:sz w:val="20"/>
                <w:szCs w:val="18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淨資產部分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F5ADDD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91BDEFC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465260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675C411C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E9F46BE" w14:textId="77777777" w:rsidR="00AC6E8C" w:rsidRPr="00AC6E8C" w:rsidRDefault="00AC6E8C" w:rsidP="00F66A56">
            <w:pPr>
              <w:snapToGrid w:val="0"/>
              <w:spacing w:line="230" w:lineRule="exact"/>
              <w:ind w:leftChars="177" w:left="425" w:rightChars="13" w:right="31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減列以前年度歲入</w:t>
            </w:r>
          </w:p>
          <w:p w14:paraId="0F698D17" w14:textId="77777777" w:rsidR="00AC6E8C" w:rsidRPr="00AC6E8C" w:rsidRDefault="00AC6E8C" w:rsidP="00F66A56">
            <w:pPr>
              <w:snapToGrid w:val="0"/>
              <w:spacing w:line="230" w:lineRule="exact"/>
              <w:ind w:leftChars="177" w:left="425" w:rightChars="13" w:right="31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未結清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應收數</w:t>
            </w:r>
            <w:proofErr w:type="gramEnd"/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566952" w14:textId="77777777" w:rsidR="00AC6E8C" w:rsidRPr="00AC6E8C" w:rsidRDefault="00AC6E8C" w:rsidP="00F66A56">
            <w:pPr>
              <w:wordWrap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sz w:val="20"/>
              </w:rPr>
              <w:t>- 1,143,753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1350F3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52BCE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3E5A26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標楷體" w:cs="Arial"/>
                <w:spacing w:val="-32"/>
                <w:sz w:val="20"/>
                <w:szCs w:val="18"/>
              </w:rPr>
            </w:pPr>
            <w:r w:rsidRPr="00AC6E8C">
              <w:rPr>
                <w:rFonts w:ascii="標楷體" w:eastAsia="標楷體" w:hAnsi="標楷體" w:cs="Arial" w:hint="eastAsia"/>
                <w:spacing w:val="-20"/>
                <w:sz w:val="20"/>
              </w:rPr>
              <w:t>淨資產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15354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4,573,454,695,791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FA8C319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5170AB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3368B0B2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93ACC13" w14:textId="77777777" w:rsidR="00AC6E8C" w:rsidRPr="00AC6E8C" w:rsidRDefault="00AC6E8C" w:rsidP="00F66A56">
            <w:pPr>
              <w:snapToGrid w:val="0"/>
              <w:spacing w:line="230" w:lineRule="exact"/>
              <w:ind w:leftChars="118" w:left="283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歲出事項應調整數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B3ED3D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4A10C0F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sz w:val="20"/>
              </w:rPr>
              <w:t xml:space="preserve"> 295,259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7F8D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B2237D7" w14:textId="77777777" w:rsidR="00AC6E8C" w:rsidRPr="00AC6E8C" w:rsidRDefault="00AC6E8C" w:rsidP="00F66A56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proofErr w:type="gramStart"/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原列淨資產</w:t>
            </w:r>
            <w:proofErr w:type="gramEnd"/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總額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C4F100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05E41D3" w14:textId="77777777" w:rsidR="00AC6E8C" w:rsidRPr="00AC6E8C" w:rsidRDefault="00AC6E8C" w:rsidP="00F66A56">
            <w:pPr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1017A9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b/>
                <w:sz w:val="20"/>
              </w:rPr>
              <w:t>4,573,454,695,791</w:t>
            </w:r>
          </w:p>
        </w:tc>
      </w:tr>
      <w:tr w:rsidR="00AC6E8C" w:rsidRPr="009239E5" w14:paraId="4E40829B" w14:textId="77777777" w:rsidTr="008F561C">
        <w:trPr>
          <w:cantSplit/>
          <w:trHeight w:val="51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</w:tcPr>
          <w:p w14:paraId="524F71B5" w14:textId="77777777" w:rsidR="00AC6E8C" w:rsidRPr="00AC6E8C" w:rsidRDefault="00AC6E8C" w:rsidP="00F66A56">
            <w:pPr>
              <w:snapToGrid w:val="0"/>
              <w:spacing w:line="230" w:lineRule="exact"/>
              <w:ind w:leftChars="177" w:left="425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減列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113</w:t>
            </w:r>
            <w:proofErr w:type="gramEnd"/>
            <w:r w:rsidRPr="00AC6E8C">
              <w:rPr>
                <w:rFonts w:ascii="標楷體" w:eastAsia="標楷體" w:hAnsi="標楷體"/>
                <w:spacing w:val="-30"/>
                <w:sz w:val="20"/>
              </w:rPr>
              <w:t>年度歲出</w:t>
            </w:r>
            <w:r w:rsidRPr="00AC6E8C">
              <w:rPr>
                <w:rFonts w:ascii="標楷體" w:eastAsia="標楷體" w:hAnsi="標楷體" w:hint="eastAsia"/>
                <w:spacing w:val="-30"/>
                <w:sz w:val="20"/>
              </w:rPr>
              <w:t>實現</w:t>
            </w:r>
            <w:r w:rsidRPr="00AC6E8C">
              <w:rPr>
                <w:rFonts w:ascii="標楷體" w:eastAsia="標楷體" w:hAnsi="標楷體"/>
                <w:spacing w:val="-30"/>
                <w:sz w:val="20"/>
              </w:rPr>
              <w:t>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4CCA0CD0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sz w:val="20"/>
              </w:rPr>
              <w:t xml:space="preserve"> 295,259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E5A5C2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472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4C1D66" w14:textId="77777777" w:rsidR="00AC6E8C" w:rsidRPr="00AC6E8C" w:rsidRDefault="00AC6E8C" w:rsidP="00F66A56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1F10AC7F" w14:textId="77777777" w:rsidR="00AC6E8C" w:rsidRPr="00AC6E8C" w:rsidRDefault="00AC6E8C" w:rsidP="00F66A56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AC6E8C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DB640D4" w14:textId="77777777" w:rsidR="00AC6E8C" w:rsidRPr="00AC6E8C" w:rsidRDefault="00AC6E8C" w:rsidP="00F66A56">
            <w:pPr>
              <w:snapToGrid w:val="0"/>
              <w:spacing w:beforeLines="20" w:before="72"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3E1E3CD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ED00B1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b/>
                <w:sz w:val="20"/>
              </w:rPr>
              <w:t>3,309,830</w:t>
            </w:r>
          </w:p>
        </w:tc>
      </w:tr>
      <w:tr w:rsidR="00AC6E8C" w:rsidRPr="009239E5" w14:paraId="647EF6BD" w14:textId="77777777" w:rsidTr="008F561C">
        <w:trPr>
          <w:cantSplit/>
          <w:trHeight w:val="31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1BDF5B5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BFC2B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9DC37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0960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6876AA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增列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113</w:t>
            </w:r>
            <w:proofErr w:type="gramEnd"/>
            <w:r w:rsidRPr="00AC6E8C">
              <w:rPr>
                <w:rFonts w:ascii="標楷體" w:eastAsia="標楷體" w:hAnsi="標楷體"/>
                <w:spacing w:val="-30"/>
                <w:sz w:val="20"/>
              </w:rPr>
              <w:t>年度歲入應調整數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9D35B8" w14:textId="77777777" w:rsidR="00AC6E8C" w:rsidRPr="00AC6E8C" w:rsidRDefault="00AC6E8C" w:rsidP="00F66A56">
            <w:pPr>
              <w:snapToGrid w:val="0"/>
              <w:spacing w:beforeLines="20" w:before="72"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422A524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/>
                <w:sz w:val="20"/>
              </w:rPr>
              <w:t>4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158</w:t>
            </w:r>
            <w:r w:rsidRPr="00AC6E8C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AC6E8C">
              <w:rPr>
                <w:rFonts w:asciiTheme="minorEastAsia" w:eastAsiaTheme="minorEastAsia" w:hAnsiTheme="minorEastAsia"/>
                <w:sz w:val="20"/>
              </w:rPr>
              <w:t>324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2632FD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31EB54D5" w14:textId="77777777" w:rsidTr="008F561C">
        <w:trPr>
          <w:cantSplit/>
          <w:trHeight w:val="31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5CCA0E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459B8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6B78C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47C9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2CD66B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減列</w:t>
            </w:r>
            <w:proofErr w:type="gramStart"/>
            <w:r w:rsidRPr="00AC6E8C">
              <w:rPr>
                <w:rFonts w:ascii="標楷體" w:eastAsia="標楷體" w:hAnsi="標楷體"/>
                <w:spacing w:val="-30"/>
                <w:sz w:val="20"/>
              </w:rPr>
              <w:t>113</w:t>
            </w:r>
            <w:proofErr w:type="gramEnd"/>
            <w:r w:rsidRPr="00AC6E8C">
              <w:rPr>
                <w:rFonts w:ascii="標楷體" w:eastAsia="標楷體" w:hAnsi="標楷體"/>
                <w:spacing w:val="-30"/>
                <w:sz w:val="20"/>
              </w:rPr>
              <w:t>年度歲出應調整數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2AA2CF" w14:textId="77777777" w:rsidR="00AC6E8C" w:rsidRPr="00AC6E8C" w:rsidRDefault="00AC6E8C" w:rsidP="00F66A56">
            <w:pPr>
              <w:snapToGrid w:val="0"/>
              <w:spacing w:beforeLines="20" w:before="72"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9B4B42C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sz w:val="20"/>
              </w:rPr>
              <w:t xml:space="preserve"> 295,259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70AEB6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6579AA0B" w14:textId="77777777" w:rsidTr="008F561C">
        <w:trPr>
          <w:cantSplit/>
          <w:trHeight w:val="31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224B9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BBB6E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639E58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E702E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E28939" w14:textId="77777777" w:rsidR="00AC6E8C" w:rsidRPr="00AC6E8C" w:rsidRDefault="00AC6E8C" w:rsidP="00F66A56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AC6E8C">
              <w:rPr>
                <w:rFonts w:ascii="標楷體" w:eastAsia="標楷體" w:hAnsi="標楷體"/>
                <w:spacing w:val="-30"/>
                <w:sz w:val="20"/>
              </w:rPr>
              <w:t>減列以前年度歲入應調整數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B73ADA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359B3A8" w14:textId="77777777" w:rsidR="00AC6E8C" w:rsidRPr="00AC6E8C" w:rsidRDefault="00AC6E8C" w:rsidP="00F66A56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sz w:val="20"/>
              </w:rPr>
              <w:t>- 1,143,753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4E149E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AC6E8C" w:rsidRPr="009239E5" w14:paraId="46ABF2A7" w14:textId="77777777" w:rsidTr="008F561C">
        <w:trPr>
          <w:cantSplit/>
          <w:trHeight w:val="340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7D4E21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2B0235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008A44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51277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C624F2D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調整後淨資產總額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843336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4AD6B7F" w14:textId="77777777" w:rsidR="00AC6E8C" w:rsidRPr="00AC6E8C" w:rsidRDefault="00AC6E8C" w:rsidP="00F66A56">
            <w:pPr>
              <w:snapToGrid w:val="0"/>
              <w:spacing w:line="23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1A88C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b/>
                <w:sz w:val="20"/>
              </w:rPr>
              <w:t>4,573,458,005,621</w:t>
            </w:r>
          </w:p>
        </w:tc>
      </w:tr>
      <w:tr w:rsidR="00AC6E8C" w:rsidRPr="009239E5" w14:paraId="58AB980E" w14:textId="77777777" w:rsidTr="008F561C">
        <w:trPr>
          <w:cantSplit/>
          <w:trHeight w:val="567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88CACE" w14:textId="77777777" w:rsidR="00AC6E8C" w:rsidRPr="00AC6E8C" w:rsidRDefault="00AC6E8C" w:rsidP="00F66A56">
            <w:pPr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/>
                <w:bCs/>
                <w:color w:val="FF0000"/>
                <w:spacing w:val="-20"/>
                <w:kern w:val="0"/>
                <w:sz w:val="20"/>
                <w:szCs w:val="16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30"/>
                <w:sz w:val="20"/>
              </w:rPr>
              <w:t>調整後資產總額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D92E62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FF0000"/>
                <w:kern w:val="0"/>
                <w:sz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DD52E83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00F3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b/>
                <w:sz w:val="20"/>
              </w:rPr>
              <w:t>4,788,200,239,521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3F4E4E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調整後負債</w:t>
            </w:r>
          </w:p>
          <w:p w14:paraId="61ABF2FB" w14:textId="77777777" w:rsidR="00AC6E8C" w:rsidRPr="00AC6E8C" w:rsidRDefault="00AC6E8C" w:rsidP="00F66A56">
            <w:pPr>
              <w:autoSpaceDE w:val="0"/>
              <w:autoSpaceDN w:val="0"/>
              <w:adjustRightInd w:val="0"/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AC6E8C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及淨資產總額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956F90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BE59BC4" w14:textId="77777777" w:rsidR="00AC6E8C" w:rsidRPr="00AC6E8C" w:rsidRDefault="00AC6E8C" w:rsidP="00F66A56">
            <w:pPr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56760" w14:textId="77777777" w:rsidR="00AC6E8C" w:rsidRPr="00AC6E8C" w:rsidRDefault="00AC6E8C" w:rsidP="00F66A56">
            <w:pPr>
              <w:snapToGrid w:val="0"/>
              <w:spacing w:line="2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C6E8C">
              <w:rPr>
                <w:rFonts w:asciiTheme="minorEastAsia" w:eastAsiaTheme="minorEastAsia" w:hAnsiTheme="minorEastAsia" w:hint="eastAsia"/>
                <w:b/>
                <w:sz w:val="20"/>
              </w:rPr>
              <w:t>4,788,200,239,521</w:t>
            </w:r>
          </w:p>
        </w:tc>
      </w:tr>
    </w:tbl>
    <w:p w14:paraId="070699C9" w14:textId="77777777" w:rsidR="00AC6E8C" w:rsidRDefault="00AC6E8C" w:rsidP="00AC6E8C">
      <w:pPr>
        <w:pStyle w:val="ae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sectPr w:rsidR="00AC6E8C" w:rsidSect="00EA0ABF">
          <w:headerReference w:type="first" r:id="rId16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6407DDFC" w14:textId="77777777" w:rsidR="00AC6E8C" w:rsidRPr="00900A34" w:rsidRDefault="00AC6E8C" w:rsidP="00AC6E8C">
      <w:pPr>
        <w:snapToGrid w:val="0"/>
        <w:spacing w:line="200" w:lineRule="atLeast"/>
        <w:ind w:rightChars="-2" w:right="-5" w:firstLineChars="100" w:firstLine="190"/>
        <w:jc w:val="right"/>
        <w:rPr>
          <w:rFonts w:ascii="標楷體" w:eastAsia="標楷體" w:hAnsi="標楷體"/>
          <w:w w:val="95"/>
          <w:kern w:val="0"/>
          <w:sz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</w:rPr>
        <w:lastRenderedPageBreak/>
        <w:t>單位：新臺幣元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202"/>
        <w:gridCol w:w="5164"/>
        <w:gridCol w:w="5165"/>
        <w:gridCol w:w="5448"/>
      </w:tblGrid>
      <w:tr w:rsidR="00AC6E8C" w:rsidRPr="00A30B60" w14:paraId="4E56D817" w14:textId="77777777" w:rsidTr="008F561C">
        <w:trPr>
          <w:trHeight w:val="363"/>
        </w:trPr>
        <w:tc>
          <w:tcPr>
            <w:tcW w:w="5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F141" w14:textId="77777777" w:rsidR="00AC6E8C" w:rsidRPr="00075C14" w:rsidRDefault="00AC6E8C" w:rsidP="00F66A56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02E3" w14:textId="77777777" w:rsidR="00AC6E8C" w:rsidRPr="00075C14" w:rsidRDefault="00AC6E8C" w:rsidP="00F66A56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原列金額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81C1" w14:textId="77777777" w:rsidR="00AC6E8C" w:rsidRPr="00075C14" w:rsidRDefault="00AC6E8C" w:rsidP="00F66A56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本處審核修正總決算、</w:t>
            </w:r>
          </w:p>
          <w:p w14:paraId="184880F0" w14:textId="77777777" w:rsidR="00AC6E8C" w:rsidRPr="00075C14" w:rsidRDefault="00AC6E8C" w:rsidP="00F66A56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附屬單位決算應調整數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73707" w14:textId="77777777" w:rsidR="00AC6E8C" w:rsidRPr="00075C14" w:rsidRDefault="00AC6E8C" w:rsidP="00F66A56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調整後金額</w:t>
            </w:r>
          </w:p>
        </w:tc>
      </w:tr>
      <w:tr w:rsidR="00AC6E8C" w:rsidRPr="00B567D9" w14:paraId="20A8963A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4ACCE4F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4739261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12A31">
              <w:rPr>
                <w:rFonts w:ascii="新細明體" w:hAnsi="新細明體"/>
                <w:b/>
                <w:sz w:val="20"/>
              </w:rPr>
              <w:t>216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300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616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350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0C35973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7B0CA8">
              <w:rPr>
                <w:rFonts w:ascii="新細明體" w:eastAsiaTheme="minorEastAsia" w:hAnsi="新細明體"/>
                <w:b/>
                <w:kern w:val="0"/>
                <w:sz w:val="20"/>
              </w:rPr>
              <w:t>+ 4,158,324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614B4BD2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02B">
              <w:rPr>
                <w:rFonts w:ascii="新細明體" w:hAnsi="新細明體"/>
                <w:b/>
                <w:sz w:val="20"/>
              </w:rPr>
              <w:t>216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304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774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674</w:t>
            </w:r>
          </w:p>
        </w:tc>
      </w:tr>
      <w:tr w:rsidR="00AC6E8C" w:rsidRPr="00216B33" w14:paraId="7743DD6E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E97F354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65EC990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127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719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312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117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D677075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2451F57F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127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719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312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117</w:t>
            </w:r>
          </w:p>
        </w:tc>
      </w:tr>
      <w:tr w:rsidR="00AC6E8C" w:rsidRPr="00216B33" w14:paraId="75FC0374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0192AC11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72DFB940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3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896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379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BD2CB7C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30D4FD09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3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896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379</w:t>
            </w:r>
          </w:p>
        </w:tc>
      </w:tr>
      <w:tr w:rsidR="00AC6E8C" w:rsidRPr="00216B33" w14:paraId="6B4EDEE8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01D7A64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65ED34E7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206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201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032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5813754E" w14:textId="77777777" w:rsidR="00AC6E8C" w:rsidRPr="00075C14" w:rsidRDefault="00AC6E8C" w:rsidP="00F66A56">
            <w:pPr>
              <w:wordWrap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+ 4</w:t>
            </w:r>
            <w:r>
              <w:rPr>
                <w:rFonts w:ascii="新細明體" w:hAnsi="新細明體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158</w:t>
            </w:r>
            <w:r>
              <w:rPr>
                <w:rFonts w:ascii="新細明體" w:hAnsi="新細明體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324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7D88270B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210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359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356</w:t>
            </w:r>
          </w:p>
        </w:tc>
      </w:tr>
      <w:tr w:rsidR="00AC6E8C" w:rsidRPr="00216B33" w14:paraId="0C46E80B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4BCA6BAF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F91E6BA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653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140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021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B4D325C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2B919D29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653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140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021</w:t>
            </w:r>
          </w:p>
        </w:tc>
      </w:tr>
      <w:tr w:rsidR="00AC6E8C" w:rsidRPr="00216B33" w14:paraId="419BA0A1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17409FAD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財產收益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53A73BC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961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556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907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E76BC80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3C2A6619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961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556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907</w:t>
            </w:r>
          </w:p>
        </w:tc>
      </w:tr>
      <w:tr w:rsidR="00AC6E8C" w:rsidRPr="00216B33" w14:paraId="07E4D95A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0A6E0846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3A40195B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12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845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198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162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8198D2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1749DE60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12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845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198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162</w:t>
            </w:r>
          </w:p>
        </w:tc>
      </w:tr>
      <w:tr w:rsidR="00AC6E8C" w:rsidRPr="00216B33" w14:paraId="7833911D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1730851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6512F539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52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522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384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664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35677D5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473FDDFA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52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522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384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664</w:t>
            </w:r>
          </w:p>
        </w:tc>
      </w:tr>
      <w:tr w:rsidR="00AC6E8C" w:rsidRPr="00216B33" w14:paraId="1493F105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D5308CF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585D008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361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816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017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98A8CD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734AB879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361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816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017</w:t>
            </w:r>
          </w:p>
        </w:tc>
      </w:tr>
      <w:tr w:rsidR="00AC6E8C" w:rsidRPr="00216B33" w14:paraId="0CD39DC0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0A92186C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1BFA547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8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027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111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051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5034578E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030FB65C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8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027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111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051</w:t>
            </w:r>
          </w:p>
        </w:tc>
      </w:tr>
      <w:tr w:rsidR="00AC6E8C" w:rsidRPr="00B567D9" w14:paraId="4268A3E1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2D577651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0F62C84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12A31">
              <w:rPr>
                <w:rFonts w:ascii="新細明體" w:hAnsi="新細明體"/>
                <w:b/>
                <w:sz w:val="20"/>
              </w:rPr>
              <w:t>204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123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095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774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5BAAF61E" w14:textId="77777777" w:rsidR="00AC6E8C" w:rsidRPr="007D25B0" w:rsidRDefault="00AC6E8C" w:rsidP="00F66A56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7B0CA8">
              <w:rPr>
                <w:rFonts w:ascii="新細明體" w:hAnsi="新細明體"/>
                <w:b/>
                <w:bCs/>
                <w:color w:val="000000"/>
                <w:sz w:val="20"/>
              </w:rPr>
              <w:t>- 295,259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48B0D1A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02B">
              <w:rPr>
                <w:rFonts w:ascii="新細明體" w:hAnsi="新細明體"/>
                <w:b/>
                <w:sz w:val="20"/>
              </w:rPr>
              <w:t>204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122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800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515</w:t>
            </w:r>
          </w:p>
        </w:tc>
      </w:tr>
      <w:tr w:rsidR="00AC6E8C" w:rsidRPr="00216B33" w14:paraId="619669AE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4363B3E6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人事支出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62F94B21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33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017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359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689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0C42342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4F894E87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33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017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359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689</w:t>
            </w:r>
          </w:p>
        </w:tc>
      </w:tr>
      <w:tr w:rsidR="00AC6E8C" w:rsidRPr="00216B33" w14:paraId="2D52B1BB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26133D7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業務支出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460EB412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31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495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277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867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D1EDEC5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/>
                <w:color w:val="000000"/>
                <w:sz w:val="20"/>
              </w:rPr>
              <w:t xml:space="preserve"> 295,259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6455094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31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494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982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608</w:t>
            </w:r>
          </w:p>
        </w:tc>
      </w:tr>
      <w:tr w:rsidR="00AC6E8C" w:rsidRPr="00216B33" w14:paraId="3BC4176F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87915D8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獎補助支出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3847E12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122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091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445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076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8964FCB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797FED6B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122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091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445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076</w:t>
            </w:r>
          </w:p>
        </w:tc>
      </w:tr>
      <w:tr w:rsidR="00AC6E8C" w:rsidRPr="00216B33" w14:paraId="14C72F40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CC3D703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財產損失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301C7831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67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433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806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F3BAB12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3F1E9F04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67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433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806</w:t>
            </w:r>
          </w:p>
        </w:tc>
      </w:tr>
      <w:tr w:rsidR="00AC6E8C" w:rsidRPr="00216B33" w14:paraId="4215BB4F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386C7913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投資損失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346DAB0A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9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164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349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616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6E477001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45A0BA3E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164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349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616</w:t>
            </w:r>
          </w:p>
        </w:tc>
      </w:tr>
      <w:tr w:rsidR="00AC6E8C" w:rsidRPr="00216B33" w14:paraId="37F554EE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6BF96EC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利息費用及手續費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0F0DB1AE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790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000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000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B6620CD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380521FA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790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000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000</w:t>
            </w:r>
          </w:p>
        </w:tc>
      </w:tr>
      <w:tr w:rsidR="00AC6E8C" w:rsidRPr="00216B33" w14:paraId="711A5062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9C7F185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折舊、折耗及攤銷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66896AF5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012A31">
              <w:rPr>
                <w:rFonts w:ascii="新細明體" w:hAnsi="新細明體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497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229</w:t>
            </w:r>
            <w:r>
              <w:rPr>
                <w:rFonts w:ascii="新細明體" w:hAnsi="新細明體"/>
                <w:sz w:val="20"/>
              </w:rPr>
              <w:t>,</w:t>
            </w:r>
            <w:r w:rsidRPr="00012A31">
              <w:rPr>
                <w:rFonts w:ascii="新細明體" w:hAnsi="新細明體"/>
                <w:sz w:val="20"/>
              </w:rPr>
              <w:t>720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0D92B92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448" w:type="dxa"/>
            <w:shd w:val="clear" w:color="auto" w:fill="auto"/>
            <w:vAlign w:val="center"/>
          </w:tcPr>
          <w:p w14:paraId="66694F76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2F002B">
              <w:rPr>
                <w:rFonts w:ascii="新細明體" w:hAnsi="新細明體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497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229</w:t>
            </w:r>
            <w:r>
              <w:rPr>
                <w:rFonts w:ascii="新細明體" w:hAnsi="新細明體"/>
                <w:sz w:val="20"/>
              </w:rPr>
              <w:t>,</w:t>
            </w:r>
            <w:r w:rsidRPr="002F002B">
              <w:rPr>
                <w:rFonts w:ascii="新細明體" w:hAnsi="新細明體"/>
                <w:sz w:val="20"/>
              </w:rPr>
              <w:t>720</w:t>
            </w:r>
          </w:p>
        </w:tc>
      </w:tr>
      <w:tr w:rsidR="00AC6E8C" w:rsidRPr="00B567D9" w14:paraId="7562A9E5" w14:textId="77777777" w:rsidTr="008F561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ABCBC" w14:textId="77777777" w:rsidR="00AC6E8C" w:rsidRPr="00075C14" w:rsidRDefault="00AC6E8C" w:rsidP="00F66A56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收支餘絀</w:t>
            </w:r>
          </w:p>
        </w:tc>
        <w:tc>
          <w:tcPr>
            <w:tcW w:w="5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738F5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12A31">
              <w:rPr>
                <w:rFonts w:ascii="新細明體" w:hAnsi="新細明體"/>
                <w:b/>
                <w:sz w:val="20"/>
              </w:rPr>
              <w:t>12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177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520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012A31">
              <w:rPr>
                <w:rFonts w:ascii="新細明體" w:hAnsi="新細明體"/>
                <w:b/>
                <w:sz w:val="20"/>
              </w:rPr>
              <w:t>576</w:t>
            </w:r>
          </w:p>
        </w:tc>
        <w:tc>
          <w:tcPr>
            <w:tcW w:w="5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105D7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eastAsiaTheme="minorEastAsia" w:hAnsi="新細明體" w:hint="eastAsia"/>
                <w:b/>
                <w:kern w:val="0"/>
                <w:sz w:val="20"/>
              </w:rPr>
              <w:t>+</w:t>
            </w:r>
            <w:r>
              <w:rPr>
                <w:rFonts w:ascii="新細明體" w:eastAsiaTheme="minorEastAsia" w:hAnsi="新細明體"/>
                <w:b/>
                <w:kern w:val="0"/>
                <w:sz w:val="20"/>
              </w:rPr>
              <w:t xml:space="preserve"> </w:t>
            </w:r>
            <w:r w:rsidRPr="003826DB">
              <w:rPr>
                <w:rFonts w:ascii="新細明體" w:eastAsiaTheme="minorEastAsia" w:hAnsi="新細明體"/>
                <w:b/>
                <w:kern w:val="0"/>
                <w:sz w:val="20"/>
              </w:rPr>
              <w:t>4</w:t>
            </w:r>
            <w:r>
              <w:rPr>
                <w:rFonts w:ascii="新細明體" w:eastAsiaTheme="minorEastAsia" w:hAnsi="新細明體"/>
                <w:b/>
                <w:kern w:val="0"/>
                <w:sz w:val="20"/>
              </w:rPr>
              <w:t>,</w:t>
            </w:r>
            <w:r w:rsidRPr="003826DB">
              <w:rPr>
                <w:rFonts w:ascii="新細明體" w:eastAsiaTheme="minorEastAsia" w:hAnsi="新細明體"/>
                <w:b/>
                <w:kern w:val="0"/>
                <w:sz w:val="20"/>
              </w:rPr>
              <w:t>453</w:t>
            </w:r>
            <w:r>
              <w:rPr>
                <w:rFonts w:ascii="新細明體" w:eastAsiaTheme="minorEastAsia" w:hAnsi="新細明體"/>
                <w:b/>
                <w:kern w:val="0"/>
                <w:sz w:val="20"/>
              </w:rPr>
              <w:t>,</w:t>
            </w:r>
            <w:r w:rsidRPr="003826DB">
              <w:rPr>
                <w:rFonts w:ascii="新細明體" w:eastAsiaTheme="minorEastAsia" w:hAnsi="新細明體"/>
                <w:b/>
                <w:kern w:val="0"/>
                <w:sz w:val="20"/>
              </w:rPr>
              <w:t>583</w:t>
            </w:r>
          </w:p>
        </w:tc>
        <w:tc>
          <w:tcPr>
            <w:tcW w:w="5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9E63E" w14:textId="77777777" w:rsidR="00AC6E8C" w:rsidRPr="00075C14" w:rsidRDefault="00AC6E8C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02B">
              <w:rPr>
                <w:rFonts w:ascii="新細明體" w:hAnsi="新細明體"/>
                <w:b/>
                <w:sz w:val="20"/>
              </w:rPr>
              <w:t>12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181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974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2F002B">
              <w:rPr>
                <w:rFonts w:ascii="新細明體" w:hAnsi="新細明體"/>
                <w:b/>
                <w:sz w:val="20"/>
              </w:rPr>
              <w:t>159</w:t>
            </w:r>
          </w:p>
        </w:tc>
      </w:tr>
    </w:tbl>
    <w:p w14:paraId="651C9A12" w14:textId="77777777" w:rsidR="00AC6E8C" w:rsidRPr="0048745A" w:rsidRDefault="00AC6E8C" w:rsidP="00AC6E8C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p w14:paraId="530581A1" w14:textId="77777777" w:rsidR="00282FAF" w:rsidRDefault="00282FAF">
      <w:pPr>
        <w:widowControl/>
        <w:rPr>
          <w:rFonts w:eastAsia="標楷體"/>
          <w:sz w:val="22"/>
        </w:rPr>
        <w:sectPr w:rsidR="00282FAF" w:rsidSect="00EA0ABF">
          <w:headerReference w:type="first" r:id="rId17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145"/>
        <w:gridCol w:w="2054"/>
        <w:gridCol w:w="2054"/>
        <w:gridCol w:w="2054"/>
        <w:gridCol w:w="2054"/>
        <w:gridCol w:w="2054"/>
        <w:gridCol w:w="2054"/>
        <w:gridCol w:w="2054"/>
        <w:gridCol w:w="2054"/>
      </w:tblGrid>
      <w:tr w:rsidR="00282FAF" w14:paraId="0355A857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38F06D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06C3183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1B40CA3" w14:textId="77777777" w:rsidR="00282FAF" w:rsidRPr="005C62A3" w:rsidRDefault="00282FAF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2FAF" w14:paraId="270658A5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7B1AE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5D809CB" w14:textId="77777777" w:rsidR="00282FAF" w:rsidRPr="001D79E3" w:rsidRDefault="00282FAF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9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BFCA9AD" w14:textId="77777777" w:rsidR="00282FAF" w:rsidRPr="00CC0D84" w:rsidRDefault="00282FAF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2FAF" w14:paraId="3AEEE7DB" w14:textId="77777777" w:rsidTr="008E3E14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9838317" w14:textId="77777777" w:rsidR="00282FAF" w:rsidRDefault="00282FAF" w:rsidP="00F66A5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E2B2D3" wp14:editId="5C7C9D5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28575" b="24765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F86FF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" strokeweight=".2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548D855" w14:textId="77777777" w:rsidR="00282FAF" w:rsidRDefault="00282FAF" w:rsidP="00F66A5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69FF996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新北市議會</w:t>
            </w:r>
          </w:p>
          <w:p w14:paraId="5236DEFC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154E2E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264EC04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4BF1CDC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12C301BC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E264CA8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7E57AE2E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4C22329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6CB8688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F4D07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12ED725E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財政局主管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494888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8704EB7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889CFE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4EFBA64C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7278C59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3400AE6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</w:tr>
      <w:tr w:rsidR="00282FAF" w:rsidRPr="00D20206" w14:paraId="4E91EDCB" w14:textId="77777777" w:rsidTr="008E3E1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A418F47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54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22850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187,969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755A56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447,626,128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BB7F83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1,167,914,381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BB99FC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6,026,543,435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B34959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167,827,830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B5C00C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142,013,375,926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3967EE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17,813,081,970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F8E342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222,920,042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D72F79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531,907,263</w:t>
            </w:r>
          </w:p>
        </w:tc>
      </w:tr>
      <w:tr w:rsidR="00282FAF" w:rsidRPr="00D20206" w14:paraId="1A64609C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F5C6195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26186CF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1A1A4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E6ECCA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622,000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AD87E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44222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7,515,949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E2B1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125,831,430,361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9273EA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1,124,590,465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19AB8A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7AB86E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146,978,914</w:t>
            </w:r>
          </w:p>
        </w:tc>
      </w:tr>
      <w:tr w:rsidR="00282FAF" w14:paraId="52F7CD8D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7DAF5B9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461184C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1EFC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4C6449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542967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693613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F05833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1871DE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7933A1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627E13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5ADAFBED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7957A82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0C89905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474100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397F15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712D97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92EA1C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D00EB1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747BA1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BB751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388316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1C9EFDC8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DFF9AF3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71E82CA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306BED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4D5123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D2840B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C476E9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B69927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C246DF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C9C7AC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A1FAF9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4EBA5460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A7AACA9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6F3EA2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0E9A03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DB5150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6F3C73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12D77F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861394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4DED8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4215E3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28E3D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164AECEB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D43BE77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0AEEC20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4968ED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EF2911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AB5080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E01EB3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AAA057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7A131C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E00517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D4189A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787AE96B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36FA2A6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7CBFABB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02C986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DE7A8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710981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2A68F0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AC9EAF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F48D7E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88EC92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8C6AA2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57587BF2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E5997E6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6E2506E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D87B10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99F27F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9CE1BE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3125F9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E9ED7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346A3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7F7655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8441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4091388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897D418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73B08D1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72256B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64B75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D9714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DDC46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685B67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2B4921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4549CE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D13EDA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63A1CCF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E323523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072D4BF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FC925A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B6D52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622,000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B1C36A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46A47D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7,515,949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C52D7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53,413,053,938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11E4B2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1,124,590,465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23614F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FCF6D5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146,978,914</w:t>
            </w:r>
          </w:p>
        </w:tc>
      </w:tr>
      <w:tr w:rsidR="00282FAF" w:rsidRPr="00D20206" w14:paraId="2C11C925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140E1F7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4129B07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762FEF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BDB7B9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E20CBB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B34C58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28A00B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34B3DE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891DE2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F04F40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D20206" w14:paraId="16334730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15E50CE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A4EC9C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737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BA0849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19,873,360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80B0A1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8,869,885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A8E020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46,284,994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4F05D8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31,906,028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44194A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182,355,271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2EFDD5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7,856,995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70B78A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2,388,100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E203F8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56,243,585</w:t>
            </w:r>
          </w:p>
        </w:tc>
      </w:tr>
      <w:tr w:rsidR="00282FAF" w:rsidRPr="00D20206" w14:paraId="06DD63A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83EC80A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2B8D0C0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D139E6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125,213,613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4B05C7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1,012,956,344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CD7F78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2,313,565,442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440D08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759,995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58C07D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2,429,272,133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81552D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517E17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68,032,176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0325B1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22,919,401</w:t>
            </w:r>
          </w:p>
        </w:tc>
      </w:tr>
      <w:tr w:rsidR="00282FAF" w:rsidRPr="00D20206" w14:paraId="18D58807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6453038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757CEC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170,083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EA47AA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146,741,222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701B0F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25,371,321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6EE768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4,137,284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4501F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15,644,447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36A198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536,462,385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86343D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12,786,478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32E4E1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26,219,574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77CBE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10,902,592</w:t>
            </w:r>
          </w:p>
        </w:tc>
      </w:tr>
      <w:tr w:rsidR="00282FAF" w:rsidRPr="00D20206" w14:paraId="05A14399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2D02FBC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17C42C2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DF448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F55309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235A4C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3,500,000,000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EFF98F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E9D50A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42B93E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6D59CB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BEB1C1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D20206" w14:paraId="35E8F511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6AB02B3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399356C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474202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98,522,530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60148A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104,170,723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4E525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30,938,497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9B9BB9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110,377,392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55F07A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12,701,173,941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9B512C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16,666,859,082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29EC50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110,892,135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FF931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289,872,060</w:t>
            </w:r>
          </w:p>
        </w:tc>
      </w:tr>
      <w:tr w:rsidR="00282FAF" w:rsidRPr="00D20206" w14:paraId="12516535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50E63F1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41CFB6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6E66D7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1,020,000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103865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13,063,198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F4686E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FB26C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F606B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B6D272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740,000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84AAC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D97C44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D20206" w14:paraId="26336627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7A4696F" w14:textId="77777777" w:rsidR="00282FAF" w:rsidRPr="00D20206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02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96DB69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2,149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102B4F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56,255,403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FE4659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2,860,910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819CB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131,617,218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09D638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1,624,019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0FFC02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328,785,456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E7A918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248,950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2D8BD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15,388,057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15B4A0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4,990,711</w:t>
            </w:r>
          </w:p>
        </w:tc>
      </w:tr>
    </w:tbl>
    <w:p w14:paraId="5E6FB9AE" w14:textId="5EBB5054" w:rsidR="00282FAF" w:rsidRDefault="00282FAF">
      <w:pPr>
        <w:widowControl/>
        <w:rPr>
          <w:rFonts w:eastAsia="標楷體"/>
          <w:sz w:val="22"/>
        </w:rPr>
      </w:pPr>
    </w:p>
    <w:p w14:paraId="7F9030A3" w14:textId="77777777" w:rsidR="00282FAF" w:rsidRDefault="00282FAF">
      <w:pPr>
        <w:widowControl/>
        <w:rPr>
          <w:rFonts w:eastAsia="標楷體"/>
          <w:sz w:val="22"/>
        </w:rPr>
        <w:sectPr w:rsidR="00282FAF" w:rsidSect="00EA0ABF">
          <w:headerReference w:type="first" r:id="rId18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145"/>
        <w:gridCol w:w="2054"/>
        <w:gridCol w:w="2054"/>
        <w:gridCol w:w="2054"/>
        <w:gridCol w:w="2054"/>
        <w:gridCol w:w="2054"/>
        <w:gridCol w:w="2054"/>
        <w:gridCol w:w="2054"/>
        <w:gridCol w:w="2054"/>
      </w:tblGrid>
      <w:tr w:rsidR="00282FAF" w14:paraId="59B6966C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F594CA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759E40D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E8E71F5" w14:textId="77777777" w:rsidR="00282FAF" w:rsidRPr="005C62A3" w:rsidRDefault="00282FAF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2FAF" w14:paraId="2EB9CA96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5A5F2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FAC004A" w14:textId="77777777" w:rsidR="00282FAF" w:rsidRPr="001D79E3" w:rsidRDefault="00282FAF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9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940CBF" w14:textId="77777777" w:rsidR="00282FAF" w:rsidRPr="00CC0D84" w:rsidRDefault="00282FAF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2FAF" w14:paraId="29AC43D1" w14:textId="77777777" w:rsidTr="008E3E14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9DB61C" w14:textId="77777777" w:rsidR="00282FAF" w:rsidRDefault="00282FAF" w:rsidP="00F66A5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865C93" wp14:editId="465F784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28575" b="24765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B11BC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" strokeweight=".2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5600CF0" w14:textId="77777777" w:rsidR="00282FAF" w:rsidRDefault="00282FAF" w:rsidP="00F66A5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0DD38F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11DE42A8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經濟發展局主管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6AFD6FD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72D764F9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C49A615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407556C2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08E363A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1AC3428A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FDC5829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532F074B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379F63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46EA7C52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CB02A16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D4B4EBA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183360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477C2D1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交通局主管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17996B4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60975BDE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</w:tr>
      <w:tr w:rsidR="00282FAF" w:rsidRPr="00964E9C" w14:paraId="674B5C3E" w14:textId="77777777" w:rsidTr="008E3E1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0B27F8B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54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AD3D06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716,636,062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AF0237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7,164,376,049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98D70D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8,078,589,015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22F7F9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4,062,331,063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33E8B4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1,056,300,331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171672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2,727,521,711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68F068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4,103,968,633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7FA653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2,217,826,018</w:t>
            </w:r>
          </w:p>
        </w:tc>
        <w:tc>
          <w:tcPr>
            <w:tcW w:w="205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C092E8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257,736,998</w:t>
            </w:r>
          </w:p>
        </w:tc>
      </w:tr>
      <w:tr w:rsidR="00282FAF" w:rsidRPr="00964E9C" w14:paraId="29E00798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11E96E1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1D8F263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157,575,015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7B98B6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220,662,302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24F70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926C6B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FA2A3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105,488,655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D78FEC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113,288,456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5D27C5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6F91F5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7,681,000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E33877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3,479,000</w:t>
            </w:r>
          </w:p>
        </w:tc>
      </w:tr>
      <w:tr w:rsidR="00282FAF" w14:paraId="2609CC4C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2900A45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3AE6A77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DB2AAF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55847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DC6E48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239E41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1F0000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F3EC75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6714B0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358859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382C3DC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0EF3C60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4EC14A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FE0319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6DB442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4D32F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4CED0C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D2BF88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EAEAA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139C43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028615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00CE495C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44A9A9E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0D1A500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7CF1F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55B46E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9BBF24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A4A1F8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8A9400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0097A2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69ED89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6E8172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743ABB9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4E0F563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45329BD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90D03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B90B16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2E46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9314CE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3606C6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52B522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9FB9ED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509CE4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4C6FDB81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C3BE5EE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70F08CF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75DA23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E25362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49B610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7E5B10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1C5BDA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A0879A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230671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5EFD29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08CE583B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A44B11C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384B89C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F1E5B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F06ADC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E46187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2247CC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CD3639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4A153E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C1CA4E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EEFF8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7A09B5E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F1B9603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1056F55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30ED50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B0E95B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992DEE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27E380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395FC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71B53D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E6B578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70AF29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3AABC7D9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194C638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2385480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2A28A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B65D01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BED5BF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ED3F5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7A399C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A4FA22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C0CFF8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9B472F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82FAF" w14:paraId="0DAF966B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B1EA04D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10F8AD5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157,575,015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1E0CA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220,662,302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ED8A27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7DE48E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59EFE2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105,488,655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885E1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113,288,456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D8F000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01250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7,681,000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0F6232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3,479,000</w:t>
            </w:r>
          </w:p>
        </w:tc>
      </w:tr>
      <w:tr w:rsidR="00282FAF" w:rsidRPr="00964E9C" w14:paraId="45D47453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42A3507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0241233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7EFB38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1C6A8F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D4C1C2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BE13F5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47BC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A13A6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EE4190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A130A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964E9C" w14:paraId="0F115E1D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27F5F16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6B6F74A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15,926,928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DDC1F1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14,643,878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A0904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208,259,127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ACC3AC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391,924,122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7F8B51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179,057,259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4845C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2,572,933,319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EA9473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59,061,640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F1D1E9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1,189,812,282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B2B16A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172,937,959</w:t>
            </w:r>
          </w:p>
        </w:tc>
      </w:tr>
      <w:tr w:rsidR="00282FAF" w:rsidRPr="00964E9C" w14:paraId="27DC3573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85436A9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41C1A6B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113,872,677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D26AD7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9,375,389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FD8FA3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17,555,670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204810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21,065,670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1D6A9F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209,228,381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343E41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18,616,360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E9315E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1,236,274,682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BBB67C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12,627,789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890D9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5,895,634</w:t>
            </w:r>
          </w:p>
        </w:tc>
      </w:tr>
      <w:tr w:rsidR="00282FAF" w:rsidRPr="00964E9C" w14:paraId="2A4672A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5FB4874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417758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247,287,939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304079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7,067,584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CA4265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29,903,085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6096F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12,605,870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8BC81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4,664,788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88C04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7,504,245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646138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100,284,171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968F04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12,313,256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9D778E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1,126,370</w:t>
            </w:r>
          </w:p>
        </w:tc>
      </w:tr>
      <w:tr w:rsidR="00282FAF" w:rsidRPr="00964E9C" w14:paraId="1D809C8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BA9AC70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674925D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C3EA61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77990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366A0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78D4E4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300D02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13F857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CF04A1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57847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964E9C" w14:paraId="3DEF933F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A01805E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56A67F1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27,035,119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C67B47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4,619,148,757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82D16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7,819,135,522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2A95C8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123,831,704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64E77C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463,730,842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56395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10,998,532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E2272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2,353,950,204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004E2A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764,814,759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676FDB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68,188,253</w:t>
            </w:r>
          </w:p>
        </w:tc>
      </w:tr>
      <w:tr w:rsidR="00282FAF" w:rsidRPr="00964E9C" w14:paraId="099EBCA1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AF09BD9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6B97A40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152,874,165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37BA1D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C891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B2475A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402,532,258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0C32F6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1,400,000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AFEA69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649A15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295,586,079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1C00A3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F55620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82FAF" w:rsidRPr="00964E9C" w14:paraId="1F568704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9B7195F" w14:textId="77777777" w:rsidR="00282FAF" w:rsidRPr="00964E9C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4E9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14:paraId="705523C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2,064,219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D4A9A6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2,293,478,139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21341A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3,735,611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7CA9FC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3,110,371,439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35F5AC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92,730,406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C2B30F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4,180,799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002E42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58,811,857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9F867C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230,576,932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B1A6B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6,109,782</w:t>
            </w:r>
          </w:p>
        </w:tc>
      </w:tr>
    </w:tbl>
    <w:p w14:paraId="5BC2E440" w14:textId="0D07CEAB" w:rsidR="00282FAF" w:rsidRDefault="00282FAF">
      <w:pPr>
        <w:widowControl/>
        <w:rPr>
          <w:rFonts w:eastAsia="標楷體"/>
          <w:sz w:val="22"/>
        </w:rPr>
      </w:pPr>
    </w:p>
    <w:p w14:paraId="1538B259" w14:textId="77777777" w:rsidR="00282FAF" w:rsidRDefault="00282FAF">
      <w:pPr>
        <w:widowControl/>
        <w:rPr>
          <w:rFonts w:eastAsia="標楷體"/>
          <w:sz w:val="22"/>
        </w:rPr>
        <w:sectPr w:rsidR="00282FAF" w:rsidSect="00EA0ABF">
          <w:headerReference w:type="first" r:id="rId19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401"/>
        <w:gridCol w:w="2311"/>
        <w:gridCol w:w="2311"/>
        <w:gridCol w:w="2311"/>
        <w:gridCol w:w="2310"/>
        <w:gridCol w:w="2311"/>
        <w:gridCol w:w="2311"/>
        <w:gridCol w:w="2311"/>
      </w:tblGrid>
      <w:tr w:rsidR="00282FAF" w14:paraId="23C510A6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CCC53B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66B73EF9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EF7CECB" w14:textId="77777777" w:rsidR="00282FAF" w:rsidRPr="005C62A3" w:rsidRDefault="00282FAF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2FAF" w14:paraId="285E5A4A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C6E0B" w14:textId="77777777" w:rsidR="00282FAF" w:rsidRPr="001D79E3" w:rsidRDefault="00282FAF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FB68F9D" w14:textId="77777777" w:rsidR="00282FAF" w:rsidRPr="001D79E3" w:rsidRDefault="00282FAF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8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B037EC" w14:textId="77777777" w:rsidR="00282FAF" w:rsidRPr="00CC0D84" w:rsidRDefault="00282FAF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2FAF" w14:paraId="52DDB8C1" w14:textId="77777777" w:rsidTr="008E3E14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6BA7E88" w14:textId="77777777" w:rsidR="00282FAF" w:rsidRDefault="00282FAF" w:rsidP="00F66A5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F6673A" wp14:editId="7DCA6DF3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28575" b="24765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DAE1D6" id="Line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" strokeweight=".2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7B950357" w14:textId="77777777" w:rsidR="00282FAF" w:rsidRDefault="00282FAF" w:rsidP="00F66A5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AE1BF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18729F6E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原住民族行政局主管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05AFF4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DFF0E3F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城鄉發展局主管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D2521D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2BA518D9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觀光旅遊局主管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B70F7A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44D9A292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客家事務局主管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3EA09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9A2B93C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A915A1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1BAF8B5F" w14:textId="77777777" w:rsidR="00282FAF" w:rsidRDefault="00282FAF" w:rsidP="00F66A5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88272BC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F786B1D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體育局主管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B2290D" w14:textId="77777777" w:rsidR="00282FAF" w:rsidRDefault="00282FAF" w:rsidP="00F66A5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282FAF" w:rsidRPr="00511888" w14:paraId="28E829A3" w14:textId="77777777" w:rsidTr="008E3E1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F05A692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3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6D3FC7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215,566,078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D8846E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532,781,517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013F8A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108,998,771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9382E6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16,703,311</w:t>
            </w:r>
          </w:p>
        </w:tc>
        <w:tc>
          <w:tcPr>
            <w:tcW w:w="231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B594E1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4,912,743,188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C15509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9,569,832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8C1D6A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530,352,514</w:t>
            </w:r>
          </w:p>
        </w:tc>
        <w:tc>
          <w:tcPr>
            <w:tcW w:w="231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F555D4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205,103,386,035</w:t>
            </w:r>
          </w:p>
        </w:tc>
      </w:tr>
      <w:tr w:rsidR="00282FAF" w:rsidRPr="00511888" w14:paraId="41705B90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D921892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18C5886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0DEE7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8152E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56001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44F727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E60FF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FFA2C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1414D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127,719,312,117</w:t>
            </w:r>
          </w:p>
        </w:tc>
      </w:tr>
      <w:tr w:rsidR="00282FAF" w14:paraId="0D04576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E758D0A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4EB0776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E24C5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96905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2C86C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43ADE4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6E11C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ADAE6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078E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</w:tr>
      <w:tr w:rsidR="00282FAF" w14:paraId="1C93FA7D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A99AA56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74288D9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CDC14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7CF41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AD301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D1B718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DEE2D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B2398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56234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</w:tr>
      <w:tr w:rsidR="00282FAF" w14:paraId="37E800D7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3FD60F4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5A7D5EC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AA1F7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85AE9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8682B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952378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28BF4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3E2DE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74CC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</w:tr>
      <w:tr w:rsidR="00282FAF" w14:paraId="63D2F763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A74FB2A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54D469E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EF8F1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5267A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60931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FF7D67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EC39E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6FBA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A05B1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</w:tr>
      <w:tr w:rsidR="00282FAF" w14:paraId="4BFBC642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F698B19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7F0A1AC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B1C57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F2490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E7FAE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691C26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DB590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F2841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C2EC9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</w:tr>
      <w:tr w:rsidR="00282FAF" w14:paraId="1AE227D1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4F1A48D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15426F2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EA19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797B0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71108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594279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BED0C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5B1EE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BC825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</w:tr>
      <w:tr w:rsidR="00282FAF" w14:paraId="69A8956D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11E4454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31304EB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479FA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C4FB8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F30BF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91DED7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2C1B6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239C6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33E36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</w:tr>
      <w:tr w:rsidR="00282FAF" w14:paraId="68C3F261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37965B8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634005A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24DDC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5C475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2AF6E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94FE62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3C0F0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1A2CC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33C97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</w:tr>
      <w:tr w:rsidR="00282FAF" w14:paraId="594DC32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03664E5" w14:textId="77777777" w:rsidR="00282FAF" w:rsidRDefault="00282FAF" w:rsidP="00F66A5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37CF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01C984C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F87D9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F80BB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E72D5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EC47BF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D38BA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A0EA2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445A6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87CAE">
              <w:rPr>
                <w:rFonts w:ascii="新細明體" w:hAnsi="新細明體"/>
                <w:noProof/>
                <w:sz w:val="20"/>
              </w:rPr>
              <w:t>55,300,935,694</w:t>
            </w:r>
          </w:p>
        </w:tc>
      </w:tr>
      <w:tr w:rsidR="00282FAF" w:rsidRPr="00511888" w14:paraId="3DB5F47A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7450B9C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4EDB305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DB780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98F51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FE7A6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6AB54A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DA84B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218333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B2E98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</w:tr>
      <w:tr w:rsidR="00282FAF" w:rsidRPr="00511888" w14:paraId="7A83BDCF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870BFB8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6877AFB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324,034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9BD57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28,451,538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5930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17,987,707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B83B6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2,272,567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5CD0B0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2C24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111,327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92FE6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876,714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35C99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5,210,359,356</w:t>
            </w:r>
          </w:p>
        </w:tc>
      </w:tr>
      <w:tr w:rsidR="00282FAF" w:rsidRPr="00511888" w14:paraId="0B87EFC9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B159620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762D211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78,105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5A620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14,908,053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7003F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1,225,748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549E2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1,101,400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F450BF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E9315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15AC7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18,580,314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8557D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7,653,140,021</w:t>
            </w:r>
          </w:p>
        </w:tc>
      </w:tr>
      <w:tr w:rsidR="00282FAF" w:rsidRPr="00511888" w14:paraId="5F0DF7A2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9069E4D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0DF3D73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8,286,161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948B3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5,853,152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AE5B5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33,886,358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F394BD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786,309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659DF8F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392,700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65018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948,808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F99F0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142,551,843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565529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1,393,898,025</w:t>
            </w:r>
          </w:p>
        </w:tc>
      </w:tr>
      <w:tr w:rsidR="00282FAF" w:rsidRPr="00511888" w14:paraId="19552BA6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5E1F7B7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38E8F69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496AF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98F9E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B7853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57E12E1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35,920,443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A7064C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A9732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B3FF47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3,535,920,443</w:t>
            </w:r>
          </w:p>
        </w:tc>
      </w:tr>
      <w:tr w:rsidR="00282FAF" w:rsidRPr="00511888" w14:paraId="45D4668E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3784582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680F93F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206,777,881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AD7C9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465,941,577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90CC3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53,763,952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F68E3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10,097,750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8BB2ED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4,876,430,000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010444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8,421,699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0D587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305,942,412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082DD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52,291,015,323</w:t>
            </w:r>
          </w:p>
        </w:tc>
      </w:tr>
      <w:tr w:rsidR="00282FAF" w:rsidRPr="00511888" w14:paraId="6F7E3859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06F2550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42F72BB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556B3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FF10D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351B16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E5CE9D2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82D41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0E3B2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015DF5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869,215,700</w:t>
            </w:r>
          </w:p>
        </w:tc>
      </w:tr>
      <w:tr w:rsidR="00282FAF" w:rsidRPr="00511888" w14:paraId="6CB2A87B" w14:textId="77777777" w:rsidTr="005B7A35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8449EF3" w14:textId="77777777" w:rsidR="00282FAF" w:rsidRPr="00511888" w:rsidRDefault="00282FAF" w:rsidP="00F66A5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118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5B92AA6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99,897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A0920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17,627,197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0FEBFE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135,006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DD3EFF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2,445,285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2C6A0AB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0E8668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87,998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4705CA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62,401,231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B61790" w14:textId="77777777" w:rsidR="00282FAF" w:rsidRPr="00987CAE" w:rsidRDefault="00282FAF" w:rsidP="00F66A56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87CAE">
              <w:rPr>
                <w:rFonts w:ascii="新細明體" w:hAnsi="新細明體"/>
                <w:b/>
                <w:noProof/>
                <w:sz w:val="20"/>
              </w:rPr>
              <w:t>6,426,628,671</w:t>
            </w:r>
          </w:p>
        </w:tc>
      </w:tr>
    </w:tbl>
    <w:p w14:paraId="776E718B" w14:textId="1F6118DB" w:rsidR="00282FAF" w:rsidRDefault="00282FAF">
      <w:pPr>
        <w:widowControl/>
        <w:rPr>
          <w:rFonts w:eastAsia="標楷體"/>
          <w:sz w:val="22"/>
        </w:rPr>
      </w:pPr>
    </w:p>
    <w:p w14:paraId="1B611132" w14:textId="77777777" w:rsidR="00282FAF" w:rsidRDefault="00282FAF">
      <w:pPr>
        <w:widowControl/>
        <w:rPr>
          <w:rFonts w:eastAsia="標楷體"/>
          <w:sz w:val="22"/>
        </w:rPr>
        <w:sectPr w:rsidR="00282FAF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330"/>
        <w:gridCol w:w="2541"/>
        <w:gridCol w:w="2541"/>
        <w:gridCol w:w="2541"/>
        <w:gridCol w:w="2541"/>
        <w:gridCol w:w="2541"/>
        <w:gridCol w:w="2542"/>
      </w:tblGrid>
      <w:tr w:rsidR="00415136" w14:paraId="19C1DEDD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3F99F2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201923C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5153DFE9" w14:textId="77777777" w:rsidR="00415136" w:rsidRPr="005C62A3" w:rsidRDefault="00415136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415136" w14:paraId="00518A10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F895F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695C71F" w14:textId="77777777" w:rsidR="00415136" w:rsidRPr="001D79E3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B04C048" w14:textId="77777777" w:rsidR="00415136" w:rsidRPr="00CC0D84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415136" w14:paraId="5E3B9880" w14:textId="77777777" w:rsidTr="008E3E14">
        <w:tc>
          <w:tcPr>
            <w:tcW w:w="2908" w:type="dxa"/>
            <w:gridSpan w:val="3"/>
            <w:tcBorders>
              <w:bottom w:val="single" w:sz="2" w:space="0" w:color="auto"/>
              <w:tl2br w:val="single" w:sz="4" w:space="0" w:color="auto"/>
            </w:tcBorders>
            <w:vAlign w:val="center"/>
          </w:tcPr>
          <w:p w14:paraId="532A3DAF" w14:textId="77777777" w:rsidR="00415136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168D536C" w14:textId="77777777" w:rsidR="00415136" w:rsidRDefault="00415136" w:rsidP="00F66A5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541" w:type="dxa"/>
            <w:gridSpan w:val="2"/>
            <w:tcBorders>
              <w:bottom w:val="single" w:sz="2" w:space="0" w:color="auto"/>
            </w:tcBorders>
            <w:vAlign w:val="center"/>
          </w:tcPr>
          <w:p w14:paraId="46C606DD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新北市議會</w:t>
            </w:r>
          </w:p>
          <w:p w14:paraId="360221B4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0AD3D2EE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7B4FB472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3BCA7E43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25AAC20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B8A3505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1020E227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5890A3C5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3FE79FD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33EC152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2F48AC2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542" w:type="dxa"/>
            <w:tcBorders>
              <w:bottom w:val="single" w:sz="2" w:space="0" w:color="auto"/>
            </w:tcBorders>
            <w:vAlign w:val="center"/>
          </w:tcPr>
          <w:p w14:paraId="7A7BE52D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7E13F21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</w:tr>
      <w:tr w:rsidR="00415136" w:rsidRPr="00421EFB" w14:paraId="56FCA0D4" w14:textId="77777777" w:rsidTr="008E3E14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tcBorders>
              <w:top w:val="single" w:sz="2" w:space="0" w:color="auto"/>
              <w:bottom w:val="nil"/>
            </w:tcBorders>
            <w:shd w:val="clear" w:color="auto" w:fill="auto"/>
            <w:vAlign w:val="center"/>
          </w:tcPr>
          <w:p w14:paraId="2F56443D" w14:textId="77777777" w:rsidR="00415136" w:rsidRPr="00421EFB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4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B84948E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507">
              <w:rPr>
                <w:rFonts w:ascii="新細明體" w:hAnsi="新細明體"/>
                <w:b/>
                <w:noProof/>
                <w:sz w:val="20"/>
              </w:rPr>
              <w:t>647,213,142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843CE7F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507">
              <w:rPr>
                <w:rFonts w:ascii="新細明體" w:hAnsi="新細明體"/>
                <w:b/>
                <w:noProof/>
                <w:sz w:val="20"/>
              </w:rPr>
              <w:t>12,441,769,134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C55BFD7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507">
              <w:rPr>
                <w:rFonts w:ascii="新細明體" w:hAnsi="新細明體"/>
                <w:b/>
                <w:noProof/>
                <w:sz w:val="20"/>
              </w:rPr>
              <w:t>2,252,701,318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0AD95EA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E018F">
              <w:rPr>
                <w:rFonts w:ascii="新細明體" w:hAnsi="新細明體"/>
                <w:b/>
                <w:noProof/>
                <w:sz w:val="20"/>
              </w:rPr>
              <w:t>1,468,404,942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E5D00C3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E018F">
              <w:rPr>
                <w:rFonts w:ascii="新細明體" w:hAnsi="新細明體"/>
                <w:b/>
                <w:noProof/>
                <w:sz w:val="20"/>
              </w:rPr>
              <w:t>4,664,999,270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0F2E8A5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E018F">
              <w:rPr>
                <w:rFonts w:ascii="新細明體" w:hAnsi="新細明體"/>
                <w:b/>
                <w:noProof/>
                <w:sz w:val="20"/>
              </w:rPr>
              <w:t>3,642,996,232</w:t>
            </w:r>
          </w:p>
        </w:tc>
        <w:tc>
          <w:tcPr>
            <w:tcW w:w="254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1D3D770" w14:textId="77777777" w:rsidR="00415136" w:rsidRPr="00421EFB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E018F">
              <w:rPr>
                <w:rFonts w:ascii="新細明體" w:hAnsi="新細明體"/>
                <w:b/>
                <w:noProof/>
                <w:sz w:val="20"/>
              </w:rPr>
              <w:t>70,735,041,227</w:t>
            </w:r>
          </w:p>
        </w:tc>
      </w:tr>
      <w:tr w:rsidR="00415136" w14:paraId="43D06CBF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B2C73F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929AB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847699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6AA249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1,839,792,658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84A75D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96BF4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134ACE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CDB11D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B47FD6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478DE45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E8B4A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6644C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5695A4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5B9941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B73DE1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71C3C7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147D9A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C7689C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A907F8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223354E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F3C572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EA921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EF3309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9B8EC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10,514,289,730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4C0960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1,876,119,428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B482D3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1,468,404,942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AFC347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8E018F">
              <w:rPr>
                <w:rFonts w:ascii="新細明體" w:hAnsi="新細明體"/>
                <w:noProof/>
                <w:sz w:val="20"/>
              </w:rPr>
              <w:t>4,664,999,270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875487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68EC0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84E2DF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4D2100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F7B2D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49605D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A6B6B5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600C44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67717C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1D7554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CEE680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11A482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20512D5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467954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A97D7A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D3FBC2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122610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EF2796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72949E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604EDC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6228A0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8E018F">
              <w:rPr>
                <w:rFonts w:ascii="新細明體" w:hAnsi="新細明體"/>
                <w:noProof/>
                <w:sz w:val="20"/>
              </w:rPr>
              <w:t>1,852,996,232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615811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4B9BE1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B07548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902764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044182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F60189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49C331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76007B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A13D61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608DA3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CA9449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70,362,896,227</w:t>
            </w:r>
          </w:p>
        </w:tc>
      </w:tr>
      <w:tr w:rsidR="00415136" w14:paraId="6181DD9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BEFCCF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F5535C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78BD92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B17444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6A322B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68,588,811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B77DF4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0BCCED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6576B6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2C0978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95F489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1F226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77B1D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9EF736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22C1E5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196136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5743288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5C387D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940036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7D033C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7C5F98A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6F8C0A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5C194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143654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19056F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96602B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98352B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E0A0D3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A956F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57AEC3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6EF68FC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02F60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A45A28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123898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60919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BEC7A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FEB56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580FE0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09DA6A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B0E842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00773EAD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9B6F93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14470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3F67FB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28F2A1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94F53B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34B10E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1D573E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4CCE91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4162431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A711D6D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AC2246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ABD6C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A5CA07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E85945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59942B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3A0863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0491CB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FDF1ED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DAF558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9C4743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82B48A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54F91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3E48AA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1A7CAF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D2306B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3C5FDF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DACB1E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531446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E1A15D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6FA63F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ABCBD5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B78066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FC5909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9499C6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802965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307,993,079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64EE09A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0B289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62229D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7ABDAE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03CC0DAC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D967C6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6EF27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C59A44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5FF8C0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7AC0C1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E597C0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9F78A3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87EDF0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63F41C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55EC32C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353BC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4409C8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437FD1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2F6625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127401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9D21A0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C3C70E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5C528C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7B9939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FF0F84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7229E0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BD6DB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327ACC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41BFBD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0999E7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060B43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8ED6C6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7658D6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DED9EC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1A2C09D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71C0CA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FDEF0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0C7E43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F8BEC60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5F7EE2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378086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EE69CF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020E29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8A15E1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F58034A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C42C6A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E8AF21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</w:t>
            </w:r>
            <w:proofErr w:type="gramStart"/>
            <w:r w:rsidRPr="00CB2100">
              <w:rPr>
                <w:rFonts w:ascii="標楷體" w:eastAsia="標楷體" w:hAnsi="標楷體" w:hint="eastAsia"/>
                <w:sz w:val="20"/>
              </w:rPr>
              <w:t>卹</w:t>
            </w:r>
            <w:proofErr w:type="gramEnd"/>
            <w:r w:rsidRPr="00CB2100">
              <w:rPr>
                <w:rFonts w:ascii="標楷體" w:eastAsia="標楷體" w:hAnsi="標楷體" w:hint="eastAsia"/>
                <w:sz w:val="20"/>
              </w:rPr>
              <w:t>給付支出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C936FE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F391F4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D71B444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E1D8DD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ED8261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53ADD4F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E48F12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D3407C6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83089E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EE945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2BD28F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DD96C63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91FF817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A7D7A4C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AC99DD6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3B8E79E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8E018F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79A802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7095FB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B3770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2A649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8617802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E45985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EF2944D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30457B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5E6751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5270BD5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5FDDCB9" w14:textId="77777777" w:rsidR="00415136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8E018F">
              <w:rPr>
                <w:rFonts w:ascii="新細明體" w:hAnsi="新細明體"/>
                <w:noProof/>
                <w:sz w:val="20"/>
              </w:rPr>
              <w:t>372,145,000</w:t>
            </w:r>
          </w:p>
        </w:tc>
      </w:tr>
    </w:tbl>
    <w:p w14:paraId="6B034473" w14:textId="07258D4E" w:rsidR="00415136" w:rsidRDefault="00415136">
      <w:pPr>
        <w:widowControl/>
        <w:rPr>
          <w:rFonts w:eastAsia="標楷體"/>
          <w:sz w:val="22"/>
        </w:rPr>
      </w:pPr>
    </w:p>
    <w:p w14:paraId="32EEB8A6" w14:textId="77777777" w:rsidR="00415136" w:rsidRDefault="00415136">
      <w:pPr>
        <w:widowControl/>
        <w:rPr>
          <w:rFonts w:eastAsia="標楷體"/>
          <w:sz w:val="22"/>
        </w:rPr>
        <w:sectPr w:rsidR="00415136" w:rsidSect="00EA0ABF">
          <w:headerReference w:type="first" r:id="rId20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330"/>
        <w:gridCol w:w="2541"/>
        <w:gridCol w:w="2541"/>
        <w:gridCol w:w="2541"/>
        <w:gridCol w:w="2541"/>
        <w:gridCol w:w="2541"/>
        <w:gridCol w:w="2542"/>
      </w:tblGrid>
      <w:tr w:rsidR="00415136" w14:paraId="063C38C6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C5F9D8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50E9E53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0CDC9B3D" w14:textId="77777777" w:rsidR="00415136" w:rsidRPr="005C62A3" w:rsidRDefault="00415136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415136" w14:paraId="1CE70612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AAD97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4C25365" w14:textId="77777777" w:rsidR="00415136" w:rsidRPr="001D79E3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E0625DB" w14:textId="77777777" w:rsidR="00415136" w:rsidRPr="00CC0D84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415136" w14:paraId="6D666593" w14:textId="77777777" w:rsidTr="008E3E14">
        <w:tc>
          <w:tcPr>
            <w:tcW w:w="2908" w:type="dxa"/>
            <w:gridSpan w:val="3"/>
            <w:tcBorders>
              <w:bottom w:val="single" w:sz="2" w:space="0" w:color="auto"/>
              <w:tl2br w:val="single" w:sz="4" w:space="0" w:color="auto"/>
            </w:tcBorders>
            <w:vAlign w:val="center"/>
          </w:tcPr>
          <w:p w14:paraId="65E0AD43" w14:textId="77777777" w:rsidR="00415136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7763E38A" w14:textId="77777777" w:rsidR="00415136" w:rsidRDefault="00415136" w:rsidP="00F66A5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541" w:type="dxa"/>
            <w:gridSpan w:val="2"/>
            <w:tcBorders>
              <w:bottom w:val="single" w:sz="2" w:space="0" w:color="auto"/>
            </w:tcBorders>
            <w:vAlign w:val="center"/>
          </w:tcPr>
          <w:p w14:paraId="4E1D1D2B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DF4D42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47C050E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4DAD3F5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3A025118" w14:textId="77777777" w:rsidR="00415136" w:rsidRPr="00D4607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新北市政府</w:t>
            </w:r>
          </w:p>
          <w:p w14:paraId="05EDDF90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經濟發展局主管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11A642A0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3256A727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1575165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DDA5B72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CF2F064" w14:textId="77777777" w:rsidR="00415136" w:rsidRPr="00D4607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新北市政府</w:t>
            </w:r>
          </w:p>
          <w:p w14:paraId="1EFD0D36" w14:textId="77777777" w:rsidR="00415136" w:rsidRPr="00355C6F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環境保護</w:t>
            </w:r>
            <w:r w:rsidRPr="00D46076">
              <w:rPr>
                <w:rFonts w:ascii="標楷體" w:eastAsia="標楷體" w:hint="eastAsia"/>
                <w:sz w:val="20"/>
              </w:rPr>
              <w:t>局主管</w:t>
            </w:r>
          </w:p>
        </w:tc>
        <w:tc>
          <w:tcPr>
            <w:tcW w:w="2542" w:type="dxa"/>
            <w:tcBorders>
              <w:bottom w:val="single" w:sz="2" w:space="0" w:color="auto"/>
            </w:tcBorders>
            <w:vAlign w:val="center"/>
          </w:tcPr>
          <w:p w14:paraId="6CF0A522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6FC055B" w14:textId="77777777" w:rsidR="00415136" w:rsidRPr="00355C6F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工務</w:t>
            </w:r>
            <w:r w:rsidRPr="00355C6F">
              <w:rPr>
                <w:rFonts w:ascii="標楷體" w:eastAsia="標楷體"/>
                <w:spacing w:val="-20"/>
                <w:sz w:val="20"/>
              </w:rPr>
              <w:t>局主管</w:t>
            </w:r>
          </w:p>
        </w:tc>
      </w:tr>
      <w:tr w:rsidR="00415136" w:rsidRPr="003F625B" w14:paraId="43920B3D" w14:textId="77777777" w:rsidTr="008E3E14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C53995D" w14:textId="77777777" w:rsidR="00415136" w:rsidRPr="003F625B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4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E2F3A0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2,431,640,130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4D330E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2,528,033,100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5081E0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659,020,408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373F19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27,206,723,007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20816E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9,750,682,537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B638F1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10,574,352,395</w:t>
            </w:r>
          </w:p>
        </w:tc>
        <w:tc>
          <w:tcPr>
            <w:tcW w:w="254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574F97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E329C">
              <w:rPr>
                <w:rFonts w:ascii="新細明體" w:hAnsi="新細明體"/>
                <w:b/>
                <w:noProof/>
                <w:sz w:val="20"/>
              </w:rPr>
              <w:t>4,300,832,557</w:t>
            </w:r>
          </w:p>
        </w:tc>
      </w:tr>
      <w:tr w:rsidR="00415136" w14:paraId="1C27113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C5FCEC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A84DAC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5CAC7F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F66DC6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822045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C0CEB1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6A3FD1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C31417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8A9FBA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C3AE62E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CBB6D5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F31D309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579C8F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C1EF37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A6EBFE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5C49FB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32FFC0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2E5975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CEC31B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32FB9C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9D6A38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400DBA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FF88D4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D50F2A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579AEE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838DE7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8BC4F2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B36758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34759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9E78C8A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F7361B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EE36B5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59AF2E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46473C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CBABBF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2C9B35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EF11A4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28A905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8D0B61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982C48A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77CD9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14D6E4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28C13F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2E624A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219BAB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01BFAD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C7291B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24E3A9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E2B2DA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682523C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BAEBC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5F3FEB2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C7EBE7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55EBAB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E2E019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6006C3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943D90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AE924E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D3A740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00C42625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99C740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67DBAF8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07A71F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2,431,640,130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473019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102D2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6A13FA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314E2A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347345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DAF14F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2AF0987E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F807D2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950EDD6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0C11B5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43727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2,033,568,226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58BE5A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14:paraId="32F4F83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AE39F6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9667C6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BBF0A0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5B0D8B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16ED7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9A0EA4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D49D11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3E7F50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4B0609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D775B1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6EEB5C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EC0A27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F2626F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672,230,828</w:t>
            </w:r>
          </w:p>
        </w:tc>
      </w:tr>
      <w:tr w:rsidR="00415136" w14:paraId="1FE2C2FE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76FDA3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BED142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12C0AD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1A9BEB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805503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EE2162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2785D5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EA27D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AA3FB0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3,628,601,729</w:t>
            </w:r>
          </w:p>
        </w:tc>
      </w:tr>
      <w:tr w:rsidR="00415136" w14:paraId="1696A94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5F56A0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98B157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7C41C5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97F73A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98546F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659,020,408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8FFE4B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BF5434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B22C0A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F449F0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2C3C87E6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E84CA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6D0756F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635FEF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08302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494,464,874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D10423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3C9824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939,827,733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49814D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96472B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D91C4E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1A15F7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36473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255E4F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43D9A1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A4E483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8344AB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923B3F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9BCB26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714C37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29B0F2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2C13E3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D7AA8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AB5B829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866E2C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E17872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7A88AE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7E4BE1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24,645,410,696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D5C745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EE7B8C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AA839E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150C8D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7B7BE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E4DE753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DB025C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9A6403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9F9B68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BDB1B6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FB6FC2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9F47E2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39835B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9BF16C3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362F35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0BDE031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F4E8CC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37B3AA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98617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84CB67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201EC7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EDA8D1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1648E9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0AAB89A1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D923D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F4193C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1CEFF8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D2CB2E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6D84D3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14:paraId="23172D2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B2BA91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502266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10,574,352,395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E890C5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76B67AC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CB8A0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87C0724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392AB1A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5EDB7F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BB690C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5DE437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38,269,395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AD020F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D8EC9D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9E37E2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E411EA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75129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C571447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</w:t>
            </w:r>
            <w:proofErr w:type="gramStart"/>
            <w:r w:rsidRPr="00CB2100">
              <w:rPr>
                <w:rFonts w:ascii="標楷體" w:eastAsia="標楷體" w:hAnsi="標楷體" w:hint="eastAsia"/>
                <w:sz w:val="20"/>
              </w:rPr>
              <w:t>卹</w:t>
            </w:r>
            <w:proofErr w:type="gramEnd"/>
            <w:r w:rsidRPr="00CB2100">
              <w:rPr>
                <w:rFonts w:ascii="標楷體" w:eastAsia="標楷體" w:hAnsi="標楷體" w:hint="eastAsia"/>
                <w:sz w:val="20"/>
              </w:rPr>
              <w:t>給付支出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33B1D77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8A2B00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4484CF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4BE928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E0902B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ABAEC7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00F83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6EB2E68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0CC53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7EB4AB9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89E420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A57971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D4C9FC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F998AB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06CC73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82325F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774CD0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DB4F5D1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03EF2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25BAAC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1B428A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7877E2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3FEC06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F29333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A9FD85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13A92D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F20F07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6AAAB93" w14:textId="1C84EFC2" w:rsidR="00415136" w:rsidRDefault="00415136">
      <w:pPr>
        <w:widowControl/>
        <w:rPr>
          <w:rFonts w:eastAsia="標楷體"/>
          <w:sz w:val="22"/>
        </w:rPr>
      </w:pPr>
    </w:p>
    <w:p w14:paraId="4B689B95" w14:textId="77777777" w:rsidR="00282FAF" w:rsidRDefault="00282FAF">
      <w:pPr>
        <w:widowControl/>
        <w:rPr>
          <w:rFonts w:eastAsia="標楷體"/>
          <w:sz w:val="22"/>
        </w:rPr>
      </w:pPr>
    </w:p>
    <w:p w14:paraId="4BBCA70A" w14:textId="77777777" w:rsidR="00282FAF" w:rsidRDefault="00282FAF">
      <w:pPr>
        <w:widowControl/>
        <w:rPr>
          <w:rFonts w:eastAsia="標楷體"/>
          <w:sz w:val="22"/>
        </w:rPr>
      </w:pPr>
    </w:p>
    <w:p w14:paraId="03203A13" w14:textId="77777777" w:rsidR="00415136" w:rsidRDefault="00415136">
      <w:pPr>
        <w:widowControl/>
        <w:rPr>
          <w:rFonts w:eastAsia="標楷體"/>
          <w:sz w:val="22"/>
        </w:rPr>
        <w:sectPr w:rsidR="00415136" w:rsidSect="00EA0ABF">
          <w:headerReference w:type="first" r:id="rId21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330"/>
        <w:gridCol w:w="2541"/>
        <w:gridCol w:w="2541"/>
        <w:gridCol w:w="2541"/>
        <w:gridCol w:w="2541"/>
        <w:gridCol w:w="2541"/>
        <w:gridCol w:w="2542"/>
      </w:tblGrid>
      <w:tr w:rsidR="00415136" w14:paraId="32641BE7" w14:textId="77777777" w:rsidTr="005B7A3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06C91C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75DF68F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AC8BF69" w14:textId="77777777" w:rsidR="00415136" w:rsidRPr="005C62A3" w:rsidRDefault="00415136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415136" w14:paraId="4EB45296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F3107" w14:textId="77777777" w:rsidR="00415136" w:rsidRPr="001D79E3" w:rsidRDefault="00415136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158B7A8" w14:textId="77777777" w:rsidR="00415136" w:rsidRPr="001D79E3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38A60E6" w14:textId="77777777" w:rsidR="00415136" w:rsidRPr="00CC0D84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415136" w14:paraId="1D600159" w14:textId="77777777" w:rsidTr="008E3E14">
        <w:tc>
          <w:tcPr>
            <w:tcW w:w="2908" w:type="dxa"/>
            <w:gridSpan w:val="3"/>
            <w:tcBorders>
              <w:bottom w:val="single" w:sz="2" w:space="0" w:color="auto"/>
              <w:tl2br w:val="single" w:sz="4" w:space="0" w:color="auto"/>
            </w:tcBorders>
            <w:vAlign w:val="center"/>
          </w:tcPr>
          <w:p w14:paraId="76D12812" w14:textId="77777777" w:rsidR="00415136" w:rsidRDefault="00415136" w:rsidP="00F66A5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50FB23BD" w14:textId="77777777" w:rsidR="00415136" w:rsidRDefault="00415136" w:rsidP="00F66A5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541" w:type="dxa"/>
            <w:gridSpan w:val="2"/>
            <w:tcBorders>
              <w:bottom w:val="single" w:sz="2" w:space="0" w:color="auto"/>
            </w:tcBorders>
            <w:vAlign w:val="center"/>
          </w:tcPr>
          <w:p w14:paraId="4D96E466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30C4F59F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0F0FA311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5EF6F88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2D96A2A1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6E9B563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EE0419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C4171FD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45BE9D80" w14:textId="77777777" w:rsidR="00415136" w:rsidRPr="00355C6F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新北市政府原住</w:t>
            </w:r>
          </w:p>
          <w:p w14:paraId="3CACFFE2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民族行政局主管</w:t>
            </w:r>
          </w:p>
        </w:tc>
        <w:tc>
          <w:tcPr>
            <w:tcW w:w="2541" w:type="dxa"/>
            <w:tcBorders>
              <w:bottom w:val="single" w:sz="2" w:space="0" w:color="auto"/>
            </w:tcBorders>
            <w:vAlign w:val="center"/>
          </w:tcPr>
          <w:p w14:paraId="53E14669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45704A9" w14:textId="77777777" w:rsidR="00415136" w:rsidRPr="00355C6F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城鄉發展局主管</w:t>
            </w:r>
          </w:p>
        </w:tc>
        <w:tc>
          <w:tcPr>
            <w:tcW w:w="2542" w:type="dxa"/>
            <w:tcBorders>
              <w:bottom w:val="single" w:sz="2" w:space="0" w:color="auto"/>
            </w:tcBorders>
            <w:vAlign w:val="center"/>
          </w:tcPr>
          <w:p w14:paraId="195A8B0F" w14:textId="77777777" w:rsidR="00415136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19572C0" w14:textId="77777777" w:rsidR="00415136" w:rsidRPr="00355C6F" w:rsidRDefault="00415136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觀光旅遊局主管</w:t>
            </w:r>
          </w:p>
        </w:tc>
      </w:tr>
      <w:tr w:rsidR="00415136" w:rsidRPr="003F625B" w14:paraId="4E6ADAEC" w14:textId="77777777" w:rsidTr="008E3E14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72085C2" w14:textId="77777777" w:rsidR="00415136" w:rsidRPr="003F625B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4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5B80F7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12,911,863,121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135ED4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6,810,129,377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CDB596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7,196,880,190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600FA1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523,503,781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E87228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345,886,677</w:t>
            </w:r>
          </w:p>
        </w:tc>
        <w:tc>
          <w:tcPr>
            <w:tcW w:w="25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1437E7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646,521,133</w:t>
            </w:r>
          </w:p>
        </w:tc>
        <w:tc>
          <w:tcPr>
            <w:tcW w:w="254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55664E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B443D">
              <w:rPr>
                <w:rFonts w:ascii="新細明體" w:hAnsi="新細明體"/>
                <w:b/>
                <w:noProof/>
                <w:sz w:val="20"/>
              </w:rPr>
              <w:t>522,663,918</w:t>
            </w:r>
          </w:p>
        </w:tc>
      </w:tr>
      <w:tr w:rsidR="00415136" w14:paraId="4D252A63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5D6F1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F7CB481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E25943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B3527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46FE60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3D7FD3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01B32E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E7C99A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D1FEF1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02592FC9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D805B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B60DB1B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DC2848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A633AA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BCD41F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C68E79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F89688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57C6A6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10B877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841263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8AEB0B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667C13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56D338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95D966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65F021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5E134E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B7735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345,886,677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7D16A6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7EC1DD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6B729F7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639113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4C16D3A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B88367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39F533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4958D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2E2692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2E9D65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FD180A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34199D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DE4B9A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D1BB4C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80B5942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66BFC3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7B694A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271B4F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F39447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303B0E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FA5EE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BC7DFE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6DF1B57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B3A36B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89138F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642D6D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D39972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56990B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DE1572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8D9667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73D6B8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A52003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6DDBD55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28BEE2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E2FBB9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83D7C3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9D3C97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CE5830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BE0430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577AF0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B821FF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A12308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8DFD21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B5487B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CAA9863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07A4D1A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90AC1C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3,107,777,604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CB933F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80BF69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E006AA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1087A6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D4CDDA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074DECA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8AA8D2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B7B679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1842DE6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85A221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4DB2AB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703990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013ACB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DD5C14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C64574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3E3F8F04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93B47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37E0A59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55FD41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859704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A35CE9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7,196,880,190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D42DBB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8F4783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5B4A34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DE9D28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A6C3083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5E68FE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BEE9843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3B5420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57C1A7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50F281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1818EF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2564B5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394DF2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141F54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522,663,918</w:t>
            </w:r>
          </w:p>
        </w:tc>
      </w:tr>
      <w:tr w:rsidR="00415136" w14:paraId="704C45BB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8DEB8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6908C80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26B062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ED714F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C4B9CD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BCDF4C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733262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04B1C5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C8B8A7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4FB4C8CD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1C163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58DED04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30CA778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258AEB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F347F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FAC8E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EF9FBCA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73D653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9612AD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52F3495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884CBE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8F500EC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A3126C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AA9F1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4910EC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BF0FC0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398,930,866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702600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12BD12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902A2E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156A774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00FD5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404AC54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725400A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AA2DD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AAD278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FD18BF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124,572,915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4F3E94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C496BD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7BAD42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15142A6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6D8EDE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60EB276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CE1549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B7661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775D46F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E63A6A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FFE1A7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249CBA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341694A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5831822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76C9CD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9287BBD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611FD95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DE132E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3,702,351,773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36B658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A236F3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C6E9C8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A76963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26DB345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69D1C181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41C7C9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39A5865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533DBD3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2917686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17CB05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7860C9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C9EE26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660CE4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646,521,133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7AD5740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5115D1ED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F96747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0FBDA79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</w:t>
            </w:r>
            <w:proofErr w:type="gramStart"/>
            <w:r w:rsidRPr="00CB2100">
              <w:rPr>
                <w:rFonts w:ascii="標楷體" w:eastAsia="標楷體" w:hAnsi="標楷體" w:hint="eastAsia"/>
                <w:sz w:val="20"/>
              </w:rPr>
              <w:t>卹</w:t>
            </w:r>
            <w:proofErr w:type="gramEnd"/>
            <w:r w:rsidRPr="00CB2100">
              <w:rPr>
                <w:rFonts w:ascii="標楷體" w:eastAsia="標楷體" w:hAnsi="標楷體" w:hint="eastAsia"/>
                <w:sz w:val="20"/>
              </w:rPr>
              <w:t>給付支出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48F918F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73FA0BD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F06207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9176838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205E5D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74E429E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05E6A0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7156FCB2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234CF6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E4C475E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F5ABE5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745A7C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641C399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3F9A3A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B089DDB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49CA004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7B3A1E7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15136" w14:paraId="2014C610" w14:textId="77777777" w:rsidTr="005B7A3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93A71" w14:textId="77777777" w:rsidR="00415136" w:rsidRPr="000C669A" w:rsidRDefault="00415136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5B3CB9B" w14:textId="77777777" w:rsidR="00415136" w:rsidRDefault="00415136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14:paraId="2D96C8E2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CA55C33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ECEB8B0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901F9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0317B92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0278901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7BFB1CC" w14:textId="77777777" w:rsidR="00415136" w:rsidRPr="00640BFD" w:rsidRDefault="00415136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DD6588A" w14:textId="3834CE1D" w:rsidR="00A211DB" w:rsidRDefault="00A211DB">
      <w:pPr>
        <w:widowControl/>
        <w:rPr>
          <w:rFonts w:eastAsia="標楷體"/>
          <w:sz w:val="22"/>
        </w:rPr>
      </w:pPr>
    </w:p>
    <w:p w14:paraId="6FAC76E8" w14:textId="77777777" w:rsidR="00A211DB" w:rsidRDefault="00A211DB">
      <w:pPr>
        <w:widowControl/>
        <w:rPr>
          <w:rFonts w:eastAsia="標楷體"/>
          <w:sz w:val="22"/>
        </w:rPr>
        <w:sectPr w:rsidR="00A211DB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753"/>
        <w:gridCol w:w="2965"/>
        <w:gridCol w:w="2965"/>
        <w:gridCol w:w="2964"/>
        <w:gridCol w:w="2965"/>
        <w:gridCol w:w="2965"/>
      </w:tblGrid>
      <w:tr w:rsidR="00A211DB" w14:paraId="0132214E" w14:textId="77777777" w:rsidTr="0095772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945CEF" w14:textId="77777777" w:rsidR="00A211DB" w:rsidRPr="001D79E3" w:rsidRDefault="00A211DB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CBE36F4" w14:textId="77777777" w:rsidR="00A211DB" w:rsidRPr="001D79E3" w:rsidRDefault="00A211DB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284F31B1" w14:textId="77777777" w:rsidR="00A211DB" w:rsidRPr="005C62A3" w:rsidRDefault="00A211DB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211DB" w14:paraId="4B6D44BE" w14:textId="77777777" w:rsidTr="008E3E14">
        <w:tc>
          <w:tcPr>
            <w:tcW w:w="4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4642E" w14:textId="77777777" w:rsidR="00A211DB" w:rsidRPr="001D79E3" w:rsidRDefault="00A211DB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3F4376B" w14:textId="77777777" w:rsidR="00A211DB" w:rsidRPr="001D79E3" w:rsidRDefault="00A211DB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AFEC8E1" w14:textId="77777777" w:rsidR="00A211DB" w:rsidRPr="00CC0D84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211DB" w14:paraId="584E728C" w14:textId="77777777" w:rsidTr="008E3E14">
        <w:tc>
          <w:tcPr>
            <w:tcW w:w="2908" w:type="dxa"/>
            <w:gridSpan w:val="3"/>
            <w:tcBorders>
              <w:bottom w:val="single" w:sz="2" w:space="0" w:color="auto"/>
              <w:tl2br w:val="single" w:sz="4" w:space="0" w:color="auto"/>
            </w:tcBorders>
            <w:vAlign w:val="center"/>
          </w:tcPr>
          <w:p w14:paraId="39F3012B" w14:textId="77777777" w:rsidR="00A211DB" w:rsidRDefault="00A211DB" w:rsidP="00F66A5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3A80A7C9" w14:textId="77777777" w:rsidR="00A211DB" w:rsidRDefault="00A211DB" w:rsidP="00F66A5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964" w:type="dxa"/>
            <w:gridSpan w:val="2"/>
            <w:tcBorders>
              <w:bottom w:val="single" w:sz="2" w:space="0" w:color="auto"/>
            </w:tcBorders>
            <w:vAlign w:val="center"/>
          </w:tcPr>
          <w:p w14:paraId="74B1A9B3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5EC83681" w14:textId="77777777" w:rsidR="00A211DB" w:rsidRPr="00355C6F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客家事務局主管</w:t>
            </w:r>
          </w:p>
        </w:tc>
        <w:tc>
          <w:tcPr>
            <w:tcW w:w="2965" w:type="dxa"/>
            <w:tcBorders>
              <w:bottom w:val="single" w:sz="2" w:space="0" w:color="auto"/>
            </w:tcBorders>
            <w:vAlign w:val="center"/>
          </w:tcPr>
          <w:p w14:paraId="41DFE415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53DBEB6" w14:textId="77777777" w:rsidR="00A211DB" w:rsidRPr="00355C6F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捷運工程局主管</w:t>
            </w:r>
          </w:p>
        </w:tc>
        <w:tc>
          <w:tcPr>
            <w:tcW w:w="2965" w:type="dxa"/>
            <w:tcBorders>
              <w:bottom w:val="single" w:sz="2" w:space="0" w:color="auto"/>
            </w:tcBorders>
            <w:vAlign w:val="center"/>
          </w:tcPr>
          <w:p w14:paraId="6CCA3816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4D69A62" w14:textId="77777777" w:rsidR="00A211DB" w:rsidRPr="00355C6F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z w:val="20"/>
              </w:rPr>
              <w:t>青年局主管</w:t>
            </w:r>
          </w:p>
        </w:tc>
        <w:tc>
          <w:tcPr>
            <w:tcW w:w="2964" w:type="dxa"/>
            <w:tcBorders>
              <w:bottom w:val="single" w:sz="2" w:space="0" w:color="auto"/>
            </w:tcBorders>
            <w:vAlign w:val="center"/>
          </w:tcPr>
          <w:p w14:paraId="57ED54C7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6DA3274" w14:textId="77777777" w:rsidR="00A211DB" w:rsidRPr="00355C6F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965" w:type="dxa"/>
            <w:tcBorders>
              <w:bottom w:val="single" w:sz="2" w:space="0" w:color="auto"/>
            </w:tcBorders>
            <w:vAlign w:val="center"/>
          </w:tcPr>
          <w:p w14:paraId="3BCE7604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965" w:type="dxa"/>
            <w:tcBorders>
              <w:bottom w:val="single" w:sz="2" w:space="0" w:color="auto"/>
            </w:tcBorders>
            <w:vAlign w:val="center"/>
          </w:tcPr>
          <w:p w14:paraId="7A92442D" w14:textId="77777777" w:rsidR="00A211DB" w:rsidRDefault="00A211DB" w:rsidP="00F66A5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A211DB" w:rsidRPr="003F625B" w14:paraId="591C7406" w14:textId="77777777" w:rsidTr="008E3E14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48D5CF8" w14:textId="77777777" w:rsidR="00A211DB" w:rsidRPr="003F625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964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E34767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132,083,802</w:t>
            </w:r>
          </w:p>
        </w:tc>
        <w:tc>
          <w:tcPr>
            <w:tcW w:w="2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DB10A3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12,056,998,000</w:t>
            </w:r>
          </w:p>
        </w:tc>
        <w:tc>
          <w:tcPr>
            <w:tcW w:w="2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BE2DF04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148,567,285</w:t>
            </w:r>
          </w:p>
        </w:tc>
        <w:tc>
          <w:tcPr>
            <w:tcW w:w="296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99264E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1,629,534,695</w:t>
            </w:r>
          </w:p>
        </w:tc>
        <w:tc>
          <w:tcPr>
            <w:tcW w:w="2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0360AE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6,784,013,457</w:t>
            </w:r>
          </w:p>
        </w:tc>
        <w:tc>
          <w:tcPr>
            <w:tcW w:w="2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44DD62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2064">
              <w:rPr>
                <w:rFonts w:ascii="新細明體" w:hAnsi="新細明體"/>
                <w:b/>
                <w:noProof/>
                <w:sz w:val="20"/>
              </w:rPr>
              <w:t>203,013,054,835</w:t>
            </w:r>
          </w:p>
        </w:tc>
      </w:tr>
      <w:tr w:rsidR="00A211DB" w14:paraId="278C55C1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BE153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E1FEA24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96661B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7C05079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7DC105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206CBAE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64AA76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903F2F3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1,839,792,658</w:t>
            </w:r>
          </w:p>
        </w:tc>
      </w:tr>
      <w:tr w:rsidR="00A211DB" w14:paraId="6E7B0498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C2A228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ED3B897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5B5D4D7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5711164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DB4F04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2172FAE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30F8C5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687B016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</w:tr>
      <w:tr w:rsidR="00A211DB" w14:paraId="5615702F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6C3BCD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33ECF42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BA20220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138613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AF546E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5EAEDFC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5CC5120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A51256C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18,869,700,047</w:t>
            </w:r>
          </w:p>
        </w:tc>
      </w:tr>
      <w:tr w:rsidR="00A211DB" w14:paraId="01D1C947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7D8DA6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EAFD339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1A471B3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4EB908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C136CF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20474FB7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AC9E41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E41150F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</w:tr>
      <w:tr w:rsidR="00A211DB" w14:paraId="686A694F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2360B0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0412D1D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4F6C6E9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DDBE53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7F5053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1DD6A69E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EC2AA6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D0F20CF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1,852,996,232</w:t>
            </w:r>
          </w:p>
        </w:tc>
      </w:tr>
      <w:tr w:rsidR="00A211DB" w14:paraId="4E493080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56D9CF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FEEB96E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044CABF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C6F130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C38DE2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4CAEB73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5B76BEE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8B47715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70,362,896,227</w:t>
            </w:r>
          </w:p>
        </w:tc>
      </w:tr>
      <w:tr w:rsidR="00A211DB" w14:paraId="568DE60A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D69077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A7109A3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D8B74F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132,083,802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A136E97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686738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5F0B696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1,629,534,695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3D82A7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6E266C9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4,349,534,184</w:t>
            </w:r>
          </w:p>
        </w:tc>
      </w:tr>
      <w:tr w:rsidR="00A211DB" w14:paraId="1C9092EC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BEF03E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4132F7F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4F12051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159F0B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27365A7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500FB014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4E2D0C0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C6F154B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5,141,345,830</w:t>
            </w:r>
          </w:p>
        </w:tc>
      </w:tr>
      <w:tr w:rsidR="00A211DB" w14:paraId="605295DC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6135CF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95A2A61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53189F8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2AD0B8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39F51A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420CE610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3E2BEA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CB96B35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672,230,828</w:t>
            </w:r>
          </w:p>
        </w:tc>
      </w:tr>
      <w:tr w:rsidR="00A211DB" w14:paraId="32B5B9DA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4C0F4F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FF4233E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3F8B75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79DAEA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12,056,998,000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7427C7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6CAE7AE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CAD282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9E9A042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22,882,479,919</w:t>
            </w:r>
          </w:p>
        </w:tc>
      </w:tr>
      <w:tr w:rsidR="00A211DB" w14:paraId="25F57019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A7AAAE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B4B7774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5932775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019B7A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5A8249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148,567,285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4E9180CA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F06A04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7C3F5D91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1,330,251,611</w:t>
            </w:r>
          </w:p>
        </w:tc>
      </w:tr>
      <w:tr w:rsidR="00A211DB" w14:paraId="7E19E67E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DA42A0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73AE244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9074B5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7E2B74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F9D003E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751F3D3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A7D2A9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ED7F68A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1,434,292,607</w:t>
            </w:r>
          </w:p>
        </w:tc>
      </w:tr>
      <w:tr w:rsidR="00A211DB" w14:paraId="34D4BB83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AC7239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CA6D7AF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57AD52C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F4C8B7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68EDD1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51C3E60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35BDF3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68E86C3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</w:tr>
      <w:tr w:rsidR="00A211DB" w14:paraId="2A239CD6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2A4DCE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1F7C109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8B5510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EF1924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486158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46F56E9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0A011F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7DED1CE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25,352,334,641</w:t>
            </w:r>
          </w:p>
        </w:tc>
      </w:tr>
      <w:tr w:rsidR="00A211DB" w14:paraId="49C971CB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447EC8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5C08B9B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6B8A80E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513E66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77A8B3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733B33E9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14372A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393023B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124,572,915</w:t>
            </w:r>
          </w:p>
        </w:tc>
      </w:tr>
      <w:tr w:rsidR="00A211DB" w14:paraId="309F71F5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1F42D9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A547152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748C459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4573DF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1F069D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5F186F42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7712C3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BBB0443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</w:tr>
      <w:tr w:rsidR="00A211DB" w14:paraId="5D3136D5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E381E4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5FB0962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0AA3AA54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3CA150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A96B14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421C8A1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BE9D01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3E116B7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14,276,704,168</w:t>
            </w:r>
          </w:p>
        </w:tc>
      </w:tr>
      <w:tr w:rsidR="00A211DB" w14:paraId="2ED87283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1166BD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A9F46EF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7B713CB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232A539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BF961D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192B1853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550E9DE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C28A897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684,790,528</w:t>
            </w:r>
          </w:p>
        </w:tc>
      </w:tr>
      <w:tr w:rsidR="00A211DB" w14:paraId="1F214EE7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ADD445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7B53C3F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</w:t>
            </w:r>
            <w:proofErr w:type="gramStart"/>
            <w:r w:rsidRPr="00CB2100">
              <w:rPr>
                <w:rFonts w:ascii="標楷體" w:eastAsia="標楷體" w:hAnsi="標楷體" w:hint="eastAsia"/>
                <w:sz w:val="20"/>
              </w:rPr>
              <w:t>卹</w:t>
            </w:r>
            <w:proofErr w:type="gramEnd"/>
            <w:r w:rsidRPr="00CB2100">
              <w:rPr>
                <w:rFonts w:ascii="標楷體" w:eastAsia="標楷體" w:hAnsi="標楷體" w:hint="eastAsia"/>
                <w:sz w:val="20"/>
              </w:rPr>
              <w:t>給付支出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ED52D48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4336E85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C7B3801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0E204A4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7CDEC9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1FB420B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</w:tr>
      <w:tr w:rsidR="00A211DB" w14:paraId="45539527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DCC285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F1F478D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2E08C0E5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0DCCE69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1E754F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32B3FBEC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3DD4654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83F0947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</w:tr>
      <w:tr w:rsidR="00A211DB" w14:paraId="18C2FF7D" w14:textId="77777777" w:rsidTr="0095772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8DC106" w14:textId="77777777" w:rsidR="00A211DB" w:rsidRPr="000C669A" w:rsidRDefault="00A211DB" w:rsidP="00F66A5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332E471" w14:textId="77777777" w:rsidR="00A211DB" w:rsidRDefault="00A211DB" w:rsidP="00F66A5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14:paraId="52726DAF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AE6B9F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0798FC6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4" w:type="dxa"/>
            <w:shd w:val="clear" w:color="auto" w:fill="auto"/>
            <w:vAlign w:val="center"/>
          </w:tcPr>
          <w:p w14:paraId="628D849B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A251ACD" w14:textId="77777777" w:rsidR="00A211DB" w:rsidRPr="00640BFD" w:rsidRDefault="00A211DB" w:rsidP="00F66A5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2,881,053,624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C822B47" w14:textId="77777777" w:rsidR="00A211DB" w:rsidRPr="002D1ABB" w:rsidRDefault="00A211DB" w:rsidP="00F66A5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44107B">
              <w:rPr>
                <w:rFonts w:ascii="新細明體" w:hAnsi="新細明體"/>
                <w:noProof/>
                <w:sz w:val="20"/>
              </w:rPr>
              <w:t>3,253,198,624</w:t>
            </w:r>
          </w:p>
        </w:tc>
      </w:tr>
    </w:tbl>
    <w:p w14:paraId="5CD41184" w14:textId="496C6610" w:rsidR="00A211DB" w:rsidRDefault="00A211DB">
      <w:pPr>
        <w:widowControl/>
        <w:rPr>
          <w:rFonts w:eastAsia="標楷體"/>
          <w:sz w:val="22"/>
        </w:rPr>
      </w:pPr>
    </w:p>
    <w:p w14:paraId="527A92EB" w14:textId="77777777" w:rsidR="002C7B73" w:rsidRDefault="002C7B73">
      <w:pPr>
        <w:widowControl/>
        <w:rPr>
          <w:rFonts w:eastAsia="標楷體"/>
          <w:sz w:val="22"/>
        </w:rPr>
        <w:sectPr w:rsidR="002C7B73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rPr>
          <w:rFonts w:eastAsia="標楷體"/>
          <w:sz w:val="22"/>
        </w:rPr>
        <w:br w:type="page"/>
      </w:r>
    </w:p>
    <w:p w14:paraId="5C5F07A7" w14:textId="77777777" w:rsidR="002C7B73" w:rsidRDefault="002C7B73" w:rsidP="002C7B73">
      <w:pPr>
        <w:pStyle w:val="ac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48"/>
        <w:gridCol w:w="2059"/>
        <w:gridCol w:w="2060"/>
        <w:gridCol w:w="2059"/>
        <w:gridCol w:w="2060"/>
        <w:gridCol w:w="2059"/>
        <w:gridCol w:w="2060"/>
        <w:gridCol w:w="2059"/>
        <w:gridCol w:w="2060"/>
        <w:gridCol w:w="2060"/>
      </w:tblGrid>
      <w:tr w:rsidR="002C7B73" w:rsidRPr="008F26EA" w14:paraId="43E930E3" w14:textId="77777777" w:rsidTr="00957729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4B566B6" w14:textId="77777777" w:rsidR="002C7B73" w:rsidRPr="00A865D5" w:rsidRDefault="002C7B73" w:rsidP="00F66A5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E32342C" w14:textId="77777777" w:rsidR="002C7B73" w:rsidRPr="00A865D5" w:rsidRDefault="002C7B73" w:rsidP="00F66A5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670876F1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新北市議會</w:t>
            </w:r>
          </w:p>
          <w:p w14:paraId="4AC7D83D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6FBF6A15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D55A43D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798A6E55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4EB7993B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民政局主管</w:t>
            </w:r>
          </w:p>
        </w:tc>
        <w:tc>
          <w:tcPr>
            <w:tcW w:w="20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7E4B11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2C12B4D4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地政局主管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64AFE0FC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4A5717AF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A34833F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B9BC63B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財政局主管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42107DB4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0DB34C0B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3278F9D2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614AD20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42429B89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055BABA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農業局主管</w:t>
            </w:r>
          </w:p>
        </w:tc>
      </w:tr>
      <w:tr w:rsidR="002C7B73" w:rsidRPr="00F36F4C" w14:paraId="2039BEE1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4053A99" w14:textId="77777777" w:rsidR="002C7B73" w:rsidRPr="00F36F4C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7A5DA0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642,472,996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A9D4D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12,154,065,914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E584DC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1,912,096,123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AD5C6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1,466,135,783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1BEDEB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4,516,965,680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720F2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3,610,466,431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CBB553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70,735,041,227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C1AD0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2,106,591,287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6178AE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2,141,669,900</w:t>
            </w:r>
          </w:p>
        </w:tc>
      </w:tr>
      <w:tr w:rsidR="002C7B73" w:rsidRPr="001B5022" w14:paraId="0E755D70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25C7F39" w14:textId="77777777" w:rsidR="002C7B73" w:rsidRPr="00F36F4C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189A47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635,217,027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77659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9,089,816,775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781FF9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1,752,405,601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1372F9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1,419,482,632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D2A086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3,941,232,792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92237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3,160,436,574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68C08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66,694,338,199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AF3C4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1,730,853,052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A8814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1,377,026,572</w:t>
            </w:r>
          </w:p>
        </w:tc>
      </w:tr>
      <w:tr w:rsidR="002C7B73" w:rsidRPr="001B5022" w14:paraId="6D26B9A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478E4BD5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900026C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069AD1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495,525,870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23477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2,640,584,845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1798BD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958,823,136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F6178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975,140,179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1F2C28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3,453,396,518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1EBA4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865,874,129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ADDC10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5,879,861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44594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315,098,367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121EA4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228,276,659</w:t>
            </w:r>
          </w:p>
        </w:tc>
      </w:tr>
      <w:tr w:rsidR="002C7B73" w:rsidRPr="001B5022" w14:paraId="3405F341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01AD3D86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E1DE8E9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C7D2B6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137,605,157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F8046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5,566,929,640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DCD133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370,995,474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68241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286,039,453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93D55C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479,117,297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10A1D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473,972,544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61C7F5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5,042,921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E4DA06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1,372,343,742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0F10D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489,278,994</w:t>
            </w:r>
          </w:p>
        </w:tc>
      </w:tr>
      <w:tr w:rsidR="002C7B73" w:rsidRPr="001B5022" w14:paraId="10754E9D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6351D4B6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55A2AA0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F22142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2,086,000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6C798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882,302,290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7E399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422,586,991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73DC4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158,303,000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1D7414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8,718,977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F0095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30,589,901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8A2886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66,683,415,417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57836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43,410,943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58D1CB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659,470,919</w:t>
            </w:r>
          </w:p>
        </w:tc>
      </w:tr>
      <w:tr w:rsidR="002C7B73" w:rsidRPr="001B5022" w14:paraId="58B7DF64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7F5585CB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EFAB5C2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31B947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1A790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6A21AC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E9E2D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EB1165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AB2200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1,790,000,000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E8491E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DD219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5E177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2C7B73" w:rsidRPr="001B5022" w14:paraId="050A298B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2101D62C" w14:textId="77777777" w:rsidR="002C7B73" w:rsidRPr="00F36F4C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E821D7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7,255,969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B1430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3,064,249,139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B64895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159,690,522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F5410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46,653,151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DCD21A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575,732,888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190072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450,029,857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D6EA80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4,040,703,028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31C88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375,738,235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E59EC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764,643,328</w:t>
            </w:r>
          </w:p>
        </w:tc>
      </w:tr>
      <w:tr w:rsidR="002C7B73" w:rsidRPr="001B5022" w14:paraId="6DF15960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71E871C4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6155D9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A276A8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2EB14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B53004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3D77FB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330C52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0760E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31C3BB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2B606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41ED58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2C7B73" w:rsidRPr="001B5022" w14:paraId="6CFEE56B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5EFEBBD2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D78628B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E6966FB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7,255,969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CA0880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3,061,349,139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58F03A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33,580,191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A8CF85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46,653,151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D20CC9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573,732,888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54CD2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450,029,857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64E983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99,793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329AB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366,046,747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677BA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665,236,580</w:t>
            </w:r>
          </w:p>
        </w:tc>
      </w:tr>
      <w:tr w:rsidR="002C7B73" w:rsidRPr="001B5022" w14:paraId="346B36B8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09B42579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F0E4023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0BF6CD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C00E3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2,900,000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4EE02B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126,110,331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9EBCD5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630B9A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2,000,000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4E0C1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B3377F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4,040,603,235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8E513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9,691,488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CE890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99,406,748</w:t>
            </w:r>
          </w:p>
        </w:tc>
      </w:tr>
    </w:tbl>
    <w:p w14:paraId="101F09A3" w14:textId="77777777" w:rsidR="002C7B73" w:rsidRDefault="002C7B73" w:rsidP="002C7B73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244F6F70" w14:textId="77777777" w:rsidR="002C7B73" w:rsidRDefault="002C7B73" w:rsidP="002C7B73">
      <w:pPr>
        <w:widowControl/>
        <w:sectPr w:rsidR="002C7B73" w:rsidSect="00EA0ABF">
          <w:headerReference w:type="first" r:id="rId22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br w:type="page"/>
      </w:r>
    </w:p>
    <w:p w14:paraId="4D3C2619" w14:textId="77777777" w:rsidR="002C7B73" w:rsidRDefault="002C7B73" w:rsidP="002C7B73">
      <w:pPr>
        <w:pStyle w:val="ac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24"/>
        <w:gridCol w:w="1848"/>
        <w:gridCol w:w="1853"/>
        <w:gridCol w:w="1854"/>
        <w:gridCol w:w="1853"/>
        <w:gridCol w:w="1854"/>
        <w:gridCol w:w="1854"/>
        <w:gridCol w:w="1853"/>
        <w:gridCol w:w="1854"/>
        <w:gridCol w:w="1853"/>
        <w:gridCol w:w="1854"/>
        <w:gridCol w:w="1854"/>
      </w:tblGrid>
      <w:tr w:rsidR="002C7B73" w:rsidRPr="00A865D5" w14:paraId="1021512E" w14:textId="77777777" w:rsidTr="00957729">
        <w:trPr>
          <w:cantSplit/>
          <w:trHeight w:hRule="exact" w:val="680"/>
        </w:trPr>
        <w:tc>
          <w:tcPr>
            <w:tcW w:w="2160" w:type="dxa"/>
            <w:gridSpan w:val="3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78E74DC" w14:textId="77777777" w:rsidR="002C7B73" w:rsidRPr="00A865D5" w:rsidRDefault="002C7B73" w:rsidP="00F66A5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F25E55A" w14:textId="77777777" w:rsidR="002C7B73" w:rsidRPr="00A865D5" w:rsidRDefault="002C7B73" w:rsidP="00F66A5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7BDC87D5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653E3EC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6B5BC427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A80E9D4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7E9745F3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0C63769D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CA17E9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0A042C4D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5D24339A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0DC8C89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38084BB2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14CC308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68E2DBCD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21735C4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2F76886E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15CB0D6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交通局主管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0BF8E985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7235CD2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52ACC565" w14:textId="77777777" w:rsidR="002C7B73" w:rsidRPr="00683A8D" w:rsidRDefault="002C7B73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新北市政府原住</w:t>
            </w:r>
          </w:p>
          <w:p w14:paraId="491D9D1E" w14:textId="77777777" w:rsidR="002C7B73" w:rsidRPr="00683A8D" w:rsidRDefault="002C7B73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民族行政局主管</w:t>
            </w:r>
          </w:p>
        </w:tc>
      </w:tr>
      <w:tr w:rsidR="002C7B73" w:rsidRPr="00777F9A" w14:paraId="39A8708D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69341DE9" w14:textId="77777777" w:rsidR="002C7B73" w:rsidRPr="00777F9A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F6C696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575,974,355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158F7B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26,893,837,698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F2E387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8,625,345,087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B387AA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10,510,757,735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0C6419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4,119,476,762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0CE3CE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12,792,766,055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30352F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5,482,644,089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92CC5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6,165,387,680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7B6BE3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520,468,524</w:t>
            </w:r>
          </w:p>
        </w:tc>
        <w:tc>
          <w:tcPr>
            <w:tcW w:w="1854" w:type="dxa"/>
            <w:vAlign w:val="center"/>
          </w:tcPr>
          <w:p w14:paraId="38AC00D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334,345,323</w:t>
            </w:r>
          </w:p>
        </w:tc>
      </w:tr>
      <w:tr w:rsidR="002C7B73" w:rsidRPr="000751B1" w14:paraId="44E3BEC2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0DF29928" w14:textId="77777777" w:rsidR="002C7B73" w:rsidRPr="00777F9A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EEA556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430,119,871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EDAD09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26,658,386,195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B80327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8,483,418,282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1C55A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9,658,870,526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A0E7C0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946,241,274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8B9C1C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12,294,449,500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94C054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1,996,180,802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474272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5,688,563,468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70FB8C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510,069,910</w:t>
            </w:r>
          </w:p>
        </w:tc>
        <w:tc>
          <w:tcPr>
            <w:tcW w:w="1854" w:type="dxa"/>
            <w:vAlign w:val="center"/>
          </w:tcPr>
          <w:p w14:paraId="51304C1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309,088,117</w:t>
            </w:r>
          </w:p>
        </w:tc>
      </w:tr>
      <w:tr w:rsidR="002C7B73" w:rsidRPr="000751B1" w14:paraId="315D97EC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7019FF5A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0660899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564947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215,040,924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E9FC27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804,884,756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1F41C0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667,910,369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CE43FB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5,508,846,625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B6D1D0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684,710,706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3FF95A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10,551,574,341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F1DB22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437,743,484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149B8F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217,360,423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449102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269,591,635</w:t>
            </w:r>
          </w:p>
        </w:tc>
        <w:tc>
          <w:tcPr>
            <w:tcW w:w="1854" w:type="dxa"/>
            <w:vAlign w:val="center"/>
          </w:tcPr>
          <w:p w14:paraId="61FC914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38,089,472</w:t>
            </w:r>
          </w:p>
        </w:tc>
      </w:tr>
      <w:tr w:rsidR="002C7B73" w:rsidRPr="000751B1" w14:paraId="66DCA940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6E9A17BE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88DBA27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02B33D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183,141,498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46FEE5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1,453,899,901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517141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764,785,264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16973E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3,492,891,291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590CA8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231,682,182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EB558F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1,731,751,312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E227B4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1,494,484,470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BE04F8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627,984,022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758984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117,849,076</w:t>
            </w:r>
          </w:p>
        </w:tc>
        <w:tc>
          <w:tcPr>
            <w:tcW w:w="1854" w:type="dxa"/>
            <w:vAlign w:val="center"/>
          </w:tcPr>
          <w:p w14:paraId="6CD5F31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99,396,501</w:t>
            </w:r>
          </w:p>
        </w:tc>
      </w:tr>
      <w:tr w:rsidR="002C7B73" w:rsidRPr="000751B1" w14:paraId="0EB3CBC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3A55F70F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EF3C921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9779FD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31,937,449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D3B3B4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24,399,601,538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45D82D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7,050,722,649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2710B2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657,132,610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5C4E47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29,848,386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D7D0C7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11,123,847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153C7F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63,952,848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629F71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4,843,219,023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2F8E9F9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122,629,199</w:t>
            </w:r>
          </w:p>
        </w:tc>
        <w:tc>
          <w:tcPr>
            <w:tcW w:w="1854" w:type="dxa"/>
            <w:vAlign w:val="center"/>
          </w:tcPr>
          <w:p w14:paraId="1234CD4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171,602,144</w:t>
            </w:r>
          </w:p>
        </w:tc>
      </w:tr>
      <w:tr w:rsidR="002C7B73" w:rsidRPr="000751B1" w14:paraId="5F364F52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229D4080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5C0329D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96268C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5A9FE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2B4C28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B9665B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3C906A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2121BF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BC711D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F0459EB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4FA6D0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vAlign w:val="center"/>
          </w:tcPr>
          <w:p w14:paraId="56358B8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2C7B73" w:rsidRPr="000751B1" w14:paraId="7073ECBF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418DED1B" w14:textId="77777777" w:rsidR="002C7B73" w:rsidRPr="00777F9A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CCE095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145,854,484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74A057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235,451,503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DC131A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141,926,805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9A91B6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851,887,209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FD4B5E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3,173,235,488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E524C82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498,316,555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64DF3E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3,486,463,287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79325EF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476,824,212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323181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10</w:t>
            </w: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,</w:t>
            </w:r>
            <w:r w:rsidRPr="00683A8D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398</w:t>
            </w: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,</w:t>
            </w:r>
            <w:r w:rsidRPr="00683A8D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614</w:t>
            </w:r>
          </w:p>
        </w:tc>
        <w:tc>
          <w:tcPr>
            <w:tcW w:w="1854" w:type="dxa"/>
            <w:vAlign w:val="center"/>
          </w:tcPr>
          <w:p w14:paraId="245F20A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25,257,206</w:t>
            </w:r>
          </w:p>
        </w:tc>
      </w:tr>
      <w:tr w:rsidR="002C7B73" w:rsidRPr="000751B1" w14:paraId="7310D7ED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4E4BEE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8C3BCB6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82B3E0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DF756F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4CFA243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C90B31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6334F8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97E9D2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9608490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6CA718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F71895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346,023</w:t>
            </w:r>
          </w:p>
        </w:tc>
        <w:tc>
          <w:tcPr>
            <w:tcW w:w="1854" w:type="dxa"/>
            <w:vAlign w:val="center"/>
          </w:tcPr>
          <w:p w14:paraId="61AE341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2C7B73" w:rsidRPr="000751B1" w14:paraId="6545CC72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38982E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E330AEE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7372DB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86,882,089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AE1BCD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62,160,712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1166B81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71,378,818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427272D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122,465,639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16D817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2,852,219,784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06CD60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498,316,555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A5BA50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3,432,042,049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8D7F41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144,262,139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FBCBC4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7,964,368</w:t>
            </w:r>
          </w:p>
        </w:tc>
        <w:tc>
          <w:tcPr>
            <w:tcW w:w="1854" w:type="dxa"/>
            <w:vAlign w:val="center"/>
          </w:tcPr>
          <w:p w14:paraId="36909F8E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13,088,644</w:t>
            </w:r>
          </w:p>
        </w:tc>
      </w:tr>
      <w:tr w:rsidR="002C7B73" w:rsidRPr="000751B1" w14:paraId="43FE452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1C124A7" w14:textId="77777777" w:rsidR="002C7B73" w:rsidRPr="000751B1" w:rsidRDefault="002C7B73" w:rsidP="00F66A56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9A80272" w14:textId="77777777" w:rsidR="002C7B73" w:rsidRPr="000751B1" w:rsidRDefault="002C7B73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D7298D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58,972,395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05E709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173,290,791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212D7DA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70,547,987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7EFB578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729,421,570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21165F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321,015,704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08125A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58EFDC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54,421,238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9AA3094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332,562,073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1167895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2,088,223</w:t>
            </w:r>
          </w:p>
        </w:tc>
        <w:tc>
          <w:tcPr>
            <w:tcW w:w="1854" w:type="dxa"/>
            <w:vAlign w:val="center"/>
          </w:tcPr>
          <w:p w14:paraId="761CA54C" w14:textId="77777777" w:rsidR="002C7B73" w:rsidRPr="00683A8D" w:rsidRDefault="002C7B73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12,168,562</w:t>
            </w:r>
          </w:p>
        </w:tc>
      </w:tr>
    </w:tbl>
    <w:p w14:paraId="0CAFBC6B" w14:textId="77777777" w:rsidR="002C7B73" w:rsidRDefault="002C7B73" w:rsidP="002C7B73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283DB27D" w14:textId="77777777" w:rsidR="00D86909" w:rsidRDefault="002C7B73" w:rsidP="002C7B73">
      <w:pPr>
        <w:widowControl/>
        <w:sectPr w:rsidR="00D86909" w:rsidSect="00EA0ABF">
          <w:headerReference w:type="first" r:id="rId2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br w:type="page"/>
      </w:r>
    </w:p>
    <w:p w14:paraId="72234E14" w14:textId="77777777" w:rsidR="00D86909" w:rsidRDefault="00D86909" w:rsidP="00D86909">
      <w:pPr>
        <w:pStyle w:val="ac"/>
        <w:spacing w:line="320" w:lineRule="exact"/>
        <w:ind w:rightChars="122" w:right="293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48"/>
        <w:gridCol w:w="1853"/>
        <w:gridCol w:w="1854"/>
        <w:gridCol w:w="1853"/>
        <w:gridCol w:w="1854"/>
        <w:gridCol w:w="1854"/>
        <w:gridCol w:w="1853"/>
        <w:gridCol w:w="1854"/>
        <w:gridCol w:w="1853"/>
        <w:gridCol w:w="1854"/>
        <w:gridCol w:w="1854"/>
      </w:tblGrid>
      <w:tr w:rsidR="00D86909" w:rsidRPr="00A865D5" w14:paraId="1C0D98D4" w14:textId="77777777" w:rsidTr="00957729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F775A6A" w14:textId="77777777" w:rsidR="00D86909" w:rsidRPr="00A865D5" w:rsidRDefault="00D86909" w:rsidP="00F66A5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0D465CE" w14:textId="77777777" w:rsidR="00D86909" w:rsidRPr="00A865D5" w:rsidRDefault="00D86909" w:rsidP="00F66A5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5F526CBF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822BE37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城鄉發展局主管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67E83439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2284C71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觀光旅遊局主管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6F096DCE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7C6611C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客家事務局主管</w:t>
            </w: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8850F3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8967C0E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0021EFA5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0F33627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7D714C42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E87833F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體育局主管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2FC31115" w14:textId="77777777" w:rsidR="00D86909" w:rsidRPr="00683A8D" w:rsidRDefault="00D86909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統籌支撥</w:t>
            </w:r>
          </w:p>
          <w:p w14:paraId="69731C95" w14:textId="77777777" w:rsidR="00D86909" w:rsidRPr="00683A8D" w:rsidRDefault="00D86909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科目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001C64B0" w14:textId="77777777" w:rsidR="00D86909" w:rsidRPr="00683A8D" w:rsidRDefault="00D86909" w:rsidP="00F66A56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5C4F5E45" w14:textId="77777777" w:rsidR="00D86909" w:rsidRPr="00683A8D" w:rsidRDefault="00D86909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6BE06EF5" w14:textId="77777777" w:rsidR="00D86909" w:rsidRPr="00683A8D" w:rsidRDefault="00D86909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D86909" w:rsidRPr="00044CE0" w14:paraId="33C111BF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0ACBF2D" w14:textId="77777777" w:rsidR="00D86909" w:rsidRPr="00044CE0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E2F0A1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536,889,667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DA3386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434,081,617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9B685CE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132,083,802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A37FBE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11,743,704,970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0C71B5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136,772,554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16FC2D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1,446,488,723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791EEAC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6,358,885,369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47E040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196,095,415,351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16DDF62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6,917,639,484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F1F6DB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203,013,054,835</w:t>
            </w:r>
          </w:p>
        </w:tc>
      </w:tr>
      <w:tr w:rsidR="00D86909" w:rsidRPr="000751B1" w14:paraId="7C69829B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10D2A76E" w14:textId="77777777" w:rsidR="00D86909" w:rsidRPr="00044CE0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C6DCEA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532,459,974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B9E80A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347,605,625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ABACE0E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123,413,585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B7FAFD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1,040,000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C89091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122,182,107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02EB69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1,194,617,598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B1F5C4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4,517,289,805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D24DE92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163,614,805,863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A7B76C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2,782,083,605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D87C3A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166,396,889,468</w:t>
            </w:r>
          </w:p>
        </w:tc>
      </w:tr>
      <w:tr w:rsidR="00D86909" w:rsidRPr="000751B1" w14:paraId="063AE7E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76C46333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1E9522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B4C321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239,416,800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5295B3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114,339,728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E9C364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35,793,646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9DBF719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6A34CB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35,696,852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C362D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61,970,138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FB2F7A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3,338,094,376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FD42BBF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33,159,663,839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99F19F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7B357C5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33,159,663,839</w:t>
            </w:r>
          </w:p>
        </w:tc>
      </w:tr>
      <w:tr w:rsidR="00D86909" w:rsidRPr="000751B1" w14:paraId="72BCA3B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1CDF3966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AA9C589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E0BFD8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292,227,614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0AC97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232,892,897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1DF9965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62,014,354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A0C964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FECF7E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81,081,534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0F047C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399,352,241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CFE1007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66,010,889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9B9D6F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20,512,770,268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9790705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797,645,811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30F084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21,310,416,079</w:t>
            </w:r>
          </w:p>
        </w:tc>
      </w:tr>
      <w:tr w:rsidR="00D86909" w:rsidRPr="000751B1" w14:paraId="2AA5E862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49E19839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E998D1C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3C7532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815,560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CE9D5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373,000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176209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25,605,585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BCC22F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1,040,000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166DBF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5,403,721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21151F9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733,295,219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D827CA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1,113,184,540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1F3BE52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108,152,371,756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ED9327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1,984,437,794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7207E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110,136,809,550</w:t>
            </w:r>
          </w:p>
        </w:tc>
      </w:tr>
      <w:tr w:rsidR="00D86909" w:rsidRPr="000751B1" w14:paraId="79E0F344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39D0CBAC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A2257AF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28A920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9107B3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852FB8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288B6D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1DA806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67C3799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66DCD1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D60A88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1,790,000,000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2EAC25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98EE48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1,790,000,000</w:t>
            </w:r>
          </w:p>
        </w:tc>
      </w:tr>
      <w:tr w:rsidR="00D86909" w:rsidRPr="000751B1" w14:paraId="28F70CAD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45E15FC7" w14:textId="77777777" w:rsidR="00D86909" w:rsidRPr="00044CE0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2243AA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4,429,693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2EBA91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86,475,992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5C35BB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8,670,217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2A2F69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11,742,664,970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0D9E62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14,590,447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25F38F7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251,871,125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A192A8E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1,841,595,564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282723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32,480,609,488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16364C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4,135,555,879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1E92E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36,616,165,367</w:t>
            </w:r>
          </w:p>
        </w:tc>
      </w:tr>
      <w:tr w:rsidR="00D86909" w:rsidRPr="000751B1" w14:paraId="09EEEE53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28AE1161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8DD897C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5F02C52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9E10A3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9511A26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764F28E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6BA07C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9C84C9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42FB9D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5F842C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346,023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27449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D7FC67F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346,023</w:t>
            </w:r>
          </w:p>
        </w:tc>
      </w:tr>
      <w:tr w:rsidR="00D86909" w:rsidRPr="000751B1" w14:paraId="4A6ED9DD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2E39A71E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4CCEFE1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51B7D9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4,429,693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AAE685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86,475,992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FE4D081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8,670,217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81FBFF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9,016,726,000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514AEDE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14,590,447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585345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183,517,981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235E88F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859,344,542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927B8ED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22,668,519,984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3EE230F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3,277,448,970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1C3AA74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25,945,968,954</w:t>
            </w:r>
          </w:p>
        </w:tc>
      </w:tr>
      <w:tr w:rsidR="00D86909" w:rsidRPr="000751B1" w14:paraId="00F0BEC1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19A8D632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0751B1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2DFDA6" w14:textId="77777777" w:rsidR="00D86909" w:rsidRPr="000751B1" w:rsidRDefault="00D86909" w:rsidP="00F66A5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868C010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59D2245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8387F97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A83AB7B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2,725,938,970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8566F8A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701E383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68,353,144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E820562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982,251,022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D1576E9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9,811,743,481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B7FC1A8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858,106,909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350AEC" w14:textId="77777777" w:rsidR="00D86909" w:rsidRPr="00683A8D" w:rsidRDefault="00D86909" w:rsidP="00F66A56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10,669,850,390</w:t>
            </w:r>
          </w:p>
        </w:tc>
      </w:tr>
    </w:tbl>
    <w:p w14:paraId="2ED29C60" w14:textId="239EC723" w:rsidR="00AE0E0D" w:rsidRDefault="00AE0E0D" w:rsidP="00D86909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442C190C" w14:textId="77777777" w:rsidR="00AE0E0D" w:rsidRPr="00BF5328" w:rsidRDefault="00AE0E0D">
      <w:pPr>
        <w:widowControl/>
        <w:rPr>
          <w:rFonts w:hAnsi="標楷體"/>
          <w:sz w:val="36"/>
          <w:szCs w:val="36"/>
        </w:rPr>
        <w:sectPr w:rsidR="00AE0E0D" w:rsidRPr="00BF5328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hAnsi="標楷體"/>
          <w:sz w:val="36"/>
          <w:szCs w:val="36"/>
        </w:rPr>
        <w:br w:type="page"/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312"/>
        <w:gridCol w:w="1276"/>
        <w:gridCol w:w="1064"/>
        <w:gridCol w:w="211"/>
        <w:gridCol w:w="1276"/>
        <w:gridCol w:w="1418"/>
        <w:gridCol w:w="1417"/>
        <w:gridCol w:w="1276"/>
        <w:gridCol w:w="1417"/>
        <w:gridCol w:w="1560"/>
        <w:gridCol w:w="850"/>
        <w:gridCol w:w="1418"/>
        <w:gridCol w:w="708"/>
        <w:gridCol w:w="1276"/>
        <w:gridCol w:w="709"/>
      </w:tblGrid>
      <w:tr w:rsidR="00AE0E0D" w14:paraId="13B3C5A8" w14:textId="77777777" w:rsidTr="00957729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F80CF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D4929" w14:textId="77777777" w:rsidR="00AE0E0D" w:rsidRDefault="00AE0E0D" w:rsidP="00F66A5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53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7A11" w14:textId="77777777" w:rsidR="00AE0E0D" w:rsidRDefault="00AE0E0D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AE0E0D" w14:paraId="1DF322FE" w14:textId="77777777" w:rsidTr="00957729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72B26B96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1D6441E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53FFF8A8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E0E0D" w14:paraId="0DD96791" w14:textId="77777777" w:rsidTr="00957729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13923B93" w14:textId="77777777" w:rsidR="00AE0E0D" w:rsidRDefault="00AE0E0D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12" w:type="dxa"/>
            <w:vMerge w:val="restart"/>
            <w:vAlign w:val="center"/>
          </w:tcPr>
          <w:p w14:paraId="6C042CF3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45" w:type="dxa"/>
            <w:gridSpan w:val="5"/>
            <w:vAlign w:val="center"/>
          </w:tcPr>
          <w:p w14:paraId="773D491B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052A8121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14:paraId="4AA88D41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14:paraId="3F3FCE48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AE0E0D" w14:paraId="50CDD02D" w14:textId="77777777" w:rsidTr="00957729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6866DD1F" w14:textId="77777777" w:rsidR="00AE0E0D" w:rsidRDefault="00AE0E0D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D3DD7FC" w14:textId="77777777" w:rsidR="00AE0E0D" w:rsidRDefault="00AE0E0D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5893C3B3" w14:textId="77777777" w:rsidR="00AE0E0D" w:rsidRDefault="00AE0E0D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12" w:type="dxa"/>
            <w:vMerge/>
            <w:vAlign w:val="center"/>
          </w:tcPr>
          <w:p w14:paraId="37C78C1C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D56DF17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gridSpan w:val="2"/>
            <w:vAlign w:val="center"/>
          </w:tcPr>
          <w:p w14:paraId="08B97C28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76" w:type="dxa"/>
            <w:vAlign w:val="center"/>
          </w:tcPr>
          <w:p w14:paraId="4EDCB551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0424B367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0F033B21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0A002A1F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435CA587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44703B5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43662486" w14:textId="77777777" w:rsidR="00AE0E0D" w:rsidRDefault="00AE0E0D" w:rsidP="00F66A56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</w:p>
          <w:p w14:paraId="4094067D" w14:textId="77777777" w:rsidR="00AE0E0D" w:rsidRDefault="00AE0E0D" w:rsidP="00F66A56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418" w:type="dxa"/>
            <w:vAlign w:val="center"/>
          </w:tcPr>
          <w:p w14:paraId="09C9D323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vAlign w:val="center"/>
          </w:tcPr>
          <w:p w14:paraId="1EB5A482" w14:textId="77777777" w:rsidR="00AE0E0D" w:rsidRDefault="00AE0E0D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3974CAF2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509A76D6" w14:textId="77777777" w:rsidR="00AE0E0D" w:rsidRDefault="00AE0E0D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AE0E0D" w:rsidRPr="00D70414" w14:paraId="3678257A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2B81F6D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C9A3A3D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3B9255A" w14:textId="77777777" w:rsidR="00AE0E0D" w:rsidRPr="00D70414" w:rsidRDefault="00AE0E0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0DAF3E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198,885,063,000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B57F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202,500,333,385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5FA1B9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2,286,120,719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010B3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312,773,607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17AF3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205,099,227,711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A8DAD1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202,500,333,385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F72F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2,290,279,043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4A754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312,773,607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81EED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205,103,386,035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B3D9C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B7CD2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6,218,323,035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5A9F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6DC1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4,158,324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8683B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</w:tr>
      <w:tr w:rsidR="00AE0E0D" w:rsidRPr="00D70414" w14:paraId="798D263E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3A4287EC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56530F8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6145177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48624F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115,254,726,700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45C0D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127,683,271,114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40319F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36,041,003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9201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20944D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127,719,312,117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E643B0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127,683,271,114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BF781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36,041,003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703E8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1B0E2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127,719,312,117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FB54A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62.27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EB33A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12,464,585,417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29753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10.81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2C03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157DE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14:paraId="481E7DB6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3701125C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2A1463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C5CDFF3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20839C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2,825,770,700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9D729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341E8E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04B1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9DB08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894E6F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color w:val="000000" w:themeColor="text1"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3,471,488,167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2BEA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A088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17066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5E7171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2E0D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645,717,467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E80A9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22.85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EC34E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B746A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39581C87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54C9916C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3DCC210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70DB3E2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3BAB74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1,323,676,000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16C26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D2D3440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3A49B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2A38A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CD778D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color w:val="000000" w:themeColor="text1"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1,300,749,638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03E3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10276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C3E58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48F00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2C94F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- 22,926,362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5C3E9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- 1.73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B20A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802D5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6E70E859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44B2A42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2A0D6D4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5E6D56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9572C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1,366,900,000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6123E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DABD03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60237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3CDF9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59DA59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color w:val="000000" w:themeColor="text1"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1,918,200,263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1A814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DEDF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FC61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606A7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E1B4A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551,300,263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DBEE1D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40.33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4AB60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35650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7746C2A0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C8E8A73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362622E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05D30AF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221AFB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9,311,000,000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5E1EE6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D4323A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7984A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BA11B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469A96" w14:textId="77777777" w:rsidR="00AE0E0D" w:rsidRPr="002F5FD7" w:rsidRDefault="00AE0E0D" w:rsidP="00F66A56">
            <w:pPr>
              <w:jc w:val="right"/>
              <w:rPr>
                <w:rFonts w:ascii="新細明體" w:eastAsia="標楷體" w:hAnsi="新細明體"/>
                <w:color w:val="000000" w:themeColor="text1"/>
                <w:spacing w:val="-6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9,469,139,469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A51EC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A40D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6205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03983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4.62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F2BA4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158,139,469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E07F1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78A4F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5E85F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1F0116C4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0A56929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4C03F9C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E5504F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EAB26A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34,280,000,000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F7C39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A1764A6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D2A9D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8C20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9075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AC12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90283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63B14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94CED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18.09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CF734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2,828,265,074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86756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8.25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53185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D950E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28FF34AC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7D3322D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389B13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2A2009E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BFE89A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14,769,000,000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2FCB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AD50146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9E8E4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C52E4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8E517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8D22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02B5F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0B0352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8B24A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7.41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0ACA0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429,302,310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F6406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2.91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113D3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65DDEA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6A0BB190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61947C14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69040E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CD3912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F1332E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3,000,000,000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530D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C80AA2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BD35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B857A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846DD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35CE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601B3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007B7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CC84A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EC8CBC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598,329,779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DFD791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19.94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DDCA0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E59ED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3F736484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5DA7CD22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97579CE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ACE8F4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15A8C06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AB31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A7595A8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FB2420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A5AE2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16CF6D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2090E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636441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09DAE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1F4F64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35A51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53,901,723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C380F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17.97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F47DA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045D1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14:paraId="5E5401F3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48E3E1C9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959C0F2" w14:textId="77777777" w:rsidR="00AE0E0D" w:rsidRDefault="00AE0E0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E39FE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34BF774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E39FE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460FA6E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48,078,380,000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406E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55,264,894,691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939CDE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36,041,003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9D8FD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A3A197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55,300,935,694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7AF51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55,264,894,691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89DDD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36,041,003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6CF775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5E2AF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55,300,935,694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3B31B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26.96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AD711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7,222,555,694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B99339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51C8B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8D5073" w14:textId="77777777" w:rsidR="00AE0E0D" w:rsidRPr="00DC035C" w:rsidRDefault="00AE0E0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39F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163E1451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57DBADA1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A0D7FA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28A472C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DD9230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268D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3,896,379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91BCB4D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33DB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348C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3,896,379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BCF0F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3,896,379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3E27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C36FF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ABC2F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3,896,379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63E60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BB7DD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3,896,379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496AA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8D92E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49D35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7420FF7F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669E1B20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A838133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20074EC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6922AB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3,780,290,500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7DBC6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3,813,149,693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2B1609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1,393,051,339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D3119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55AE8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5,206,201,032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16775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3,813,149,693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D4B2D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1,397,209,663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69DFE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BE8F1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5,210,359,356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84ECE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80470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1,430,068,856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32E3B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37.83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5BD9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4,158,324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71DD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0.08</w:t>
            </w:r>
          </w:p>
        </w:tc>
      </w:tr>
      <w:tr w:rsidR="00AE0E0D" w:rsidRPr="00D70414" w14:paraId="59D9B94A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30F69A08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7FF826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B5FC270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3B32D9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6,946,986,800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99B4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7,651,591,362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BF7CCC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1,548,659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91A5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F50A5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7,653,140,021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99CFE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7,651,591,362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C9517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1,548,659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46404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1DCB8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7,653,140,021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15AFB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01F53D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706,153,221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29FA2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10.16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6D9D1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2FE10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6536D962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10A6389B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3D65B4A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178FC93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97E734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2,289,368,000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A8AB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1,392,758,440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C4899C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1,139,585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00E1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6A161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1,393,898,025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E935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1,392,758,440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6B39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1,139,585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E56D6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A3847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1,393,898,025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1E17A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7E71F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- 895,469,975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E77E0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AB64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8F6C3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6381051D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43E8449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658569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ABC0361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9DA925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6,835,920,000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2D790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3,535,920,443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8892F2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2BFB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E0989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3,535,920,443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4A573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3,535,920,443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0663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5F3823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F9417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3,535,920,443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529A7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FCFF0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- 3,299,999,557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D09F0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- 48.27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200E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94F3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6EF76F75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67AE0758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5CA4B2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F26FF74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622E73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56,920,214,000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0D46B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51,561,378,808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C5E4EC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416,862,908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18EB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312,773,607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C316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52,291,015,323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904E7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51,561,378,808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1E92A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416,862,908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ECFAB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312,773,607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A32F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52,291,015,323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61FF5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25.49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8D0BF1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- 4,629,198,677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0FC88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CFB2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8BB04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1112F64E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257BD484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948CEB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FEED95A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915449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1,092,789,000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F40D3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456,944,371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0AD07E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412,271,329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15C0F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99F5C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869,215,700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7729A9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456,944,371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62C1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412,271,329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560CD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37DE4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869,215,700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568CBA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193F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- 223,573,300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7114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- 20.46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DE857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B31AAC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E0E0D" w:rsidRPr="00D70414" w14:paraId="738A1063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1F7FBC32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70414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6383F0" w14:textId="77777777" w:rsidR="00AE0E0D" w:rsidRPr="00D70414" w:rsidRDefault="00AE0E0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EC94363" w14:textId="77777777" w:rsidR="00AE0E0D" w:rsidRPr="00D70414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414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A2B0575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5,764,768,000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7D37D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6,401,422,775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1D400E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25,205,896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2A68F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C883B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6,426,628,671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72EF7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6,401,422,775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6C4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25,205,896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9B43D7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8698D4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6,426,628,671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A1AB18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2DACC2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661,860,671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495DAE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82011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11.48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B8F76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DB8500" w14:textId="77777777" w:rsidR="00AE0E0D" w:rsidRPr="00D70414" w:rsidRDefault="00AE0E0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7041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</w:tbl>
    <w:p w14:paraId="1D4A5612" w14:textId="2F279047" w:rsidR="00AE0E0D" w:rsidRDefault="00AE0E0D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7CCFFF28" w14:textId="77777777" w:rsidR="00AE0E0D" w:rsidRPr="00BF5328" w:rsidRDefault="00AE0E0D">
      <w:pPr>
        <w:widowControl/>
        <w:rPr>
          <w:rFonts w:ascii="標楷體" w:eastAsia="標楷體" w:hAnsi="標楷體"/>
          <w:w w:val="95"/>
          <w:sz w:val="36"/>
          <w:szCs w:val="36"/>
        </w:rPr>
        <w:sectPr w:rsidR="00AE0E0D" w:rsidRPr="00BF5328" w:rsidSect="00EA0ABF">
          <w:headerReference w:type="first" r:id="rId24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ascii="標楷體" w:eastAsia="標楷體" w:hAnsi="標楷體"/>
          <w:w w:val="95"/>
          <w:sz w:val="36"/>
          <w:szCs w:val="36"/>
        </w:rPr>
        <w:br w:type="page"/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8"/>
        <w:gridCol w:w="242"/>
        <w:gridCol w:w="2359"/>
        <w:gridCol w:w="1483"/>
        <w:gridCol w:w="1409"/>
        <w:gridCol w:w="1351"/>
        <w:gridCol w:w="1134"/>
        <w:gridCol w:w="1559"/>
        <w:gridCol w:w="1039"/>
        <w:gridCol w:w="1039"/>
        <w:gridCol w:w="1040"/>
        <w:gridCol w:w="1701"/>
        <w:gridCol w:w="1418"/>
        <w:gridCol w:w="1134"/>
        <w:gridCol w:w="1417"/>
        <w:gridCol w:w="1985"/>
      </w:tblGrid>
      <w:tr w:rsidR="00AE0E0D" w14:paraId="1C895382" w14:textId="77777777" w:rsidTr="00957729">
        <w:trPr>
          <w:cantSplit/>
          <w:trHeight w:val="26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EBF02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26D9E" w14:textId="77777777" w:rsidR="00AE0E0D" w:rsidRDefault="00AE0E0D" w:rsidP="00F66A5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2196" w14:textId="77777777" w:rsidR="00AE0E0D" w:rsidRDefault="00AE0E0D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AE0E0D" w14:paraId="39814DDE" w14:textId="77777777" w:rsidTr="007A2CB1">
        <w:trPr>
          <w:cantSplit/>
          <w:trHeight w:val="26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557CD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2870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A5025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E0E0D" w14:paraId="768AB6C2" w14:textId="77777777" w:rsidTr="00957729">
        <w:trPr>
          <w:cantSplit/>
          <w:trHeight w:val="256"/>
          <w:tblHeader/>
        </w:trPr>
        <w:tc>
          <w:tcPr>
            <w:tcW w:w="2959" w:type="dxa"/>
            <w:gridSpan w:val="4"/>
            <w:tcBorders>
              <w:left w:val="nil"/>
            </w:tcBorders>
            <w:vAlign w:val="center"/>
          </w:tcPr>
          <w:p w14:paraId="309520DB" w14:textId="77777777" w:rsidR="00AE0E0D" w:rsidRDefault="00AE0E0D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83" w:type="dxa"/>
            <w:vMerge w:val="restart"/>
            <w:vAlign w:val="center"/>
          </w:tcPr>
          <w:p w14:paraId="641A37EA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53" w:type="dxa"/>
            <w:gridSpan w:val="4"/>
            <w:vAlign w:val="center"/>
          </w:tcPr>
          <w:p w14:paraId="5CDFFB5A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118" w:type="dxa"/>
            <w:gridSpan w:val="3"/>
            <w:vAlign w:val="center"/>
          </w:tcPr>
          <w:p w14:paraId="17BA8264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14:paraId="6928EFDF" w14:textId="77777777" w:rsidR="00AE0E0D" w:rsidRDefault="00AE0E0D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14:paraId="62872B08" w14:textId="77777777" w:rsidR="00AE0E0D" w:rsidRDefault="00AE0E0D" w:rsidP="00F66A5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E00D67" w14:paraId="5B58ABB3" w14:textId="77777777" w:rsidTr="00E93238">
        <w:trPr>
          <w:cantSplit/>
          <w:trHeight w:val="247"/>
          <w:tblHeader/>
        </w:trPr>
        <w:tc>
          <w:tcPr>
            <w:tcW w:w="300" w:type="dxa"/>
            <w:tcBorders>
              <w:left w:val="nil"/>
              <w:bottom w:val="single" w:sz="2" w:space="0" w:color="auto"/>
            </w:tcBorders>
            <w:vAlign w:val="center"/>
          </w:tcPr>
          <w:p w14:paraId="42921D0C" w14:textId="77777777" w:rsidR="00AE0E0D" w:rsidRDefault="00AE0E0D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0" w:type="dxa"/>
            <w:gridSpan w:val="2"/>
            <w:tcBorders>
              <w:bottom w:val="single" w:sz="2" w:space="0" w:color="auto"/>
            </w:tcBorders>
            <w:vAlign w:val="center"/>
          </w:tcPr>
          <w:p w14:paraId="7A7136D6" w14:textId="77777777" w:rsidR="00AE0E0D" w:rsidRDefault="00AE0E0D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359" w:type="dxa"/>
            <w:tcBorders>
              <w:bottom w:val="single" w:sz="2" w:space="0" w:color="auto"/>
            </w:tcBorders>
            <w:vAlign w:val="center"/>
          </w:tcPr>
          <w:p w14:paraId="6451BC02" w14:textId="77777777" w:rsidR="00AE0E0D" w:rsidRDefault="00AE0E0D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83" w:type="dxa"/>
            <w:vMerge/>
            <w:tcBorders>
              <w:bottom w:val="single" w:sz="2" w:space="0" w:color="auto"/>
            </w:tcBorders>
            <w:vAlign w:val="center"/>
          </w:tcPr>
          <w:p w14:paraId="2EA673C4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09" w:type="dxa"/>
            <w:tcBorders>
              <w:bottom w:val="single" w:sz="2" w:space="0" w:color="auto"/>
            </w:tcBorders>
            <w:vAlign w:val="center"/>
          </w:tcPr>
          <w:p w14:paraId="42B3F447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1" w:type="dxa"/>
            <w:tcBorders>
              <w:bottom w:val="single" w:sz="2" w:space="0" w:color="auto"/>
            </w:tcBorders>
            <w:vAlign w:val="center"/>
          </w:tcPr>
          <w:p w14:paraId="0CAF2BFA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3736C3AD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14:paraId="4AFDA3FB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39" w:type="dxa"/>
            <w:tcBorders>
              <w:bottom w:val="single" w:sz="2" w:space="0" w:color="auto"/>
            </w:tcBorders>
            <w:vAlign w:val="center"/>
          </w:tcPr>
          <w:p w14:paraId="7F88AFBE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39" w:type="dxa"/>
            <w:tcBorders>
              <w:bottom w:val="single" w:sz="2" w:space="0" w:color="auto"/>
            </w:tcBorders>
            <w:vAlign w:val="center"/>
          </w:tcPr>
          <w:p w14:paraId="39CB0AE1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4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D6D2125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D6641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88EFA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2141CB9D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42D01C0" w14:textId="77777777" w:rsidR="00AE0E0D" w:rsidRDefault="00AE0E0D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bottom w:val="single" w:sz="2" w:space="0" w:color="auto"/>
              <w:right w:val="nil"/>
            </w:tcBorders>
            <w:vAlign w:val="center"/>
          </w:tcPr>
          <w:p w14:paraId="7DA91A08" w14:textId="77777777" w:rsidR="00AE0E0D" w:rsidRDefault="00AE0E0D" w:rsidP="00F66A5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00D67" w:rsidRPr="00592E3A" w14:paraId="0B6AA9FF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BFE989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46F221C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67C5108" w14:textId="77777777" w:rsidR="00AE0E0D" w:rsidRPr="00592E3A" w:rsidRDefault="00AE0E0D" w:rsidP="00F66A5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A3D76F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197,479,051,000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30A0AD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202,054,201,095</w:t>
            </w:r>
          </w:p>
        </w:tc>
        <w:tc>
          <w:tcPr>
            <w:tcW w:w="13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34ED8F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2,286,120,719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2E61CB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312,773,607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0E7D5D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204,653,095,421</w:t>
            </w:r>
          </w:p>
        </w:tc>
        <w:tc>
          <w:tcPr>
            <w:tcW w:w="103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904937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F9B2D8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4,158,324</w:t>
            </w:r>
          </w:p>
        </w:tc>
        <w:tc>
          <w:tcPr>
            <w:tcW w:w="104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2F5FE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77EE70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202,054,201,095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A72B82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2,290,279,043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E0FDFF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312,773,607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20F4C3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204,657,253,745</w:t>
            </w:r>
          </w:p>
        </w:tc>
        <w:tc>
          <w:tcPr>
            <w:tcW w:w="198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FEB92C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7,178,202,745</w:t>
            </w:r>
          </w:p>
        </w:tc>
      </w:tr>
      <w:tr w:rsidR="00E00D67" w:rsidRPr="00592E3A" w14:paraId="0383235B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16085D0D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9E68527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7B8F034E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7EB4E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115,254,726,700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FEE0B2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127,683,271,114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A2EDB3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36,041,003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9BC2B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8AA1A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127,719,312,117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D67769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53CE48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C18FED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5F657F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127,683,271,114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699D6A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36,041,003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CDA84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BD882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127,719,312,117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1E252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12,464,585,417</w:t>
            </w:r>
          </w:p>
        </w:tc>
      </w:tr>
      <w:tr w:rsidR="00E00D67" w14:paraId="71A49B7C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58F00EA8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C6F3081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20A486CD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D43A5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2,825,770,700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2CE191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7A5046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A7ECF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39C97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4F3CED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853402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CD0485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D752D3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353922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819FA5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A4D8B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3,471,488,167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1A651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645,717,467</w:t>
            </w:r>
          </w:p>
        </w:tc>
      </w:tr>
      <w:tr w:rsidR="00E00D67" w14:paraId="1E210CE5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52EDE17A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AEFE1DC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2FB874E9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69ED2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1,323,676,000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4BAE6B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131477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8F129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C928D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92F73F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C8205E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32A64E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C6D21B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1B4689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11D384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04EA5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1,300,749,638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9DD5D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- 22,926,362</w:t>
            </w:r>
          </w:p>
        </w:tc>
      </w:tr>
      <w:tr w:rsidR="00E00D67" w14:paraId="2A1023D1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74F86FBA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9E317CC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814D63D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6B8FA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1,366,900,000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3726A3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76249B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42F4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7942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B4CA88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6EA8B7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F59CE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F909AF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994C75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B16DB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CAD60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1,918,200,263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81AE8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551,300,263</w:t>
            </w:r>
          </w:p>
        </w:tc>
      </w:tr>
      <w:tr w:rsidR="00E00D67" w14:paraId="5D89D45B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83ACF0F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3264CE4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3F608385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A2641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9,311,000,000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4E70AA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E91180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504C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A49CD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5226C9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4AD312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342890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A8F49F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615C86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B5BCF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1EDCE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9,469,139,469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0DFC0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158,139,469</w:t>
            </w:r>
          </w:p>
        </w:tc>
      </w:tr>
      <w:tr w:rsidR="00E00D67" w14:paraId="364658F5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0BA49C0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5025A69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06534BE2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92D97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34,280,000,000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0AEA00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63ECE1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74369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60406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A94D7E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B2AF92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A5374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F460D5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D7A69B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C368AA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71846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37,108,265,074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F1408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2,828,265,074</w:t>
            </w:r>
          </w:p>
        </w:tc>
      </w:tr>
      <w:tr w:rsidR="00E00D67" w14:paraId="1430198F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3CF92E2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D42C6D0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55D1E3D1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1DA2F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14,769,000,000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C02AA7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D534A8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59E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ABFCB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E0AAD6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AAA453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2E4D2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852F33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14A40B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8A20A0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68262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15,198,302,310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8D98E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429,302,310</w:t>
            </w:r>
          </w:p>
        </w:tc>
      </w:tr>
      <w:tr w:rsidR="00E00D67" w14:paraId="09847EDE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1451408B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C25D3D0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223B98B3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5DBF1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3,000,000,000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E792B8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986AC4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C3DB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2977F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2EC25A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86E741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068046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17C99F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442A557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71DA8C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E1698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3,598,329,779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9A74E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598,329,779</w:t>
            </w:r>
          </w:p>
        </w:tc>
      </w:tr>
      <w:tr w:rsidR="00E00D67" w14:paraId="248C75D2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3B03CB2A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B95CCCC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5CDE6CF9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07758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300,000,000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533C90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EB3F25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5343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922EA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C14875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A9A250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68B250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318734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C0A6C2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6E4622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960C0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353,901,723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57E8D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53,901,723</w:t>
            </w:r>
          </w:p>
        </w:tc>
      </w:tr>
      <w:tr w:rsidR="00E00D67" w14:paraId="2A03E431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3B90BA7A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A4EC0B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7A43D4F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4CFEB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48,078,380,000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FD3776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55,264,894,691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E97D57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36,041,003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4778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C9DB9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55,300,935,694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EFA2B7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E63290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D29205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DC9C78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55,264,894,691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0F8426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36,041,003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F19859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27204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55,300,935,694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0E8B5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7,222,555,694</w:t>
            </w:r>
          </w:p>
        </w:tc>
      </w:tr>
      <w:tr w:rsidR="00E00D67" w:rsidRPr="00592E3A" w14:paraId="2305025C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72560676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942D4D3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43EB9B83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B9C9E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83908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C4CCE0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7EE5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CEF0F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400305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64C55C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984502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404726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9A527F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FB0D1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3112F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0E31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3,896,379</w:t>
            </w:r>
          </w:p>
        </w:tc>
      </w:tr>
      <w:tr w:rsidR="00E00D67" w14:paraId="4D0F2F46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123859D1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6DA6AF7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54463682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A5FC9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ED7B46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3,896,379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4317A5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F0CA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66E7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3,896,379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AC7A90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8ABA84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C62F9D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C169AE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3,896,379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A421B0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514172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C9798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3,896,379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471C2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3,896,379</w:t>
            </w:r>
          </w:p>
        </w:tc>
      </w:tr>
      <w:tr w:rsidR="00E00D67" w:rsidRPr="00592E3A" w14:paraId="6C04AD3E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5A9571FC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242BD6B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456988CA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B17BD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3,780,290,500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FE87B0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3,813,149,693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4C4EE6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1,393,051,339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A88A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5896E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5,206,201,032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8A2E76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C94241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4,158,324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A38B59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C9AF65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3,813,149,693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FE8251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1,397,209,663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7E3CEE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845A5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5,210,359,356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9A17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1,430,068,856</w:t>
            </w:r>
          </w:p>
        </w:tc>
      </w:tr>
      <w:tr w:rsidR="00E00D67" w14:paraId="427BA567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0A772142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7438CAA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5780544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6EBB5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3,641,066,000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B152CC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3,560,439,636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663AF0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1,392,728,406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3E661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E0B78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4,953,168,042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CECE6F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766864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4,158,324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33A09C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49571F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3,560,439,636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442727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1,396,886,730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42F0A1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A3D92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4,957,326,366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CF304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1,316,260,366</w:t>
            </w:r>
          </w:p>
        </w:tc>
      </w:tr>
      <w:tr w:rsidR="00E00D67" w14:paraId="5A26FE08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1C852E32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C49FC78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7D676C4B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B27E3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12,155,000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1A1FA3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12,462,635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E0A280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EE9D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4EA23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12,462,635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6B21D8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A22AB9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F1C9B0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773AAE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12,462,635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B70B14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4D6B0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0F9F8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12,462,635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8739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307,635</w:t>
            </w:r>
          </w:p>
        </w:tc>
      </w:tr>
      <w:tr w:rsidR="00E00D67" w14:paraId="5BA27DE1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24EC701E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D96085E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FCBACFB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B7E0D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127,069,500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0387E4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240,247,422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251472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322,933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3897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5CB1E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240,570,355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022D74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AA3E4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524D29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0AF8A5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240,247,422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95A771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322,933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E972DE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C7F4F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240,570,355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0E8F7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113,500,855</w:t>
            </w:r>
          </w:p>
        </w:tc>
      </w:tr>
      <w:tr w:rsidR="00E00D67" w:rsidRPr="00592E3A" w14:paraId="07DF1D68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03C3FCAE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0C14DD2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62D32404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19862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6,946,986,800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33CFBD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7,651,591,362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596F16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1,548,659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7C50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E516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7,653,140,021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555DD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4FDEC4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C5D49B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1E1ABB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7,651,591,362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984D10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1,548,659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7542C6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380EA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7,653,140,021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9644E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706,153,221</w:t>
            </w:r>
          </w:p>
        </w:tc>
      </w:tr>
      <w:tr w:rsidR="00E00D67" w14:paraId="4BF643B7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1577C213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E5D1B9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4F8045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CA3B1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1,972,617,000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E49CCE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2,407,103,664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045A06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6EF3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B34D5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2,407,103,664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AA1BC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FF97F9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A0577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F4920A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2,407,103,664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376F3D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74A5D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0C02A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2,407,103,664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CF763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434,486,664</w:t>
            </w:r>
          </w:p>
        </w:tc>
      </w:tr>
      <w:tr w:rsidR="00E00D67" w14:paraId="0E6CD785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1909E5E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41862A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68D66BB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AAC10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4,974,369,800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6BC83C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5,244,487,698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9197A9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1,548,659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81876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34D82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5,246,036,357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354560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5756E4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513D5C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4FC500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5,244,487,698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E96697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1,548,659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B57F28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004D8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5,246,036,357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AC2DF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271,666,557</w:t>
            </w:r>
          </w:p>
        </w:tc>
      </w:tr>
      <w:tr w:rsidR="00E00D67" w:rsidRPr="00592E3A" w14:paraId="185311E6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0094BAEC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4D3ACA6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27934FFF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70B9F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883,356,000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49AE16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946,626,150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4C6918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1,139,585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CA933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F237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947,765,735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67F53D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DBFEB8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6BC132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838A3D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946,626,150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FF1C6D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1,139,585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71E2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FD4A9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947,765,735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22423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64,409,735</w:t>
            </w:r>
          </w:p>
        </w:tc>
      </w:tr>
      <w:tr w:rsidR="00E00D67" w14:paraId="638D8AD1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5E256D5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729FEA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11AF4E8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32308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852,115,000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A7BEF5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895,375,202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F9925E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1,139,585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01E8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B10F4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896,514,787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8A484B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A8348F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936E0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7F08F6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895,375,202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42BB521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1,139,585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749221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AE594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896,514,787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A3A8C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44,399,787</w:t>
            </w:r>
          </w:p>
        </w:tc>
      </w:tr>
      <w:tr w:rsidR="00E00D67" w14:paraId="786C06E2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8134F30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7D1C76B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35DC2BB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84D44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31,241,000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4D0A3B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51,250,948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325DAA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3235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AEE00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51,250,948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FD51AD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D73DA6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08ED75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2E825B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51,250,948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EFB696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071CF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EED7F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51,250,948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E00D5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20,009,948</w:t>
            </w:r>
          </w:p>
        </w:tc>
      </w:tr>
      <w:tr w:rsidR="00E00D67" w:rsidRPr="00592E3A" w14:paraId="2C31018C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63511538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8A7EEC5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1D7FC4D9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AF850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6,835,920,000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D8F79B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3,535,920,443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43C69D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4742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803D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3,535,920,443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717E72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B0BCF2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F1647E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4D07E9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3,535,920,443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D9570B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9124B7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E4E68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3,535,920,443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6D610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- 3,299,999,557</w:t>
            </w:r>
          </w:p>
        </w:tc>
      </w:tr>
      <w:tr w:rsidR="00E00D67" w14:paraId="6A44064B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6F1518D2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7661CA3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36565DE" w14:textId="77777777" w:rsidR="00AE0E0D" w:rsidRPr="001926B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1926BD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非營業特種基金賸餘繳庫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01C88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6,800,000,000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3766C1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3,500,000,000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11E473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DCE3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FBC16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3,500,000,000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E38896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9FD0D1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BEBF3C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5F53ED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3,500,000,000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C78948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8E5B68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987CE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3,500,000,000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FCD9F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- 3,300,000,000</w:t>
            </w:r>
          </w:p>
        </w:tc>
      </w:tr>
      <w:tr w:rsidR="00E00D67" w14:paraId="306A526E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EB25259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A0DF7C6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74E73FCB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8738E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35,920,000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C9F780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35,920,443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CCD34A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AECA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0481C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35,920,443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3F480D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5FFC37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FFACD1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439B379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35,920,443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4B13B5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E3EEA2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AA8B3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35,920,443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AB0EF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443</w:t>
            </w:r>
          </w:p>
        </w:tc>
      </w:tr>
      <w:tr w:rsidR="00E00D67" w:rsidRPr="00592E3A" w14:paraId="6249B874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79E915FB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DFD3E15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7743AE3A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7FD7F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56,920,214,000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58DD49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51,561,378,808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D204F1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416,862,908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86D05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312,773,607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F463D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52,291,015,323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3A60F3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4A24CA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162974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E53448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51,561,378,808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4B77F96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416,862,908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4A7DDE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312,773,607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F7C51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52,291,015,323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50368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- 4,629,198,677</w:t>
            </w:r>
          </w:p>
        </w:tc>
      </w:tr>
      <w:tr w:rsidR="00E00D67" w14:paraId="31E66BB4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4136364C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7CDDAA0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0F48FDE0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40345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56,920,214,000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025EA9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51,561,378,808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9A67B9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416,862,908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0926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312,773,607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5C1D0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52,291,015,323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4D3741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F18325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E50647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D29E9F1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51,561,378,808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C00807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416,862,908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4C4A3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312,773,607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8E22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52,291,015,323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998DE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- 4,629,198,677</w:t>
            </w:r>
          </w:p>
        </w:tc>
      </w:tr>
      <w:tr w:rsidR="00E00D67" w:rsidRPr="00592E3A" w14:paraId="6C663700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6FBEB17A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1AB9467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2E68E94B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CAACB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1,092,789,000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F513B2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456,944,371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A5824D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412,271,329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ADAE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FC6E43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869,215,700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61EEFD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E3A30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6F15B6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44BF91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456,944,371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1A011E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412,271,329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4DB418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6EA35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869,215,700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E7BF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- 223,573,300</w:t>
            </w:r>
          </w:p>
        </w:tc>
      </w:tr>
      <w:tr w:rsidR="00E00D67" w14:paraId="766701BE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2858E267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4F261E8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1A2EEFB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B6C3A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1,092,789,000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87D183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456,944,371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217C0F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412,271,329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519CC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F8D6E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869,215,700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A59873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7A4B89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5499B5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43D964C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456,944,371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5FCBA2F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412,271,329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B7F48E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1CD015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869,215,700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67B3B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- 223,573,300</w:t>
            </w:r>
          </w:p>
        </w:tc>
      </w:tr>
      <w:tr w:rsidR="00E00D67" w:rsidRPr="00592E3A" w14:paraId="5303CCD1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68BADD0B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92E3A">
              <w:rPr>
                <w:rFonts w:ascii="新細明體" w:hAnsi="新細明體"/>
                <w:b/>
                <w:noProof/>
                <w:spacing w:val="-12"/>
                <w:sz w:val="20"/>
              </w:rPr>
              <w:t>9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3BED51F" w14:textId="77777777" w:rsidR="00AE0E0D" w:rsidRPr="00592E3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2B02F635" w14:textId="77777777" w:rsidR="00AE0E0D" w:rsidRPr="00592E3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92E3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AC10F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5,764,768,000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313B90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062BF">
              <w:rPr>
                <w:rFonts w:ascii="新細明體" w:hAnsi="新細明體"/>
                <w:b/>
                <w:noProof/>
                <w:sz w:val="20"/>
              </w:rPr>
              <w:t>6,401,422,775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6AE57ED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25,205,896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FE7C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BB57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6,426,628,671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30DF0A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8D5D64A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8AA162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75E17E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6,401,422,775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FC7B097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25,205,896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ACE692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D2A3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3A30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6,426,628,671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B30CE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B5850">
              <w:rPr>
                <w:rFonts w:ascii="新細明體" w:hAnsi="新細明體"/>
                <w:b/>
                <w:noProof/>
                <w:sz w:val="20"/>
              </w:rPr>
              <w:t>661,860,671</w:t>
            </w:r>
          </w:p>
        </w:tc>
      </w:tr>
      <w:tr w:rsidR="00E00D67" w14:paraId="393F30B4" w14:textId="77777777" w:rsidTr="00E932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3"/>
        </w:trPr>
        <w:tc>
          <w:tcPr>
            <w:tcW w:w="300" w:type="dxa"/>
            <w:shd w:val="clear" w:color="auto" w:fill="auto"/>
            <w:vAlign w:val="center"/>
          </w:tcPr>
          <w:p w14:paraId="53D55D45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B67F6C2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B34A5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E725063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B34A5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82ACA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5,764,768,000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A25349E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E062BF">
              <w:rPr>
                <w:rFonts w:ascii="新細明體" w:hAnsi="新細明體"/>
                <w:noProof/>
                <w:sz w:val="20"/>
              </w:rPr>
              <w:t>6,401,422,775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060579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25,205,896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DB6B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276969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6,426,628,671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B03E6A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FB4FBF8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D334EB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03CAB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6,401,422,775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0432B4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25,205,896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B1A0146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8D2A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AFCB20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6,426,628,671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10454C" w14:textId="77777777" w:rsidR="00AE0E0D" w:rsidRPr="008D2A3D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7B5850">
              <w:rPr>
                <w:rFonts w:ascii="新細明體" w:hAnsi="新細明體"/>
                <w:noProof/>
                <w:sz w:val="20"/>
              </w:rPr>
              <w:t>661,860,671</w:t>
            </w:r>
          </w:p>
        </w:tc>
      </w:tr>
    </w:tbl>
    <w:p w14:paraId="5E05A217" w14:textId="77777777" w:rsidR="00AE0E0D" w:rsidRDefault="00AE0E0D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AE0E0D" w:rsidSect="00EA0ABF">
          <w:headerReference w:type="first" r:id="rId25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"/>
        <w:gridCol w:w="58"/>
        <w:gridCol w:w="240"/>
        <w:gridCol w:w="2277"/>
        <w:gridCol w:w="1556"/>
        <w:gridCol w:w="1406"/>
        <w:gridCol w:w="1367"/>
        <w:gridCol w:w="1134"/>
        <w:gridCol w:w="1559"/>
        <w:gridCol w:w="992"/>
        <w:gridCol w:w="1134"/>
        <w:gridCol w:w="992"/>
        <w:gridCol w:w="1701"/>
        <w:gridCol w:w="1418"/>
        <w:gridCol w:w="1134"/>
        <w:gridCol w:w="1417"/>
        <w:gridCol w:w="1985"/>
      </w:tblGrid>
      <w:tr w:rsidR="00AE0E0D" w14:paraId="233B444C" w14:textId="77777777" w:rsidTr="00957729">
        <w:trPr>
          <w:cantSplit/>
          <w:trHeight w:val="269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B058C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6CE7" w14:textId="77777777" w:rsidR="00AE0E0D" w:rsidRDefault="00AE0E0D" w:rsidP="00F66A5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B7BA" w14:textId="77777777" w:rsidR="00AE0E0D" w:rsidRDefault="00AE0E0D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AE0E0D" w14:paraId="4C92B1A6" w14:textId="77777777" w:rsidTr="00957729">
        <w:trPr>
          <w:cantSplit/>
          <w:trHeight w:val="269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33B7D666" w14:textId="77777777" w:rsidR="00AE0E0D" w:rsidRDefault="00AE0E0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6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EA8E923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104B4A4" w14:textId="77777777" w:rsidR="00AE0E0D" w:rsidRDefault="00AE0E0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594B13" w14:paraId="7724F8C9" w14:textId="77777777" w:rsidTr="00957729">
        <w:trPr>
          <w:cantSplit/>
          <w:trHeight w:val="258"/>
          <w:tblHeader/>
        </w:trPr>
        <w:tc>
          <w:tcPr>
            <w:tcW w:w="2873" w:type="dxa"/>
            <w:gridSpan w:val="4"/>
            <w:tcBorders>
              <w:left w:val="nil"/>
            </w:tcBorders>
            <w:vAlign w:val="center"/>
          </w:tcPr>
          <w:p w14:paraId="32B5FE61" w14:textId="77777777" w:rsidR="00594B13" w:rsidRDefault="00594B13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56" w:type="dxa"/>
            <w:vMerge w:val="restart"/>
            <w:vAlign w:val="center"/>
          </w:tcPr>
          <w:p w14:paraId="0AEC973F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66" w:type="dxa"/>
            <w:gridSpan w:val="4"/>
            <w:vAlign w:val="center"/>
          </w:tcPr>
          <w:p w14:paraId="317314B8" w14:textId="77777777" w:rsidR="00594B13" w:rsidRDefault="00594B13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118" w:type="dxa"/>
            <w:gridSpan w:val="3"/>
            <w:vAlign w:val="center"/>
          </w:tcPr>
          <w:p w14:paraId="26EE9F9A" w14:textId="77777777" w:rsidR="00594B13" w:rsidRDefault="00594B13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14:paraId="2B6D98BC" w14:textId="77777777" w:rsidR="00594B13" w:rsidRDefault="00594B13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14:paraId="476261C7" w14:textId="77777777" w:rsidR="00594B13" w:rsidRDefault="00594B13" w:rsidP="00F66A5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</w:p>
          <w:p w14:paraId="26892A35" w14:textId="244DE29E" w:rsidR="00594B13" w:rsidRDefault="00594B13" w:rsidP="006A55FD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594B13" w14:paraId="0CE393AE" w14:textId="77777777" w:rsidTr="00957729">
        <w:trPr>
          <w:cantSplit/>
          <w:trHeight w:val="268"/>
          <w:tblHeader/>
        </w:trPr>
        <w:tc>
          <w:tcPr>
            <w:tcW w:w="298" w:type="dxa"/>
            <w:tcBorders>
              <w:left w:val="nil"/>
            </w:tcBorders>
            <w:vAlign w:val="center"/>
          </w:tcPr>
          <w:p w14:paraId="60692670" w14:textId="77777777" w:rsidR="00594B13" w:rsidRDefault="00594B13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3CF4746C" w14:textId="77777777" w:rsidR="00594B13" w:rsidRDefault="00594B13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7" w:type="dxa"/>
            <w:vAlign w:val="center"/>
          </w:tcPr>
          <w:p w14:paraId="092335FE" w14:textId="77777777" w:rsidR="00594B13" w:rsidRDefault="00594B13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56" w:type="dxa"/>
            <w:vMerge/>
            <w:vAlign w:val="center"/>
          </w:tcPr>
          <w:p w14:paraId="26DB1430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06" w:type="dxa"/>
            <w:vAlign w:val="center"/>
          </w:tcPr>
          <w:p w14:paraId="3DA230C8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67" w:type="dxa"/>
            <w:vAlign w:val="center"/>
          </w:tcPr>
          <w:p w14:paraId="12363D1B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vAlign w:val="center"/>
          </w:tcPr>
          <w:p w14:paraId="45D2DD1F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579BD76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92" w:type="dxa"/>
            <w:vAlign w:val="center"/>
          </w:tcPr>
          <w:p w14:paraId="6A66317B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6D851ED0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992" w:type="dxa"/>
            <w:vAlign w:val="center"/>
          </w:tcPr>
          <w:p w14:paraId="26FBF751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2B4BABAE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1105F01B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vAlign w:val="center"/>
          </w:tcPr>
          <w:p w14:paraId="2BD8F0A2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3C9452DD" w14:textId="77777777" w:rsidR="00594B13" w:rsidRDefault="00594B13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right w:val="nil"/>
            </w:tcBorders>
            <w:vAlign w:val="center"/>
          </w:tcPr>
          <w:p w14:paraId="213BC439" w14:textId="13BFFD3A" w:rsidR="00594B13" w:rsidRDefault="00594B13" w:rsidP="00F66A56">
            <w:pPr>
              <w:ind w:right="14"/>
              <w:jc w:val="distribute"/>
              <w:rPr>
                <w:rFonts w:eastAsia="標楷體"/>
                <w:sz w:val="20"/>
              </w:rPr>
            </w:pPr>
          </w:p>
        </w:tc>
      </w:tr>
      <w:tr w:rsidR="00AE0E0D" w:rsidRPr="00865EEA" w14:paraId="17E54086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8"/>
        </w:trPr>
        <w:tc>
          <w:tcPr>
            <w:tcW w:w="298" w:type="dxa"/>
            <w:shd w:val="clear" w:color="auto" w:fill="auto"/>
            <w:vAlign w:val="center"/>
          </w:tcPr>
          <w:p w14:paraId="11A52CF1" w14:textId="77777777" w:rsidR="00AE0E0D" w:rsidRPr="00865EE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8B9CBE8" w14:textId="77777777" w:rsidR="00AE0E0D" w:rsidRPr="00865EE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5AD03927" w14:textId="77777777" w:rsidR="00AE0E0D" w:rsidRPr="00865EEA" w:rsidRDefault="00AE0E0D" w:rsidP="00F66A5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65EE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012D7E04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1,406,012,000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94801B2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75E3E0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4085A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B147D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D4F69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C15E2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0556B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9CD4E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05DE3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2B86C6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DE581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E6FF8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- 959,879,710</w:t>
            </w:r>
          </w:p>
        </w:tc>
      </w:tr>
      <w:tr w:rsidR="00AE0E0D" w:rsidRPr="00865EEA" w14:paraId="308F8BB6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8"/>
        </w:trPr>
        <w:tc>
          <w:tcPr>
            <w:tcW w:w="298" w:type="dxa"/>
            <w:shd w:val="clear" w:color="auto" w:fill="auto"/>
            <w:vAlign w:val="center"/>
          </w:tcPr>
          <w:p w14:paraId="50E918F0" w14:textId="77777777" w:rsidR="00AE0E0D" w:rsidRPr="00865EE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65EEA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96E9B3D" w14:textId="77777777" w:rsidR="00AE0E0D" w:rsidRPr="00865EEA" w:rsidRDefault="00AE0E0D" w:rsidP="00F66A5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434623CA" w14:textId="77777777" w:rsidR="00AE0E0D" w:rsidRPr="00865EEA" w:rsidRDefault="00AE0E0D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65EE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4D7D1C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1,406,012,000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698820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C06D27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28569F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8FE980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FDC83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F7A600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A81FBF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D6C2BF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F9E37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9924E7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10F2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297A5F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446,132,290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488128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70EE9">
              <w:rPr>
                <w:rFonts w:ascii="新細明體" w:hAnsi="新細明體"/>
                <w:b/>
                <w:noProof/>
                <w:sz w:val="20"/>
              </w:rPr>
              <w:t>- 959,879,710</w:t>
            </w:r>
          </w:p>
        </w:tc>
      </w:tr>
      <w:tr w:rsidR="00AE0E0D" w14:paraId="57E53FE8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8"/>
        </w:trPr>
        <w:tc>
          <w:tcPr>
            <w:tcW w:w="298" w:type="dxa"/>
            <w:shd w:val="clear" w:color="auto" w:fill="auto"/>
            <w:vAlign w:val="center"/>
          </w:tcPr>
          <w:p w14:paraId="0DEF9718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B841C41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F377C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63CCDB7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F377C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5ACD918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30,000,000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31151FA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27,960,883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8298CB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2C8DB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4D05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27,960,883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A4C6F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3378E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73EB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7ED81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27,960,883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35A95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DB85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8667C8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27,960,883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482CA3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- 2,039,117</w:t>
            </w:r>
          </w:p>
        </w:tc>
      </w:tr>
      <w:tr w:rsidR="00AE0E0D" w14:paraId="5CCC38E5" w14:textId="77777777" w:rsidTr="009577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8"/>
        </w:trPr>
        <w:tc>
          <w:tcPr>
            <w:tcW w:w="298" w:type="dxa"/>
            <w:shd w:val="clear" w:color="auto" w:fill="auto"/>
            <w:vAlign w:val="center"/>
          </w:tcPr>
          <w:p w14:paraId="10D18731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13C2975" w14:textId="77777777" w:rsidR="00AE0E0D" w:rsidRDefault="00AE0E0D" w:rsidP="00F66A5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F377C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0F525C" w14:textId="77777777" w:rsidR="00AE0E0D" w:rsidRDefault="00AE0E0D" w:rsidP="00F66A5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F377C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2D759A1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1,376,012,000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A9656E5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418,171,407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906E20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DDA0C9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E0CB9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418,171,407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EAD68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357B52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8D70C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ED4AE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418,171,407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61F194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D707D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410F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14E51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418,171,407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364A46" w14:textId="77777777" w:rsidR="00AE0E0D" w:rsidRPr="00410F27" w:rsidRDefault="00AE0E0D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70EE9">
              <w:rPr>
                <w:rFonts w:ascii="新細明體" w:hAnsi="新細明體"/>
                <w:noProof/>
                <w:sz w:val="20"/>
              </w:rPr>
              <w:t>- 957,840,593</w:t>
            </w:r>
          </w:p>
        </w:tc>
      </w:tr>
    </w:tbl>
    <w:p w14:paraId="1BD6C817" w14:textId="59243B59" w:rsidR="00AE0E0D" w:rsidRDefault="00AE0E0D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05E88AF0" w14:textId="77777777" w:rsidR="00AE0E0D" w:rsidRPr="00BF5328" w:rsidRDefault="00AE0E0D">
      <w:pPr>
        <w:widowControl/>
        <w:rPr>
          <w:rFonts w:ascii="標楷體" w:eastAsia="標楷體" w:hAnsi="標楷體"/>
          <w:w w:val="95"/>
          <w:sz w:val="36"/>
          <w:szCs w:val="36"/>
        </w:rPr>
        <w:sectPr w:rsidR="00AE0E0D" w:rsidRPr="00BF5328" w:rsidSect="00EA0ABF">
          <w:headerReference w:type="first" r:id="rId26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ascii="標楷體" w:eastAsia="標楷體" w:hAnsi="標楷體"/>
          <w:w w:val="95"/>
          <w:sz w:val="36"/>
          <w:szCs w:val="36"/>
        </w:rPr>
        <w:br w:type="page"/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495"/>
        <w:gridCol w:w="1276"/>
        <w:gridCol w:w="1417"/>
        <w:gridCol w:w="1418"/>
        <w:gridCol w:w="1134"/>
        <w:gridCol w:w="1417"/>
        <w:gridCol w:w="1559"/>
        <w:gridCol w:w="851"/>
        <w:gridCol w:w="1417"/>
        <w:gridCol w:w="851"/>
        <w:gridCol w:w="1134"/>
        <w:gridCol w:w="567"/>
      </w:tblGrid>
      <w:tr w:rsidR="00226FAD" w14:paraId="67952424" w14:textId="77777777" w:rsidTr="00957729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49D88" w14:textId="77777777" w:rsidR="00226FAD" w:rsidRDefault="00226FA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C4EAA" w14:textId="77777777" w:rsidR="00226FAD" w:rsidRDefault="00226FAD" w:rsidP="00F66A5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53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8494" w14:textId="77777777" w:rsidR="00226FAD" w:rsidRDefault="00226FAD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226FAD" w14:paraId="6CF837F1" w14:textId="77777777" w:rsidTr="00957729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5F985503" w14:textId="77777777" w:rsidR="00226FAD" w:rsidRDefault="00226FAD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2024F6B" w14:textId="77777777" w:rsidR="00226FAD" w:rsidRDefault="00226FA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5DADBB53" w14:textId="77777777" w:rsidR="00226FAD" w:rsidRDefault="00226FAD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226FAD" w14:paraId="23765B00" w14:textId="77777777" w:rsidTr="00957729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0986FBC2" w14:textId="77777777" w:rsidR="00226FAD" w:rsidRDefault="00226FAD" w:rsidP="00F66A56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1A7507D6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00" w:type="dxa"/>
            <w:gridSpan w:val="5"/>
            <w:vAlign w:val="center"/>
          </w:tcPr>
          <w:p w14:paraId="16BA65BA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379" w:type="dxa"/>
            <w:gridSpan w:val="5"/>
            <w:vAlign w:val="center"/>
          </w:tcPr>
          <w:p w14:paraId="07DD40E7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4E0F9776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14:paraId="473276E3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7607C751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226FAD" w14:paraId="453B3144" w14:textId="77777777" w:rsidTr="00594B13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0E8DCA1F" w14:textId="77777777" w:rsidR="00226FAD" w:rsidRDefault="00226FAD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08FC6CC" w14:textId="77777777" w:rsidR="00226FAD" w:rsidRDefault="00226FAD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56CA8182" w14:textId="77777777" w:rsidR="00226FAD" w:rsidRDefault="00226FAD" w:rsidP="00F66A5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31D74CBE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2BA7D9CF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97" w:type="dxa"/>
            <w:gridSpan w:val="2"/>
            <w:vAlign w:val="center"/>
          </w:tcPr>
          <w:p w14:paraId="615BAA4C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4A1061F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007484F2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111CD570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1A34F2E5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C570BEC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271654B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14:paraId="4347B68D" w14:textId="77777777" w:rsidR="00226FAD" w:rsidRDefault="00226FAD" w:rsidP="00F66A56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14:paraId="313323ED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1" w:type="dxa"/>
            <w:vAlign w:val="center"/>
          </w:tcPr>
          <w:p w14:paraId="11F619BC" w14:textId="77777777" w:rsidR="00226FAD" w:rsidRDefault="00226FAD" w:rsidP="00F66A56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29460496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7E2AA64F" w14:textId="77777777" w:rsidR="00226FAD" w:rsidRDefault="00226FAD" w:rsidP="00F66A56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226FAD" w:rsidRPr="0006146E" w14:paraId="12013A45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ADDCE41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3E5133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3BE1D92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81303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212,485,063,000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24C24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195,492,987,984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F3E962D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602,722,626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1441D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6,917,639,484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2FD5D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203,013,350,094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2C4E8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195,492,692,725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EA48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602,722,626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8AD46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6,917,639,484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03CCA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203,013,054,835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CE52C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4B1DD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- 9,472,008,165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3E69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21ED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- 295,259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17400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226FAD" w:rsidRPr="0006146E" w14:paraId="497256F2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4253318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260B3E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8A1619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7EAF5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38,419,459,856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19C35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34,907,265,112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6670066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372,688,122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871A3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841,611,966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050BD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36,121,565,200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A5085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34,907,265,112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E7A8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372,688,122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06ED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841,611,966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D9962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36,121,565,200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626B3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17.79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7683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- 2,297,894,656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267E1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F3BD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6EBD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482B5B7C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27E5276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32E5CD3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ABC9F8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6FF53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1,877,220,000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1FA38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1,809,841,517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7D0B2B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10,540,927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5773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19,410,214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9A62A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1,839,792,658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8529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1,809,841,517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5A9E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10,540,927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24A39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19,410,214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A5B8F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1,839,792,658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B6C4E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ABFF6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- 37,427,342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72ACA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7259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ADDC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272D067B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2617A70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0A30516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06F421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D09FB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713,390,000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8BB73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642,472,996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AFFEE3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2101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4,740,146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101BF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647,213,142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0DDC3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642,472,996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65C7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5E7F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4,740,146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30EB7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647,213,142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C6DE7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50928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- 66,176,858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1334F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- 9.28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E2D5D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2A69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02E10C39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55E75A1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3D345E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2D9366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E7C79C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19,377,095,856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58E3A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17,841,718,113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522F42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362,147,195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FE797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665,834,739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7255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18,869,700,047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AF992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17,841,718,113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922E6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362,147,195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AEDB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665,834,739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EB6E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18,869,700,047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CBE74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4787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- 507,395,809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3D656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754B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AC55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5B130EDF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E9E9EFB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645C67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DBDEC7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FE7BC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13,602,993,000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DFEC3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12,792,766,055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874FEA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5A00E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119,097,066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E11BD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12,911,863,121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F51DD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12,792,766,055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6465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45B9C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119,097,066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F3A02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12,911,863,121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53510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6.36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5966F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- 691,129,879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D00C9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- 5.08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80B8A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39B64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37A70A69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52E60A0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3D84E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20AD9E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B1717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2,848,761,000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5AF81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1,820,466,431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4EC48A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AD36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32,529,801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7DEA5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1,852,996,232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94F5F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1,820,466,431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ACA1B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C541B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32,529,801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77384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1,852,996,232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B73FC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17A24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- 995,764,768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B9022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- 34.95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3E71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14FFD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4F4F582D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E471FEF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9A0D9BC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ACDC6D5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51A26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77,491,945,511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D159F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74,161,046,000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375F45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20,059,596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4E4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531,324,815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66B4C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74,712,430,411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3174CD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74,161,046,000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AE61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20,059,596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3ADA4D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531,324,815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D587C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74,712,430,411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C7966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E263A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- 2,779,515,100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1512C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CFB8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C9871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1935D28D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1F69309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B738E32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B22EA67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87743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73,031,166,304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834E0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70,353,447,858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0565FA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9,448,369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9F769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951CD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70,362,896,227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7FBDA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70,353,447,858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C1C1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9,448,369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D950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A6FF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70,362,896,227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25B1A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34.66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1CBDC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- 2,668,270,077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A9C6B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9870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FE70B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0F5CF571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0DB310F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3F5E205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EC9DEC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736B3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4,460,779,207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E4AF7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3,807,598,142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02D231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10,611,227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799D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531,324,815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5E82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4,349,534,184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7331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3,807,598,142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F27C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10,611,227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451EB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531,324,815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B8E34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4,349,534,184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F49BA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2.14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03FC4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- 111,245,023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1385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BE6B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F6E7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6AAF5B3D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C40A459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6EDE24B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F0F29BD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C1375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30,639,328,316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74CBDD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27,396,355,604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9BDAD2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75,196,395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A8C98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2,555,051,448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46F18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30,026,603,447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AD244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27,396,060,345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4CBB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75,196,395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193B1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2,555,051,448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FC15D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30,026,308,188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DE3C4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BA8C7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- 613,020,128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AA841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98926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- 295,259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F2BC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226FAD" w14:paraId="4B8DAEDB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44C2D37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96F930F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699EDC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0033C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5,410,589,507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CFAC5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4,293,746,466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3145FD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2,112,336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DEF8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845,487,028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CB1D3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5,141,345,830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D55B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4,293,746,466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D71C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2,112,336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425FD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845,487,028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2B92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5,141,345,830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66F4E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DF79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- 269,243,677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9F519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- 4.98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AC90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CE047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1CC1792B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579E3CC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24D39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D61077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42591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716,013,312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60572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638,496,165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8FCCCA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453B1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33,734,663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9330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672,230,828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26900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638,496,165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70D84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6E7C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33,734,663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7778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672,230,828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D1E1B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CC271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- 43,782,484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050E8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- 6.11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C059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3F984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35A3CE66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55221E4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EAF54D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D18422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C6DB4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23,142,033,000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D60A5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21,323,686,678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4358124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66,681,828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C344F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1,492,406,672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1FD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22,882,775,178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86E40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21,323,391,419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6BC7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66,681,828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D98FA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1,492,406,672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8D2C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22,882,479,919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6A353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11.27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87750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- 259,553,081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A1CB1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- 1.12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F9E02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- 295,259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189F4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</w:tr>
      <w:tr w:rsidR="00226FAD" w14:paraId="3CAFE565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831E3E9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015F13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A9384B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E1474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1,370,692,497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79155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1,140,426,295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7345F3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6,402,231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53B5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183,423,085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3320B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1,330,251,611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7B2D0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1,140,426,295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C2F6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6,402,231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32660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183,423,085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818A9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1,330,251,611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AF81F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1A1E9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- 40,440,886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14B80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6079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F0F0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320B11B6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3001E79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69DD189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F7C5CD9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02AFD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40,967,816,238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20E87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36,712,876,387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C82951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9,285,915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9D73D6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1,522,935,581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71973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38,245,097,883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39F0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36,712,876,387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B7CAC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9,285,915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EAC68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1,522,935,581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CDFBA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38,245,097,883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3C501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D9906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- 2,722,718,355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8641B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327E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F75E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05CFCD29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B33115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E6ED4CA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E5FB0F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DD58B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1,456,945,000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A0943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1,434,292,607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E63870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40117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EA56F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1,434,292,607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855F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1,434,292,607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6E31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6199B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53684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1,434,292,607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D3973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5C56A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- 22,652,393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75C17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C399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8B232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0C5E58E1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FFE5066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A5F1CDE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E332E3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23F7D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1,894,111,000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E7067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1,583,215,183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FEFA82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3689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A0431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1,583,215,183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39D7B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1,583,215,183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4661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9D2A1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6494D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1,583,215,183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AFBA5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BEC6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- 310,895,817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F8F4A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- 16.41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CD635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6993F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48D98949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A8463AB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3F045E0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B58968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6504E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27,215,910,000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797BD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24,948,485,852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B8FC45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9,285,915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CE98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394,562,874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48577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25,352,334,641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4FF4C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24,948,485,852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6F396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9,285,915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9476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394,562,874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6374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25,352,334,641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F3835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12.49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2BE2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- 1,863,575,359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46C42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- 6.85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0C78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3E73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126A6E45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C7495BA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A0E319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3530D0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9E89C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130,052,000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189EE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121,537,658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4195480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835D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3,035,257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64D0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124,572,915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5C9C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121,537,658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BA98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32A7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3,035,257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0ADD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124,572,915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0AA55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76D5D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- 5,479,085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F5CED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- 4.21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D5AC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19A5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225F156F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8151A2C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C99B9EF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07F0F9E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86FBB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10,270,798,238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74453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8,625,345,087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591559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8D0AE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1,125,337,450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E8D8C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9,750,682,537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D00F8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8,625,345,087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F5B7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5E13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1,125,337,450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EED3A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9,750,682,537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3A762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275F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- 520,115,701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04D52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- 5.06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732BF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B606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37024E68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4C60304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E7311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7411902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6946A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15,517,238,358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C86836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13,906,239,162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F52968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13,667,948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60B7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1,041,587,586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1C9B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14,961,494,696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3446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13,906,239,162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D3C04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13,667,948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3C7E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1,041,587,586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996CB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14,961,494,696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BB8E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1B11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- 555,743,662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938F2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E7B62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4451C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46A17A4F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E86C33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FC3A92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5FDD5C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BC08F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14,671,891,358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B0867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13,331,080,100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423F09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13,667,948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22E9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931,956,120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515CB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14,276,704,168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5EFC3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13,331,080,100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E1CF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13,667,948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A969B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931,956,120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AAB9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14,276,704,168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A491C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7.03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7A1AD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- 395,187,190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63D0B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4AE1E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CA656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01E722E7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BDE0AA2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04AABD6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BAF196A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6EEE3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845,347,000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B4C33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575,159,062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2B1E0A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04786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109,631,466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8BEC6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684,790,528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F9BF6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575,159,062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2FC56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B4E01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109,631,466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061D9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684,790,528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A8E82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F7EB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- 160,556,472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0CAB5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- 18.99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6DECE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E84B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0EC652A5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B329C09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98CDE0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1EFB98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A6BB6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4,278,289,000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6F44D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4DAFD1D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118BED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2021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8774C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83EF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B3DAE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1959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3,902,959,833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350BF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7CB9B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- 375,329,167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EAD5D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AA5D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5847C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00AB3676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95D4401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A06BFD1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F98C85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908AC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4,278,289,000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7F00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630BF5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97BA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79394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96B4C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3,902,959,833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11BC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B3FFC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67741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3,902,959,833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DE770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9BA3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- 375,329,167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BA767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- 8.77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EEDC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D4902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7A92EEA7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354FDDF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9C25E9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7672F0A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8472D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3684A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68B359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93833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1D0ED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CF741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4BD4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FDB4A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08CB3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1,790,000,000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69585F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0085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FD6EB7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B51F4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D2C4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8C32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49498B16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1DA6DCF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3B382D3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8AED6C1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719ED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E7EB0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F3089F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28BBF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BEDAD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EAFE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1,790,000,000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F923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699C5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9F13A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1,790,000,000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C22FB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0.88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AE0401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DC89D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58A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17B3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FFB82F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:rsidRPr="0006146E" w14:paraId="74A96DAE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569A4AF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0DF914F" w14:textId="77777777" w:rsidR="00226FAD" w:rsidRPr="0006146E" w:rsidRDefault="00226FAD" w:rsidP="00F66A5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D66554" w14:textId="77777777" w:rsidR="00226FAD" w:rsidRPr="0006146E" w:rsidRDefault="00226FAD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FA3B5A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3,380,985,721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C3E502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2,716,245,886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2353434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111,824,650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20646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425,128,088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81E53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3,253,198,624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7059C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2,716,245,886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31ECDC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111,824,650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87029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425,128,088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D3D69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3,253,198,624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DC6F3E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A47830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- 127,787,097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A39B08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B51F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F7AB1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2AAA5" w14:textId="77777777" w:rsidR="00226FAD" w:rsidRPr="0006146E" w:rsidRDefault="00226FAD" w:rsidP="00F66A5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6146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26FAD" w14:paraId="60D77667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2E1A23A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51941D8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FFCCD7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6237F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3,357,443,965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0A9D5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2,716,245,886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D42971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111,824,650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AB966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425,128,088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B53AE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3,253,198,624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212E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2,716,245,886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AFC7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111,824,650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74E41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425,128,088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5FCF7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3,253,198,624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A6615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1.60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13C64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- 104,245,341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A6B6D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- 3.10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17999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62C97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26FAD" w14:paraId="47ACD289" w14:textId="77777777" w:rsidTr="00594B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4E632A5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31CCFE" w14:textId="77777777" w:rsidR="00226FAD" w:rsidRDefault="00226FAD" w:rsidP="00F66A5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91F913" w14:textId="77777777" w:rsidR="00226FAD" w:rsidRDefault="00226FAD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第二預備金</w:t>
            </w:r>
            <w:r w:rsidRPr="00170795">
              <w:rPr>
                <w:rFonts w:ascii="標楷體" w:eastAsia="標楷體" w:hAnsi="標楷體" w:hint="eastAsia"/>
                <w:noProof/>
                <w:sz w:val="20"/>
              </w:rPr>
              <w:t>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0D2EB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23,541,756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C5C9AC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8D67EE3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E952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D7022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039635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6182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F9E3D7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A68E1D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A6D4AA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394756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- 23,541,756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729650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B258A0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D86BB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67D98" w14:textId="77777777" w:rsidR="00226FAD" w:rsidRPr="00F32BE8" w:rsidRDefault="00226FAD" w:rsidP="00F66A5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61267F16" w14:textId="77777777" w:rsidR="00226FAD" w:rsidRDefault="00226FAD" w:rsidP="00226FAD">
      <w:pPr>
        <w:ind w:right="7"/>
        <w:jc w:val="both"/>
        <w:rPr>
          <w:rFonts w:ascii="標楷體" w:eastAsia="標楷體" w:hAnsi="標楷體"/>
          <w:sz w:val="20"/>
        </w:rPr>
        <w:sectPr w:rsidR="00226FAD" w:rsidSect="00EA0ABF">
          <w:headerReference w:type="first" r:id="rId27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>
        <w:rPr>
          <w:rFonts w:ascii="標楷體" w:eastAsia="標楷體" w:hAnsi="標楷體"/>
          <w:sz w:val="20"/>
        </w:rPr>
        <w:t>113</w:t>
      </w:r>
      <w:proofErr w:type="gramEnd"/>
      <w:r>
        <w:rPr>
          <w:rFonts w:ascii="標楷體" w:eastAsia="標楷體" w:hAnsi="標楷體"/>
          <w:sz w:val="20"/>
        </w:rPr>
        <w:t>年度第二預備金原編列預算數4</w:t>
      </w:r>
      <w:r>
        <w:rPr>
          <w:rFonts w:ascii="標楷體" w:eastAsia="標楷體" w:hAnsi="標楷體" w:hint="eastAsia"/>
          <w:sz w:val="20"/>
        </w:rPr>
        <w:t>億元</w:t>
      </w:r>
      <w:r>
        <w:rPr>
          <w:rFonts w:ascii="標楷體" w:eastAsia="標楷體" w:hAnsi="標楷體"/>
          <w:sz w:val="20"/>
        </w:rPr>
        <w:t>，經新北市政府核准動支</w:t>
      </w:r>
      <w:r>
        <w:rPr>
          <w:rFonts w:ascii="標楷體" w:eastAsia="標楷體" w:hAnsi="標楷體" w:hint="eastAsia"/>
          <w:sz w:val="20"/>
        </w:rPr>
        <w:t>3億7,</w:t>
      </w:r>
      <w:r>
        <w:rPr>
          <w:rFonts w:ascii="標楷體" w:eastAsia="標楷體" w:hAnsi="標楷體"/>
          <w:sz w:val="20"/>
        </w:rPr>
        <w:t>645萬餘元，賸餘</w:t>
      </w:r>
      <w:r>
        <w:rPr>
          <w:rFonts w:ascii="標楷體" w:eastAsia="標楷體" w:hAnsi="標楷體" w:hint="eastAsia"/>
          <w:sz w:val="20"/>
        </w:rPr>
        <w:t>2,</w:t>
      </w:r>
      <w:r>
        <w:rPr>
          <w:rFonts w:ascii="標楷體" w:eastAsia="標楷體" w:hAnsi="標楷體"/>
          <w:sz w:val="20"/>
        </w:rPr>
        <w:t>354萬餘元。</w:t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161"/>
        <w:gridCol w:w="779"/>
        <w:gridCol w:w="639"/>
        <w:gridCol w:w="1559"/>
        <w:gridCol w:w="1134"/>
        <w:gridCol w:w="1276"/>
        <w:gridCol w:w="1134"/>
        <w:gridCol w:w="1701"/>
        <w:gridCol w:w="1275"/>
        <w:gridCol w:w="1560"/>
        <w:gridCol w:w="1701"/>
        <w:gridCol w:w="1559"/>
      </w:tblGrid>
      <w:tr w:rsidR="00226FAD" w14:paraId="5C2FF6C8" w14:textId="77777777" w:rsidTr="004D1C2C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BFE5389" w14:textId="77777777" w:rsidR="00226FAD" w:rsidRDefault="00226FAD" w:rsidP="00F66A56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7055" w14:textId="77777777" w:rsidR="00226FAD" w:rsidRDefault="00226FAD" w:rsidP="00F66A56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443F" w14:textId="77777777" w:rsidR="00226FAD" w:rsidRDefault="00226FAD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226FAD" w14:paraId="18A6ED70" w14:textId="77777777" w:rsidTr="004D1C2C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71B44F4" w14:textId="77777777" w:rsidR="00226FAD" w:rsidRDefault="00226FAD" w:rsidP="00F66A56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C310681" w14:textId="77777777" w:rsidR="00226FAD" w:rsidRDefault="00226FAD" w:rsidP="00F66A56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FD34FBD" w14:textId="77777777" w:rsidR="00226FAD" w:rsidRDefault="00226FAD" w:rsidP="00F66A56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226FAD" w14:paraId="6D9FF751" w14:textId="77777777" w:rsidTr="004D1C2C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56EFAB31" w14:textId="77777777" w:rsidR="00226FAD" w:rsidRDefault="00226FAD" w:rsidP="00F66A56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438757E8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08" w:type="dxa"/>
            <w:gridSpan w:val="5"/>
            <w:vAlign w:val="center"/>
          </w:tcPr>
          <w:p w14:paraId="3A4448B5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544" w:type="dxa"/>
            <w:gridSpan w:val="3"/>
            <w:vAlign w:val="center"/>
          </w:tcPr>
          <w:p w14:paraId="68A61108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37" w:type="dxa"/>
            <w:gridSpan w:val="4"/>
            <w:vAlign w:val="center"/>
          </w:tcPr>
          <w:p w14:paraId="45E85279" w14:textId="77777777" w:rsidR="00226FAD" w:rsidRDefault="00226FAD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14:paraId="7CB0BB61" w14:textId="77777777" w:rsidR="00226FAD" w:rsidRDefault="00226FAD" w:rsidP="00F66A5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31166C2" w14:textId="77777777" w:rsidR="00226FAD" w:rsidRDefault="00226FAD" w:rsidP="00F66A5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226FAD" w14:paraId="28D9845F" w14:textId="77777777" w:rsidTr="004D1C2C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2CDFCC46" w14:textId="77777777" w:rsidR="00226FAD" w:rsidRDefault="00226FAD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20AC57FF" w14:textId="77777777" w:rsidR="00226FAD" w:rsidRDefault="00226FAD" w:rsidP="00F66A56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0EB89ED1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BB16ED9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61" w:type="dxa"/>
            <w:vAlign w:val="center"/>
          </w:tcPr>
          <w:p w14:paraId="40F65A24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45ECF2B7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2E2835F1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14:paraId="57AA21C3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34DE0D0F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14:paraId="45A7BC69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4EF3D851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7BBE82E6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56B0ABD6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52BD1B5D" w14:textId="77777777" w:rsidR="00226FAD" w:rsidRDefault="00226FAD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14:paraId="3BCFAAD5" w14:textId="77777777" w:rsidR="00226FAD" w:rsidRDefault="00226FAD" w:rsidP="00F66A56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226FAD" w:rsidRPr="00520155" w14:paraId="09C20E69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B805EE" w14:textId="77777777" w:rsidR="00226FAD" w:rsidRPr="00520155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DC85800" w14:textId="77777777" w:rsidR="00226FAD" w:rsidRPr="00520155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015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E4B7F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173,624,489,056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73436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163,555,398,556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EED556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59,702,566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F236D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2,782,083,605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2EE1E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166,397,184,727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DF25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- 295,259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6657F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92AD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FE70D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163,555,103,297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3B10E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59,702,566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03C42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2,782,083,605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8A123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166,396,889,468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EAC63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CA14DD">
              <w:rPr>
                <w:rFonts w:ascii="新細明體" w:hAnsi="新細明體"/>
                <w:b/>
                <w:noProof/>
                <w:sz w:val="20"/>
              </w:rPr>
              <w:t>- 7,227,599,588</w:t>
            </w:r>
          </w:p>
        </w:tc>
      </w:tr>
      <w:tr w:rsidR="00226FAD" w14:paraId="33B42D73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AF85FE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B455CA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4BEB3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1,564,929,851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8C809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1,507,588,500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D2DFD6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540,927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85ECBA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19,410,214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B8B0D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1,527,539,641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65381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6B51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DCCD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7D7E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1,507,588,500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13830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540,927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976F6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19,410,214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99888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1,527,539,641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863A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- 37,390,210</w:t>
            </w:r>
          </w:p>
        </w:tc>
      </w:tr>
      <w:tr w:rsidR="00226FAD" w14:paraId="2F937955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407390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9E2C8A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1F59B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703,900,000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C1821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635,217,027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A7B60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FFA51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3,630,146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6DBFD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638,847,173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6974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C6E49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C9EF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A80D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635,217,027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1D39D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05AA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3,630,146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E35E7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638,847,173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BB6E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- 65,052,827</w:t>
            </w:r>
          </w:p>
        </w:tc>
      </w:tr>
      <w:tr w:rsidR="00226FAD" w14:paraId="72DB77E4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A27B92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6B6F63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9CF4F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15,193,134,451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6DA26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14,646,593,663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7FD50D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24,698,990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C13441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71,018,571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28D79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14,742,311,224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E47C0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76D1C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B038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A3476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14,646,593,663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F63F5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24,698,990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E7A93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71,018,571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52A16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14,742,311,224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07D0A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- 450,823,227</w:t>
            </w:r>
          </w:p>
        </w:tc>
      </w:tr>
      <w:tr w:rsidR="00226FAD" w14:paraId="7AC0A865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936A00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566BB8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6F7D5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12,991,403,000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2914A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12,294,449,500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30A298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7E7F83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10,281,900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AE79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12,304,731,400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47FB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A4C88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EBC1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72834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12,294,449,500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238BE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BB8EA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10,281,900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5BDC0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12,304,731,400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13F59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- 686,671,600</w:t>
            </w:r>
          </w:p>
        </w:tc>
      </w:tr>
      <w:tr w:rsidR="00226FAD" w14:paraId="366B6205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091A09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38A21D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AFFA0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1,438,084,000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17503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1,370,436,574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E6DCD0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5FB7C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31,539,754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1AEBA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1,401,976,328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FE1C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1657C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2531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ABA05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1,370,436,574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32AF3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90F7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31,539,754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527E4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1,401,976,328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338E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- 36,107,672</w:t>
            </w:r>
          </w:p>
        </w:tc>
      </w:tr>
      <w:tr w:rsidR="00226FAD" w14:paraId="75DD6509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9C1AB4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B950C6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5C663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68,287,008,304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C92A5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66,322,193,199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26AECF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121FB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56A03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66,322,193,199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D52C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E166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E536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22BB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66,322,193,199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433BF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6107B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2CBA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66,322,193,199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FBB86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- 1,964,815,105</w:t>
            </w:r>
          </w:p>
        </w:tc>
      </w:tr>
      <w:tr w:rsidR="00226FAD" w14:paraId="7E8D6FC1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79F784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19567F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18344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3,306,404,121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9A887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3,179,320,157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471528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2,047,550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78126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77,617,832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67FCC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3,258,985,539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59FB1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2B18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1011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7313D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3,179,320,157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CDD69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2,047,550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DEF0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77,617,832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B8357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3,258,985,539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E7E01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- 47,418,582</w:t>
            </w:r>
          </w:p>
        </w:tc>
      </w:tr>
      <w:tr w:rsidR="00226FAD" w14:paraId="6A820702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053A60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9D20B5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FCA39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2,101,342,000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1B7CB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1,884,382,171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C8B60A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A08A68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72,850,830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E9BFD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1,959,345,337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2894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095CA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385A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9B002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1,884,382,171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60CF2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F6D00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72,850,830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964D8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1,959,345,337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289FA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- 141,996,663</w:t>
            </w:r>
          </w:p>
        </w:tc>
      </w:tr>
      <w:tr w:rsidR="00226FAD" w14:paraId="6CCB69B0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953D828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9836BF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790A6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687,342,857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9153D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623,220,096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24AE01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846D0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23,821,031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58CA6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647,041,127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A28F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E33BA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73D23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4D82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623,220,096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F45AC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4A861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23,821,031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07E4D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647,041,127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E40CC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- 40,301,730</w:t>
            </w:r>
          </w:p>
        </w:tc>
      </w:tr>
      <w:tr w:rsidR="00226FAD" w14:paraId="38AD1E40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A269A4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BB9737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A4DC4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7,033,570,000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A2FAE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6,011,732,036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07FBCA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1,187,869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75BCA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830,828,536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D3D01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6,843,748,441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E24E9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- 295,259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ED704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894C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70905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6,011,436,777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5EA26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1,187,869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898E8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830,828,536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2EB37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6,843,453,182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A7491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- 190,116,818</w:t>
            </w:r>
          </w:p>
        </w:tc>
      </w:tr>
      <w:tr w:rsidR="00226FAD" w14:paraId="2901328D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6E5DFB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185320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39F6E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974,738,458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C0B9C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893,505,372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BA3EF4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6,402,231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1FEE9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43,827,021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1097F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943,734,624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3477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9343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5CEB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92CE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893,505,372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6CB0F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6,402,231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CE217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43,827,021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79AD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943,734,624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2D040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- 31,003,834</w:t>
            </w:r>
          </w:p>
        </w:tc>
      </w:tr>
      <w:tr w:rsidR="00226FAD" w14:paraId="056DE716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FD1E2B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7B3461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95687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1,456,945,000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6A24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1,434,292,607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E1B9AD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0EF96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83989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1,434,292,607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202C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B1FE1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D71C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B1B1D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1,434,292,607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003C7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1CBD9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A2C05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1,434,292,607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BAC6E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- 22,652,393</w:t>
            </w:r>
          </w:p>
        </w:tc>
      </w:tr>
      <w:tr w:rsidR="00226FAD" w14:paraId="4E5B4CEE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46F5EE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559B7B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3A865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1,894,111,000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417EF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7B0BA1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E122C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00459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ACA7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B6D0F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B460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39901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58D81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676E4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FE9E4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1,583,215,183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0A75F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- 310,895,817</w:t>
            </w:r>
          </w:p>
        </w:tc>
      </w:tr>
      <w:tr w:rsidR="00226FAD" w14:paraId="729FC47E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FA33103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9BFECE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8AFFF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26,619,602,390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89E25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24,677,941,176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4BC43D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583B06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181,137,712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42DA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24,868,364,803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904C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A9830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14DF4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C7E14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24,677,941,176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18F7F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EE976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181,137,712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3329E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24,868,364,803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DA5FF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- 1,751,237,587</w:t>
            </w:r>
          </w:p>
        </w:tc>
      </w:tr>
      <w:tr w:rsidR="00226FAD" w14:paraId="16E3BA3D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6420018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0A8F54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29780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125,060,000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EEC80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120,037,068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17CE84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E87C1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ED0E9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120,037,068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686D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F858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15D7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DB492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120,037,068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92AD2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0A2D7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7E850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120,037,068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C1EE67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- 5,022,932</w:t>
            </w:r>
          </w:p>
        </w:tc>
      </w:tr>
      <w:tr w:rsidR="00226FAD" w14:paraId="42596B5D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6C8150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A9BB06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788A4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10,043,321,238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5EA3D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8,483,418,282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CC0FA6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2520B6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1,044,850,265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8CD9D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9,528,268,547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8E025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FDB44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8EED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F0788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8,483,418,282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4D217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09E28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1,044,850,265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44C23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9,528,268,547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DAA78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- 515,052,691</w:t>
            </w:r>
          </w:p>
        </w:tc>
      </w:tr>
      <w:tr w:rsidR="00226FAD" w14:paraId="2A8941B1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78A4A6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517AA6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DB265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11,168,914,236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5BCBD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10,637,691,771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CA82CA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13,426,748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C6074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242,329,327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128F3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10,893,447,846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0C9841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9D1B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2EA2E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D7BA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10,637,691,771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EE4EF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13,426,748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57957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242,329,327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0E0A9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10,893,447,846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90F3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- 275,466,390</w:t>
            </w:r>
          </w:p>
        </w:tc>
      </w:tr>
      <w:tr w:rsidR="00226FAD" w14:paraId="7BEBE781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A9EA2E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89E079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753BE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838,922,000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86E9D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570,729,369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5C7069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55F03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108,202,466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CF10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678,931,835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E86AB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2FD5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EE7E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A339D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570,729,369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EF04C3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9678E4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108,202,466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A8AAAD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678,931,835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A8A5C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- 159,990,165</w:t>
            </w:r>
          </w:p>
        </w:tc>
      </w:tr>
      <w:tr w:rsidR="00226FAD" w14:paraId="492C0D6F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1D2C83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415FC1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03317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4,278,289,000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8ED2CA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83980C0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0D18D8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7F012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C9B45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BD9F4C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522EB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95209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7CF3BF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9F9D02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573F86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3,902,959,833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2CE3CE" w14:textId="77777777" w:rsidR="00226FAD" w:rsidRPr="00CA14DD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CA14DD">
              <w:rPr>
                <w:rFonts w:ascii="新細明體" w:hAnsi="新細明體"/>
                <w:noProof/>
                <w:sz w:val="20"/>
              </w:rPr>
              <w:t>- 375,329,167</w:t>
            </w:r>
          </w:p>
        </w:tc>
      </w:tr>
      <w:tr w:rsidR="00226FAD" w14:paraId="44258289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0C2C9F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18ACAD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A52550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955E4E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44FC18F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C16205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A0FD6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9E8386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286C0B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5BCF5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EEF079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8C3A42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A3C9D2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260F1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1,790,000,000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DEDB8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26FAD" w14:paraId="7078DC49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0DA1AD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0056DF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116793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1,103,925,394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BF65F1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986,474,972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BB6ABD6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EB100E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20,738,000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D39E5D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1,007,212,972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F0EE1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9AB750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74F47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29411E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986,474,972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B3EC12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745604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20,738,000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14AB73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1,007,212,972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22601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- 96,712,422</w:t>
            </w:r>
          </w:p>
        </w:tc>
      </w:tr>
      <w:tr w:rsidR="00226FAD" w14:paraId="4415C938" w14:textId="77777777" w:rsidTr="004D1C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7A7DA3F" w14:textId="77777777" w:rsidR="00226FAD" w:rsidRDefault="00226FAD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6C9B4C" w14:textId="77777777" w:rsidR="00226FAD" w:rsidRDefault="00226FAD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8E887A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23,541,756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16904F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1AACDF6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AC3719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CAA706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6956D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4F675D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D42DC" w14:textId="77777777" w:rsidR="00226FAD" w:rsidRPr="00776B16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6B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AD73A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5F95B9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FC940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87D6F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50D55A" w14:textId="77777777" w:rsidR="00226FAD" w:rsidRPr="00773043" w:rsidRDefault="00226FAD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773043">
              <w:rPr>
                <w:rFonts w:ascii="新細明體" w:hAnsi="新細明體"/>
                <w:noProof/>
                <w:sz w:val="20"/>
              </w:rPr>
              <w:t>- 23,541,756</w:t>
            </w:r>
          </w:p>
        </w:tc>
      </w:tr>
    </w:tbl>
    <w:p w14:paraId="4C15B2F3" w14:textId="333E3763" w:rsidR="00226FAD" w:rsidRPr="00123393" w:rsidRDefault="00123393" w:rsidP="00123393">
      <w:pPr>
        <w:pStyle w:val="a3"/>
        <w:tabs>
          <w:tab w:val="left" w:pos="480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年度第二預備金原編列預算數4億元，其中經常門部分經新北市政府核准動支2,990萬餘元。</w:t>
      </w:r>
    </w:p>
    <w:p w14:paraId="443B39DC" w14:textId="33FCD79E" w:rsidR="00AE0E0D" w:rsidRPr="00226FAD" w:rsidRDefault="00AE0E0D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7A1B863D" w14:textId="77777777" w:rsidR="001520F4" w:rsidRPr="00BF5328" w:rsidRDefault="001520F4">
      <w:pPr>
        <w:widowControl/>
        <w:rPr>
          <w:rFonts w:ascii="標楷體" w:eastAsia="標楷體" w:hAnsi="標楷體"/>
          <w:w w:val="95"/>
          <w:sz w:val="36"/>
          <w:szCs w:val="36"/>
        </w:rPr>
        <w:sectPr w:rsidR="001520F4" w:rsidRPr="00BF5328" w:rsidSect="00EA0ABF">
          <w:headerReference w:type="default" r:id="rId28"/>
          <w:headerReference w:type="first" r:id="rId29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ascii="標楷體" w:eastAsia="標楷體" w:hAnsi="標楷體"/>
          <w:w w:val="95"/>
          <w:sz w:val="36"/>
          <w:szCs w:val="36"/>
        </w:rPr>
        <w:br w:type="page"/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161"/>
        <w:gridCol w:w="779"/>
        <w:gridCol w:w="639"/>
        <w:gridCol w:w="1559"/>
        <w:gridCol w:w="1134"/>
        <w:gridCol w:w="1276"/>
        <w:gridCol w:w="1134"/>
        <w:gridCol w:w="1701"/>
        <w:gridCol w:w="1275"/>
        <w:gridCol w:w="1560"/>
        <w:gridCol w:w="1701"/>
        <w:gridCol w:w="1559"/>
      </w:tblGrid>
      <w:tr w:rsidR="001520F4" w14:paraId="0E41A595" w14:textId="77777777" w:rsidTr="00E0210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8FA29B0" w14:textId="77777777" w:rsidR="001520F4" w:rsidRDefault="001520F4" w:rsidP="00F66A56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E28BE" w14:textId="77777777" w:rsidR="001520F4" w:rsidRDefault="001520F4" w:rsidP="00F66A56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D8C3" w14:textId="77777777" w:rsidR="001520F4" w:rsidRDefault="001520F4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1520F4" w14:paraId="6AF08E4B" w14:textId="77777777" w:rsidTr="00E0210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0779F875" w14:textId="77777777" w:rsidR="001520F4" w:rsidRDefault="001520F4" w:rsidP="00F66A56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D3D643D" w14:textId="77777777" w:rsidR="001520F4" w:rsidRDefault="001520F4" w:rsidP="00F66A56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73B59CA" w14:textId="77777777" w:rsidR="001520F4" w:rsidRDefault="001520F4" w:rsidP="00F66A56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1520F4" w14:paraId="7496D639" w14:textId="77777777" w:rsidTr="00E02102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298FD360" w14:textId="77777777" w:rsidR="001520F4" w:rsidRDefault="001520F4" w:rsidP="00F66A56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0DACD4BB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08" w:type="dxa"/>
            <w:gridSpan w:val="5"/>
            <w:vAlign w:val="center"/>
          </w:tcPr>
          <w:p w14:paraId="3A69CF05" w14:textId="77777777" w:rsidR="001520F4" w:rsidRDefault="001520F4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544" w:type="dxa"/>
            <w:gridSpan w:val="3"/>
            <w:vAlign w:val="center"/>
          </w:tcPr>
          <w:p w14:paraId="0837B86E" w14:textId="77777777" w:rsidR="001520F4" w:rsidRDefault="001520F4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37" w:type="dxa"/>
            <w:gridSpan w:val="4"/>
            <w:vAlign w:val="center"/>
          </w:tcPr>
          <w:p w14:paraId="5CAAFD9F" w14:textId="77777777" w:rsidR="001520F4" w:rsidRDefault="001520F4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14:paraId="26D0964E" w14:textId="77777777" w:rsidR="001520F4" w:rsidRDefault="001520F4" w:rsidP="00F66A5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B22E423" w14:textId="77777777" w:rsidR="001520F4" w:rsidRDefault="001520F4" w:rsidP="00F66A5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1520F4" w14:paraId="562A1541" w14:textId="77777777" w:rsidTr="00E02102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9A53BCC" w14:textId="77777777" w:rsidR="001520F4" w:rsidRDefault="001520F4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32F3DAF3" w14:textId="77777777" w:rsidR="001520F4" w:rsidRDefault="001520F4" w:rsidP="00F66A56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50236DF3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7A3DDCAA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61" w:type="dxa"/>
            <w:vAlign w:val="center"/>
          </w:tcPr>
          <w:p w14:paraId="32475A59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7661D415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22121BF9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14:paraId="2BC7DA21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2D07E015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14:paraId="222C5308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197A25BD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7E06703D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580CD749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7FABE08F" w14:textId="77777777" w:rsidR="001520F4" w:rsidRDefault="001520F4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14:paraId="7FD2D45E" w14:textId="77777777" w:rsidR="001520F4" w:rsidRDefault="001520F4" w:rsidP="00F66A56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1520F4" w:rsidRPr="00954684" w14:paraId="3B310912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77E493D" w14:textId="77777777" w:rsidR="001520F4" w:rsidRPr="0095468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2CC6ED8" w14:textId="77777777" w:rsidR="001520F4" w:rsidRPr="0095468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5468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C52B7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38,860,573,944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21234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31,937,589,428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C53840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543,020,060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AFDF37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4,135,555,879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0EE2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36,616,165,367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DE9B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028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AB381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028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3AFCF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028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CC6FC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31,937,589,428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E97F2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543,020,060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1100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4,135,555,879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8FDFB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36,616,165,367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631C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EC37C0">
              <w:rPr>
                <w:rFonts w:ascii="新細明體" w:hAnsi="新細明體"/>
                <w:b/>
                <w:noProof/>
                <w:sz w:val="20"/>
              </w:rPr>
              <w:t>- 2,244,408,577</w:t>
            </w:r>
          </w:p>
        </w:tc>
      </w:tr>
      <w:tr w:rsidR="001520F4" w14:paraId="0927B036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35C696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105A89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6DFEC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312,290,149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D3FD4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302,253,017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0A920C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35A654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EC347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312,253,017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A6100D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C2939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42181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6270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302,253,017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35321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F1BF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1499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312,253,017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221FB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- 37,132</w:t>
            </w:r>
          </w:p>
        </w:tc>
      </w:tr>
      <w:tr w:rsidR="001520F4" w14:paraId="767EF6E1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9FBD57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2F9583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87937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9,490,000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30092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7,255,969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EDBF25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EDA17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1,110,000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9321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8,365,969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E39BF6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E2ECA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DBD0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6980D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7,255,969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80CD5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33C0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1,110,000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32D12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8,365,969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8F961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- 1,124,031</w:t>
            </w:r>
          </w:p>
        </w:tc>
      </w:tr>
      <w:tr w:rsidR="001520F4" w14:paraId="4A967D2D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D20AD9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F72370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175C3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4,183,961,405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9DD0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3,195,124,450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CE266E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337,448,205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93BA8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594,816,168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68003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4,127,388,823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DC639F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E67C24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53F75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D01ED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3,195,124,450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3B951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337,448,205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D45B2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594,816,168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BA4E1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4,127,388,823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2E7E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- 56,572,582</w:t>
            </w:r>
          </w:p>
        </w:tc>
      </w:tr>
      <w:tr w:rsidR="001520F4" w14:paraId="10F31528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4D0A68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94F034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CFCC1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611,590,000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D64A7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498,316,555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1F4114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4773F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108,815,166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378FE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607,131,721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9A42E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3C692F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BD5D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7618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498,316,555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169D9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8806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108,815,166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529B0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607,131,721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122A7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- 4,458,279</w:t>
            </w:r>
          </w:p>
        </w:tc>
      </w:tr>
      <w:tr w:rsidR="001520F4" w14:paraId="596C3D7E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7F6CC8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7D18E9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317DD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1,410,677,000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B5306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450,029,857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40E484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F72DC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990,047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A2D87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451,019,904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66204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FADA5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71FD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AE161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450,029,857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930C4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4A22F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990,047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2BE8D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451,019,904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8F95A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- 959,657,096</w:t>
            </w:r>
          </w:p>
        </w:tc>
      </w:tr>
      <w:tr w:rsidR="001520F4" w14:paraId="65CA7162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7FFC38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FBBAF9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40B8F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4,744,158,000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0606F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4,031,254,659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C464D5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012802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CB988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4,040,703,028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6977C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0E24DF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95B05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5D11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4,031,254,659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0440F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3C3D9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45E4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4,040,703,028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71335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- 703,454,972</w:t>
            </w:r>
          </w:p>
        </w:tc>
      </w:tr>
      <w:tr w:rsidR="001520F4" w14:paraId="4F3431C2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6C96F8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E85DD1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63FDD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1,154,375,086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0DA53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628,277,985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8887B9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8,563,677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FAEBD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453,706,983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36344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1,090,548,645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F6E58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B8D971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ABC16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E716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628,277,985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A08AD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8,563,677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FAB2C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453,706,983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A8FB8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1,090,548,645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6E46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- 63,826,441</w:t>
            </w:r>
          </w:p>
        </w:tc>
      </w:tr>
      <w:tr w:rsidR="001520F4" w14:paraId="0AA65CA6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065B51F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E23156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8BB09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3,309,247,507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0296E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2,409,364,295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863F40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95C82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772,636,198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2B38C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3,182,000,493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E4399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4107C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93EF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D13C0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2,409,364,295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F7EE0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721E3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772,636,198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FED26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3,182,000,493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DA241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- 127,247,014</w:t>
            </w:r>
          </w:p>
        </w:tc>
      </w:tr>
      <w:tr w:rsidR="001520F4" w14:paraId="6883B939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3CEFD3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C928E0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31EE3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28,670,455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8BBF5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15,276,069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137676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85F61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9,913,632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3EA1E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25,189,701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50031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752E44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7CD81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79FDA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15,276,069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041A8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7B5FE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9,913,632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9E73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25,189,701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C931A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- 3,480,754</w:t>
            </w:r>
          </w:p>
        </w:tc>
      </w:tr>
      <w:tr w:rsidR="001520F4" w14:paraId="0B4C3C20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065B7D2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49AD48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8993A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16,108,463,000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F12D5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15,311,954,642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164BEF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65,493,959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0FDEBB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661,578,136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48558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16,039,026,737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05C1B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E49AF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19AC4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F3029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15,311,954,642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B87E1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65,493,959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C9A9D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661,578,136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84ADF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16,039,026,737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138E7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- 69,436,263</w:t>
            </w:r>
          </w:p>
        </w:tc>
      </w:tr>
      <w:tr w:rsidR="001520F4" w14:paraId="79C5090E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AB5E83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55749E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67D7F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395,954,039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D527A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246,920,923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25DF97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A3944D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139,596,064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2E5C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386,516,987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64F9F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96D6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574F81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1D31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246,920,923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5C014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A9FE8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139,596,064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962C9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386,516,987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39001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- 9,437,052</w:t>
            </w:r>
          </w:p>
        </w:tc>
      </w:tr>
      <w:tr w:rsidR="001520F4" w14:paraId="0AED5244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F95FB7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D9AC3F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B1D2A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596,307,610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EAAAD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270,544,676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9A86B5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2AF11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213,425,162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1308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483,969,838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F1457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C2606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6B748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62D37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270,544,676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5733F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71DD0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213,425,162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A36D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483,969,838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564DA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- 112,337,772</w:t>
            </w:r>
          </w:p>
        </w:tc>
      </w:tr>
      <w:tr w:rsidR="001520F4" w14:paraId="76438BAC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D79AB7B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B4710A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6160E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4,992,000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04B3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1,500,590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3E1BAF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CE94F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5652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4,535,847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757F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75CEA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4F006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F8E17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1,500,590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EF1A9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DB730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D80C71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4,535,847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61F01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- 456,153</w:t>
            </w:r>
          </w:p>
        </w:tc>
      </w:tr>
      <w:tr w:rsidR="001520F4" w14:paraId="59986DC9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523AFA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AD351B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DB0DB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227,477,000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A94B0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141,926,805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FB0B59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93464D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80,487,185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E2C8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222,413,990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CE2FE0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0F6423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8182A8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E4F4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141,926,805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B363D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0A89F8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80,487,185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5BDEE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222,413,990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829B9C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- 5,063,010</w:t>
            </w:r>
          </w:p>
        </w:tc>
      </w:tr>
      <w:tr w:rsidR="001520F4" w14:paraId="7E4242F2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B8A81D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163030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43582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3,502,977,122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99011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2,693,388,329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ACCC3F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241,200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C870CC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689,626,793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015E7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3,383,256,322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2F6D0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39141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86904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A1A8B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2,693,388,329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D1CA9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241,200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5614D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689,626,793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96979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3,383,256,322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000EB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- 119,720,800</w:t>
            </w:r>
          </w:p>
        </w:tc>
      </w:tr>
      <w:tr w:rsidR="001520F4" w14:paraId="17EC5407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0F3965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19BEB8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B6695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6,425,000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F3256A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4,429,693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EEF170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552E78B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1,429,000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899956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5,858,693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C49E9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3C6F66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A6A5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1EF7C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4,429,693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147B8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D331E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1,429,000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2F02B3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5,858,693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87704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- 566,307</w:t>
            </w:r>
          </w:p>
        </w:tc>
      </w:tr>
      <w:tr w:rsidR="001520F4" w14:paraId="2A20CE01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605567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B9277B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2C9C6F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2,253,518,571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7A26BE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1,729,770,914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72D0764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5813BED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404,390,088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E4E09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2,245,985,652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8802FA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704A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AAD169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30995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1,729,770,914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7668C2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9D9405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404,390,088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470D7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2,245,985,652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A9B210" w14:textId="77777777" w:rsidR="001520F4" w:rsidRPr="00EC37C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C37C0">
              <w:rPr>
                <w:rFonts w:ascii="新細明體" w:hAnsi="新細明體"/>
                <w:noProof/>
                <w:sz w:val="20"/>
              </w:rPr>
              <w:t>- 7,532,919</w:t>
            </w:r>
          </w:p>
        </w:tc>
      </w:tr>
      <w:tr w:rsidR="001520F4" w14:paraId="6980E0D3" w14:textId="77777777" w:rsidTr="00E021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8BCD10" w14:textId="77777777" w:rsidR="001520F4" w:rsidRDefault="001520F4" w:rsidP="00F66A5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46AA57" w14:textId="77777777" w:rsidR="001520F4" w:rsidRDefault="001520F4" w:rsidP="00F66A5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01A90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BED1E0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4867822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BB9090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A5A07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A630E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86D7CC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115A10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B9176B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C4243C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AEECC2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BDBBF2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E01B38" w14:textId="77777777" w:rsidR="001520F4" w:rsidRPr="00E028D0" w:rsidRDefault="001520F4" w:rsidP="00F66A5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E02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03DE24F" w14:textId="1E9656CC" w:rsidR="001520F4" w:rsidRDefault="001520F4" w:rsidP="001520F4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>
        <w:rPr>
          <w:rFonts w:ascii="標楷體" w:eastAsia="標楷體" w:hAnsi="標楷體"/>
        </w:rPr>
        <w:t>113</w:t>
      </w:r>
      <w:proofErr w:type="gramEnd"/>
      <w:r w:rsidRPr="00A94AAB">
        <w:rPr>
          <w:rFonts w:ascii="標楷體" w:eastAsia="標楷體" w:hAnsi="標楷體"/>
        </w:rPr>
        <w:t>年度第二預備金原編列預算數</w:t>
      </w:r>
      <w:r w:rsidRPr="00A94AAB">
        <w:rPr>
          <w:rFonts w:ascii="標楷體" w:eastAsia="標楷體" w:hAnsi="標楷體" w:hint="eastAsia"/>
        </w:rPr>
        <w:t>4億元</w:t>
      </w:r>
      <w:r w:rsidRPr="00A94AAB">
        <w:rPr>
          <w:rFonts w:ascii="標楷體" w:eastAsia="標楷體" w:hAnsi="標楷體"/>
        </w:rPr>
        <w:t>，其中資本門部分經</w:t>
      </w:r>
      <w:r>
        <w:rPr>
          <w:rFonts w:ascii="標楷體" w:eastAsia="標楷體" w:hAnsi="標楷體"/>
        </w:rPr>
        <w:t>新北</w:t>
      </w:r>
      <w:r w:rsidRPr="00A94AAB">
        <w:rPr>
          <w:rFonts w:ascii="標楷體" w:eastAsia="標楷體" w:hAnsi="標楷體"/>
        </w:rPr>
        <w:t>市政府核准動支</w:t>
      </w:r>
      <w:r>
        <w:rPr>
          <w:rFonts w:ascii="標楷體" w:eastAsia="標楷體" w:hAnsi="標楷體"/>
        </w:rPr>
        <w:t>3億4</w:t>
      </w:r>
      <w:r w:rsidRPr="00A94AAB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>655</w:t>
      </w:r>
      <w:r w:rsidRPr="00A94AAB">
        <w:rPr>
          <w:rFonts w:ascii="標楷體" w:eastAsia="標楷體" w:hAnsi="標楷體"/>
        </w:rPr>
        <w:t>萬餘元。</w:t>
      </w:r>
    </w:p>
    <w:p w14:paraId="088C922A" w14:textId="77777777" w:rsidR="00E02102" w:rsidRPr="00A94AAB" w:rsidRDefault="00E02102" w:rsidP="001520F4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184"/>
        <w:gridCol w:w="124"/>
        <w:gridCol w:w="2145"/>
        <w:gridCol w:w="360"/>
        <w:gridCol w:w="1215"/>
        <w:gridCol w:w="1466"/>
        <w:gridCol w:w="1288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0F6495" w14:paraId="041B7C6C" w14:textId="77777777" w:rsidTr="00E02102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3E8DB1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5CE9219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00C797E9" w14:textId="77777777" w:rsidR="000F6495" w:rsidRPr="005C62A3" w:rsidRDefault="000F6495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6495" w14:paraId="5FD63BD3" w14:textId="77777777" w:rsidTr="00E02102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D80E63F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50DC7E6" w14:textId="77777777" w:rsidR="000F6495" w:rsidRPr="001D79E3" w:rsidRDefault="000F6495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3CBAA845" w14:textId="77777777" w:rsidR="000F6495" w:rsidRPr="00CC0D84" w:rsidRDefault="000F6495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F6495" w14:paraId="69F6047F" w14:textId="77777777" w:rsidTr="00E02102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16"/>
          <w:tblHeader/>
        </w:trPr>
        <w:tc>
          <w:tcPr>
            <w:tcW w:w="2759" w:type="dxa"/>
            <w:gridSpan w:val="4"/>
            <w:tcBorders>
              <w:left w:val="nil"/>
            </w:tcBorders>
            <w:vAlign w:val="center"/>
          </w:tcPr>
          <w:p w14:paraId="38C208E9" w14:textId="77777777" w:rsidR="000F6495" w:rsidRDefault="000F6495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5" w:type="dxa"/>
            <w:gridSpan w:val="2"/>
            <w:vMerge w:val="restart"/>
            <w:vAlign w:val="center"/>
          </w:tcPr>
          <w:p w14:paraId="06DCA4C5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31" w:type="dxa"/>
            <w:gridSpan w:val="4"/>
            <w:vAlign w:val="center"/>
          </w:tcPr>
          <w:p w14:paraId="59A9D00A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629EEB7E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05BD3524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46AC5CED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5D75C870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0A975073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E02102" w14:paraId="31A7771D" w14:textId="77777777" w:rsidTr="009D79E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16"/>
          <w:tblHeader/>
        </w:trPr>
        <w:tc>
          <w:tcPr>
            <w:tcW w:w="306" w:type="dxa"/>
            <w:tcBorders>
              <w:left w:val="nil"/>
            </w:tcBorders>
            <w:vAlign w:val="center"/>
          </w:tcPr>
          <w:p w14:paraId="1E17693C" w14:textId="77777777" w:rsidR="000F6495" w:rsidRDefault="000F6495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8" w:type="dxa"/>
            <w:gridSpan w:val="2"/>
            <w:vAlign w:val="center"/>
          </w:tcPr>
          <w:p w14:paraId="032CE842" w14:textId="77777777" w:rsidR="000F6495" w:rsidRDefault="000F6495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5" w:type="dxa"/>
            <w:vAlign w:val="center"/>
          </w:tcPr>
          <w:p w14:paraId="6CD6EE10" w14:textId="77777777" w:rsidR="000F6495" w:rsidRDefault="000F6495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5" w:type="dxa"/>
            <w:gridSpan w:val="2"/>
            <w:vMerge/>
            <w:vAlign w:val="center"/>
          </w:tcPr>
          <w:p w14:paraId="0C77BD9A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6" w:type="dxa"/>
            <w:vAlign w:val="center"/>
          </w:tcPr>
          <w:p w14:paraId="68B162A2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8" w:type="dxa"/>
            <w:vAlign w:val="center"/>
          </w:tcPr>
          <w:p w14:paraId="7821C8B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431D71CA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BA32879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1D549ED9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525EAC18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14FCF694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78C47C8" w14:textId="77777777" w:rsidR="000F6495" w:rsidRDefault="000F6495" w:rsidP="00F66A5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6BAAB073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0E402218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4D689F00" w14:textId="77777777" w:rsidR="000F6495" w:rsidRDefault="000F6495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41A8AA40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7E983EA0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E02102" w:rsidRPr="003E6BD2" w14:paraId="7BB9A6A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00915819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2ED7246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4A45D44D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73EE705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212,485,063,000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D59197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195,492,987,984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E33C6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602,722,626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B79C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6,917,639,484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BA7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203,013,350,094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3E5B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195,492,692,725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4E90F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602,722,626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1B83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6,917,639,484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8191E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203,013,054,835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C819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7D72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- 9,472,008,165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91546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- 4.46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0E01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- 295,259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81D4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- 0.00</w:t>
            </w:r>
          </w:p>
        </w:tc>
      </w:tr>
      <w:tr w:rsidR="00E02102" w:rsidRPr="003E6BD2" w14:paraId="32B72866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C3AF5A4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E6BD2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CEE450F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7BDC17ED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新北市議會主管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58EEA3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713,390,000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6BD0BD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642,472,996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D7BFD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EE7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4,740,146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F7BBB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647,213,142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E91AD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642,472,996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8AA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68B0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4,740,146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4B92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647,213,142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3C7B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68D6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- 66,176,858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FBD6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- 9.28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E39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DBCF9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02102" w14:paraId="2E5DFE3E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7959D6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1C47C2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9DB575A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新北市議會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EB3159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713,390,000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74F9F3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642,472,996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49CC42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1DA93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4,740,146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F275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8A291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642,472,996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5835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FD9C1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4,740,146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5967B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ED61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B8B8C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- 66,176,858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96878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A5E4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067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:rsidRPr="003E6BD2" w14:paraId="2D1D0D0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6EF63EB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E6BD2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8D90E95" w14:textId="77777777" w:rsidR="000F6495" w:rsidRPr="003E6BD2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A11264D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新北市政府主管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EF705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12,705,088,858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5AD35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11,781,377,792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0F93F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372,688,122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F86E0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287,703,220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A282A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12,441,769,134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7AEE4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11,781,377,792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4CB3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372,688,122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C44B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287,703,220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8F788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12,441,769,134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0EE5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78C4A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- 263,319,724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1C43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5D59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38D3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02102" w14:paraId="349D7CF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E89B17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369051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EF5BA7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新北市政府秘書處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73FF69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516,327,000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87A9B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499,502,422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2B177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10,540,927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361E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B48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510,043,349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991D5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499,502,422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074E6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10,540,927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5776F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7AFE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510,043,349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77C88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545A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- 6,283,651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2C45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6241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78428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37426481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8CF67C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7CDB7B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A0D4FE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新北市政府人事處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BBE3C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100,656,000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C1AA1C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94,443,427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4BDBF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5D6BF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1,754,086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04759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96,197,513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F1F6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94,443,427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04A98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97F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1,754,086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BD38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96,197,513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3E807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34C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- 4,458,487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22A4D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1AFD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71CF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684B08E3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0916858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00E402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DBFC80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新北市政府主計處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16A50D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105,053,000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6AB67D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8BAD3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D657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0ABDA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1AA2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FE67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98793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6EBF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AC8B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7C8A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- 2,695,615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EA49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F89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E08B4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66C4AEFE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21A0E93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51FF3B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5D6972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新北市政府政風處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472099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56,952,000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5E7A0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1FE9D9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18DD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DB4A0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B4792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98183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E50B8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F74FC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BD093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17877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- 1,170,605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B44C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2D39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DD3E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60DEB37A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227A217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26287E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9039EAD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7AEB27D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研究發展考核委員會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A6356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149,263,000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FE7B03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6611D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BE55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DAE7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E572C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082C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54C6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4C68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56FB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F83F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- 5,925,725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E558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1361C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99D0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527068BD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5A98382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CAEC1B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749DD32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新北市政府資訊中心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7B7B9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837,403,000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E65A9F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818,570,264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D3671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A37C2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17,656,128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DE4D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836,226,392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4EA6A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818,570,264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BEE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DFF11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17,656,128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0A0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836,226,392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80872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CA2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- 1,176,608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786F7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595E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7B1F6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3D52E430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D6F0EF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89D568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70D08C6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新北市政府新聞局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1699A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89,531,324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012648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CA771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449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677DF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583F1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78ADA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AA62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8F582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3688F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325F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- 1,844,578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877D0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D5792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9572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0BCA2609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008C83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BF5204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5E4E04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新北市政府法制局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87D918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111,566,000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4450B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7C44E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0656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355A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ED9E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E07F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982E1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C17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9D7E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00C00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- 15,716,651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D3AC8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- 14.09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8E84B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754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4E447C2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521DF2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F7B3B6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5A3B764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新北市板橋區公所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4BF35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964,884,831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66C606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908,045,767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6BB274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DFDE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52,564,822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57CA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960,610,589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FCDE8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908,045,767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0FC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07AAE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52,564,822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46EA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960,610,589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85FD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6B06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- 4,274,242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F3856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2C6C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A140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480EEF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45B6C3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25231A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64685D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新北市三重區公所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A8964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880,924,000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3D68D6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804,164,501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8FAEF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68,905,611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B08D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41814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877,070,112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098C3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804,164,501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55B4E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68,905,611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0A23B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08027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877,070,112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5335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362DD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- 3,853,888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8A03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230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F7EE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2146FEE1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15C002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17F89C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4D653F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新北市中和區公所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D5F0F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754,168,000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2E48D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716,147,916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519570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29,017,073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2CEB6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4FC7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750,964,989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CC8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716,147,916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B5A16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29,017,073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FEC8D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B855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750,964,989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E765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2BB69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- 3,203,011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0848C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BA05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A2814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0BA593C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BACAF0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AC4006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C504D3A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新北市永和區公所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FAF93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456,527,000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DC5B7F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436,895,187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52FB48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10,942,725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CAC2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D629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447,837,912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3430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436,895,187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5F3E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10,942,725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DF68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B3B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447,837,912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BF208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50436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- 8,689,088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365D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BC08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949F9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4170B27F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7FE51A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28F3B1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BDA25B7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新北市新莊區公所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AE5A0D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772,615,254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6583D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744,407,430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232EF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4,935,249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09E3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12,906,339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6493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762,249,018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8C7B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744,407,430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D60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4,935,249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FBE03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12,906,339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D4F3A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762,249,018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3E9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6203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- 10,366,236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31FD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778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577D5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645FD7A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B7C92F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51E1B7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F107DFF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新北市新店區公所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76BE6A5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663,614,953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20269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626,240,626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18771C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5,203,892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3A2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0BB7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631,444,518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95B02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626,240,626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93626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5,203,892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286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530D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631,444,518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3D95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2689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- 32,170,435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86D57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B90EA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74DCC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576EADD9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61A2CF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53B5B6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12DE192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新北市樹林區公所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8337A8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436,068,000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9EF5F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390,215,481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F3E43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40,241,892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B852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3226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430,457,373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F731E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390,215,481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423C8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40,241,892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1866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C5A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430,457,373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E25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CF0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- 5,610,627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A3832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EB14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07E0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6EFC78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C10549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98A213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329E8B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新北市鶯歌區公所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9D1A0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224,281,793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9FCB2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202,344,424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E5AB12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49F3A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21,829,147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158E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224,173,571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1565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202,344,424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E5F32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AE98C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21,829,147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26FF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224,173,571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2E483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9502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- 108,222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A015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7D3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FB26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1CA6ABEC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7C60A6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389667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92D79D1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新北市三峽區公所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0A7077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297,245,956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2D53C9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259,228,579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9822BB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33,537,153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D41A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188FF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292,765,732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58E41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259,228,579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32C72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33,537,153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10097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48580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292,765,732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65BB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DE43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- 4,480,224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C2FE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A815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52C6E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682E77C3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11E423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0DE3A4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86D8B0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新北市淡水區公所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D7B8D5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553,527,000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7E94D5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521,697,454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C48F8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21,356,211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73C2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3,010,880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FCE96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546,064,545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9215D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521,697,454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5DA12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21,356,211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FBC4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3,010,880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269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546,064,545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7492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CD6B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- 7,462,455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35DD5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9D2B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9564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1B2F90F1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59B55BC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D8E459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60FC3EF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新北市汐止區公所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5DC961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464,263,826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A77E5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442,801,152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49DC98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11,973,162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481B4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4,834,295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B3C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459,608,609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230D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442,801,152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28BC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11,973,162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C48E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4,834,295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9139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459,608,609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45F2A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7B99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- 4,655,217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0C9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FB0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71A7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F653DC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0AD8202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0555CC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5D4AFB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新北市瑞芳區公所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B64964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301,185,000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CE6FDF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214,829,619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4AA899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6DF0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79,034,960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A5B0B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293,864,579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795FE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214,829,619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6111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F04E9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79,034,960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033B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293,864,579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178F6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683F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- 7,320,421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28C0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A3B45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9B9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7B9BB01C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9FFAE8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0D7EDA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6C3F8E1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新北市土城區公所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72F9C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502,042,575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8A0BA6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449,602,904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91CA4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44,506,462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E5E90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2947C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494,109,366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434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449,602,904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5F3D7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44,506,462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C4F9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5EC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494,109,366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B147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0D1BA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- 7,933,209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B8CD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8721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2B34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12D9F3F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EC00DD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8DFF20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255F414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新北市蘆洲區公所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68179C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360,451,000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02ACC2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330,931,016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4E782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26,109,710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94FC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9F2A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357,040,726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29850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330,931,016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E079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26,109,710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99E4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DAFE3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357,040,726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70E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C49C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- 3,410,274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B7251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6C8F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28448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2775A2E0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E712D6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6E7F77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C0CDC9A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新北市五股區公所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477FA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247,314,877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9CD2D9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231,078,278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F5A9ED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10,654,759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8DA08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390B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241,733,037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E38F2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231,078,278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F6A5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10,654,759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4947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4D91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241,733,037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D892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7617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- 5,581,840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678A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32B7A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BCFE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2B70421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6F6345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E4374C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CE2E6F4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新北市泰山區公所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7C30C7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237,671,000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0C2D5D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189,105,805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D91E5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4D42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46,056,431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1B47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235,162,236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981AE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189,105,805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4CA58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75DE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46,056,431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77DC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235,162,236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A20A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80433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- 2,508,764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9FBA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BCBD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28B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02102" w14:paraId="04604E83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0CA44A1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5BB371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A3E1672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新北市林口區公所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EFF5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343,594,050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29B7A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291,261,316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1BF406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41,015,529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178B5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83D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332,276,845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629B2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291,261,316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E6744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41,015,529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082E4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E402C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332,276,845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4B73D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A8005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- 11,317,205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2289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41F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452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3DC4A42" w14:textId="77777777" w:rsidR="000F6495" w:rsidRDefault="000F6495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0F6495" w:rsidSect="00EA0ABF">
          <w:headerReference w:type="default" r:id="rId30"/>
          <w:headerReference w:type="first" r:id="rId31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"/>
        <w:gridCol w:w="187"/>
        <w:gridCol w:w="118"/>
        <w:gridCol w:w="2144"/>
        <w:gridCol w:w="367"/>
        <w:gridCol w:w="1276"/>
        <w:gridCol w:w="1394"/>
        <w:gridCol w:w="1299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0F6495" w14:paraId="7798B077" w14:textId="77777777" w:rsidTr="009D79E7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9B296D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B90F7E4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7382AFA1" w14:textId="77777777" w:rsidR="000F6495" w:rsidRPr="005C62A3" w:rsidRDefault="000F6495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6495" w14:paraId="6C2D7660" w14:textId="77777777" w:rsidTr="009D79E7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7B6C489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99E869F" w14:textId="77777777" w:rsidR="000F6495" w:rsidRPr="001D79E3" w:rsidRDefault="000F6495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519F6D35" w14:textId="77777777" w:rsidR="000F6495" w:rsidRPr="00CC0D84" w:rsidRDefault="000F6495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F6495" w14:paraId="7015EE6D" w14:textId="77777777" w:rsidTr="009D79E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595"/>
          <w:tblHeader/>
        </w:trPr>
        <w:tc>
          <w:tcPr>
            <w:tcW w:w="2752" w:type="dxa"/>
            <w:gridSpan w:val="4"/>
            <w:tcBorders>
              <w:left w:val="nil"/>
            </w:tcBorders>
            <w:vAlign w:val="center"/>
          </w:tcPr>
          <w:p w14:paraId="27231ED6" w14:textId="77777777" w:rsidR="000F6495" w:rsidRDefault="000F6495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43" w:type="dxa"/>
            <w:gridSpan w:val="2"/>
            <w:vMerge w:val="restart"/>
            <w:vAlign w:val="center"/>
          </w:tcPr>
          <w:p w14:paraId="0962C931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4"/>
            <w:vAlign w:val="center"/>
          </w:tcPr>
          <w:p w14:paraId="2DCD2149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3182C81C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0143A4CE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1B162304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3B4A226D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6178A00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0F6495" w14:paraId="3073D5C2" w14:textId="77777777" w:rsidTr="009D79E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05"/>
          <w:tblHeader/>
        </w:trPr>
        <w:tc>
          <w:tcPr>
            <w:tcW w:w="303" w:type="dxa"/>
            <w:tcBorders>
              <w:left w:val="nil"/>
            </w:tcBorders>
            <w:vAlign w:val="center"/>
          </w:tcPr>
          <w:p w14:paraId="1468AFEE" w14:textId="77777777" w:rsidR="000F6495" w:rsidRDefault="000F6495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5" w:type="dxa"/>
            <w:gridSpan w:val="2"/>
            <w:vAlign w:val="center"/>
          </w:tcPr>
          <w:p w14:paraId="0F31F955" w14:textId="77777777" w:rsidR="000F6495" w:rsidRDefault="000F6495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4" w:type="dxa"/>
            <w:vAlign w:val="center"/>
          </w:tcPr>
          <w:p w14:paraId="0B36EA61" w14:textId="77777777" w:rsidR="000F6495" w:rsidRDefault="000F6495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43" w:type="dxa"/>
            <w:gridSpan w:val="2"/>
            <w:vMerge/>
            <w:vAlign w:val="center"/>
          </w:tcPr>
          <w:p w14:paraId="54CA3D11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4" w:type="dxa"/>
            <w:vAlign w:val="center"/>
          </w:tcPr>
          <w:p w14:paraId="6D9586FF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99" w:type="dxa"/>
            <w:vAlign w:val="center"/>
          </w:tcPr>
          <w:p w14:paraId="1C68CBF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B6588C9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13D80DB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2F851286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1F2464AB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5236A5C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581FD6D" w14:textId="77777777" w:rsidR="000F6495" w:rsidRDefault="000F6495" w:rsidP="00F66A5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36E3F6A5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6279ECAF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7A79E01E" w14:textId="77777777" w:rsidR="000F6495" w:rsidRDefault="000F6495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3097EA5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4F05E6CB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F6495" w14:paraId="0E95B9C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6DC4F6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CDF6A7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204A36A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新北市深坑區公所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6FDCBD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123,673,651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18293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112,497,615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954565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84,264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82697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156DE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112,581,879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25DE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112,497,615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D8A8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84,264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18A0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C7D80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112,581,879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6F07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33C4F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- 11,091,772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1934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- 8.97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50A3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560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526D2132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21045DA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F88E9F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27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2857C76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新北市石碇區公所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6045D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187,541,588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08054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170,752,471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644C3A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5,034,120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13CDC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AB3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175,786,591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43A61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170,752,471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473B7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5,034,120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C1E54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6B2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175,786,591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744E4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EBED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- 11,754,997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F413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EF4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05327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18D76F57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F9F569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EC9365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28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835B75C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新北市坪林區公所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6FC840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211,834,187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06DC6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189,303,434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E5BDF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ABE8A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8,080,148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0984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197,383,582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655B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189,303,434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8284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1C3F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8,080,148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C64E2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197,383,582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B087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A051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- 14,450,605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E3325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F9A9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AB2C8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1D6716D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BD7169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58ADC0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B28AAD9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新北市三芝區公所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422F35A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225,906,190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82A13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223,767,436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4C014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DAF7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5EBE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223,917,436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BCB20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223,767,436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0724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0811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6C7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223,917,436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530DC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444F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- 1,988,754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B810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B272B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7A9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D7B3297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6E420E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8CE2B5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30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862372C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新北市石門區公所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AEB69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196,143,142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42DD2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F780E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8D9C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67D2E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11DA1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E8110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E1F24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17E18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332B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061C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- 11,884,589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8B06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131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230B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F5D00D9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A508F5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F97D73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F2763C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新北市八里區公所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652C394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252,443,051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C9E9DD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216,100,612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C1AA97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E3D1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25,409,346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EFFAC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241,509,958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751D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216,100,612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081C4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328E7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25,409,346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9032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241,509,958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F095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96E7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- 10,933,093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2942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724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3690C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B5C3EC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2DF68DE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6ADACC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FC954E9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新北市平溪區公所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9CB3E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119,848,000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52D1FC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113,332,637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F2968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3,162,824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12B4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0553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116,495,461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56A0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113,332,637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AC7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3,162,824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E639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417D1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116,495,461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68EA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F7D4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- 3,352,539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AED36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095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AD81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488202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CE107F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FFABCD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12B232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新北市雙溪區公所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7EEF64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181,357,121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0E605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176,076,881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6C06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62,659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256C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6FF0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176,139,540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E1C1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176,076,881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D95E8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62,659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0CAB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2A7ED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176,139,540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50454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7FCDA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- 5,217,581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0247D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B668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E8942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6A0FC93F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545DC1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41873F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9255A8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新北市貢寮區公所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790F467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154,459,188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A0FE18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E4BFA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CA17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E8BA7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7721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132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3996B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57AE1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BD95D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2B61C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- 2,663,828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53F4D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520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D9DE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FFE18A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AA8770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BEC805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B04A096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新北市金山區公所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6B9174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291,759,165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631522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275,811,356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D29E25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DDB9B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4,766,638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2B6B1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280,577,994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B82C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275,811,356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976C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20A6F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4,766,638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167B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280,577,994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E463D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D72E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- 11,181,171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139D5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6D0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FB2D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118109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204D98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F1A94B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9C82DE9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新北市萬里區公所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6F9620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332,993,136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D57AB5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311,155,719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7544F8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5,253,900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7B55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9EBF5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316,409,619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F9D8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311,155,719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EA7E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5,253,900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0FAB5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2CB7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316,409,619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8642B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B955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- 16,583,517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490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DABC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B501F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D20DCE" w14:paraId="1FB1F6F6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4340E70A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BEC4C6A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33C59EC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新北市政府民政局主管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D527D4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2,456,963,861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09D4F7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1,912,096,123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DFE11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F5E9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340,605,195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C986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2,252,701,318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70BC2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1,912,096,123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013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19462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340,605,195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A516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2,252,701,318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E4F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E6E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- 204,262,543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FB7A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- 8.31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181D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FE669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4B38EBCC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95C01E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9C0C54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35D9CB2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新北市政府民政局及所屬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1951395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2,133,618,861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C10E4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1,685,780,609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F25153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AB829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258,927,630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CFF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1,944,708,239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A63A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1,685,780,609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2F14F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4478D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258,927,630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DD79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1,944,708,239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995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5AEFA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- 188,910,622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A98DC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- 8.85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0BB2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0963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440F6D42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1BAD3B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758EED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9CEB1E1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新北市政府殯葬管理處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98AB21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323,345,000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8DE324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226,315,514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3AE00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11C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81,677,565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DD85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307,993,079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B175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226,315,514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F928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A4DF3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81,677,565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146B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307,993,079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70708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9A8B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- 15,351,921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F58C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399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04BE9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D20DCE" w14:paraId="06128CF9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EDF59BD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9827C8D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DF125B6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新北市政府地政局主管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47406D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1,507,357,000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DB915B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1,466,135,783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08301D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EA98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2,269,159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0238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1,468,404,942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0B7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1,466,135,783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EEF74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90D8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2,269,159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DCD5C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1,468,404,942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02FDC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0.72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CF83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- 38,952,058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F98F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FE588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97EA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0AE816AA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0B6E0A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2D6643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5CEF570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新北市政府地政局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6FAA75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362,985,000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962B38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351,267,736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A8D66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9E781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2,143,000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1580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353,410,736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49F5C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351,267,736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67B8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2595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2,143,000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F6DD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353,410,736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86C54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AF04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- 9,574,264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F103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EDE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6B069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8DB0361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4BA226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3C63DB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73AFBE3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新北市板橋地政事務所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4CDDFB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163,294,000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B1659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3619E7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09BF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73F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5155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5E1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AE780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EF44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2E959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2ECD5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- 6,179,532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87DDF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B2D6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E9151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D6034F0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51D428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E8F2E4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5EEE5C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新北市新莊地政事務所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28F205E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176,912,000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7D8EC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7FC4B1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98B9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CC2E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14D2A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2747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9AAF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42290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CD84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71AA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- 3,100,375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4BC2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03673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9B2ED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48DA81E4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EDB9E5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A55A66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2DD8581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新北市新店地政事務所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7574F4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129,655,000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B8A019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86C7F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70F7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C584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7089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47DD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F7D6D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FA13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C654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98C17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- 6,651,740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4351D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A699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5667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BB85D1E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1B5D92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8577D8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F77D39B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新北市淡水地政事務所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02FD9BD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115,148,000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64FE88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298A56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0EB5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5932C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FDDCB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099CA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CB2D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AE8C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1D6E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DF2A4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- 1,754,376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649F2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3AAD6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1C1E0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59202E7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AD8FD5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17B372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F00A8B1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新北市汐止地政事務所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375464F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99,912,000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BB3442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74B85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563B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407A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ABD44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FAED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6D759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44EF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A702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2733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- 4,181,231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DAF6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08B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D4C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B3E6055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4D860AC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A58F46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1A4C10D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新北市瑞芳地政事務所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188EDA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63,520,000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B72843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62,455,617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46964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FF33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126,159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75E04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62,581,776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2AF8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62,455,617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8E793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C0E3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126,159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4A1D6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62,581,776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571F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57FAB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- 938,224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3994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0B71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C2F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6578025E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3027E3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1B0B59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332F869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新北市三重地政事務所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7570A1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144,057,000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CF243A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51B89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857FF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89F6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B3FE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3AE65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A23D6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1AE7B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3954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7C712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- 2,642,779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0CAE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7AE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09511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E891738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47FFC06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98499E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F117AD4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新北市中和地政事務所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4CA1E22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134,439,000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96E6C9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C4845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5A03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00A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DF3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85AF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ACF6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558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82A9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767D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- 1,909,754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B4D79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C099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BB3F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10D277A1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C4C9CD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22A4B6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B9BCA6C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新北市樹林地政事務所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12B14B7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117,435,000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6A897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CBB903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8F1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286D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AE5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8D2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60908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95C7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5B97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85E5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- 2,019,783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C75F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692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7565E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D20DCE" w14:paraId="183464D9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5441DF2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13DD189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B9C6217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新北市政府消防局主管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496BE6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4,687,885,461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B7EFCE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4,516,965,680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1BA195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BFBF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148,033,590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F3F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4,664,999,270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149D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4,516,965,680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F0643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4137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148,033,590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D02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4,664,999,270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402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2.30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7D9A6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- 22,886,191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98A7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- 0.49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A232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D3C4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0E0962AA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2D0D976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D75F13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0B441B8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新北市政府消防局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0E4A0F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4,687,885,461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A3706A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4,516,965,680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07F6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7C530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148,033,590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89E0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4,664,999,270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4C7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4,516,965,680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6B5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07F61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148,033,590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77F0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4,664,999,270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53126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2.30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F4FB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- 22,886,191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4E91E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3F653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1BC2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D20DCE" w14:paraId="5A6179EB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91ABD1F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1D60BEE" w14:textId="77777777" w:rsidR="000F6495" w:rsidRPr="00D20DCE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B946FBE" w14:textId="77777777" w:rsidR="000F6495" w:rsidRPr="009A0579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新北市政府財政局主管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088FB46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4,638,761,000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C0887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3,610,466,431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E540F0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D2522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32,529,801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A628E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3,642,996,232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C59D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3,610,466,431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8EAB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5DC6C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32,529,801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9F5E1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3,642,996,232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EA639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1.79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FC592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- 995,764,768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4DBD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- 21.47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A2F3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7346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1516AD1F" w14:textId="77777777" w:rsidTr="009D79E7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88F20A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5E4C9A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5184EAD" w14:textId="77777777" w:rsidR="000F6495" w:rsidRPr="009A057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新北市政府財政局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508F22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3,612,782,000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E21140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2,607,570,487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60A9E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817A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30,429,754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33CBD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2,638,000,241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FDAC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2,607,570,487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834A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A874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30,429,754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8C6A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2,638,000,241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ED779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1.30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1259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- 974,781,759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0B641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- 26.98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0C7C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F42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B85D536" w14:textId="77777777" w:rsidR="000F6495" w:rsidRDefault="000F6495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0F6495" w:rsidSect="00EA0ABF">
          <w:headerReference w:type="first" r:id="rId32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"/>
        <w:gridCol w:w="187"/>
        <w:gridCol w:w="118"/>
        <w:gridCol w:w="2144"/>
        <w:gridCol w:w="367"/>
        <w:gridCol w:w="1206"/>
        <w:gridCol w:w="1464"/>
        <w:gridCol w:w="1299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0F6495" w14:paraId="3EC5FF90" w14:textId="77777777" w:rsidTr="00CF23D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73A210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E1D02A6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79FB750A" w14:textId="77777777" w:rsidR="000F6495" w:rsidRPr="005C62A3" w:rsidRDefault="000F6495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6495" w14:paraId="35FB6A8B" w14:textId="77777777" w:rsidTr="00CF23D9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CEA05C3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8EBEA7F" w14:textId="77777777" w:rsidR="000F6495" w:rsidRPr="001D79E3" w:rsidRDefault="000F6495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1D8FF01E" w14:textId="77777777" w:rsidR="000F6495" w:rsidRPr="00CC0D84" w:rsidRDefault="000F6495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F6495" w14:paraId="72FC6D5E" w14:textId="77777777" w:rsidTr="00CF23D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581"/>
          <w:tblHeader/>
        </w:trPr>
        <w:tc>
          <w:tcPr>
            <w:tcW w:w="2752" w:type="dxa"/>
            <w:gridSpan w:val="4"/>
            <w:tcBorders>
              <w:left w:val="nil"/>
            </w:tcBorders>
            <w:vAlign w:val="center"/>
          </w:tcPr>
          <w:p w14:paraId="09332074" w14:textId="77777777" w:rsidR="000F6495" w:rsidRDefault="000F6495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3" w:type="dxa"/>
            <w:gridSpan w:val="2"/>
            <w:vMerge w:val="restart"/>
            <w:vAlign w:val="center"/>
          </w:tcPr>
          <w:p w14:paraId="0970C056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0" w:type="dxa"/>
            <w:gridSpan w:val="4"/>
            <w:vAlign w:val="center"/>
          </w:tcPr>
          <w:p w14:paraId="458F4D94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259FF24C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041F04B0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35037475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60977FE6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F127AC4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0F6495" w14:paraId="2CD97C68" w14:textId="77777777" w:rsidTr="00CF23D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298"/>
          <w:tblHeader/>
        </w:trPr>
        <w:tc>
          <w:tcPr>
            <w:tcW w:w="303" w:type="dxa"/>
            <w:tcBorders>
              <w:left w:val="nil"/>
            </w:tcBorders>
            <w:vAlign w:val="center"/>
          </w:tcPr>
          <w:p w14:paraId="58FCA9E1" w14:textId="77777777" w:rsidR="000F6495" w:rsidRDefault="000F6495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5" w:type="dxa"/>
            <w:gridSpan w:val="2"/>
            <w:vAlign w:val="center"/>
          </w:tcPr>
          <w:p w14:paraId="700E0AF5" w14:textId="77777777" w:rsidR="000F6495" w:rsidRDefault="000F6495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4" w:type="dxa"/>
            <w:vAlign w:val="center"/>
          </w:tcPr>
          <w:p w14:paraId="65C73A42" w14:textId="77777777" w:rsidR="000F6495" w:rsidRDefault="000F6495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3" w:type="dxa"/>
            <w:gridSpan w:val="2"/>
            <w:vMerge/>
            <w:vAlign w:val="center"/>
          </w:tcPr>
          <w:p w14:paraId="2712ED7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1C2DA36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99" w:type="dxa"/>
            <w:vAlign w:val="center"/>
          </w:tcPr>
          <w:p w14:paraId="1DE1D1A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B35A2F9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3BA357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29A15485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2D3440B1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48A29FF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1E09703" w14:textId="77777777" w:rsidR="000F6495" w:rsidRDefault="000F6495" w:rsidP="00F66A5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400E095C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7589DBE5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44C5D95A" w14:textId="77777777" w:rsidR="000F6495" w:rsidRDefault="000F6495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75302098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525F4B52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F6495" w14:paraId="06BD0F25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E865FA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41124A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0B8B67F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新北市政府稅捐稽徵處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93E021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1,025,979,000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AE267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1,002,895,944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AB7AF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5512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2,100,047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C76E2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1,004,995,991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D8D8D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1,002,895,944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032BF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BB3C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2,100,047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16D2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1,004,995,991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91F0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19528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- 20,983,009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80A5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54DF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031E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57C7D632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DFAC3AD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8319765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189C579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新北市政府教育局主管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D698D3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73,403,311,304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55C7F0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70,725,592,858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881306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9,448,369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2A3C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B617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70,735,041,227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6AF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70,725,592,858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2E8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9,448,369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B0259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9E23B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70,735,041,227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CCD6A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34.84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53C7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- 2,668,270,077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0D8CA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- 3.64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DA959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A9023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30E9727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87115B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55A768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A82E919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新北市政府教育局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B3530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73,371,795,304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29E4F0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70,696,598,428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E4B044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F0FD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4296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70,706,046,797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A2BBB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70,696,598,428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08E3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FF30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F196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70,706,046,797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2B2C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34.83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E7CA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- 2,665,748,507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E12AB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FDD9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538A3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AC137CB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06D7F71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62F4DB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FC4C123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新北市政府家庭教育中心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A3258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31,516,000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8703E8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51BB27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B190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C4D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481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57B0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18A3C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4F38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4966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F69E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- 2,521,570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39BE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- 8.00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8DC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EAA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685C43C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18648D4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7A4BDF0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617809F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新北市政府文化局主管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EAE24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2,449,132,883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9C7ED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2,102,227,484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5F8A79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4,363,803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41C7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325,048,843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E11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2,431,640,130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08B0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2,102,227,484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E89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4,363,803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AF3CD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325,048,843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CFC5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2,431,640,130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2943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1.20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22051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- 17,492,753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A4E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- 0.71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DC33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D736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5D106F79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36A230F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73C781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5D83C29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新北市政府文化局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388CC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1,180,684,000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2073DC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906,580,037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AD98E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3,562,095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4164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259,401,397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C7833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1,169,543,529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00FA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906,580,037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8CF7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3,562,095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04FD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259,401,397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74AD0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1,169,543,529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1F06D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5728E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- 11,140,471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8C68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469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1191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9083F6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A916C2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7EF871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B1E2C2F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新北市立鶯歌陶瓷博物館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F91F51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159,874,000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D737FE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157,521,720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2FE2B3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507,928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CBB6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1,328,904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D620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159,358,552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1553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157,521,720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3008A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507,928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C88A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1,328,904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61F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159,358,552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6AD2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21995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- 515,448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0515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1F0FA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A780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3366A8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4C765D4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3E5C34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082AF53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新北市立十三行博物館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08CE64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84,277,000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86B3DE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83,022,878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532E0B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4D5C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1,230,377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EA1D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84,253,255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81E67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83,022,878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260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E94A1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1,230,377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BA2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84,253,255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2D7C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EDD2B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- 23,745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B907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BD7D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7547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4AB9E3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79A2411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0A907F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FA2A60E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新北市立黃金博物館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DC94A7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100,185,000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E39A5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97,154,032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489081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0771F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1,450,035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C830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98,604,067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2C4D8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97,154,032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A7430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26D1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1,450,035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F91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98,604,067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E930C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010AD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- 1,580,933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0913E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D30D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56F9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5888CB1F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6E1991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7BB03E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C90F0F5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新北市立圖書館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F78CA9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797,106,883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8009F5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739,919,042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AED344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A7A2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56,661,650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E052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796,580,692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88D68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739,919,042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9BC53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E9179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56,661,650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3B8C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796,580,692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8D83A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006E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- 526,191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A5370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CF6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D279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47D7BD2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2E5488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11BCB2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24D0018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新北市立淡水古蹟博物館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F094E4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127,006,000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30D73B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118,029,775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61D1B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293,780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AB7C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4,976,480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D07B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123,300,035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2ED3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118,029,775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84A7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293,780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121E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4,976,480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2C71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123,300,035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1B80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21057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- 3,705,965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DC3DB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85C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504E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78A5A27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3A806666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AE519BD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2195AD2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新北市政府農業局主管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1BE318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2,695,406,544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87F295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2,139,557,564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162B16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2,112,336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3C5D0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386,363,200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C9167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2,528,033,100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6F3C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2,139,557,564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665F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2,112,336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7CCAA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386,363,200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7DB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2,528,033,100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2FDE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7ECD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- 167,373,444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A1266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- 6.21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AA7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0FF13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4ECA5BEF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0557C1F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2B92D3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08AD49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新北市政府農業局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8ECB1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1,424,366,000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B65F9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1,201,038,773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222535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3D2E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125,215,178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1F88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1,328,366,287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4696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1,201,038,773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C599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654F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125,215,178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A1AE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1,328,366,287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BE7AE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7EAEB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- 95,999,713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025E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DD21E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6B91F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13D9BA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4435BF0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CEF771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9B99D7A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10DB3A86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動物保護防疫處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560DB0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282,549,000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FC080A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244,506,718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71454F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C80D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16,630,520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B699C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261,137,238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66E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244,506,718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9D8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F085C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16,630,520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487D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261,137,238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F62F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BC93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- 21,411,762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820CD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- 7.58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30B6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49B8A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4B372F7B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38976B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B9B251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9EBA7F1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6096C3A8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綠美化環境景觀處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2DCEEA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459,599,544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0BC68B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281,714,212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70A0B7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66F65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156,625,231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069D6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438,339,443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D1AB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281,714,212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AFE57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03EA5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156,625,231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2D89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438,339,443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7BD46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911C9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- 21,260,101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0268C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B77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9A0ED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F5C646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F256D6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9E3F670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97232F4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6D1995AD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漁業及漁港事業管理處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990024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528,892,000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4B48ED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412,297,861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DD8FC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6E4DF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87,892,271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B14D8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500,190,132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7FD3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412,297,861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BB457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65799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87,892,271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F6840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500,190,132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32CE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0C1F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- 28,701,868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BF610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A1A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C7C85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54DF351D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683A360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31F4DF3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2FE4654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新北市政府經濟發展局主管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FDD09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676,764,497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DC8900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570,825,630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4B460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5,148,725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C92A7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83,046,053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6F07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659,020,408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E8AB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570,825,630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9B8B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5,148,725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3561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83,046,053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DFF22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659,020,408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5A3E6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17D22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- 17,744,089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E5DD8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FBF0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008AF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3204296F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205732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61F5BE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C16C594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新北市政府經濟發展局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0A68C0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431,451,000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05659B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341,522,917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BBC4FF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5,148,725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53B81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68,663,236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C9285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415,334,878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1E368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341,522,917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DA79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5,148,725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B4071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68,663,236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8078B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415,334,878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A3ADE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3D5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- 16,116,122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1F6F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4403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F055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31609F1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4B65A5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2B4C5B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C1134CD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新北市政府市場處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B236E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245,313,497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964F96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229,302,713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C0F86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06574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14,382,817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4FA3D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243,685,530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4DB73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229,302,713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7B7F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CC5BF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14,382,817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EFE2C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243,685,530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DC996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F6EB6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- 1,627,967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B18B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2901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F3A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6DA7D32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F885831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CAC0A2C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F0F0092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新北市政府社會局主管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D9598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29,334,666,000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F0A96A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26,893,837,698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441F29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052D3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312,885,309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A3F84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27,206,723,007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77EA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26,893,837,698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AAD2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B135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312,885,309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6490B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27,206,723,007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1009F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13.40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5BAB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- 2,127,942,993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D6600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- 7.25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F6F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D24B8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3F8D6F6A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A5C74F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7FFA32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52332AA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25B644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26,318,261,000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72293F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24,078,293,143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4934FF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6F6A0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244,481,557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44292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24,322,774,700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EC5C8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24,078,293,143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A624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D5CF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244,481,557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76FF0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24,322,774,700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22563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11.98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51FE9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- 1,995,486,300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1418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- 7.58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A802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40C6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43B233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FF809B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99A04B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4B348F5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新北市政府社會救助金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D0291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6868CB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2CFEC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AD8C5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EE3D7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B9308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88C37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BFFDE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B83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6D822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27DE2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- 5,898,000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83387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- 98.30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B12E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260D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BA796B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BC253B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912547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F3E5F66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新北市公益彩</w:t>
            </w:r>
          </w:p>
          <w:p w14:paraId="36DE988F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券盈餘分配基金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48F6A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2,121,400,000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D043E2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2,018,793,109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6D09CF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321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48,914,736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B30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2,067,707,845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E6B01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2,018,793,109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FF37E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0F896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48,914,736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1820F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2,067,707,845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B4B1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1.02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0BDBD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- 53,692,155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FE9A3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- 2.53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FA77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787ED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6353DC3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74DA75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918E18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A902792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新北市立仁愛之家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74AE2B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162,918,000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EE8FFD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138,475,995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BABC82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9587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19,489,016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342CE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157,965,011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AB083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138,475,995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7C4B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F319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19,489,016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167B6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157,965,011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899F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B8CD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- 4,952,989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17D88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- 3.04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B39A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40218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186AA56F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332FF9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684421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AE9087C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新北市立八里愛心教養院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8F74E7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159,685,000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28B229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EBC08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992F6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C39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F93D8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BA335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4F8B0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94AAB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66D46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F0234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- 1,218,259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853D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- 0.76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8D476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FA10F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F6A33C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4E595FE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5C0ECD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4A0E33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新北市政府家庭暴力</w:t>
            </w:r>
          </w:p>
          <w:p w14:paraId="650FB987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暨性侵害防治中心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74D6BA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566,402,000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0289A7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0B9F60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F887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C2F99F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EF320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5F64F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B19F4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37C26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28D27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1DEC4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- 66,695,290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FF29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- 11.78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D8B03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EC61A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FB1D11" w14:paraId="74CD360B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8524943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7D190F7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DB336B5" w14:textId="77777777" w:rsidR="000F6495" w:rsidRPr="00DD0289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新北市政府衛生局主管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F46BBE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10,270,798,238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7A4952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8,625,345,087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FB683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D8E3E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1,125,337,450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AC3FC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9,750,682,537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16AE5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8,625,345,087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2B610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352094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1,125,337,450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FB6F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9,750,682,537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8AFC7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4.80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4602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- 520,115,701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E9D33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- 5.06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7F7E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CD875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:rsidRPr="00FB1D11" w14:paraId="6AE9154F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7F9F3B81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ABAB947" w14:textId="77777777" w:rsidR="000F6495" w:rsidRPr="00FB1D11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862A48D" w14:textId="77777777" w:rsidR="000F6495" w:rsidRPr="00DD0289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241458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新北市政府衛生局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B4F5AD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10,270,798,238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E5CA4A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8,625,345,087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32462A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E9299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1,125,337,450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ED2A92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87140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8,625,345,087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184D7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6006C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1,125,337,450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EFC2A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B3E6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4.80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660F6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- 520,115,701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6979F1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/>
                <w:noProof/>
                <w:sz w:val="20"/>
              </w:rPr>
              <w:t>- 5.06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8141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A80589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0E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C7EC8A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0AE36EE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13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222BA2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94D793D" w14:textId="77777777" w:rsidR="000F6495" w:rsidRPr="009B11F2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新北市政府環境保護局主管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C30DCA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10,918,403,358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98E7F3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10,497,089,787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AB31475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13,667,948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249E2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63,594,660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D4FDBD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10,574,352,395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709E3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10,497,089,787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32C38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13,667,948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24499E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63,594,660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29141C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10,574,352,395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F52440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5.21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CA04B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- 344,050,963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E1D16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/>
                <w:b/>
                <w:noProof/>
                <w:sz w:val="20"/>
              </w:rPr>
              <w:t>- 3.15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EA58A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18317" w14:textId="77777777" w:rsidR="000F6495" w:rsidRPr="00B40EE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B40E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</w:tbl>
    <w:p w14:paraId="162B17E6" w14:textId="77777777" w:rsidR="000F6495" w:rsidRDefault="000F6495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0F6495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184"/>
        <w:gridCol w:w="124"/>
        <w:gridCol w:w="2146"/>
        <w:gridCol w:w="359"/>
        <w:gridCol w:w="1219"/>
        <w:gridCol w:w="1469"/>
        <w:gridCol w:w="1281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0F6495" w14:paraId="556EE3EA" w14:textId="77777777" w:rsidTr="00CF23D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511643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DCFF8CE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2E88E967" w14:textId="77777777" w:rsidR="000F6495" w:rsidRPr="005C62A3" w:rsidRDefault="000F6495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6495" w14:paraId="084D47D0" w14:textId="77777777" w:rsidTr="00C01D57">
        <w:tc>
          <w:tcPr>
            <w:tcW w:w="490" w:type="dxa"/>
            <w:gridSpan w:val="2"/>
            <w:tcBorders>
              <w:top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A2A7D7F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2" w:space="0" w:color="auto"/>
              <w:right w:val="nil"/>
              <w:tl2br w:val="nil"/>
            </w:tcBorders>
            <w:vAlign w:val="center"/>
          </w:tcPr>
          <w:p w14:paraId="6B1D43C8" w14:textId="77777777" w:rsidR="000F6495" w:rsidRPr="001D79E3" w:rsidRDefault="000F6495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  <w:bottom w:val="single" w:sz="2" w:space="0" w:color="auto"/>
            </w:tcBorders>
            <w:vAlign w:val="center"/>
          </w:tcPr>
          <w:p w14:paraId="5CBE36E8" w14:textId="77777777" w:rsidR="000F6495" w:rsidRPr="00CC0D84" w:rsidRDefault="000F6495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F6495" w14:paraId="0BA55263" w14:textId="77777777" w:rsidTr="00C01D5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blHeader/>
        </w:trPr>
        <w:tc>
          <w:tcPr>
            <w:tcW w:w="2760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17C8AEC3" w14:textId="77777777" w:rsidR="000F6495" w:rsidRDefault="000F6495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52B29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57FD6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61A91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6271C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2CF72F85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21E6CCB2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E47982A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0F6495" w14:paraId="107359A3" w14:textId="77777777" w:rsidTr="00C01D5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blHeader/>
        </w:trPr>
        <w:tc>
          <w:tcPr>
            <w:tcW w:w="3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60564C3F" w14:textId="77777777" w:rsidR="000F6495" w:rsidRDefault="000F6495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423" w14:textId="77777777" w:rsidR="000F6495" w:rsidRDefault="000F6495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C818" w14:textId="77777777" w:rsidR="000F6495" w:rsidRDefault="000F6495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2115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218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19A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CCF52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A75F2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BBA2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23486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5F35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51159" w14:textId="77777777" w:rsidR="000F6495" w:rsidRDefault="000F6495" w:rsidP="00F66A5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73469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2790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92BE6" w14:textId="77777777" w:rsidR="000F6495" w:rsidRDefault="000F6495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5FF28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20CA6AE3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F6495" w14:paraId="6C969916" w14:textId="77777777" w:rsidTr="00C01D57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4428D8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13</w:t>
            </w:r>
          </w:p>
        </w:tc>
        <w:tc>
          <w:tcPr>
            <w:tcW w:w="308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83BEFD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E6D2B14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新北市政府環境保護局</w:t>
            </w:r>
          </w:p>
        </w:tc>
        <w:tc>
          <w:tcPr>
            <w:tcW w:w="1578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D1A709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10,918,403,358</w:t>
            </w:r>
          </w:p>
        </w:tc>
        <w:tc>
          <w:tcPr>
            <w:tcW w:w="146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A5F026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10,497,089,787</w:t>
            </w:r>
          </w:p>
        </w:tc>
        <w:tc>
          <w:tcPr>
            <w:tcW w:w="128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9EC6C0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13,667,948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DF857D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63,594,660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B4F18D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10,574,352,395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478D75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10,497,089,787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AEAA36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13,667,948</w:t>
            </w:r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68CD04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63,594,660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32051A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10,574,352,395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9E8225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5.21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9796A4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- 344,050,963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1EFBC8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- 3.15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520557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47CA3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6BC42716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87BD102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14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10E28D8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4741CE9E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新北市政府工務局主管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2A06FD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4,399,590,312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FEE9EC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4,052,794,934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04D5FA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66,681,828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5B681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181,355,795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B49C0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4,300,832,557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D1E34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4,052,794,934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08D9A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66,681,828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92EB1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181,355,795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5151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4,300,832,557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DC9C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2.12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22581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- 98,757,755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9B50A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2547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F106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55B7A30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82"/>
        </w:trPr>
        <w:tc>
          <w:tcPr>
            <w:tcW w:w="306" w:type="dxa"/>
            <w:shd w:val="clear" w:color="auto" w:fill="auto"/>
            <w:vAlign w:val="center"/>
          </w:tcPr>
          <w:p w14:paraId="5F1C781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238095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ACBE3B1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新北市政府工務局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1AEACBE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473,426,000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C9D252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404,010,112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3A7008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C90E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33,734,663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DF3DE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437,744,775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561D1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404,010,112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A7876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013D4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33,734,663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997B2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437,744,775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1577C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00E2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- 35,681,225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4B4BA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- 7.54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11D1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E56DF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64E6D16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0F6DDC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9A7BE2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37300B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新北市政府採購處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073AF2B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80,043,312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B7E616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A6B56C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EBF5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3E51E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D8343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5868E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BDBCB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E6F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05C7D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CF9CA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- 500,603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BA8D7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0CD7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634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E91961B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5FD171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96CAF8A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9973293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787C0B63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違章建築拆除大隊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9CDDA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162,544,000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954FA5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C14843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211D3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6A2AF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ED56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4D35D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1680A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512A9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DC43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21812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- 7,600,656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64E77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- 4.68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1D8A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B1D05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A99D6BD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72386C1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9987A5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99B15ED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新北市政府養護工程處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DA524B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2,833,297,000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37DCDA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2,671,694,360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C48605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61,941,732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A55C3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84,529,240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CFD66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2,818,165,332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60927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2,671,694,360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DEEA4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61,941,732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CE1E2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84,529,240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6783C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2,818,165,332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7395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1.39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9EB1F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- 15,131,668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1E2CE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D10B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66961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50D29885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ACFE26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42D902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FF7F56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新北市政府新建工程處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EC4B9F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850,280,000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C1E392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742,604,409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E82740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4,740,096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A98CC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63,091,892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8B7C0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810,436,397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21CD3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742,604,409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CAAB7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4,740,096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21EBE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63,091,892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648CD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810,436,397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7BA7E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E4878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- 39,843,603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2F4A1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- 4.69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3B03B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0B554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4DCFEE6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A321476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15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E47CD28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13964CA7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新北市政府警察局主管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0807635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13,602,993,000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E7A845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12,792,766,055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D344DA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94F60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119,097,066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AE96D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12,911,863,121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DDE0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12,792,766,055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59D3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6C4BA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119,097,066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9EF9E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12,911,863,121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E590D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F19ED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- 691,129,879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67235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- 5.08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C4029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A4655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3E64C82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CF9C9A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5BAA6A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498F07E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新北市政府警察局及所屬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A4F141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13,602,993,000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6C1F1F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12,792,766,055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96BB0F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71150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119,097,066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41705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F5A3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12,792,766,055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B430E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C476E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119,097,066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12D1E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0BCED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0B81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- 691,129,879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61985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- 5.08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F628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12E19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40B52C92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B5E59E7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16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DABCA70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3281E429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新北市政府水利局主管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C1AB89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6,985,074,963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828151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5,482,644,089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4BE72A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0E28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1,327,485,288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3E626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6,810,129,377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51E6D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5,482,644,089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12267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59909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1,327,485,288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0D055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6,810,129,377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939B1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3.35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B0FD0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- 174,945,586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E78FD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621F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D0F78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6E6B753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17BA2CD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F214A1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2365D7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新北市政府水利局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806AB4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5,848,584,000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2E5387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4,372,585,543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EB391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F1A4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1,311,654,778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EFBA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5,684,240,321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09909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4,372,585,543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FD811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4D658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1,311,654,778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3DE68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5,684,240,321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C0CE9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3182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- 164,343,679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82847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052B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1345D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2596FD7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2B7CA19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74FD2D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C57F8F6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55F6EF6D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高灘地工程管理處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D4BFE6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1,136,490,963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76B1B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1,110,058,546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304D0B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7DCD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15,830,510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6FEE3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1,125,889,056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259C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1,110,058,546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09BCD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9E76B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15,830,510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3E5F3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1,125,889,056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D8AFE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11DB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- 10,601,907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3DC5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BDF8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4B44B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1324EA7A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2C8581F0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17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8D69C45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7C35D2DD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新北市政府交通局主管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7E7534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7,392,518,000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072D9A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6,165,682,939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115D0F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FE44A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1,031,492,510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9CD25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7,197,175,449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3D863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6,165,387,680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260B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56296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1,031,492,510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7FEA5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7,196,880,190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4D670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76D24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- 195,637,810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6D0FE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820B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- 295,259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DB890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- 0.00</w:t>
            </w:r>
          </w:p>
        </w:tc>
      </w:tr>
      <w:tr w:rsidR="000F6495" w14:paraId="114C920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A43F362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BDCBEC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E8EEF3F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新北市政府交通局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1C7D048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7,230,260,000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32465B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6,005,032,812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65E3AA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CDC1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1,031,061,730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94D49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7,036,094,542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ABB9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6,004,737,553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08D7F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513BC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1,031,061,730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6E10B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7,035,799,283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8304E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3.47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60116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- 194,460,717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87423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4874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- 295,259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C7BA8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  <w:tr w:rsidR="000F6495" w14:paraId="5AF0133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18A27F3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C2B6B3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BD2A4B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6C0C6F43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交通事件裁決處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4154C6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162,258,000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0202CE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160,650,127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D68A4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6BCA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430,780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00931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161,080,907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1777D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160,650,127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DBD4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328FE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430,780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C66AC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161,080,907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FC1FE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619EB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- 1,177,093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11ACB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CB09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AF7A3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607728A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71D8476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18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26F8326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1B07324E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新北市政府勞工局主管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E21AA9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562,967,000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C9A049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511,182,609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BAE4B5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9,285,915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8D8E5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3,035,257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9A86E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523,503,781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3744D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511,182,609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5785B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9,285,915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B10F5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3,035,257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A5C13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523,503,781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F126C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9800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- 39,463,219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6251C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- 7.01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938E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39EE4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1CF7D74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66083F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FB362A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DCD59F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新北市政府勞工局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5FC01A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295,710,000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FD7B1F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266,425,304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0D426B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DA18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8AA59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275,711,219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FF5AC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266,425,304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9BA9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870A5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4985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275,711,219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74977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E4B9D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- 19,998,781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B9D9E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- 6.76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A1FC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D113F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65B579E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B0B866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42F162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D727539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7B07BA02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就業服務處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277E8A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71,568,000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D25D16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EDEF17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E28A7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E608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F1AAA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2C2C0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A2935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C29C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DCA7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15367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- 242,421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D6AC4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9BD2B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F0B0A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D2C183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7E11F26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18D135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2BB3D0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639E3024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職業訓練中心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6A9BF6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58,484,000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920A29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50,212,079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40A625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6B2AD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89EA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53,247,336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C41B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50,212,079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02E94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BBCE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E7A40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53,247,336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8C011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1204A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- 5,236,664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4950D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- 8.95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EF73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4F9C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5328854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1FA961C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017DB1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E3CE11D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新北市政府勞動檢查處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094F49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137,205,000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D793E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F62337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5D408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2901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DF33B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CF36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64790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84D2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8F05A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7BC3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- 13,985,353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5B816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- 10.19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7F87C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8F52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4E9146C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EA4D535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19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494322A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04553BEB" w14:textId="77777777" w:rsidR="000F6495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54E864DC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原住民族行政局主管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272387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378,698,000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2EE1B2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334,345,323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39592A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27A31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11,541,354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A8EA2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345,886,677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2B752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334,345,323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9CEE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C3522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11,541,354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34758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345,886,677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8D3BB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39CC5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- 32,811,323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617AD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- 8.66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2D51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A589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575C406A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655518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2249C75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2D8C5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0992D41D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原住民族行政局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60E01F2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378,698,000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117BAA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334,345,323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65FE42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C02C9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11,541,354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C86A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345,886,677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47C6E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334,345,323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A5A7B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20DD1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11,541,354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CFB17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345,886,677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85D2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7B689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- 32,811,323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68D3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- 8.66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7F3EB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96A59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00369449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9200E2F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20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DCCD53A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261CD5BC" w14:textId="77777777" w:rsidR="000F6495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3B404199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城鄉發展局主管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B215C2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804,983,000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9DA232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536,889,667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082A1B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21B6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109,631,466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62344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646,521,133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7C88C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536,889,667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841E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257F0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109,631,466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8630C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646,521,133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099C2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872E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- 158,461,867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1D405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- 19.69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93D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0A0A3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7F47363A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8E35FC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5DD418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280581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新北市政府城鄉發展局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E67EC7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750,276,000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3E6AF4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486,083,204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3DFE7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B9560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109,631,466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546D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595,714,670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1AB3B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486,083,204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C592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A419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109,631,466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83C2A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595,714,670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CFA94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9D16F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- 154,561,330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87521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- 20.60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5B51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E21B8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717D24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9F838C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2A7A8F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50A4182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新北市政府都市更新處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157FE52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54,707,000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687DE1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560040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875B0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BD121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6C96D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E361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1A191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41D3C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65A71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C839F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- 3,900,537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64379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- 7.13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B619B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05443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0C91B80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7EB63EF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21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C6595C0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402EBCFE" w14:textId="77777777" w:rsidR="000F6495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5C1538BC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觀光旅遊局主管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52E63A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535,278,000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FB2ECD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434,081,617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E33E94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8994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88,582,301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6D7F9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522,663,918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4267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434,081,617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5351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D2AFA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88,582,301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9CD5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522,663,918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798D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EF2AD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- 12,614,082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4BBB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D697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74028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67C7589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D4DCD38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CC6ADA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D01482C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新北市政府觀光旅遊局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53A8BA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535,278,000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20CBDC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434,081,617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DD8ED3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10DE6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88,582,301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30C83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522,663,918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DEC0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434,081,617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D4A0A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243E3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88,582,301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4E25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522,663,918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1BC2D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0EF53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- 12,614,082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E23EE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340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8141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AD10A4" w14:paraId="1B83BC22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59EBFCB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22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630C343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67BFA61F" w14:textId="77777777" w:rsidR="000F6495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3E54E9B9" w14:textId="77777777" w:rsidR="000F6495" w:rsidRPr="004852C6" w:rsidRDefault="000F6495" w:rsidP="00F66A56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客家事務局主管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A973E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134,827,000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74DCA8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125,836,378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E5F3A9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6,247,424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56960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6842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132,083,802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C89E7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125,836,378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73197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6,247,424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A497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745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132,083,802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0015F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7079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- 2,743,198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CAC62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0BD0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FFAC5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:rsidRPr="00AD10A4" w14:paraId="17D45B1B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27D52A1D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7BD5222" w14:textId="77777777" w:rsidR="000F6495" w:rsidRPr="00AD10A4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504B3A5" w14:textId="77777777" w:rsidR="000F6495" w:rsidRPr="004852C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新北市政府客家事務局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06CC43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134,827,000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7B054C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125,836,378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2B2797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6,247,424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E9C1C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BC1EC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132,083,802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57B3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125,836,378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45B9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6,247,424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BAD1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F1C84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132,083,802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9DBB6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BA70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- 2,743,198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B28E8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1CD1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F5FC1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D66F70B" w14:textId="77777777" w:rsidR="000F6495" w:rsidRDefault="000F6495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0F6495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"/>
        <w:gridCol w:w="185"/>
        <w:gridCol w:w="122"/>
        <w:gridCol w:w="2145"/>
        <w:gridCol w:w="362"/>
        <w:gridCol w:w="1214"/>
        <w:gridCol w:w="1467"/>
        <w:gridCol w:w="1288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0F6495" w14:paraId="4AFE03BC" w14:textId="77777777" w:rsidTr="00CF23D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66C31D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A58362E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55236C49" w14:textId="77777777" w:rsidR="000F6495" w:rsidRPr="005C62A3" w:rsidRDefault="000F6495" w:rsidP="00F66A5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F6495" w14:paraId="3FC911E5" w14:textId="77777777" w:rsidTr="00CF23D9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DE22DA0" w14:textId="77777777" w:rsidR="000F6495" w:rsidRPr="001D79E3" w:rsidRDefault="000F6495" w:rsidP="00F66A5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8FCFCF0" w14:textId="77777777" w:rsidR="000F6495" w:rsidRPr="001D79E3" w:rsidRDefault="000F6495" w:rsidP="00F66A5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5C80444C" w14:textId="77777777" w:rsidR="000F6495" w:rsidRPr="00CC0D84" w:rsidRDefault="000F6495" w:rsidP="00F66A5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F6495" w14:paraId="5DE06BA0" w14:textId="77777777" w:rsidTr="00CF23D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04"/>
          <w:tblHeader/>
        </w:trPr>
        <w:tc>
          <w:tcPr>
            <w:tcW w:w="2757" w:type="dxa"/>
            <w:gridSpan w:val="4"/>
            <w:tcBorders>
              <w:left w:val="nil"/>
            </w:tcBorders>
            <w:vAlign w:val="center"/>
          </w:tcPr>
          <w:p w14:paraId="1FC04274" w14:textId="77777777" w:rsidR="000F6495" w:rsidRDefault="000F6495" w:rsidP="00F66A5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6" w:type="dxa"/>
            <w:gridSpan w:val="2"/>
            <w:vMerge w:val="restart"/>
            <w:vAlign w:val="center"/>
          </w:tcPr>
          <w:p w14:paraId="2DC221D3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32" w:type="dxa"/>
            <w:gridSpan w:val="4"/>
            <w:vAlign w:val="center"/>
          </w:tcPr>
          <w:p w14:paraId="0B9872A6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7272F95B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3FD51AF5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6D780F6E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31F4D46A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885BE40" w14:textId="77777777" w:rsidR="000F6495" w:rsidRDefault="000F6495" w:rsidP="00F66A5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0F6495" w14:paraId="3A3EEB37" w14:textId="77777777" w:rsidTr="00CF23D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02"/>
          <w:tblHeader/>
        </w:trPr>
        <w:tc>
          <w:tcPr>
            <w:tcW w:w="305" w:type="dxa"/>
            <w:tcBorders>
              <w:left w:val="nil"/>
            </w:tcBorders>
            <w:vAlign w:val="center"/>
          </w:tcPr>
          <w:p w14:paraId="058DB2D1" w14:textId="77777777" w:rsidR="000F6495" w:rsidRDefault="000F6495" w:rsidP="00F66A5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7" w:type="dxa"/>
            <w:gridSpan w:val="2"/>
            <w:vAlign w:val="center"/>
          </w:tcPr>
          <w:p w14:paraId="2811BFAA" w14:textId="77777777" w:rsidR="000F6495" w:rsidRDefault="000F6495" w:rsidP="00F66A5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5" w:type="dxa"/>
            <w:vAlign w:val="center"/>
          </w:tcPr>
          <w:p w14:paraId="4BF29807" w14:textId="77777777" w:rsidR="000F6495" w:rsidRDefault="000F6495" w:rsidP="00F66A5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6" w:type="dxa"/>
            <w:gridSpan w:val="2"/>
            <w:vMerge/>
            <w:vAlign w:val="center"/>
          </w:tcPr>
          <w:p w14:paraId="34BF1205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7" w:type="dxa"/>
            <w:vAlign w:val="center"/>
          </w:tcPr>
          <w:p w14:paraId="21231C9D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8" w:type="dxa"/>
            <w:vAlign w:val="center"/>
          </w:tcPr>
          <w:p w14:paraId="5B0D81DC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303BB20F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D2ABAD1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6B4DEE2B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27B6C668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29E65515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45ABD2E" w14:textId="77777777" w:rsidR="000F6495" w:rsidRDefault="000F6495" w:rsidP="00F66A5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28184A2E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46E29097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7CD1CE70" w14:textId="77777777" w:rsidR="000F6495" w:rsidRDefault="000F6495" w:rsidP="00F66A56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17E999DF" w14:textId="77777777" w:rsidR="000F6495" w:rsidRDefault="000F6495" w:rsidP="00F66A5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77C0CB29" w14:textId="77777777" w:rsidR="000F6495" w:rsidRDefault="000F6495" w:rsidP="00F66A56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F6495" w:rsidRPr="00B1055F" w14:paraId="746AC272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AD2789F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23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176A24DC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5E14CF22" w14:textId="77777777" w:rsidR="000F6495" w:rsidRDefault="000F6495" w:rsidP="00F66A56">
            <w:pPr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</w:t>
            </w:r>
          </w:p>
          <w:p w14:paraId="5F5B2291" w14:textId="77777777" w:rsidR="000F6495" w:rsidRPr="00B1055F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4649FF0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12,065,938,000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FC8732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11,743,704,970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7F7467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6F0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313,293,030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6039A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12,056,998,000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9034A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11,743,704,970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FB51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14155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313,293,030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82A0F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12,056,998,000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5E3B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5.94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DDE85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- 8,940,000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26BA3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- 0.07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3298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1BD29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175DC35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3EB27637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F6DFDE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9B2BCFF" w14:textId="77777777" w:rsidR="000F6495" w:rsidRPr="0054342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3425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新北市政府捷運工程局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790944F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12,065,938,000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3A6EE9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11,743,704,970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61C58F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8EFA6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313,293,030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89A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12,056,998,000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B4833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11,743,704,970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ACFD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A526E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313,293,030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438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12,056,998,000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D2DF1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5.94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C687D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- 8,940,000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57472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51BED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1435B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B1055F" w14:paraId="6142D8E9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031B9EE0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24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5AAA8AD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F15E2A0" w14:textId="77777777" w:rsidR="000F6495" w:rsidRPr="00B1055F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新北市政府青年局主管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55A3BC3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158,650,000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578444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135,519,048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1E0176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1,253,506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EED2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11,794,731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1959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148,567,285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851CC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135,519,048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AE8EC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1,253,506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A966B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11,794,731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6CB0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148,567,285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36D29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3A7E1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- 10,082,715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03326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- 6.36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B0BC2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2E38B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79BA1D4C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C885C5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764ADBC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0DD61C4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新北市政府青年局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7FC705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158,650,000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A6EDF7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135,519,048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A80EAD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1,253,506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D526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11,794,731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F2AA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148,567,285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E3746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135,519,048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F4537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1,253,506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32550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11,794,731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F560E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148,567,285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93A34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BFCC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- 10,082,715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D9FF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- 6.36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F4EC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7E060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4A311FA3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7402D5E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2BD420E2" w14:textId="77777777" w:rsidR="000F6495" w:rsidRPr="003F4236" w:rsidRDefault="000F6495" w:rsidP="00F66A56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3FE5998" w14:textId="77777777" w:rsidR="000F6495" w:rsidRPr="003F4236" w:rsidRDefault="000F6495" w:rsidP="00F66A5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</w:t>
            </w:r>
            <w:r w:rsidRPr="005D63B5">
              <w:rPr>
                <w:rFonts w:ascii="標楷體" w:eastAsia="標楷體" w:hAnsi="標楷體" w:hint="eastAsia"/>
                <w:b/>
                <w:noProof/>
                <w:sz w:val="20"/>
              </w:rPr>
              <w:t>體育局</w:t>
            </w: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4FBFC76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1,718,487,000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B509FB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1,446,488,723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F0B1FC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CE939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183,045,972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001B1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1,629,534,695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AF22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1,446,488,723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C99F7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F82A8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183,045,972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84EFD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1,629,534,695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F0C5D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0.80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E1D92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- 88,952,305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4EBD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- 5.18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93B5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95C84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1F535075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99793D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27109BD1" w14:textId="77777777" w:rsidR="000F6495" w:rsidRPr="003F4236" w:rsidRDefault="000F6495" w:rsidP="00F66A56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36778B" w14:textId="77777777" w:rsidR="000F6495" w:rsidRPr="003F4236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  <w:r w:rsidRPr="005D63B5">
              <w:rPr>
                <w:rFonts w:ascii="標楷體" w:eastAsia="標楷體" w:hAnsi="標楷體" w:hint="eastAsia"/>
                <w:noProof/>
                <w:sz w:val="20"/>
              </w:rPr>
              <w:t>體育局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1B94E87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1,718,487,000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AA5DB7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1,446,488,723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7E148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AF37D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183,045,972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FE4F7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1,629,534,695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3BFEB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1,446,488,723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A8AFC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6CC06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183,045,972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1D4D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1,629,534,695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43BE0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DE54E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- 88,952,305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6C28D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- 5.18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8854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CE746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:rsidRPr="00B1055F" w14:paraId="3E5B2EA6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A425A37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3E8BD549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15821B2D" w14:textId="77777777" w:rsidR="000F6495" w:rsidRPr="00B1055F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B5956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7,263,587,965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D462BB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6,247,060,719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808489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111,824,650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6011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425,128,088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5356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6,784,013,457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0DE2D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6,247,060,719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5389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111,824,650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17C4F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425,128,088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B99E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6,784,013,457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7C4E6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3.34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84ED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- 479,574,508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56236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- 6.60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97D0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5DBE5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F6495" w14:paraId="4EC31DA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907"/>
        </w:trPr>
        <w:tc>
          <w:tcPr>
            <w:tcW w:w="305" w:type="dxa"/>
            <w:shd w:val="clear" w:color="auto" w:fill="auto"/>
            <w:vAlign w:val="center"/>
          </w:tcPr>
          <w:p w14:paraId="4B196E7F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29B0CFF6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F26D154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對鄉(鎮、市、</w:t>
            </w:r>
          </w:p>
          <w:p w14:paraId="0F396FDE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直轄市山地原住民區)之各項補助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29853DF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7A5F30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46A5C3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618F9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F52C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A66BF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9936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E82BE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EA4A1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2A0FB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A40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7BC7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8F34E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ED683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426F1BD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2E567C0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46E1980C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792ED55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w w:val="90"/>
                <w:sz w:val="20"/>
              </w:rPr>
            </w:pPr>
            <w:r w:rsidRPr="00B1055F">
              <w:rPr>
                <w:rFonts w:ascii="標楷體" w:eastAsia="標楷體" w:hAnsi="標楷體" w:hint="eastAsia"/>
                <w:noProof/>
                <w:w w:val="90"/>
                <w:sz w:val="20"/>
              </w:rPr>
              <w:t>公務人員退休</w:t>
            </w:r>
          </w:p>
          <w:p w14:paraId="3AA7C213" w14:textId="77777777" w:rsidR="000F6495" w:rsidRPr="00B1055F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sz w:val="20"/>
              </w:rPr>
            </w:pPr>
            <w:r w:rsidRPr="00B1055F">
              <w:rPr>
                <w:rFonts w:ascii="標楷體" w:eastAsia="標楷體" w:hAnsi="標楷體" w:hint="eastAsia"/>
                <w:noProof/>
                <w:w w:val="90"/>
                <w:sz w:val="20"/>
              </w:rPr>
              <w:t>及撫卹給付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50CD37D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4,268,289,000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BE3B38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96C2BE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DBE96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95AA4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B300F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82DD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444AF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FD54E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AEF3F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1.92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D2209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- 365,578,167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396D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- 8.56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2E10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03B7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0847CFC8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514DCD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C69F834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863CEA3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公務人員各項</w:t>
            </w:r>
          </w:p>
          <w:p w14:paraId="57FB24B2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補助及慰問金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58BBA69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283,845,000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1F1E3B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7B9B18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DD78C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6ECB6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7ECE5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BFC7B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5D699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A94D0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FBF63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2116B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- 54,075,191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720F1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- 19.05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B9319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FE74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3D12A9E6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45FAE85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45B07D1E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EBCB920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4916B03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2,440,000,000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672A1D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1,881,852,077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6B7A4F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40C59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425,128,088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80EB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2,418,804,815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8A320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1,881,852,077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AD96A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78436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425,128,088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BFB27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2,418,804,815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2F204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1.19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F7215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- 21,195,185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C6A14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- 0.87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26141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DE3E8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6495" w14:paraId="71EC6827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00CAE01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17C20D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204FF6C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4C79CD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38,725,965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8D9A0D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FFBB6FC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A7D6C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E8A76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6A088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D6308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0FC2A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ABF30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987798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30C07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- 38,725,965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552CB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12FE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B6F54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0F6495" w:rsidRPr="00B1055F" w14:paraId="5DCE0240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5648553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4C5B7D05" w14:textId="77777777" w:rsidR="000F6495" w:rsidRPr="00B1055F" w:rsidRDefault="000F6495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6CD807AC" w14:textId="77777777" w:rsidR="000F6495" w:rsidRPr="00B1055F" w:rsidRDefault="000F6495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第二預備金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6AB500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23,541,756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52A618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5EC665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1ED97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99D7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AEC85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081A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7BE87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9231E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90B9B1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30882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- 23,541,756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E50E1F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BAB0E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BE123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D63B5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0F6495" w14:paraId="7DED2F7E" w14:textId="77777777" w:rsidTr="00CF23D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433940AB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0672BDC9" w14:textId="77777777" w:rsidR="000F6495" w:rsidRDefault="000F6495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AE77D71" w14:textId="77777777" w:rsidR="000F6495" w:rsidRDefault="000F6495" w:rsidP="00F66A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1DC44573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23,541,756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DA907C0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89B025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19F9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0F5926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DBCBA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210FD4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68EE0A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80CE0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6D891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0EC07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- 23,541,756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DBBCFB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DCD5D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EC3D02" w14:textId="77777777" w:rsidR="000F6495" w:rsidRPr="005D63B5" w:rsidRDefault="000F6495" w:rsidP="00F66A56">
            <w:pPr>
              <w:jc w:val="right"/>
              <w:rPr>
                <w:rFonts w:ascii="新細明體" w:hAnsi="新細明體"/>
                <w:sz w:val="20"/>
              </w:rPr>
            </w:pPr>
            <w:r w:rsidRPr="005D63B5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045A5CEF" w14:textId="77777777" w:rsidR="000F6495" w:rsidRDefault="000F6495" w:rsidP="000F6495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Pr="008935BC">
        <w:rPr>
          <w:rFonts w:ascii="標楷體" w:eastAsia="標楷體" w:hAnsi="標楷體" w:hint="eastAsia"/>
          <w:spacing w:val="-6"/>
          <w:sz w:val="20"/>
        </w:rPr>
        <w:t>113</w:t>
      </w:r>
      <w:proofErr w:type="gramEnd"/>
      <w:r w:rsidRPr="008935BC">
        <w:rPr>
          <w:rFonts w:ascii="標楷體" w:eastAsia="標楷體" w:hAnsi="標楷體" w:hint="eastAsia"/>
          <w:spacing w:val="-6"/>
          <w:sz w:val="20"/>
        </w:rPr>
        <w:t>年度第二預備金原編列預算數4億元，經新北市政府核准動支3億7,645萬餘元，賸餘2,354萬餘元。</w:t>
      </w:r>
    </w:p>
    <w:p w14:paraId="2FFA77BE" w14:textId="5ECF750E" w:rsidR="009452F9" w:rsidRPr="00BF5328" w:rsidRDefault="009452F9">
      <w:pPr>
        <w:widowControl/>
        <w:rPr>
          <w:rFonts w:ascii="標楷體" w:eastAsia="標楷體" w:hAnsi="標楷體"/>
          <w:w w:val="95"/>
          <w:sz w:val="36"/>
          <w:szCs w:val="36"/>
        </w:rPr>
      </w:pPr>
      <w:r w:rsidRPr="00BF5328">
        <w:rPr>
          <w:rFonts w:ascii="標楷體" w:eastAsia="標楷體" w:hAnsi="標楷體"/>
          <w:w w:val="95"/>
          <w:sz w:val="36"/>
          <w:szCs w:val="36"/>
        </w:rPr>
        <w:br w:type="page"/>
      </w:r>
    </w:p>
    <w:p w14:paraId="22C18D3F" w14:textId="77777777" w:rsidR="009452F9" w:rsidRDefault="009452F9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  <w:sectPr w:rsidR="009452F9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"/>
        <w:gridCol w:w="372"/>
        <w:gridCol w:w="1558"/>
        <w:gridCol w:w="1404"/>
        <w:gridCol w:w="1404"/>
        <w:gridCol w:w="1405"/>
        <w:gridCol w:w="475"/>
        <w:gridCol w:w="930"/>
        <w:gridCol w:w="1405"/>
        <w:gridCol w:w="1405"/>
        <w:gridCol w:w="1405"/>
        <w:gridCol w:w="1405"/>
        <w:gridCol w:w="1405"/>
        <w:gridCol w:w="1405"/>
        <w:gridCol w:w="1405"/>
        <w:gridCol w:w="1405"/>
        <w:gridCol w:w="1405"/>
      </w:tblGrid>
      <w:tr w:rsidR="009452F9" w14:paraId="154C4FA6" w14:textId="77777777" w:rsidTr="00E3155B">
        <w:trPr>
          <w:cantSplit/>
          <w:trHeight w:val="270"/>
          <w:tblHeader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A78888C" w14:textId="77777777" w:rsidR="009452F9" w:rsidRDefault="009452F9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經常</w:t>
            </w:r>
          </w:p>
        </w:tc>
        <w:tc>
          <w:tcPr>
            <w:tcW w:w="661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33A2" w14:textId="77777777" w:rsidR="009452F9" w:rsidRDefault="009452F9" w:rsidP="00F66A5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57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8A059" w14:textId="77777777" w:rsidR="009452F9" w:rsidRDefault="009452F9" w:rsidP="00F66A5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452F9" w14:paraId="44FD9309" w14:textId="77777777" w:rsidTr="00E3155B">
        <w:trPr>
          <w:cantSplit/>
          <w:trHeight w:val="270"/>
          <w:tblHeader/>
        </w:trPr>
        <w:tc>
          <w:tcPr>
            <w:tcW w:w="475" w:type="dxa"/>
            <w:tcBorders>
              <w:top w:val="nil"/>
              <w:left w:val="nil"/>
              <w:right w:val="nil"/>
            </w:tcBorders>
          </w:tcPr>
          <w:p w14:paraId="2B985A90" w14:textId="77777777" w:rsidR="009452F9" w:rsidRDefault="009452F9" w:rsidP="00F66A5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18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ED71630" w14:textId="77777777" w:rsidR="009452F9" w:rsidRDefault="009452F9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75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C7AFB0A" w14:textId="77777777" w:rsidR="009452F9" w:rsidRDefault="009452F9" w:rsidP="00F66A5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3155B" w14:paraId="34FBF47D" w14:textId="270FC449" w:rsidTr="00330856">
        <w:trPr>
          <w:cantSplit/>
          <w:trHeight w:val="567"/>
          <w:tblHeader/>
        </w:trPr>
        <w:tc>
          <w:tcPr>
            <w:tcW w:w="847" w:type="dxa"/>
            <w:gridSpan w:val="2"/>
            <w:vMerge w:val="restart"/>
            <w:tcBorders>
              <w:left w:val="nil"/>
            </w:tcBorders>
            <w:vAlign w:val="center"/>
          </w:tcPr>
          <w:p w14:paraId="4EFEA965" w14:textId="77777777" w:rsidR="00E3155B" w:rsidRDefault="00E3155B" w:rsidP="00F66A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8" w:type="dxa"/>
            <w:vMerge w:val="restart"/>
            <w:tcBorders>
              <w:left w:val="nil"/>
            </w:tcBorders>
            <w:vAlign w:val="center"/>
          </w:tcPr>
          <w:p w14:paraId="1AB55B77" w14:textId="77777777" w:rsidR="00E3155B" w:rsidRDefault="00E3155B" w:rsidP="002177A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科目名稱</w:t>
            </w:r>
          </w:p>
        </w:tc>
        <w:tc>
          <w:tcPr>
            <w:tcW w:w="1404" w:type="dxa"/>
            <w:vMerge w:val="restart"/>
            <w:vAlign w:val="center"/>
          </w:tcPr>
          <w:p w14:paraId="3A829A8E" w14:textId="77777777" w:rsidR="00E3155B" w:rsidRPr="002177A6" w:rsidRDefault="00E3155B" w:rsidP="002177A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177A6">
              <w:rPr>
                <w:rFonts w:ascii="標楷體" w:eastAsia="標楷體" w:hAnsi="標楷體" w:hint="eastAsia"/>
                <w:sz w:val="20"/>
              </w:rPr>
              <w:t>以前年度</w:t>
            </w:r>
            <w:r w:rsidRPr="002177A6">
              <w:rPr>
                <w:rFonts w:ascii="標楷體" w:eastAsia="標楷體" w:hAnsi="標楷體"/>
                <w:sz w:val="20"/>
              </w:rPr>
              <w:br/>
            </w:r>
            <w:r w:rsidRPr="002177A6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619" w:type="dxa"/>
            <w:gridSpan w:val="5"/>
            <w:vAlign w:val="center"/>
          </w:tcPr>
          <w:p w14:paraId="255E7829" w14:textId="625069FF" w:rsidR="00E3155B" w:rsidRDefault="00E3155B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620" w:type="dxa"/>
            <w:gridSpan w:val="4"/>
            <w:vAlign w:val="center"/>
          </w:tcPr>
          <w:p w14:paraId="04C281D8" w14:textId="5E12E975" w:rsidR="00E3155B" w:rsidRDefault="00E3155B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20" w:type="dxa"/>
            <w:gridSpan w:val="4"/>
            <w:tcBorders>
              <w:right w:val="nil"/>
            </w:tcBorders>
            <w:vAlign w:val="center"/>
          </w:tcPr>
          <w:p w14:paraId="22E9F718" w14:textId="7C60CA39" w:rsidR="00E3155B" w:rsidRDefault="00E3155B" w:rsidP="00F66A5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4555DF" w14:paraId="14678596" w14:textId="77777777" w:rsidTr="00E3155B">
        <w:trPr>
          <w:cantSplit/>
          <w:trHeight w:val="56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14:paraId="40DF4204" w14:textId="77777777" w:rsidR="004555DF" w:rsidRDefault="004555DF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4FF46ECA" w14:textId="77777777" w:rsidR="004555DF" w:rsidRDefault="004555DF" w:rsidP="00F66A5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04" w:type="dxa"/>
            <w:vMerge/>
            <w:vAlign w:val="center"/>
          </w:tcPr>
          <w:p w14:paraId="6F4B2554" w14:textId="77777777" w:rsidR="004555DF" w:rsidRDefault="004555DF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04" w:type="dxa"/>
            <w:vAlign w:val="center"/>
          </w:tcPr>
          <w:p w14:paraId="30E40193" w14:textId="77777777" w:rsidR="004555DF" w:rsidRDefault="004555DF" w:rsidP="00541DF0">
            <w:pPr>
              <w:ind w:lef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2177A6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05" w:type="dxa"/>
            <w:vAlign w:val="center"/>
          </w:tcPr>
          <w:p w14:paraId="361D3A32" w14:textId="77777777" w:rsidR="004555DF" w:rsidRDefault="004555DF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05" w:type="dxa"/>
            <w:gridSpan w:val="2"/>
            <w:vAlign w:val="center"/>
          </w:tcPr>
          <w:p w14:paraId="1A4E692E" w14:textId="77777777" w:rsidR="004555DF" w:rsidRDefault="004555DF" w:rsidP="002177A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05" w:type="dxa"/>
            <w:vAlign w:val="center"/>
          </w:tcPr>
          <w:p w14:paraId="4D25DB75" w14:textId="77777777" w:rsidR="004555DF" w:rsidRDefault="004555DF" w:rsidP="002177A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05" w:type="dxa"/>
            <w:vAlign w:val="center"/>
          </w:tcPr>
          <w:p w14:paraId="4060F7DD" w14:textId="77777777" w:rsidR="004555DF" w:rsidRDefault="004555DF" w:rsidP="002177A6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2177A6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05" w:type="dxa"/>
            <w:vAlign w:val="center"/>
          </w:tcPr>
          <w:p w14:paraId="6311A363" w14:textId="77777777" w:rsidR="004555DF" w:rsidRDefault="004555DF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05" w:type="dxa"/>
            <w:vAlign w:val="center"/>
          </w:tcPr>
          <w:p w14:paraId="36B5FF75" w14:textId="77777777" w:rsidR="004555DF" w:rsidRDefault="004555DF" w:rsidP="002818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05" w:type="dxa"/>
            <w:vAlign w:val="center"/>
          </w:tcPr>
          <w:p w14:paraId="7F15F3F5" w14:textId="77777777" w:rsidR="004555DF" w:rsidRDefault="004555DF" w:rsidP="002818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083CF0A6" w14:textId="77777777" w:rsidR="004555DF" w:rsidRDefault="004555DF" w:rsidP="002177A6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281859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05" w:type="dxa"/>
            <w:vAlign w:val="center"/>
          </w:tcPr>
          <w:p w14:paraId="24E8C07C" w14:textId="77777777" w:rsidR="004555DF" w:rsidRDefault="004555DF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102D2706" w14:textId="77777777" w:rsidR="004555DF" w:rsidRDefault="004555DF" w:rsidP="002818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2F3EB9B8" w14:textId="77777777" w:rsidR="004555DF" w:rsidRDefault="004555DF" w:rsidP="002177A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E3155B" w14:paraId="14A4FAE2" w14:textId="77777777" w:rsidTr="00E3155B">
        <w:trPr>
          <w:cantSplit/>
          <w:trHeight w:val="56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14:paraId="627C98BE" w14:textId="77777777" w:rsidR="009452F9" w:rsidRDefault="009452F9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60FC9547" w14:textId="77777777" w:rsidR="009452F9" w:rsidRDefault="009452F9" w:rsidP="00F66A5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04" w:type="dxa"/>
            <w:vAlign w:val="center"/>
          </w:tcPr>
          <w:p w14:paraId="54F79FFB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4" w:type="dxa"/>
            <w:vAlign w:val="center"/>
          </w:tcPr>
          <w:p w14:paraId="3AC13C32" w14:textId="77777777" w:rsidR="009452F9" w:rsidRDefault="009452F9" w:rsidP="00541DF0">
            <w:pPr>
              <w:ind w:left="48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vAlign w:val="center"/>
          </w:tcPr>
          <w:p w14:paraId="222F261A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gridSpan w:val="2"/>
            <w:tcBorders>
              <w:top w:val="nil"/>
            </w:tcBorders>
            <w:vAlign w:val="center"/>
          </w:tcPr>
          <w:p w14:paraId="05D5886B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nil"/>
            </w:tcBorders>
            <w:vAlign w:val="center"/>
          </w:tcPr>
          <w:p w14:paraId="6BDF2398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nil"/>
            </w:tcBorders>
            <w:vAlign w:val="center"/>
          </w:tcPr>
          <w:p w14:paraId="6A657D4B" w14:textId="77777777" w:rsidR="009452F9" w:rsidRDefault="009452F9" w:rsidP="00281859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nil"/>
            </w:tcBorders>
            <w:vAlign w:val="center"/>
          </w:tcPr>
          <w:p w14:paraId="5284A8D8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nil"/>
            </w:tcBorders>
            <w:vAlign w:val="center"/>
          </w:tcPr>
          <w:p w14:paraId="464E5750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nil"/>
            </w:tcBorders>
            <w:vAlign w:val="center"/>
          </w:tcPr>
          <w:p w14:paraId="467860AB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13215A56" w14:textId="77777777" w:rsidR="009452F9" w:rsidRDefault="009452F9" w:rsidP="002177A6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vAlign w:val="center"/>
          </w:tcPr>
          <w:p w14:paraId="01936366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0E58DE7B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025BBE6D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E3155B" w14:paraId="6F493E0D" w14:textId="77777777" w:rsidTr="00E3155B">
        <w:trPr>
          <w:cantSplit/>
          <w:trHeight w:val="56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14:paraId="1839706F" w14:textId="77777777" w:rsidR="009452F9" w:rsidRDefault="009452F9" w:rsidP="00F66A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6E9B0742" w14:textId="77777777" w:rsidR="009452F9" w:rsidRDefault="009452F9" w:rsidP="00F66A5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04" w:type="dxa"/>
            <w:vAlign w:val="center"/>
          </w:tcPr>
          <w:p w14:paraId="4C72689F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4" w:type="dxa"/>
            <w:vAlign w:val="center"/>
          </w:tcPr>
          <w:p w14:paraId="5C2484BC" w14:textId="77777777" w:rsidR="009452F9" w:rsidRDefault="009452F9" w:rsidP="00541DF0">
            <w:pPr>
              <w:ind w:lef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00050C7F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gridSpan w:val="2"/>
            <w:vAlign w:val="center"/>
          </w:tcPr>
          <w:p w14:paraId="5CBD22B3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5EE92091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309345D3" w14:textId="77777777" w:rsidR="009452F9" w:rsidRDefault="009452F9" w:rsidP="00281859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1CEA7FC1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6B33C941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3CBCC105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3045A0C7" w14:textId="77777777" w:rsidR="009452F9" w:rsidRDefault="009452F9" w:rsidP="002177A6">
            <w:pPr>
              <w:ind w:left="48" w:right="5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7A35C277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7B7236B4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5" w:type="dxa"/>
            <w:tcBorders>
              <w:right w:val="nil"/>
            </w:tcBorders>
            <w:vAlign w:val="center"/>
          </w:tcPr>
          <w:p w14:paraId="67A991BF" w14:textId="77777777" w:rsidR="009452F9" w:rsidRDefault="009452F9" w:rsidP="00F66A5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3155B" w:rsidRPr="00C942D8" w14:paraId="021CC66E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67DE679D" w14:textId="77777777" w:rsidR="009452F9" w:rsidRPr="00C942D8" w:rsidRDefault="009452F9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A39EBA4" w14:textId="77777777" w:rsidR="009452F9" w:rsidRPr="00C942D8" w:rsidRDefault="009452F9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42D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B11EB36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6,326,607,374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9796163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301,201,126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9A0D06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4,269,510,481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70F274F8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7E4D79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1,755,895,767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86EECB5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1,143,753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27B95C0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2CB0DB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898DB0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- 1,143,753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B0D6165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302,344,879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B5E2BF7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4,269,510,481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C99F7D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F84285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1,754,752,014</w:t>
            </w:r>
          </w:p>
        </w:tc>
      </w:tr>
      <w:tr w:rsidR="00E3155B" w:rsidRPr="00C942D8" w14:paraId="4A8904E0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24F522D5" w14:textId="77777777" w:rsidR="009452F9" w:rsidRPr="00C942D8" w:rsidRDefault="009452F9" w:rsidP="00F66A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B461A0C" w14:textId="77777777" w:rsidR="009452F9" w:rsidRPr="00C942D8" w:rsidRDefault="009452F9" w:rsidP="00F66A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42D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B6238F0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5,710,730,481</w:t>
            </w:r>
          </w:p>
          <w:p w14:paraId="022F55B0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615,876,893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CF6F636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301,201,126</w:t>
            </w:r>
          </w:p>
          <w:p w14:paraId="59505514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DCBA8D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3,725,367,533</w:t>
            </w:r>
          </w:p>
          <w:p w14:paraId="23EDAEB5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544,142,948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7054166A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4ECD758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D0E281A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1,684,161,822</w:t>
            </w:r>
          </w:p>
          <w:p w14:paraId="5325652E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71,733,945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CA779BD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1,143,753</w:t>
            </w:r>
          </w:p>
          <w:p w14:paraId="1FF6344F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417CB6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25A2CEE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87A85FF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F7351D1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6169205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- 1,143,753</w:t>
            </w:r>
          </w:p>
          <w:p w14:paraId="5AECB483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D5F89B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302,344,879</w:t>
            </w:r>
          </w:p>
          <w:p w14:paraId="3CAF252E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322B81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3,725,367,533</w:t>
            </w:r>
          </w:p>
          <w:p w14:paraId="6DBBCCE0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544,142,948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AFA57C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56C667A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AA44DC2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1,683,018,069</w:t>
            </w:r>
          </w:p>
          <w:p w14:paraId="5C47D37B" w14:textId="77777777" w:rsidR="009452F9" w:rsidRPr="00C942D8" w:rsidRDefault="009452F9" w:rsidP="00F66A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42D8">
              <w:rPr>
                <w:rFonts w:ascii="新細明體" w:hAnsi="新細明體"/>
                <w:b/>
                <w:noProof/>
                <w:spacing w:val="-6"/>
                <w:sz w:val="20"/>
              </w:rPr>
              <w:t>71,733,945</w:t>
            </w:r>
          </w:p>
        </w:tc>
      </w:tr>
      <w:tr w:rsidR="00E3155B" w14:paraId="49F479CE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058CF47F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98－112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B8C6DED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561E30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2,347,914,975</w:t>
            </w:r>
          </w:p>
          <w:p w14:paraId="374E894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F4986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201,324,587</w:t>
            </w:r>
          </w:p>
          <w:p w14:paraId="7487385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289B07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890,569,943</w:t>
            </w:r>
          </w:p>
          <w:p w14:paraId="77444C2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122A5C7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2A528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AC738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1,256,020,445</w:t>
            </w:r>
          </w:p>
          <w:p w14:paraId="4AD82F3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9968B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1,143,753</w:t>
            </w:r>
          </w:p>
          <w:p w14:paraId="3254073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CA643D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856E0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DB54C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50BD9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8665D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- 1,143,753</w:t>
            </w:r>
          </w:p>
          <w:p w14:paraId="61FE6324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2E3B2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202,468,340</w:t>
            </w:r>
          </w:p>
          <w:p w14:paraId="43A080F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8155B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890,569,943</w:t>
            </w:r>
          </w:p>
          <w:p w14:paraId="1FC2CF6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9AC48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727EC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759AC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1,254,876,692</w:t>
            </w:r>
          </w:p>
          <w:p w14:paraId="08C007B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3155B" w14:paraId="671BBC4B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42F19F83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102－11</w:t>
            </w:r>
            <w:r w:rsidRPr="00025AE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A814FF6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DE5755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24,583,380</w:t>
            </w:r>
          </w:p>
          <w:p w14:paraId="46D491A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3E4B33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BB64D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B18B0F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22,525,351</w:t>
            </w:r>
          </w:p>
          <w:p w14:paraId="0D49252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4A224E6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27E44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6E07A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2,058,029</w:t>
            </w:r>
          </w:p>
          <w:p w14:paraId="2227AB6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6E6F77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B1604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C79D3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E853B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E0D83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D49BE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A6E2E3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F07F8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85A103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2C556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D571A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22,525,351</w:t>
            </w:r>
          </w:p>
          <w:p w14:paraId="6C765C6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C3A68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D7304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163DAF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2,058,029</w:t>
            </w:r>
          </w:p>
          <w:p w14:paraId="6ED471B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3155B" w14:paraId="29B7542C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2E1378D1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96－112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C0EAF29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A628B7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35,842,972</w:t>
            </w:r>
          </w:p>
          <w:p w14:paraId="518C35D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AFA06A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1,560,723</w:t>
            </w:r>
          </w:p>
          <w:p w14:paraId="34DEA33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C29422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14,642,207</w:t>
            </w:r>
          </w:p>
          <w:p w14:paraId="35DCFBE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79B8F6A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DA684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DFA4A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19,640,042</w:t>
            </w:r>
          </w:p>
          <w:p w14:paraId="3EBC058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2D506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7368D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8B15D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D1C95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22638E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62643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CAA76F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A24FA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D75C0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1,560,723</w:t>
            </w:r>
          </w:p>
          <w:p w14:paraId="3BF1D9D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83E3B5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14,642,207</w:t>
            </w:r>
          </w:p>
          <w:p w14:paraId="16780BB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675144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A55DF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13AD4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19,640,042</w:t>
            </w:r>
          </w:p>
          <w:p w14:paraId="38EAFB4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3155B" w14:paraId="3D23E3E2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7924F359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9989598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DAFB03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2,847,474,447</w:t>
            </w:r>
          </w:p>
          <w:p w14:paraId="280869E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615,876,893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5D38BA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72,855,902</w:t>
            </w:r>
          </w:p>
          <w:p w14:paraId="7FA22DA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BD8C2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2,682,745,333</w:t>
            </w:r>
          </w:p>
          <w:p w14:paraId="01B56D3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544,142,948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282C66D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715FD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763B2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91,873,212</w:t>
            </w:r>
          </w:p>
          <w:p w14:paraId="24C9348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71,733,945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F09FD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31E16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A16A3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74772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0AFAD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45D96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B13ED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C3DD6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10729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72,855,902</w:t>
            </w:r>
          </w:p>
          <w:p w14:paraId="6C09902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EB2A7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2,682,745,333</w:t>
            </w:r>
          </w:p>
          <w:p w14:paraId="69C7EC9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544,142,948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5CD52C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EC521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15002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91,873,212</w:t>
            </w:r>
          </w:p>
          <w:p w14:paraId="31B30DC4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71,733,945</w:t>
            </w:r>
          </w:p>
        </w:tc>
      </w:tr>
      <w:tr w:rsidR="00E3155B" w14:paraId="169D4093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24EA1A1D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3F8892D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0B3577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225,029,356</w:t>
            </w:r>
          </w:p>
          <w:p w14:paraId="6B3055F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85DB7D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126,761</w:t>
            </w:r>
          </w:p>
          <w:p w14:paraId="7E63BE3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384A2B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100,372,793</w:t>
            </w:r>
          </w:p>
          <w:p w14:paraId="22630772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4C21666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62238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FAE9E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124,529,802</w:t>
            </w:r>
          </w:p>
          <w:p w14:paraId="5FEB612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FA53F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749CF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5B6DFA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AF431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5AE9EE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11F46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6DAFFD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96D4AC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6988F9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126,761</w:t>
            </w:r>
          </w:p>
          <w:p w14:paraId="26B8A50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49FDF0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100,372,793</w:t>
            </w:r>
          </w:p>
          <w:p w14:paraId="543BCF1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58433A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BEF53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D1635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124,529,802</w:t>
            </w:r>
          </w:p>
          <w:p w14:paraId="76DCFB2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3155B" w14:paraId="7923EE15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gridSpan w:val="2"/>
            <w:shd w:val="clear" w:color="auto" w:fill="auto"/>
            <w:vAlign w:val="center"/>
          </w:tcPr>
          <w:p w14:paraId="29C2FCAE" w14:textId="77777777" w:rsidR="009452F9" w:rsidRDefault="009452F9" w:rsidP="00F66A56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99－112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864584F" w14:textId="77777777" w:rsidR="009452F9" w:rsidRDefault="009452F9" w:rsidP="00F66A5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C9C91E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229,885,351</w:t>
            </w:r>
          </w:p>
          <w:p w14:paraId="1D966ED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F27D83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25,333,153</w:t>
            </w:r>
          </w:p>
          <w:p w14:paraId="269FB91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8B5BED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14,511,906</w:t>
            </w:r>
          </w:p>
          <w:p w14:paraId="75526704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14:paraId="7546EF1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4E980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2AFC3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190,040,292</w:t>
            </w:r>
          </w:p>
          <w:p w14:paraId="0B1AA24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CF23AE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98870F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681EA7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0BE06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AC64E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A890A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4C2CF5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99AABB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378527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25,333,153</w:t>
            </w:r>
          </w:p>
          <w:p w14:paraId="76FBEC00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99BD1A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14,511,906</w:t>
            </w:r>
          </w:p>
          <w:p w14:paraId="59F86716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9978C43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ECB4F1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E649C8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/>
                <w:noProof/>
                <w:spacing w:val="-6"/>
                <w:sz w:val="20"/>
              </w:rPr>
              <w:t>190,040,292</w:t>
            </w:r>
          </w:p>
          <w:p w14:paraId="21A95B65" w14:textId="77777777" w:rsidR="009452F9" w:rsidRPr="00B205E3" w:rsidRDefault="009452F9" w:rsidP="00F66A5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57CA8010" w14:textId="0E9FC7D2" w:rsidR="00AE0E0D" w:rsidRPr="000F6495" w:rsidRDefault="00AE0E0D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227863FD" w14:textId="77777777" w:rsidR="00F15295" w:rsidRPr="00BF5328" w:rsidRDefault="00F15295">
      <w:pPr>
        <w:widowControl/>
        <w:rPr>
          <w:rFonts w:hAnsi="標楷體"/>
          <w:sz w:val="36"/>
          <w:szCs w:val="36"/>
        </w:rPr>
        <w:sectPr w:rsidR="00F15295" w:rsidRPr="00BF5328" w:rsidSect="00EA0ABF">
          <w:headerReference w:type="first" r:id="rId3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hAnsi="標楷體"/>
          <w:sz w:val="36"/>
          <w:szCs w:val="36"/>
        </w:rPr>
        <w:br w:type="page"/>
      </w: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093"/>
        <w:gridCol w:w="1374"/>
        <w:gridCol w:w="1375"/>
        <w:gridCol w:w="1374"/>
        <w:gridCol w:w="32"/>
        <w:gridCol w:w="943"/>
        <w:gridCol w:w="400"/>
        <w:gridCol w:w="1375"/>
        <w:gridCol w:w="1374"/>
        <w:gridCol w:w="1375"/>
        <w:gridCol w:w="1374"/>
        <w:gridCol w:w="1375"/>
        <w:gridCol w:w="1375"/>
        <w:gridCol w:w="1374"/>
        <w:gridCol w:w="1375"/>
        <w:gridCol w:w="1375"/>
      </w:tblGrid>
      <w:tr w:rsidR="007C238C" w14:paraId="31C730DB" w14:textId="304CEE12" w:rsidTr="00E3155B">
        <w:trPr>
          <w:cantSplit/>
          <w:trHeight w:val="270"/>
          <w:tblHeader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C7BE814" w14:textId="4FF20409" w:rsidR="007C238C" w:rsidRDefault="007C238C" w:rsidP="007C238C">
            <w:pPr>
              <w:ind w:right="20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291A2EA" wp14:editId="7823B615">
                      <wp:simplePos x="0" y="0"/>
                      <wp:positionH relativeFrom="column">
                        <wp:posOffset>139510</wp:posOffset>
                      </wp:positionH>
                      <wp:positionV relativeFrom="paragraph">
                        <wp:posOffset>26670</wp:posOffset>
                      </wp:positionV>
                      <wp:extent cx="653143" cy="439387"/>
                      <wp:effectExtent l="0" t="0" r="0" b="0"/>
                      <wp:wrapNone/>
                      <wp:docPr id="6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3143" cy="4393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9AA906" w14:textId="77777777" w:rsidR="007C238C" w:rsidRPr="00CC3054" w:rsidRDefault="007C238C" w:rsidP="00A77FF3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併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91A2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" o:spid="_x0000_s1026" type="#_x0000_t202" style="position:absolute;margin-left:11pt;margin-top:2.1pt;width:51.45pt;height:34.6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" filled="f" stroked="f" strokeweight=".5pt">
                      <v:textbox>
                        <w:txbxContent>
                          <w:p w14:paraId="769AA906" w14:textId="77777777" w:rsidR="007C238C" w:rsidRPr="00CC3054" w:rsidRDefault="007C238C" w:rsidP="00A77FF3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D0D43FC" wp14:editId="50F5D3DE">
                      <wp:simplePos x="0" y="0"/>
                      <wp:positionH relativeFrom="column">
                        <wp:posOffset>-132336</wp:posOffset>
                      </wp:positionH>
                      <wp:positionV relativeFrom="paragraph">
                        <wp:posOffset>-56515</wp:posOffset>
                      </wp:positionV>
                      <wp:extent cx="558140" cy="439387"/>
                      <wp:effectExtent l="0" t="0" r="0" b="0"/>
                      <wp:wrapNone/>
                      <wp:docPr id="7" name="文字方塊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8140" cy="4393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01719F" w14:textId="77777777" w:rsidR="007C238C" w:rsidRPr="00CC3054" w:rsidRDefault="007C238C" w:rsidP="00A77FF3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經常</w:t>
                                  </w:r>
                                </w:p>
                                <w:p w14:paraId="4970D31A" w14:textId="77777777" w:rsidR="007C238C" w:rsidRPr="00CC3054" w:rsidRDefault="007C238C" w:rsidP="00A77FF3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D43FC" id="文字方塊 7" o:spid="_x0000_s1027" type="#_x0000_t202" style="position:absolute;margin-left:-10.4pt;margin-top:-4.45pt;width:43.95pt;height:34.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" filled="f" stroked="f" strokeweight=".5pt">
                      <v:textbox>
                        <w:txbxContent>
                          <w:p w14:paraId="6301719F" w14:textId="77777777" w:rsidR="007C238C" w:rsidRPr="00CC3054" w:rsidRDefault="007C238C" w:rsidP="00A77FF3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經常</w:t>
                            </w:r>
                          </w:p>
                          <w:p w14:paraId="4970D31A" w14:textId="77777777" w:rsidR="007C238C" w:rsidRPr="00CC3054" w:rsidRDefault="007C238C" w:rsidP="00A77FF3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4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30528" w14:textId="6573A829" w:rsidR="007C238C" w:rsidRDefault="007C238C" w:rsidP="007C238C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AAB8" w14:textId="07922154" w:rsidR="007C238C" w:rsidRDefault="007C238C" w:rsidP="007C238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7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FB30" w14:textId="77777777" w:rsidR="007C238C" w:rsidRDefault="007C238C" w:rsidP="007C238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7C238C" w14:paraId="3D523A45" w14:textId="1885A2E2" w:rsidTr="00E3155B">
        <w:trPr>
          <w:cantSplit/>
          <w:trHeight w:val="270"/>
          <w:tblHeader/>
        </w:trPr>
        <w:tc>
          <w:tcPr>
            <w:tcW w:w="847" w:type="dxa"/>
            <w:tcBorders>
              <w:top w:val="nil"/>
              <w:left w:val="nil"/>
              <w:right w:val="nil"/>
            </w:tcBorders>
          </w:tcPr>
          <w:p w14:paraId="41AA1D7F" w14:textId="2A68749E" w:rsidR="007C238C" w:rsidRDefault="007C238C" w:rsidP="007C238C">
            <w:pPr>
              <w:ind w:right="2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4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63A661B" w14:textId="77777777" w:rsidR="007C238C" w:rsidRDefault="007C238C" w:rsidP="007C238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nil"/>
              <w:right w:val="nil"/>
            </w:tcBorders>
          </w:tcPr>
          <w:p w14:paraId="796BF2E5" w14:textId="77777777" w:rsidR="007C238C" w:rsidRDefault="007C238C" w:rsidP="007C238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72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9C68799" w14:textId="77777777" w:rsidR="007C238C" w:rsidRDefault="007C238C" w:rsidP="007C238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7C238C" w14:paraId="3B9AF5B7" w14:textId="5524501F" w:rsidTr="00597757">
        <w:trPr>
          <w:cantSplit/>
          <w:trHeight w:val="567"/>
          <w:tblHeader/>
        </w:trPr>
        <w:tc>
          <w:tcPr>
            <w:tcW w:w="847" w:type="dxa"/>
            <w:vMerge w:val="restart"/>
            <w:tcBorders>
              <w:left w:val="nil"/>
            </w:tcBorders>
            <w:vAlign w:val="center"/>
          </w:tcPr>
          <w:p w14:paraId="1692454E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093" w:type="dxa"/>
            <w:vMerge w:val="restart"/>
            <w:tcBorders>
              <w:left w:val="nil"/>
            </w:tcBorders>
            <w:vAlign w:val="center"/>
          </w:tcPr>
          <w:p w14:paraId="04798BD2" w14:textId="77777777" w:rsidR="007C238C" w:rsidRDefault="007C238C" w:rsidP="002177A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科目名稱</w:t>
            </w:r>
          </w:p>
        </w:tc>
        <w:tc>
          <w:tcPr>
            <w:tcW w:w="1374" w:type="dxa"/>
            <w:vMerge w:val="restart"/>
            <w:vAlign w:val="center"/>
          </w:tcPr>
          <w:p w14:paraId="45F5998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E13D8F">
              <w:rPr>
                <w:rFonts w:ascii="標楷體" w:eastAsia="標楷體" w:hAnsi="標楷體" w:hint="eastAsia"/>
                <w:sz w:val="20"/>
              </w:rPr>
              <w:t>以前年度</w:t>
            </w:r>
            <w:r w:rsidRPr="00E13D8F">
              <w:rPr>
                <w:rFonts w:ascii="標楷體" w:eastAsia="標楷體" w:hAnsi="標楷體"/>
                <w:sz w:val="20"/>
              </w:rPr>
              <w:br/>
            </w:r>
            <w:r w:rsidRPr="00E13D8F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499" w:type="dxa"/>
            <w:gridSpan w:val="6"/>
            <w:vAlign w:val="center"/>
          </w:tcPr>
          <w:p w14:paraId="7806EED5" w14:textId="1F588704" w:rsidR="007C238C" w:rsidRDefault="007C238C" w:rsidP="007C238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498" w:type="dxa"/>
            <w:gridSpan w:val="4"/>
            <w:vAlign w:val="center"/>
          </w:tcPr>
          <w:p w14:paraId="721089A9" w14:textId="16EAF769" w:rsidR="007C238C" w:rsidRDefault="007C238C" w:rsidP="007C238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499" w:type="dxa"/>
            <w:gridSpan w:val="4"/>
            <w:tcBorders>
              <w:right w:val="nil"/>
            </w:tcBorders>
            <w:vAlign w:val="center"/>
          </w:tcPr>
          <w:p w14:paraId="6D2292FF" w14:textId="24D6244F" w:rsidR="007C238C" w:rsidRDefault="007C238C" w:rsidP="007C238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7C238C" w14:paraId="222BB509" w14:textId="77777777" w:rsidTr="00E3155B">
        <w:trPr>
          <w:cantSplit/>
          <w:trHeight w:val="567"/>
          <w:tblHeader/>
        </w:trPr>
        <w:tc>
          <w:tcPr>
            <w:tcW w:w="847" w:type="dxa"/>
            <w:vMerge/>
            <w:tcBorders>
              <w:left w:val="nil"/>
            </w:tcBorders>
            <w:vAlign w:val="center"/>
          </w:tcPr>
          <w:p w14:paraId="42D149DE" w14:textId="77777777" w:rsidR="007C238C" w:rsidRDefault="007C238C" w:rsidP="007C238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3" w:type="dxa"/>
            <w:vMerge/>
            <w:vAlign w:val="center"/>
          </w:tcPr>
          <w:p w14:paraId="720BA210" w14:textId="77777777" w:rsidR="007C238C" w:rsidRDefault="007C238C" w:rsidP="007C238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Merge/>
            <w:vAlign w:val="center"/>
          </w:tcPr>
          <w:p w14:paraId="4355268A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5" w:type="dxa"/>
            <w:vAlign w:val="center"/>
          </w:tcPr>
          <w:p w14:paraId="34B4572C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E13D8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4" w:type="dxa"/>
            <w:vAlign w:val="center"/>
          </w:tcPr>
          <w:p w14:paraId="05810110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5" w:type="dxa"/>
            <w:gridSpan w:val="3"/>
            <w:vAlign w:val="center"/>
          </w:tcPr>
          <w:p w14:paraId="411280A1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5" w:type="dxa"/>
            <w:vAlign w:val="center"/>
          </w:tcPr>
          <w:p w14:paraId="7DDD74B4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374" w:type="dxa"/>
            <w:vAlign w:val="center"/>
          </w:tcPr>
          <w:p w14:paraId="33D323E3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E13D8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5" w:type="dxa"/>
            <w:vAlign w:val="center"/>
          </w:tcPr>
          <w:p w14:paraId="4614971A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4" w:type="dxa"/>
            <w:vAlign w:val="center"/>
          </w:tcPr>
          <w:p w14:paraId="1EF59FE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5" w:type="dxa"/>
            <w:vAlign w:val="center"/>
          </w:tcPr>
          <w:p w14:paraId="50044A7E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375" w:type="dxa"/>
            <w:vAlign w:val="center"/>
          </w:tcPr>
          <w:p w14:paraId="4FAA9AFD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E13D8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4" w:type="dxa"/>
            <w:vAlign w:val="center"/>
          </w:tcPr>
          <w:p w14:paraId="5F08C63B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6EA9BBF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009D0093" w14:textId="77777777" w:rsidR="007C238C" w:rsidRDefault="007C238C" w:rsidP="007C238C">
            <w:pPr>
              <w:ind w:left="2" w:rightChars="49" w:right="1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7C238C" w14:paraId="0AF6E301" w14:textId="77777777" w:rsidTr="00E3155B">
        <w:trPr>
          <w:cantSplit/>
          <w:trHeight w:val="567"/>
          <w:tblHeader/>
        </w:trPr>
        <w:tc>
          <w:tcPr>
            <w:tcW w:w="847" w:type="dxa"/>
            <w:vMerge/>
            <w:tcBorders>
              <w:left w:val="nil"/>
            </w:tcBorders>
            <w:vAlign w:val="center"/>
          </w:tcPr>
          <w:p w14:paraId="01CCE581" w14:textId="77777777" w:rsidR="007C238C" w:rsidRDefault="007C238C" w:rsidP="007C238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3" w:type="dxa"/>
            <w:vMerge/>
            <w:vAlign w:val="center"/>
          </w:tcPr>
          <w:p w14:paraId="2C8D2C91" w14:textId="77777777" w:rsidR="007C238C" w:rsidRDefault="007C238C" w:rsidP="007C238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Align w:val="center"/>
          </w:tcPr>
          <w:p w14:paraId="3EF37655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1D0F5DD4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718F5FFC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gridSpan w:val="3"/>
            <w:vAlign w:val="center"/>
          </w:tcPr>
          <w:p w14:paraId="24623BD0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679D5860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1A545576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305F49A3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5298CDC7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4B1B23C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6B389D59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75F95C89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7A5FE1B0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4B6208C2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7C238C" w14:paraId="510C7A82" w14:textId="77777777" w:rsidTr="00E3155B">
        <w:trPr>
          <w:cantSplit/>
          <w:trHeight w:val="567"/>
          <w:tblHeader/>
        </w:trPr>
        <w:tc>
          <w:tcPr>
            <w:tcW w:w="847" w:type="dxa"/>
            <w:vMerge/>
            <w:tcBorders>
              <w:left w:val="nil"/>
            </w:tcBorders>
            <w:vAlign w:val="center"/>
          </w:tcPr>
          <w:p w14:paraId="3C6F5FC0" w14:textId="77777777" w:rsidR="007C238C" w:rsidRDefault="007C238C" w:rsidP="007C238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3" w:type="dxa"/>
            <w:vMerge/>
            <w:vAlign w:val="center"/>
          </w:tcPr>
          <w:p w14:paraId="17B9200B" w14:textId="77777777" w:rsidR="007C238C" w:rsidRDefault="007C238C" w:rsidP="007C238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Align w:val="center"/>
          </w:tcPr>
          <w:p w14:paraId="340F10ED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41092026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162339A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gridSpan w:val="3"/>
            <w:vAlign w:val="center"/>
          </w:tcPr>
          <w:p w14:paraId="6067B26D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0534FBFC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5CB393BD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7037A56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21D16844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7999B850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1940DD6F" w14:textId="77777777" w:rsidR="007C238C" w:rsidRDefault="007C238C" w:rsidP="007C238C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687BB547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6CE64958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5998AC07" w14:textId="77777777" w:rsidR="007C238C" w:rsidRDefault="007C238C" w:rsidP="007C238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C238C" w:rsidRPr="00366AF4" w14:paraId="4DE945D0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66C4B1A1" w14:textId="77777777" w:rsidR="007C238C" w:rsidRPr="00366AF4" w:rsidRDefault="007C238C" w:rsidP="007C238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14:paraId="22DF569D" w14:textId="77777777" w:rsidR="007C238C" w:rsidRPr="00366AF4" w:rsidRDefault="007C238C" w:rsidP="007C238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66AF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D0A98CD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8,673,146,032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A94F386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276,038,290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4F29AE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6,571,391,970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AFED56C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D4E6894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1,825,715,772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40EAF2A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26296FB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B46E1EA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55B9D5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C6E28B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276,038,290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0EDB0E2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6,571,391,970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A7A565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80DE9F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1,825,715,772</w:t>
            </w:r>
          </w:p>
        </w:tc>
      </w:tr>
      <w:tr w:rsidR="007C238C" w:rsidRPr="00366AF4" w14:paraId="74672FF5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0928246B" w14:textId="77777777" w:rsidR="007C238C" w:rsidRPr="00366AF4" w:rsidRDefault="007C238C" w:rsidP="007C238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14:paraId="6409C6E7" w14:textId="77777777" w:rsidR="007C238C" w:rsidRPr="00366AF4" w:rsidRDefault="007C238C" w:rsidP="007C238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66AF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20884C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644,301,199</w:t>
            </w:r>
          </w:p>
          <w:p w14:paraId="0919B988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8,028,844,833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EF5BCA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27,314,221</w:t>
            </w:r>
          </w:p>
          <w:p w14:paraId="0BA135DE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248,724,069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9C4530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585,928,974</w:t>
            </w:r>
          </w:p>
          <w:p w14:paraId="00171D7B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5,985,462,996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1D29F66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9,885,564</w:t>
            </w:r>
          </w:p>
          <w:p w14:paraId="5839C9DF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- 9,885,564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C0251E3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40,943,568</w:t>
            </w:r>
          </w:p>
          <w:p w14:paraId="400C4BFB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1,784,772,204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2CB9FD8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8BFFC22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3875F4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911BDB2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8A74E60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5768455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BF60FC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EF86E8C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BB5EA3F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27,314,221</w:t>
            </w:r>
          </w:p>
          <w:p w14:paraId="2CE83041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248,724,069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8FFE62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585,928,974</w:t>
            </w:r>
          </w:p>
          <w:p w14:paraId="491EEE76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5,985,462,996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2AEFE2F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9,885,564</w:t>
            </w:r>
          </w:p>
          <w:p w14:paraId="4E5A1855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- 9,885,564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16444C0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40,943,568</w:t>
            </w:r>
          </w:p>
          <w:p w14:paraId="2EAE6BB8" w14:textId="77777777" w:rsidR="007C238C" w:rsidRPr="00366AF4" w:rsidRDefault="007C238C" w:rsidP="007C238C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66AF4">
              <w:rPr>
                <w:rFonts w:ascii="新細明體" w:hAnsi="新細明體"/>
                <w:b/>
                <w:noProof/>
                <w:spacing w:val="-6"/>
                <w:sz w:val="20"/>
              </w:rPr>
              <w:t>1,784,772,204</w:t>
            </w:r>
          </w:p>
        </w:tc>
      </w:tr>
      <w:tr w:rsidR="007C238C" w14:paraId="44AF7AEB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35A7BA19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7E9B20BA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4382F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053B3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27,198,972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8BC966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E1B6F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8,280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F35169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B1930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27,190,692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1622F0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B34EA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DD231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986C6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F83314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05B7A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162385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18127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88FCD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58213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FE161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A145A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2FAA1E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21697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8,280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0D7D89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9C177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27,190,692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3CA2D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3F186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298C1A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4AC68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238C" w14:paraId="2BCFB9CE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B0B5AAC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DA22F09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F328B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6EA48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5,859,164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AB1FD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F26A6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1,028,280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0E8DAB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1A9A0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4,830,884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793132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534DB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6D9FB7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90D9E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703317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8D092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A4169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03BCB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96C20E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374F5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8EC1F3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75591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1E6B8D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4DFDE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1,028,280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A11582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70ECC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4,830,884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539334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70736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B08C72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CD29F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238C" w14:paraId="2FEB5BC8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5B17DBFE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D5F760A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0448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423,976,485</w:t>
            </w:r>
          </w:p>
          <w:p w14:paraId="4691182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599,350,490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5768D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21,150,936</w:t>
            </w:r>
          </w:p>
          <w:p w14:paraId="7F5E5C3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11,323,783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05A9B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386,508,323</w:t>
            </w:r>
          </w:p>
          <w:p w14:paraId="0E4BA5D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502,512,218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7253DD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6,270,715</w:t>
            </w:r>
          </w:p>
          <w:p w14:paraId="3AC103D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- 6,270,715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BD408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22,587,941</w:t>
            </w:r>
          </w:p>
          <w:p w14:paraId="0C6214D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79,243,774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9C6A87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38C83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651B8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DCE89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0D3188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60FE0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CFE770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287C8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13E9AC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21,150,936</w:t>
            </w:r>
          </w:p>
          <w:p w14:paraId="09C51D5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11,323,783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A04348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386,508,323</w:t>
            </w:r>
          </w:p>
          <w:p w14:paraId="3E5F09C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502,512,218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07447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6,270,715</w:t>
            </w:r>
          </w:p>
          <w:p w14:paraId="34D9E73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- 6,270,715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87F0F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22,587,941</w:t>
            </w:r>
          </w:p>
          <w:p w14:paraId="4834E2B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79,243,774</w:t>
            </w:r>
          </w:p>
        </w:tc>
      </w:tr>
      <w:tr w:rsidR="007C238C" w14:paraId="2FC643B6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732CC971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838E053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90295C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3,109,795</w:t>
            </w:r>
          </w:p>
          <w:p w14:paraId="533829D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397,391,350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CAADCD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985,504</w:t>
            </w:r>
          </w:p>
          <w:p w14:paraId="31E666D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1,172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F03236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2,124,291</w:t>
            </w:r>
          </w:p>
          <w:p w14:paraId="66734C6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72,787,256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047585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15200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1799FE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F83D2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324,602,922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B4EF20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A725B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D5DF7F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FE20C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3B998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7CBA5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905523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3064D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79A84C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985,504</w:t>
            </w:r>
          </w:p>
          <w:p w14:paraId="4DE4578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1,172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BFEA75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2,124,291</w:t>
            </w:r>
          </w:p>
          <w:p w14:paraId="0366918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72,787,256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E957C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D983E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DA5EC2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60F5E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324,602,922</w:t>
            </w:r>
          </w:p>
        </w:tc>
      </w:tr>
      <w:tr w:rsidR="007C238C" w14:paraId="170BDBD2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642057C9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47D49C7A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83C1B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53ABA20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19,740,253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A74063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1F48B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94,394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B36761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535C4A3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5,820,910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698B46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4D3CF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D27B08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AB45A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13,824,949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9C6DD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2DA35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E05E8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98438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6378F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25982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A4A7E2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D7BA8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D1A89C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2489D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94,394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AC98C5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6119FA7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5,820,910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CAB642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2EF93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31BE89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B7678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13,824,949</w:t>
            </w:r>
          </w:p>
        </w:tc>
      </w:tr>
      <w:tr w:rsidR="007C238C" w14:paraId="48876E62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3CFCD418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4A6162AA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12EFE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128AF43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7C8E19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841DD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7AEC2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C141B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E021AB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C88CA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5C944F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55670D6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D79C3D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5AFB6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6A7DD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6ABDE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E0533F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A7892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44C79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AA284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DD8E52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DB87C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4F372F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8F547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A90D9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7A121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515192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0573DA3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238C" w14:paraId="21BECDAF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0EA28FDA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0D756767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0C9FA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8,324,112</w:t>
            </w:r>
          </w:p>
          <w:p w14:paraId="3B559D3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1,099,649,127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E7D0ED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140,864</w:t>
            </w:r>
          </w:p>
          <w:p w14:paraId="7EAF08F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4,031,285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BF9160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6,984,260</w:t>
            </w:r>
          </w:p>
          <w:p w14:paraId="3DCDBF1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593,140,314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9298F7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3,514,349</w:t>
            </w:r>
          </w:p>
          <w:p w14:paraId="6A713FC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- 3,514,349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5A807E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4,713,337</w:t>
            </w:r>
          </w:p>
          <w:p w14:paraId="6A43667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498,963,179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6BE6BE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3F194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9B9526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9BB15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EFCBC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692AF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A337B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9DB22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3C8B5B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140,864</w:t>
            </w:r>
          </w:p>
          <w:p w14:paraId="65EF4F9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4,031,285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CD639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6,984,260</w:t>
            </w:r>
          </w:p>
          <w:p w14:paraId="6A719A5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593,140,314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33B3F0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3,514,349</w:t>
            </w:r>
          </w:p>
          <w:p w14:paraId="32ED71D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- 3,514,349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A361D5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4,713,337</w:t>
            </w:r>
          </w:p>
          <w:p w14:paraId="690FE48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498,963,179</w:t>
            </w:r>
          </w:p>
        </w:tc>
      </w:tr>
      <w:tr w:rsidR="007C238C" w14:paraId="4F467C84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2FE586B8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36E1A03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E89E6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1,348,177</w:t>
            </w:r>
          </w:p>
          <w:p w14:paraId="5411FA4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1,585,244,063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0BAA73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57,208</w:t>
            </w:r>
          </w:p>
          <w:p w14:paraId="23AD054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9,384,650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AF4B2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1,290,969</w:t>
            </w:r>
          </w:p>
          <w:p w14:paraId="42E30E6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943,661,649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BAB78B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42669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66502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1CA7F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632,197,764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64FF2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9E6DF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1EE716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825FB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B9F497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D1835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8A7794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E4F4E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99541A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57,208</w:t>
            </w:r>
          </w:p>
          <w:p w14:paraId="3E0377E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9,384,650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61CD96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1,290,969</w:t>
            </w:r>
          </w:p>
          <w:p w14:paraId="3BCC11A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943,661,649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ECD8B4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6526A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893BF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CE8EB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632,197,764</w:t>
            </w:r>
          </w:p>
        </w:tc>
      </w:tr>
      <w:tr w:rsidR="007C238C" w14:paraId="1DF2AB18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5E23B2F6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A956D7F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966AB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88D68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4,445,165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69BEAF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91D65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87,000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D9259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84FFF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4,358,165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555C208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58188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B101A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9A2A8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5D7CD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8B261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41F07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B3CFF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93E079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B5923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B7B6A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6061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4859F9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49277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87,000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7C13D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11F28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4,358,165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490F8B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A21A4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D736E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61908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238C" w14:paraId="120313AA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019A6A99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BF82FDF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B51520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64,337,643</w:t>
            </w:r>
          </w:p>
          <w:p w14:paraId="19C3ED7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1,418,056,093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7971B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31,515</w:t>
            </w:r>
          </w:p>
          <w:p w14:paraId="2A0C514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18,932,781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96360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64,306,128</w:t>
            </w:r>
          </w:p>
          <w:p w14:paraId="5EA3224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1,348,239,605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3664E9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E1C00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D91EB0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F2FEE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50,883,707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29D21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6C8A4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009C4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793B1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3DDE57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B99BF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5A21FD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AD2AC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94F687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31,515</w:t>
            </w:r>
          </w:p>
          <w:p w14:paraId="26686CD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18,932,781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F24170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64,306,128</w:t>
            </w:r>
          </w:p>
          <w:p w14:paraId="76940D6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1,348,239,605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D2380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BC2CB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0BA5C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E443A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50,883,707</w:t>
            </w:r>
          </w:p>
        </w:tc>
      </w:tr>
      <w:tr w:rsidR="007C238C" w14:paraId="1C5901ED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B161FA0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AC7FFD0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5AD9B5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102E1F9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216,564,345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47ED7C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287A5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20,356,797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E9D99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2E4D06A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172,754,777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5C048F6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35FF3E3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- 100,500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C03646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492EBC3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23,352,271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F8A30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929A0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C2C0CF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FADE9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390B0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683D9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10B3D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CFDFB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0C5B06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0CC86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20,356,797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716D6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7E7F4C5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172,754,777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4A1188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6336A20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- 100,500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F295D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126A8AB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23,352,271</w:t>
            </w:r>
          </w:p>
        </w:tc>
      </w:tr>
      <w:tr w:rsidR="007C238C" w14:paraId="07137414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DAB9A58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</w:t>
            </w:r>
            <w:r w:rsidRPr="00344AD3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5B4CF31D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21794E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23,907,484</w:t>
            </w:r>
          </w:p>
          <w:p w14:paraId="4DB71A1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442,388,938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70872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FC94E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20,956,818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E8C67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15,768,026</w:t>
            </w:r>
          </w:p>
          <w:p w14:paraId="2413BDB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384,561,481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4611B0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577CD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35D2A0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8,139,458</w:t>
            </w:r>
          </w:p>
          <w:p w14:paraId="282169C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36,870,639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4E3524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D851F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CD91A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5A79F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7066DB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AD10E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6D4F2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821C4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C82ACF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32B19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20,956,818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FD48FE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15,768,026</w:t>
            </w:r>
          </w:p>
          <w:p w14:paraId="18A16FC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384,561,481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49FDA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940F9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C27B2C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8,139,458</w:t>
            </w:r>
          </w:p>
          <w:p w14:paraId="5A01833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36,870,639</w:t>
            </w:r>
          </w:p>
        </w:tc>
      </w:tr>
      <w:tr w:rsidR="007C238C" w14:paraId="6CBA60E7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058E55B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D638F7A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F8416B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68F4D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1,020,693,790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A861EC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5741D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38,638,152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C847EAA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FBF8C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909,402,341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A83CCE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586EE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4A30AC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E147F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72,653,297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938AA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3A148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032A1A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6FCA3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8ACD42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53BCE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C82B08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B9FC6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6142C4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F41A4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38,638,152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A0F84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607CA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909,402,341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9ADE7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56811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A2DF6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60D43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72,653,297</w:t>
            </w:r>
          </w:p>
        </w:tc>
      </w:tr>
      <w:tr w:rsidR="007C238C" w14:paraId="637F24EC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452461B9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lastRenderedPageBreak/>
              <w:t>110－112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FC5CDF3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7AB1A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14,348,024</w:t>
            </w:r>
          </w:p>
          <w:p w14:paraId="37FE2D5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802,438,048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1EE62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93,566</w:t>
            </w:r>
          </w:p>
          <w:p w14:paraId="1570852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16,662,222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8B1870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14,254,458</w:t>
            </w:r>
          </w:p>
          <w:p w14:paraId="6D96118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746,550,812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12B36C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E1DFF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15AC95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EC20E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39,225,014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B6D3C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E8147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655A5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4892D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33692B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A6F79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375C49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0368B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5D4ED2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93,566</w:t>
            </w:r>
          </w:p>
          <w:p w14:paraId="1499CAC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16,662,222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B0417B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14,254,458</w:t>
            </w:r>
          </w:p>
          <w:p w14:paraId="170DC96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746,550,812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6F34D4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E7873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33BF3B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01BB67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39,225,014</w:t>
            </w:r>
          </w:p>
        </w:tc>
      </w:tr>
      <w:tr w:rsidR="007C238C" w14:paraId="0EFCFF5E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FB86F04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0187BAE8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1A109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FABD6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162,962,277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401FB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0D4B0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79,421,521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B052BE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732D1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70,586,068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D96A1B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C64D0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0851EA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F650E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12,954,688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8A6C0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5F5F0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CC52A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8B875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D4EB8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5D6839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874310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8A40C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EE3B43C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86468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79,421,521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4B7B2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BFB10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70,586,068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0F62B5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E95005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7AF981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BC1F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12,954,688</w:t>
            </w:r>
          </w:p>
        </w:tc>
      </w:tr>
      <w:tr w:rsidR="007C238C" w14:paraId="179EC693" w14:textId="77777777" w:rsidTr="00E315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7" w:type="dxa"/>
            <w:shd w:val="clear" w:color="auto" w:fill="auto"/>
            <w:vAlign w:val="center"/>
          </w:tcPr>
          <w:p w14:paraId="1ADD7C70" w14:textId="77777777" w:rsidR="007C238C" w:rsidRDefault="007C238C" w:rsidP="007C238C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DFB8C82" w14:textId="77777777" w:rsidR="007C238C" w:rsidRDefault="007C238C" w:rsidP="007C238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4A3D6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96,252,462</w:t>
            </w:r>
          </w:p>
          <w:p w14:paraId="1923758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226,862,758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05FE043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4,854,628</w:t>
            </w:r>
          </w:p>
          <w:p w14:paraId="792B0A4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27,796,934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356E5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89,722,118</w:t>
            </w:r>
          </w:p>
          <w:p w14:paraId="33D75BF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199,065,824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7F01AC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4115E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8F2C458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1,675,716</w:t>
            </w:r>
          </w:p>
          <w:p w14:paraId="546333F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CCE7C4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8283F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20C676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E8A741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865163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133A1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1A95276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CD503B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A8BDFB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4,854,628</w:t>
            </w:r>
          </w:p>
          <w:p w14:paraId="031177A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27,796,934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028CA50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89,722,118</w:t>
            </w:r>
          </w:p>
          <w:p w14:paraId="47E64E2F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199,065,824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95239DD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82B67E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B9FC622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/>
                <w:noProof/>
                <w:spacing w:val="-6"/>
                <w:sz w:val="20"/>
              </w:rPr>
              <w:t>1,675,716</w:t>
            </w:r>
          </w:p>
          <w:p w14:paraId="7B80CF54" w14:textId="77777777" w:rsidR="007C238C" w:rsidRPr="008B0CCA" w:rsidRDefault="007C238C" w:rsidP="007C238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7D82F285" w14:textId="4B3A9BD0" w:rsidR="00F15295" w:rsidRDefault="00F15295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0E0371C4" w14:textId="2EF58E26" w:rsidR="00551317" w:rsidRPr="00BF5328" w:rsidRDefault="00551317">
      <w:pPr>
        <w:widowControl/>
        <w:rPr>
          <w:rFonts w:hAnsi="標楷體"/>
          <w:sz w:val="36"/>
          <w:szCs w:val="36"/>
        </w:rPr>
        <w:sectPr w:rsidR="00551317" w:rsidRPr="00BF5328" w:rsidSect="00EA0ABF">
          <w:headerReference w:type="default" r:id="rId34"/>
          <w:headerReference w:type="first" r:id="rId35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hAnsi="標楷體"/>
          <w:sz w:val="36"/>
          <w:szCs w:val="36"/>
        </w:rPr>
        <w:br w:type="page"/>
      </w: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2097"/>
        <w:gridCol w:w="1374"/>
        <w:gridCol w:w="1374"/>
        <w:gridCol w:w="1375"/>
        <w:gridCol w:w="31"/>
        <w:gridCol w:w="1343"/>
        <w:gridCol w:w="1374"/>
        <w:gridCol w:w="1375"/>
        <w:gridCol w:w="1374"/>
        <w:gridCol w:w="1375"/>
        <w:gridCol w:w="1374"/>
        <w:gridCol w:w="1374"/>
        <w:gridCol w:w="1375"/>
        <w:gridCol w:w="1374"/>
        <w:gridCol w:w="1375"/>
      </w:tblGrid>
      <w:tr w:rsidR="00F5761C" w14:paraId="445A209B" w14:textId="77777777" w:rsidTr="005A27E6">
        <w:trPr>
          <w:cantSplit/>
          <w:trHeight w:val="270"/>
          <w:tblHeader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4B04E8E" w14:textId="77777777" w:rsidR="00F5761C" w:rsidRDefault="00F5761C" w:rsidP="005A27E6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8770684" wp14:editId="2941B305">
                      <wp:simplePos x="0" y="0"/>
                      <wp:positionH relativeFrom="column">
                        <wp:posOffset>139510</wp:posOffset>
                      </wp:positionH>
                      <wp:positionV relativeFrom="paragraph">
                        <wp:posOffset>26670</wp:posOffset>
                      </wp:positionV>
                      <wp:extent cx="653143" cy="439387"/>
                      <wp:effectExtent l="0" t="0" r="0" b="0"/>
                      <wp:wrapNone/>
                      <wp:docPr id="5" name="文字方塊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3143" cy="4393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E3D0D9" w14:textId="77777777" w:rsidR="00F5761C" w:rsidRPr="00CC3054" w:rsidRDefault="00F5761C" w:rsidP="00F5761C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併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7706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5" o:spid="_x0000_s1028" type="#_x0000_t202" style="position:absolute;margin-left:11pt;margin-top:2.1pt;width:51.45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" filled="f" stroked="f" strokeweight=".5pt">
                      <v:textbox>
                        <w:txbxContent>
                          <w:p w14:paraId="2BE3D0D9" w14:textId="77777777" w:rsidR="00F5761C" w:rsidRPr="00CC3054" w:rsidRDefault="00F5761C" w:rsidP="00F5761C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587DA214" wp14:editId="66BFBC3E">
                      <wp:simplePos x="0" y="0"/>
                      <wp:positionH relativeFrom="column">
                        <wp:posOffset>-132336</wp:posOffset>
                      </wp:positionH>
                      <wp:positionV relativeFrom="paragraph">
                        <wp:posOffset>-56515</wp:posOffset>
                      </wp:positionV>
                      <wp:extent cx="558140" cy="439387"/>
                      <wp:effectExtent l="0" t="0" r="0" b="0"/>
                      <wp:wrapNone/>
                      <wp:docPr id="4" name="文字方塊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8140" cy="4393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CFDF29" w14:textId="77777777" w:rsidR="00F5761C" w:rsidRPr="00CC3054" w:rsidRDefault="00F5761C" w:rsidP="00F5761C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經常</w:t>
                                  </w:r>
                                </w:p>
                                <w:p w14:paraId="0AB108EE" w14:textId="77777777" w:rsidR="00F5761C" w:rsidRPr="00CC3054" w:rsidRDefault="00F5761C" w:rsidP="00F5761C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A214" id="文字方塊 4" o:spid="_x0000_s1029" type="#_x0000_t202" style="position:absolute;margin-left:-10.4pt;margin-top:-4.45pt;width:43.95pt;height:34.6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" filled="f" stroked="f" strokeweight=".5pt">
                      <v:textbox>
                        <w:txbxContent>
                          <w:p w14:paraId="5DCFDF29" w14:textId="77777777" w:rsidR="00F5761C" w:rsidRPr="00CC3054" w:rsidRDefault="00F5761C" w:rsidP="00F5761C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經常</w:t>
                            </w:r>
                          </w:p>
                          <w:p w14:paraId="0AB108EE" w14:textId="77777777" w:rsidR="00F5761C" w:rsidRPr="00CC3054" w:rsidRDefault="00F5761C" w:rsidP="00F5761C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26AFD" w14:textId="77777777" w:rsidR="00F5761C" w:rsidRDefault="00F5761C" w:rsidP="005A27E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37BD" w14:textId="77777777" w:rsidR="00F5761C" w:rsidRDefault="00F5761C" w:rsidP="005A27E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F5761C" w14:paraId="0205A841" w14:textId="77777777" w:rsidTr="005A27E6">
        <w:trPr>
          <w:cantSplit/>
          <w:trHeight w:val="270"/>
          <w:tblHeader/>
        </w:trPr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50A1B712" w14:textId="77777777" w:rsidR="00F5761C" w:rsidRDefault="00F5761C" w:rsidP="005A27E6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51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6F9026E" w14:textId="77777777" w:rsidR="00F5761C" w:rsidRDefault="00F5761C" w:rsidP="005A27E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3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9DF2E71" w14:textId="77777777" w:rsidR="00F5761C" w:rsidRDefault="00F5761C" w:rsidP="005A27E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F5761C" w14:paraId="62991FDC" w14:textId="77777777" w:rsidTr="005A27E6">
        <w:trPr>
          <w:cantSplit/>
          <w:trHeight w:val="567"/>
          <w:tblHeader/>
        </w:trPr>
        <w:tc>
          <w:tcPr>
            <w:tcW w:w="846" w:type="dxa"/>
            <w:vMerge w:val="restart"/>
            <w:tcBorders>
              <w:left w:val="nil"/>
            </w:tcBorders>
            <w:vAlign w:val="center"/>
          </w:tcPr>
          <w:p w14:paraId="2E147B30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097" w:type="dxa"/>
            <w:vMerge w:val="restart"/>
            <w:tcBorders>
              <w:left w:val="nil"/>
            </w:tcBorders>
            <w:vAlign w:val="center"/>
          </w:tcPr>
          <w:p w14:paraId="62C6B568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科目名稱</w:t>
            </w:r>
          </w:p>
        </w:tc>
        <w:tc>
          <w:tcPr>
            <w:tcW w:w="1374" w:type="dxa"/>
            <w:vMerge w:val="restart"/>
            <w:vAlign w:val="center"/>
          </w:tcPr>
          <w:p w14:paraId="7C2A46DF" w14:textId="77777777" w:rsidR="00F5761C" w:rsidRPr="003B1DD1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3B1DD1">
              <w:rPr>
                <w:rFonts w:ascii="標楷體" w:eastAsia="標楷體" w:hAnsi="標楷體" w:hint="eastAsia"/>
                <w:sz w:val="20"/>
              </w:rPr>
              <w:t>以前年度</w:t>
            </w:r>
            <w:r w:rsidRPr="003B1DD1">
              <w:rPr>
                <w:rFonts w:ascii="標楷體" w:eastAsia="標楷體" w:hAnsi="標楷體"/>
                <w:sz w:val="20"/>
              </w:rPr>
              <w:br/>
            </w:r>
            <w:r w:rsidRPr="003B1DD1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497" w:type="dxa"/>
            <w:gridSpan w:val="5"/>
            <w:tcBorders>
              <w:right w:val="single" w:sz="4" w:space="0" w:color="auto"/>
            </w:tcBorders>
            <w:vAlign w:val="center"/>
          </w:tcPr>
          <w:p w14:paraId="7CEDCF05" w14:textId="77777777" w:rsidR="00F5761C" w:rsidRDefault="00F5761C" w:rsidP="005A27E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498" w:type="dxa"/>
            <w:gridSpan w:val="4"/>
            <w:tcBorders>
              <w:left w:val="single" w:sz="4" w:space="0" w:color="auto"/>
            </w:tcBorders>
            <w:vAlign w:val="center"/>
          </w:tcPr>
          <w:p w14:paraId="4A2BF651" w14:textId="77777777" w:rsidR="00F5761C" w:rsidRDefault="00F5761C" w:rsidP="005A27E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498" w:type="dxa"/>
            <w:gridSpan w:val="4"/>
            <w:tcBorders>
              <w:right w:val="nil"/>
            </w:tcBorders>
            <w:vAlign w:val="center"/>
          </w:tcPr>
          <w:p w14:paraId="139552E0" w14:textId="77777777" w:rsidR="00F5761C" w:rsidRDefault="00F5761C" w:rsidP="005A27E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F5761C" w14:paraId="4FD579BB" w14:textId="77777777" w:rsidTr="005A27E6">
        <w:trPr>
          <w:cantSplit/>
          <w:trHeight w:val="567"/>
          <w:tblHeader/>
        </w:trPr>
        <w:tc>
          <w:tcPr>
            <w:tcW w:w="846" w:type="dxa"/>
            <w:vMerge/>
            <w:tcBorders>
              <w:left w:val="nil"/>
            </w:tcBorders>
            <w:vAlign w:val="center"/>
          </w:tcPr>
          <w:p w14:paraId="27681583" w14:textId="77777777" w:rsidR="00F5761C" w:rsidRDefault="00F5761C" w:rsidP="005A27E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7" w:type="dxa"/>
            <w:vMerge/>
            <w:vAlign w:val="center"/>
          </w:tcPr>
          <w:p w14:paraId="5F0E0D38" w14:textId="77777777" w:rsidR="00F5761C" w:rsidRDefault="00F5761C" w:rsidP="005A27E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Merge/>
            <w:vAlign w:val="center"/>
          </w:tcPr>
          <w:p w14:paraId="391DF3E3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Align w:val="center"/>
          </w:tcPr>
          <w:p w14:paraId="4D221D70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3B1DD1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5" w:type="dxa"/>
            <w:vAlign w:val="center"/>
          </w:tcPr>
          <w:p w14:paraId="30D02097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  <w:vAlign w:val="center"/>
          </w:tcPr>
          <w:p w14:paraId="3B7EFE99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4" w:type="dxa"/>
            <w:tcBorders>
              <w:left w:val="single" w:sz="4" w:space="0" w:color="auto"/>
            </w:tcBorders>
            <w:vAlign w:val="center"/>
          </w:tcPr>
          <w:p w14:paraId="11FA00D6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375" w:type="dxa"/>
            <w:vAlign w:val="center"/>
          </w:tcPr>
          <w:p w14:paraId="3EFECFA2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3B1DD1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4" w:type="dxa"/>
            <w:tcBorders>
              <w:right w:val="single" w:sz="4" w:space="0" w:color="auto"/>
            </w:tcBorders>
            <w:vAlign w:val="center"/>
          </w:tcPr>
          <w:p w14:paraId="5070550A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14:paraId="007B3CA6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4" w:type="dxa"/>
            <w:vAlign w:val="center"/>
          </w:tcPr>
          <w:p w14:paraId="12D261E2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374" w:type="dxa"/>
            <w:vAlign w:val="center"/>
          </w:tcPr>
          <w:p w14:paraId="2C01C9B6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3B1DD1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375" w:type="dxa"/>
            <w:vAlign w:val="center"/>
          </w:tcPr>
          <w:p w14:paraId="5BA40958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4" w:type="dxa"/>
            <w:tcBorders>
              <w:right w:val="single" w:sz="4" w:space="0" w:color="auto"/>
            </w:tcBorders>
            <w:vAlign w:val="center"/>
          </w:tcPr>
          <w:p w14:paraId="3F075C55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75" w:type="dxa"/>
            <w:tcBorders>
              <w:left w:val="single" w:sz="4" w:space="0" w:color="auto"/>
              <w:right w:val="nil"/>
            </w:tcBorders>
            <w:vAlign w:val="center"/>
          </w:tcPr>
          <w:p w14:paraId="186E057E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F5761C" w14:paraId="7E115C3D" w14:textId="77777777" w:rsidTr="005A27E6">
        <w:trPr>
          <w:cantSplit/>
          <w:trHeight w:val="567"/>
          <w:tblHeader/>
        </w:trPr>
        <w:tc>
          <w:tcPr>
            <w:tcW w:w="846" w:type="dxa"/>
            <w:vMerge/>
            <w:tcBorders>
              <w:left w:val="nil"/>
            </w:tcBorders>
            <w:vAlign w:val="center"/>
          </w:tcPr>
          <w:p w14:paraId="4BABD54C" w14:textId="77777777" w:rsidR="00F5761C" w:rsidRDefault="00F5761C" w:rsidP="005A27E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7" w:type="dxa"/>
            <w:vMerge/>
            <w:vAlign w:val="center"/>
          </w:tcPr>
          <w:p w14:paraId="1A22A0B3" w14:textId="77777777" w:rsidR="00F5761C" w:rsidRDefault="00F5761C" w:rsidP="005A27E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Align w:val="center"/>
          </w:tcPr>
          <w:p w14:paraId="3D7BAF92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4D0B44E3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445E91EE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gridSpan w:val="2"/>
            <w:vAlign w:val="center"/>
          </w:tcPr>
          <w:p w14:paraId="7B112CA7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5CEAF0A9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3C1F761C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1E02ED89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715F60AE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730CF116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vAlign w:val="center"/>
          </w:tcPr>
          <w:p w14:paraId="5289DF30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14:paraId="0E441A91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4" w:type="dxa"/>
            <w:tcBorders>
              <w:right w:val="nil"/>
            </w:tcBorders>
            <w:vAlign w:val="center"/>
          </w:tcPr>
          <w:p w14:paraId="65BBF641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76E303B0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F5761C" w14:paraId="2577F31A" w14:textId="77777777" w:rsidTr="005A27E6">
        <w:trPr>
          <w:cantSplit/>
          <w:trHeight w:val="567"/>
          <w:tblHeader/>
        </w:trPr>
        <w:tc>
          <w:tcPr>
            <w:tcW w:w="846" w:type="dxa"/>
            <w:vMerge/>
            <w:tcBorders>
              <w:left w:val="nil"/>
            </w:tcBorders>
            <w:vAlign w:val="center"/>
          </w:tcPr>
          <w:p w14:paraId="7B0C802D" w14:textId="77777777" w:rsidR="00F5761C" w:rsidRDefault="00F5761C" w:rsidP="005A27E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7" w:type="dxa"/>
            <w:vMerge/>
            <w:vAlign w:val="center"/>
          </w:tcPr>
          <w:p w14:paraId="299E2D78" w14:textId="77777777" w:rsidR="00F5761C" w:rsidRDefault="00F5761C" w:rsidP="005A27E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4" w:type="dxa"/>
            <w:vAlign w:val="center"/>
          </w:tcPr>
          <w:p w14:paraId="34431675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0CC15362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6FA89803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gridSpan w:val="2"/>
            <w:vAlign w:val="center"/>
          </w:tcPr>
          <w:p w14:paraId="31DC9AE2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772EAA3D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5445D3B4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15D78FD0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09B4D5DD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797D34B5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vAlign w:val="center"/>
          </w:tcPr>
          <w:p w14:paraId="535BF126" w14:textId="77777777" w:rsidR="00F5761C" w:rsidRDefault="00F5761C" w:rsidP="005A27E6">
            <w:pPr>
              <w:ind w:left="48" w:right="15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14:paraId="093F2024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4" w:type="dxa"/>
            <w:tcBorders>
              <w:right w:val="nil"/>
            </w:tcBorders>
            <w:vAlign w:val="center"/>
          </w:tcPr>
          <w:p w14:paraId="55C0B6AE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tcBorders>
              <w:right w:val="nil"/>
            </w:tcBorders>
            <w:vAlign w:val="center"/>
          </w:tcPr>
          <w:p w14:paraId="5D2D147D" w14:textId="77777777" w:rsidR="00F5761C" w:rsidRDefault="00F5761C" w:rsidP="005A27E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5761C" w:rsidRPr="009E509F" w14:paraId="4587D78A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05B5F14F" w14:textId="77777777" w:rsidR="00F5761C" w:rsidRPr="009E509F" w:rsidRDefault="00F5761C" w:rsidP="005A27E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2FF71467" w14:textId="77777777" w:rsidR="00F5761C" w:rsidRPr="009E509F" w:rsidRDefault="00F5761C" w:rsidP="005A27E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509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D68FCE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8,673,146,032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657AA41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276,038,290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2B3FFB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6,571,391,970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724234C8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0EFCA2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1,825,715,772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2A160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B9AD8E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E7F62F7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8048A26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134CDB6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276,038,290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C4AD56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6,571,391,970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13A9D8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B9088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1,825,715,772</w:t>
            </w:r>
          </w:p>
        </w:tc>
      </w:tr>
      <w:tr w:rsidR="00F5761C" w:rsidRPr="009E509F" w14:paraId="696629D0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07649617" w14:textId="77777777" w:rsidR="00F5761C" w:rsidRPr="009E509F" w:rsidRDefault="00F5761C" w:rsidP="005A27E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38DE9260" w14:textId="77777777" w:rsidR="00F5761C" w:rsidRPr="009E509F" w:rsidRDefault="00F5761C" w:rsidP="005A27E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509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DA2322F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644,301,199</w:t>
            </w:r>
          </w:p>
          <w:p w14:paraId="626C0F96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8,028,844,833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9ED784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27,314,221</w:t>
            </w:r>
          </w:p>
          <w:p w14:paraId="76BEBD9D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248,724,069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E7D280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585,928,974</w:t>
            </w:r>
          </w:p>
          <w:p w14:paraId="72743421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5,985,462,996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6F00D5AA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9,885,564</w:t>
            </w:r>
          </w:p>
          <w:p w14:paraId="0E11C86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- 9,885,564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B41012F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40,943,568</w:t>
            </w:r>
          </w:p>
          <w:p w14:paraId="67D7610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1,784,772,204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CB16A0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D3CB83A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D74595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39366DE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DE48D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29C1832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591EB0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AFB2EC4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13DCD1A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27,314,221</w:t>
            </w:r>
          </w:p>
          <w:p w14:paraId="2AF22541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248,724,069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8BFB0B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585,928,974</w:t>
            </w:r>
          </w:p>
          <w:p w14:paraId="632A92F6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5,985,462,996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54C985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9,885,564</w:t>
            </w:r>
          </w:p>
          <w:p w14:paraId="16C3F193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- 9,885,564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174A6C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40,943,568</w:t>
            </w:r>
          </w:p>
          <w:p w14:paraId="768F1003" w14:textId="77777777" w:rsidR="00F5761C" w:rsidRPr="009E509F" w:rsidRDefault="00F5761C" w:rsidP="005A27E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9E509F">
              <w:rPr>
                <w:rFonts w:ascii="新細明體" w:hAnsi="新細明體"/>
                <w:b/>
                <w:noProof/>
                <w:spacing w:val="-6"/>
                <w:sz w:val="20"/>
              </w:rPr>
              <w:t>1,784,772,204</w:t>
            </w:r>
          </w:p>
        </w:tc>
      </w:tr>
      <w:tr w:rsidR="00F5761C" w14:paraId="5A1ABA13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0F5F11F8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D40FECE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新北市議會主管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17C090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72B2A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5,859,164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13D509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4A98F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1,028,280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0DAED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E3D84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4,830,884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64EC0C7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A6B77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D8938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A0EA0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73EE0B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4096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D92AF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5260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359A51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1E674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66CCA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90955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BEEA8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38EDE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1,028,280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90C7AA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CB607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4,830,884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B40ADB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55225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12595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FB19D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464274CC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4E613F7F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3CDC7C1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874D7B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423,976,485</w:t>
            </w:r>
          </w:p>
          <w:p w14:paraId="058415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260,361,939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AFBF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21,150,936</w:t>
            </w:r>
          </w:p>
          <w:p w14:paraId="0711D57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5,762,240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23693F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386,508,323</w:t>
            </w:r>
          </w:p>
          <w:p w14:paraId="12D82A6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225,456,347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09DE7A1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6,270,715</w:t>
            </w:r>
          </w:p>
          <w:p w14:paraId="36FDCC2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- 6,270,715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18E805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22,587,941</w:t>
            </w:r>
          </w:p>
          <w:p w14:paraId="12DE409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22,872,637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3613A3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03743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8E8E8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FF2A4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0515E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26C07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DB1BAB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54EE8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4E6D2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21,150,936</w:t>
            </w:r>
          </w:p>
          <w:p w14:paraId="02BF5E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5,762,240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2A8413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386,508,323</w:t>
            </w:r>
          </w:p>
          <w:p w14:paraId="0BDAECD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225,456,347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BDE43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6,270,715</w:t>
            </w:r>
          </w:p>
          <w:p w14:paraId="57E9404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- 6,270,715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A53EF2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22,587,941</w:t>
            </w:r>
          </w:p>
          <w:p w14:paraId="710ACC0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22,872,637</w:t>
            </w:r>
          </w:p>
        </w:tc>
      </w:tr>
      <w:tr w:rsidR="00F5761C" w14:paraId="49B11418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7E8795F0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290249B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新北市政府民政局主管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ED911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70B34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323,827,998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69BBA6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4A35E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5,498,928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D02421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AD88F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306,946,099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6E6DA46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8264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DF17A8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F6C6A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11,382,971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2F587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62CE9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59C312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1664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252EA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7BF9B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279FA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255A2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501889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E2596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5,498,928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48BCB7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0A277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306,946,099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97FA4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68988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AF87A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F4A02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11,382,971</w:t>
            </w:r>
          </w:p>
        </w:tc>
      </w:tr>
      <w:tr w:rsidR="00F5761C" w14:paraId="5170A692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295CB656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64CBBE02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新北市政府地政局主管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745387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9493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11,350,543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FF65C6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44128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38835A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7E919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8,368,416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31A3625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003DF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8569D9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E9DBF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2,982,127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FA9633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50C4F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5A145B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FC85B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0A2066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DCB09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76EEDB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A2580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018CB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30CE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57CC48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8C91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8,368,416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1B63A7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ED70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DFCCC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3DF1C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2,982,127</w:t>
            </w:r>
          </w:p>
        </w:tc>
      </w:tr>
      <w:tr w:rsidR="00F5761C" w14:paraId="2D9096C6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69B31BFC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745706F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新北市政府消防局主管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F71CA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1313B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119,133,850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2E79C7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6B0E9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646,680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1BDD5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076A2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71,432,947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1781789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FC522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6E8BAC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52FE0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47,054,223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E804D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0DC18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C7598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C33E7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3FC5E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971C2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1F24A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CD445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C400F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650BF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646,680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C8A059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051E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71,432,947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5F2C1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2B7E3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A95FA9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BB614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47,054,223</w:t>
            </w:r>
          </w:p>
        </w:tc>
      </w:tr>
      <w:tr w:rsidR="00F5761C" w14:paraId="4E0F0066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1EF4EE91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570F2D7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新北市政府財政局主管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920E4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0DEA8D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19,740,253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32901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CF27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94,394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390AD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7561FE3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5,820,910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4B61C7E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3FA5C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C8164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0C01E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13,824,949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B1EB4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9B9A6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7EF6D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D0BAB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A98278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30EAC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AB25C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D48B6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F48E9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0E183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94,394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C47B4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2,241,640</w:t>
            </w:r>
          </w:p>
          <w:p w14:paraId="01B955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5,820,910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0128B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84EA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F203E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FEA5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13,824,949</w:t>
            </w:r>
          </w:p>
        </w:tc>
      </w:tr>
      <w:tr w:rsidR="00F5761C" w14:paraId="4FDC4546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308F1BA0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D23A968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新北市政府教育局主管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C26E44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5B106E6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6853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66151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43B1A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022FA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5EEADC0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08DC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FB402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02D97DA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CB7175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070EA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4C9969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A3506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8519F0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4F586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FFB82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49256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E2CF42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A043A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51424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677B7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CF9A6B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7D32F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E19E77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3,726,616</w:t>
            </w:r>
          </w:p>
          <w:p w14:paraId="22D13B4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66E53841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505A5B88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57646BA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新北市政府文化局主管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840AA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3,792,593</w:t>
            </w:r>
          </w:p>
          <w:p w14:paraId="0598EA7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901,716,594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6682D4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9EBA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1,266,942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570ACB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2,721,028</w:t>
            </w:r>
          </w:p>
          <w:p w14:paraId="2E9F313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398,372,124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2C2FD60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3,514,349</w:t>
            </w:r>
          </w:p>
          <w:p w14:paraId="4233D77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- 3,514,349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9DCC3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4,585,914</w:t>
            </w:r>
          </w:p>
          <w:p w14:paraId="053D0BC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498,563,179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F8E07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C786D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8D225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6AAE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CC0065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BF658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A7FCC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98883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3ADF1A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1D824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1,266,942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E1C482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2,721,028</w:t>
            </w:r>
          </w:p>
          <w:p w14:paraId="4E097A0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398,372,124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C9C3C3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3,514,349</w:t>
            </w:r>
          </w:p>
          <w:p w14:paraId="70BF98C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- 3,514,349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54A8A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4,585,914</w:t>
            </w:r>
          </w:p>
          <w:p w14:paraId="27D664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498,563,179</w:t>
            </w:r>
          </w:p>
        </w:tc>
      </w:tr>
      <w:tr w:rsidR="00F5761C" w14:paraId="45014BF0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02ABF4AA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9D5CDDD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新北市政府農業局主管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A4762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365,707</w:t>
            </w:r>
          </w:p>
          <w:p w14:paraId="5F929AE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602,822,357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D90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BE658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8,582,070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4925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365,707</w:t>
            </w:r>
          </w:p>
          <w:p w14:paraId="401DB67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430,958,680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4EECB22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7AE58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AC4F6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3F4F4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163,281,607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4D247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FD27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7F267C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83F03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5A4682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3C236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12685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EBA8D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4B9033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BE31C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8,582,070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388411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365,707</w:t>
            </w:r>
          </w:p>
          <w:p w14:paraId="0D35BF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430,958,680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0D3C3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CC3B7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12E9A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9A6AD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163,281,607</w:t>
            </w:r>
          </w:p>
        </w:tc>
      </w:tr>
      <w:tr w:rsidR="00F5761C" w14:paraId="7B28677E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5DCB18DE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385DEF4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51C71C78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E9BFB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21127AF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63,739,796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03C67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E0DB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5,587,765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1445BE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6686AD1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40,893,732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57AC50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08863D1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- 100,500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E23F1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229B6E3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17,157,799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DFD61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24632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FDB21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A679D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9D2A9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78860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5BA8EF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0C4E9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02F9FB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0E22E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5,587,765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5E4E2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2,728,761</w:t>
            </w:r>
          </w:p>
          <w:p w14:paraId="4FE87A8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40,893,732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4B1FA9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5AE65ED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- 100,500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2D274D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100,500</w:t>
            </w:r>
          </w:p>
          <w:p w14:paraId="6ED84DA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17,157,799</w:t>
            </w:r>
          </w:p>
        </w:tc>
      </w:tr>
      <w:tr w:rsidR="00F5761C" w14:paraId="038FE215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58174CF9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0F0E492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新北市政府社會局主管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47D6F0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2,898,698</w:t>
            </w:r>
          </w:p>
          <w:p w14:paraId="5B19765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374,382,182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DF0D0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02A7D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20,748,144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2ECEFA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2,898,698</w:t>
            </w:r>
          </w:p>
          <w:p w14:paraId="46B243F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322,368,735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3FE534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1A90B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12FCF3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2D7D6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31,265,303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3074A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F889F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8D13A9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C0C03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69ADB4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DA9F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1311B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9BEC1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BD91F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966A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20,748,144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96D93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2,898,698</w:t>
            </w:r>
          </w:p>
          <w:p w14:paraId="3BAF99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322,368,735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A9F3D1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F7E43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5FBD12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947D1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31,265,303</w:t>
            </w:r>
          </w:p>
        </w:tc>
      </w:tr>
      <w:tr w:rsidR="00F5761C" w14:paraId="4050AF66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41E0E35F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6B7F7FA3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新北市政府衛生局主管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507F0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26489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1,020,693,790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BCD9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E2608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38,638,152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D9E65B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B1510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909,402,341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2D7D9B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C9656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432E6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58778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72,653,297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7EDE91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13943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299D5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8584D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34535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33649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BA719B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91B2E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4884D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05F00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38,638,152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AD6CC6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6BA52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909,402,341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5AB323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B338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7F3DB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704D4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72,653,297</w:t>
            </w:r>
          </w:p>
        </w:tc>
      </w:tr>
      <w:tr w:rsidR="00F5761C" w14:paraId="73FD1376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7265AE66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1E070CC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5A5411C2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3A1C8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14,348,024</w:t>
            </w:r>
          </w:p>
          <w:p w14:paraId="5E65A48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39,803,905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C6603C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93,566</w:t>
            </w:r>
          </w:p>
          <w:p w14:paraId="70AB7A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2,798,378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D96BDC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14,254,458</w:t>
            </w:r>
          </w:p>
          <w:p w14:paraId="1AFAFDE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35,319,564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29EBE1A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3BE5B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E8332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FE8C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1,685,963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535DC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4087A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A224D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6CCF2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53229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61FF0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080732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CF467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CCEF0C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93,566</w:t>
            </w:r>
          </w:p>
          <w:p w14:paraId="09F8451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2,798,378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48000D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14,254,458</w:t>
            </w:r>
          </w:p>
          <w:p w14:paraId="0DACFE6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35,319,564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0A8045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BB586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63BE06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1CBFF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1,685,963</w:t>
            </w:r>
          </w:p>
        </w:tc>
      </w:tr>
      <w:tr w:rsidR="00F5761C" w14:paraId="7D3B9EC4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4EE08091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lastRenderedPageBreak/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5B10755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新北市政府工務局主管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72F46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64,337,643</w:t>
            </w:r>
          </w:p>
          <w:p w14:paraId="2C164FC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377,389,153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EFE9E7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31,515</w:t>
            </w:r>
          </w:p>
          <w:p w14:paraId="3913198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15,242,969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CC6E3C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64,306,128</w:t>
            </w:r>
          </w:p>
          <w:p w14:paraId="651C0DD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333,596,440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004B1FA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0A5F3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F3FCD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37213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28,549,744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0116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B845A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55938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08824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97B6D8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26D98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073A39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580E1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0210BE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31,515</w:t>
            </w:r>
          </w:p>
          <w:p w14:paraId="4ED17ED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15,242,969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5FB0E1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64,306,128</w:t>
            </w:r>
          </w:p>
          <w:p w14:paraId="1B584CF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333,596,440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58E6E7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2F811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D778D3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70821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28,549,744</w:t>
            </w:r>
          </w:p>
        </w:tc>
      </w:tr>
      <w:tr w:rsidR="00F5761C" w14:paraId="480FCFD4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7346D36A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F29806A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新北市政府警察局主管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306C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3,109,795</w:t>
            </w:r>
          </w:p>
          <w:p w14:paraId="3ACEA04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397,391,350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3E78CD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985,504</w:t>
            </w:r>
          </w:p>
          <w:p w14:paraId="05133E7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1,172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51438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2,124,291</w:t>
            </w:r>
          </w:p>
          <w:p w14:paraId="1E99B25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72,787,256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095BBB4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2D50F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86EA7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DDCAE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324,602,922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9BE849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F1924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A85D6E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925AC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8B1254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EF522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E309C8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F2D85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634D6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985,504</w:t>
            </w:r>
          </w:p>
          <w:p w14:paraId="609CB4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1,172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C5245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2,124,291</w:t>
            </w:r>
          </w:p>
          <w:p w14:paraId="040FB39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72,787,256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68575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EB1E4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F6B30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3E4C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324,602,922</w:t>
            </w:r>
          </w:p>
        </w:tc>
      </w:tr>
      <w:tr w:rsidR="00F5761C" w14:paraId="3C4B63F2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21A4C917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9C33F5C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新北市政府水利局主管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629B9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982,470</w:t>
            </w:r>
          </w:p>
          <w:p w14:paraId="7BF8C5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1,745,055,849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1B0515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57,208</w:t>
            </w:r>
          </w:p>
          <w:p w14:paraId="342C7CD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14,666,424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9BE644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925,262</w:t>
            </w:r>
          </w:p>
          <w:p w14:paraId="081AC5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1,223,934,217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060A213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A90FB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CD16C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EECF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506,455,208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38F65E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5970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BC0ADC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D7A66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17819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D3D60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C67F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0E40D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1D9E40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57,208</w:t>
            </w:r>
          </w:p>
          <w:p w14:paraId="5F0DA04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14,666,424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CBC04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925,262</w:t>
            </w:r>
          </w:p>
          <w:p w14:paraId="2B9C4BD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1,223,934,217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61768F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2222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78A86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4EA63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506,455,208</w:t>
            </w:r>
          </w:p>
        </w:tc>
      </w:tr>
      <w:tr w:rsidR="00F5761C" w14:paraId="6798CD7C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33461E32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401317E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新北市政府交通局主管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CD473A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64E4E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499,486,157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AEE7C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FDD5E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3,776,812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03728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4EA38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473,375,382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65E4E09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89CE1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9B30C4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EB298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22,333,963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CA423B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FBD66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B5C6DC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ED498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129D9C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94105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444A9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2D852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58D01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3447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3,776,812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99234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EBB31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473,375,382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A43223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84B18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99AC00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C604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22,333,963</w:t>
            </w:r>
          </w:p>
        </w:tc>
      </w:tr>
      <w:tr w:rsidR="00F5761C" w14:paraId="06D0CC8E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6C0FFF09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CB7F92D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新北市政府勞工局主管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8DF056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21,008,786</w:t>
            </w:r>
          </w:p>
          <w:p w14:paraId="1EDEC99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3E7531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6B283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5F1B84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12,869,328</w:t>
            </w:r>
          </w:p>
          <w:p w14:paraId="5537DC9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5B15F09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BC58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B8EB4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8,139,458</w:t>
            </w:r>
          </w:p>
          <w:p w14:paraId="4CC08D9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204C65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3A452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7B0C6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97D09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C291B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201C7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AF21B1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060A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DB7B0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0BA4F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C4877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12,869,328</w:t>
            </w:r>
          </w:p>
          <w:p w14:paraId="598D19F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5294A9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1EFEA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C1C6CA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8,139,458</w:t>
            </w:r>
          </w:p>
          <w:p w14:paraId="6980A1E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75016E84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134413B1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5B4384E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5DE0DB5B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原住民族行政局主管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C15C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ECB7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4,891,888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3B4C0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E081E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41,772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7E57C0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D4CA7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4,292,964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1368764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8F22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32B104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1CE2E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557,152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390FF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26F12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DFDCD9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C4053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084C7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697FD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E5B21F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32008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4B1D0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645A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41,772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CBE26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B95A1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4,292,964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0C2FC6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5ABF0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B5F83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37429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557,152</w:t>
            </w:r>
          </w:p>
        </w:tc>
      </w:tr>
      <w:tr w:rsidR="00F5761C" w14:paraId="0040939B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52F9C6D9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34E4746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7D113D77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城鄉發展局主管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96FF3C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E88C6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162,962,277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60686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92D8D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79,421,521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7968A2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3DC06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70,586,068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4D0BBE0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87229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946A5D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55F32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12,954,688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A5E70F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20A45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34DC46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743D4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5F4D1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1D61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C21B0B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85AA7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9E9310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09DFC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79,421,521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DAF5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08A39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70,586,068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C788FE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3565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389EEF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A078A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12,954,688</w:t>
            </w:r>
          </w:p>
        </w:tc>
      </w:tr>
      <w:tr w:rsidR="00F5761C" w14:paraId="4B336737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486B4FFD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7E87CF8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0D0F1914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41C5B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4AF9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147,734,549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4467C0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101C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14,769,032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2F1BD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4C596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126,771,045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160FA5A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51F5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033765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511B9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6,194,472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9D2EA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14781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50F0F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3A63F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1ADCB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914E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58A4E1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E2CD3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E71F9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B43D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14,769,032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EA34AF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7FBD5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126,771,045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48ED9A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4137A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C010D4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66861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6,194,472</w:t>
            </w:r>
          </w:p>
        </w:tc>
      </w:tr>
      <w:tr w:rsidR="00F5761C" w14:paraId="445FCC7B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0E0B85D2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6B197EC9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4C21D962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客家事務局主管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99D61E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4,531,519</w:t>
            </w:r>
          </w:p>
          <w:p w14:paraId="35C120C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D13279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140,864</w:t>
            </w:r>
          </w:p>
          <w:p w14:paraId="72E1C52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A5492E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4,263,232</w:t>
            </w:r>
          </w:p>
          <w:p w14:paraId="7995656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735F784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95480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F91C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127,423</w:t>
            </w:r>
          </w:p>
          <w:p w14:paraId="14C5FEF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AD2F54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17F9A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4D0A41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33602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4FC2CD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5196F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1A420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64B3E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E56945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140,864</w:t>
            </w:r>
          </w:p>
          <w:p w14:paraId="7A8584E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486DB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4,263,232</w:t>
            </w:r>
          </w:p>
          <w:p w14:paraId="48A57FD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027034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B6556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4F7EFC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127,423</w:t>
            </w:r>
          </w:p>
          <w:p w14:paraId="76B622B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18D2B721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2A347575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98ADD20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1F51E361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捷運工程局主管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38CB00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4A6B7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545,625,948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D0A7DE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8D5C3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186F0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67EB0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545,625,948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19AF7DA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732B0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947A04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DDEA0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6763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6DCE3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8C62F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BDF29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510D95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6F68F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1B0E6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040EC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AB8038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6CD3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EC2E1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B2176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545,625,948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F39AB5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6EA39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98684D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A1F8C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20AE33C1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66C81A9E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5B210FE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新北市政府青年局主管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B42A1D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7661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5,090,000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C25121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33047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3F57D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18E02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5,090,000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335C930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81955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349FE1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A6BFD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01B1CA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26582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910C03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A9BA1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455F21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34D9A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68EED8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3C2D2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39D702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E4AECF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51313D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ECF46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5,090,000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7D57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75718D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E920BF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E198C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5761C" w14:paraId="7BE92F20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56042E75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97712F2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新北市政府體育局主管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81EC2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29D9F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172,922,533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9CA6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AAD7E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2,355,460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429AD5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EC603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170,167,073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5034D861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5DE1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A9BD51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4A126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400,000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B0740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5FE10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C486A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30BA2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630F9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59D30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501456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CF568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93867E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F67BA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2,355,460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F2B01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5AA7A5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170,167,073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EDE226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D9E15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3A6BB5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6DF8A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400,000</w:t>
            </w:r>
          </w:p>
        </w:tc>
      </w:tr>
      <w:tr w:rsidR="00F5761C" w14:paraId="442D49DA" w14:textId="77777777" w:rsidTr="005A27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6" w:type="dxa"/>
            <w:shd w:val="clear" w:color="auto" w:fill="auto"/>
            <w:vAlign w:val="center"/>
          </w:tcPr>
          <w:p w14:paraId="3BC1E69F" w14:textId="77777777" w:rsidR="00F5761C" w:rsidRDefault="00F5761C" w:rsidP="005A27E6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8B92F51" w14:textId="77777777" w:rsidR="00F5761C" w:rsidRDefault="00F5761C" w:rsidP="005A27E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358E9D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96,252,462</w:t>
            </w:r>
          </w:p>
          <w:p w14:paraId="550F34B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226,862,758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66545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4,854,628</w:t>
            </w:r>
          </w:p>
          <w:p w14:paraId="47BEF4E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27,796,934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3C65DE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89,722,118</w:t>
            </w:r>
          </w:p>
          <w:p w14:paraId="6C0DE0F4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199,065,824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14:paraId="6B7BCFA6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D9F97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042E0FA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1,675,716</w:t>
            </w:r>
          </w:p>
          <w:p w14:paraId="30BDC5D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5C90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1F15A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8D604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B39D18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9E93F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A0047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2D7FB82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D87F7E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9FF9BC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4,854,628</w:t>
            </w:r>
          </w:p>
          <w:p w14:paraId="723C8FF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27,796,934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86BDB8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89,722,118</w:t>
            </w:r>
          </w:p>
          <w:p w14:paraId="7CD0EFE7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199,065,824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905D69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5C85F3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8B780B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/>
                <w:noProof/>
                <w:spacing w:val="-6"/>
                <w:sz w:val="20"/>
              </w:rPr>
              <w:t>1,675,716</w:t>
            </w:r>
          </w:p>
          <w:p w14:paraId="4C8923C0" w14:textId="77777777" w:rsidR="00F5761C" w:rsidRPr="008B0CCA" w:rsidRDefault="00F5761C" w:rsidP="005A27E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5E06F039" w14:textId="2C993E9A" w:rsidR="00551317" w:rsidRDefault="00551317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p w14:paraId="3528BAC4" w14:textId="77777777" w:rsidR="00415136" w:rsidRDefault="00415136">
      <w:pPr>
        <w:widowControl/>
        <w:rPr>
          <w:rFonts w:eastAsia="標楷體"/>
          <w:sz w:val="22"/>
        </w:rPr>
      </w:pPr>
    </w:p>
    <w:p w14:paraId="3FF4BEC9" w14:textId="77777777" w:rsidR="002B3A94" w:rsidRPr="00200504" w:rsidRDefault="002B3A94" w:rsidP="00200504">
      <w:pPr>
        <w:jc w:val="center"/>
        <w:rPr>
          <w:rFonts w:eastAsia="標楷體"/>
          <w:sz w:val="22"/>
        </w:rPr>
      </w:pPr>
    </w:p>
    <w:sectPr w:rsidR="002B3A94" w:rsidRPr="00200504" w:rsidSect="00EA0ABF">
      <w:headerReference w:type="default" r:id="rId36"/>
      <w:headerReference w:type="first" r:id="rId37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C8AF" w14:textId="77777777" w:rsidR="00677824" w:rsidRDefault="00677824">
      <w:r>
        <w:separator/>
      </w:r>
    </w:p>
  </w:endnote>
  <w:endnote w:type="continuationSeparator" w:id="0">
    <w:p w14:paraId="56181121" w14:textId="77777777" w:rsidR="00677824" w:rsidRDefault="0067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2E3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236604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1177E9B" w14:textId="681C2FC9" w:rsidR="00A04CEA" w:rsidRPr="00541DAC" w:rsidRDefault="00A04CEA">
        <w:pPr>
          <w:pStyle w:val="a5"/>
          <w:jc w:val="center"/>
          <w:rPr>
            <w:rFonts w:ascii="標楷體" w:eastAsia="標楷體" w:hAnsi="標楷體"/>
          </w:rPr>
        </w:pPr>
        <w:r w:rsidRPr="00541DAC">
          <w:rPr>
            <w:rFonts w:ascii="標楷體" w:eastAsia="標楷體" w:hAnsi="標楷體"/>
          </w:rPr>
          <w:fldChar w:fldCharType="begin"/>
        </w:r>
        <w:r w:rsidRPr="00541DAC">
          <w:rPr>
            <w:rFonts w:ascii="標楷體" w:eastAsia="標楷體" w:hAnsi="標楷體"/>
          </w:rPr>
          <w:instrText>PAGE   \* MERGEFORMAT</w:instrText>
        </w:r>
        <w:r w:rsidRPr="00541DAC">
          <w:rPr>
            <w:rFonts w:ascii="標楷體" w:eastAsia="標楷體" w:hAnsi="標楷體"/>
          </w:rPr>
          <w:fldChar w:fldCharType="separate"/>
        </w:r>
        <w:r w:rsidRPr="00541DAC">
          <w:rPr>
            <w:rFonts w:ascii="標楷體" w:eastAsia="標楷體" w:hAnsi="標楷體"/>
            <w:lang w:val="zh-TW"/>
          </w:rPr>
          <w:t>2</w:t>
        </w:r>
        <w:r w:rsidRPr="00541DAC">
          <w:rPr>
            <w:rFonts w:ascii="標楷體" w:eastAsia="標楷體" w:hAnsi="標楷體"/>
          </w:rPr>
          <w:fldChar w:fldCharType="end"/>
        </w:r>
      </w:p>
    </w:sdtContent>
  </w:sdt>
  <w:p w14:paraId="0C24D885" w14:textId="77777777" w:rsidR="00A04CEA" w:rsidRDefault="00A04C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62728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B5D9F2B" w14:textId="1A051818" w:rsidR="00A04CEA" w:rsidRPr="00541DAC" w:rsidRDefault="00A04CEA">
        <w:pPr>
          <w:pStyle w:val="a5"/>
          <w:jc w:val="center"/>
          <w:rPr>
            <w:rFonts w:ascii="標楷體" w:eastAsia="標楷體" w:hAnsi="標楷體"/>
          </w:rPr>
        </w:pPr>
        <w:r w:rsidRPr="00541DAC">
          <w:rPr>
            <w:rFonts w:ascii="標楷體" w:eastAsia="標楷體" w:hAnsi="標楷體"/>
          </w:rPr>
          <w:fldChar w:fldCharType="begin"/>
        </w:r>
        <w:r w:rsidRPr="00541DAC">
          <w:rPr>
            <w:rFonts w:ascii="標楷體" w:eastAsia="標楷體" w:hAnsi="標楷體"/>
          </w:rPr>
          <w:instrText>PAGE   \* MERGEFORMAT</w:instrText>
        </w:r>
        <w:r w:rsidRPr="00541DAC">
          <w:rPr>
            <w:rFonts w:ascii="標楷體" w:eastAsia="標楷體" w:hAnsi="標楷體"/>
          </w:rPr>
          <w:fldChar w:fldCharType="separate"/>
        </w:r>
        <w:r w:rsidRPr="00541DAC">
          <w:rPr>
            <w:rFonts w:ascii="標楷體" w:eastAsia="標楷體" w:hAnsi="標楷體"/>
            <w:lang w:val="zh-TW"/>
          </w:rPr>
          <w:t>2</w:t>
        </w:r>
        <w:r w:rsidRPr="00541DAC">
          <w:rPr>
            <w:rFonts w:ascii="標楷體" w:eastAsia="標楷體" w:hAnsi="標楷體"/>
          </w:rPr>
          <w:fldChar w:fldCharType="end"/>
        </w:r>
      </w:p>
    </w:sdtContent>
  </w:sdt>
  <w:p w14:paraId="35BB2B1B" w14:textId="77777777" w:rsidR="00A04CEA" w:rsidRDefault="00A04CE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1904892"/>
      <w:docPartObj>
        <w:docPartGallery w:val="Page Numbers (Bottom of Page)"/>
        <w:docPartUnique/>
      </w:docPartObj>
    </w:sdtPr>
    <w:sdtEndPr/>
    <w:sdtContent>
      <w:p w14:paraId="68716B2B" w14:textId="66399E62" w:rsidR="00A04CEA" w:rsidRDefault="00A04CEA">
        <w:pPr>
          <w:pStyle w:val="a5"/>
          <w:jc w:val="center"/>
        </w:pPr>
        <w:r w:rsidRPr="00541DAC">
          <w:rPr>
            <w:rFonts w:ascii="標楷體" w:eastAsia="標楷體" w:hAnsi="標楷體"/>
          </w:rPr>
          <w:fldChar w:fldCharType="begin"/>
        </w:r>
        <w:r w:rsidRPr="00541DAC">
          <w:rPr>
            <w:rFonts w:ascii="標楷體" w:eastAsia="標楷體" w:hAnsi="標楷體"/>
          </w:rPr>
          <w:instrText>PAGE   \* MERGEFORMAT</w:instrText>
        </w:r>
        <w:r w:rsidRPr="00541DAC">
          <w:rPr>
            <w:rFonts w:ascii="標楷體" w:eastAsia="標楷體" w:hAnsi="標楷體"/>
          </w:rPr>
          <w:fldChar w:fldCharType="separate"/>
        </w:r>
        <w:r w:rsidRPr="00541DAC">
          <w:rPr>
            <w:rFonts w:ascii="標楷體" w:eastAsia="標楷體" w:hAnsi="標楷體"/>
            <w:lang w:val="zh-TW"/>
          </w:rPr>
          <w:t>2</w:t>
        </w:r>
        <w:r w:rsidRPr="00541DAC">
          <w:rPr>
            <w:rFonts w:ascii="標楷體" w:eastAsia="標楷體" w:hAnsi="標楷體"/>
          </w:rPr>
          <w:fldChar w:fldCharType="end"/>
        </w:r>
      </w:p>
    </w:sdtContent>
  </w:sdt>
  <w:p w14:paraId="0A1379BF" w14:textId="77777777" w:rsidR="001A76E5" w:rsidRDefault="001A76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C9F1" w14:textId="77777777" w:rsidR="00677824" w:rsidRDefault="00677824">
      <w:r>
        <w:separator/>
      </w:r>
    </w:p>
  </w:footnote>
  <w:footnote w:type="continuationSeparator" w:id="0">
    <w:p w14:paraId="2010992B" w14:textId="77777777" w:rsidR="00677824" w:rsidRDefault="0067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E258" w14:textId="2457DFB0" w:rsidR="009A556C" w:rsidRPr="007966A6" w:rsidRDefault="007966A6" w:rsidP="00801F47">
    <w:pPr>
      <w:pStyle w:val="a3"/>
      <w:jc w:val="center"/>
      <w:rPr>
        <w:sz w:val="32"/>
        <w:szCs w:val="32"/>
      </w:rPr>
    </w:pP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二、</w:t>
    </w:r>
    <w:r w:rsidR="00801F47" w:rsidRPr="007966A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801F47" w:rsidRPr="007966A6">
      <w:rPr>
        <w:rFonts w:ascii="標楷體" w:eastAsia="標楷體" w:hint="eastAsia"/>
        <w:b/>
        <w:spacing w:val="60"/>
        <w:sz w:val="32"/>
        <w:szCs w:val="32"/>
        <w:u w:val="single"/>
      </w:rPr>
      <w:t>1</w:t>
    </w:r>
    <w:r w:rsidR="00801F47" w:rsidRPr="007966A6">
      <w:rPr>
        <w:rFonts w:ascii="標楷體" w:eastAsia="標楷體" w:hAnsi="標楷體" w:hint="eastAsia"/>
        <w:b/>
        <w:spacing w:val="60"/>
        <w:sz w:val="32"/>
        <w:szCs w:val="32"/>
        <w:u w:val="single"/>
      </w:rPr>
      <w:t>13</w:t>
    </w:r>
    <w:proofErr w:type="gramEnd"/>
    <w:r w:rsidR="00801F47" w:rsidRPr="007966A6">
      <w:rPr>
        <w:rFonts w:ascii="標楷體" w:eastAsia="標楷體" w:hint="eastAsia"/>
        <w:b/>
        <w:spacing w:val="60"/>
        <w:sz w:val="32"/>
        <w:szCs w:val="32"/>
        <w:u w:val="single"/>
      </w:rPr>
      <w:t>年度新北市總決算歲出決算</w:t>
    </w:r>
    <w:proofErr w:type="gramStart"/>
    <w:r w:rsidR="00801F47" w:rsidRPr="007966A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801F47" w:rsidRPr="007966A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A5722" w14:textId="6E851BA7" w:rsidR="00282FAF" w:rsidRPr="00AC6E8C" w:rsidRDefault="00282FAF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陸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832ED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832ED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2447D">
      <w:rPr>
        <w:rFonts w:ascii="標楷體" w:eastAsia="標楷體" w:hAnsi="標楷體"/>
        <w:bCs/>
        <w:sz w:val="24"/>
        <w:szCs w:val="24"/>
      </w:rPr>
      <w:t>(續)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F9D3" w14:textId="61C71737" w:rsidR="00282FAF" w:rsidRPr="00AC6E8C" w:rsidRDefault="00415136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、</w:t>
    </w:r>
    <w:r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584A3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</w:t>
    </w:r>
    <w:r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</w:t>
    </w:r>
    <w:proofErr w:type="gramStart"/>
    <w:r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E7D3" w14:textId="5E981734" w:rsidR="00415136" w:rsidRPr="00AC6E8C" w:rsidRDefault="00415136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szCs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84A3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2447D">
      <w:rPr>
        <w:rFonts w:ascii="標楷體" w:eastAsia="標楷體" w:hAnsi="標楷體"/>
        <w:sz w:val="24"/>
        <w:szCs w:val="24"/>
      </w:rPr>
      <w:t>(續)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0434" w14:textId="07CF6081" w:rsidR="002C7B73" w:rsidRPr="00AC6E8C" w:rsidRDefault="002C7B73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 w:rsidRPr="00E24DA9"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751FF0"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5F6E" w14:textId="3540BB03" w:rsidR="002C7B73" w:rsidRPr="00C92794" w:rsidRDefault="002C7B73" w:rsidP="007966A6">
    <w:pPr>
      <w:pStyle w:val="a3"/>
      <w:jc w:val="center"/>
      <w:rPr>
        <w:rFonts w:ascii="標楷體" w:eastAsia="標楷體" w:hAnsi="標楷體"/>
        <w:bCs/>
        <w:spacing w:val="60"/>
        <w:sz w:val="32"/>
        <w:szCs w:val="32"/>
        <w:u w:val="single"/>
      </w:rPr>
    </w:pP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捌、中華民國</w:t>
    </w:r>
    <w:proofErr w:type="gramStart"/>
    <w:r w:rsidRPr="002C7B73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3</w:t>
    </w:r>
    <w:proofErr w:type="gramEnd"/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2C7B73"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C92794">
      <w:rPr>
        <w:rFonts w:ascii="標楷體" w:eastAsia="標楷體" w:hAnsi="標楷體" w:hint="eastAsia"/>
        <w:bCs/>
        <w:sz w:val="24"/>
        <w:szCs w:val="24"/>
      </w:rPr>
      <w:t>(續</w:t>
    </w:r>
    <w:r w:rsidRPr="00C92794">
      <w:rPr>
        <w:rFonts w:ascii="標楷體" w:eastAsia="標楷體" w:hAnsi="標楷體"/>
        <w:bCs/>
        <w:sz w:val="24"/>
        <w:szCs w:val="24"/>
      </w:rPr>
      <w:t>)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130B" w14:textId="774400BF" w:rsidR="00AE0E0D" w:rsidRDefault="00AE0E0D" w:rsidP="007966A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szCs w:val="32"/>
        <w:u w:val="single"/>
      </w:rPr>
      <w:t>玖</w:t>
    </w: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歲入來源別</w:t>
    </w:r>
  </w:p>
  <w:p w14:paraId="10A91AAD" w14:textId="3EC8841D" w:rsidR="00AE0E0D" w:rsidRPr="002C7B73" w:rsidRDefault="00AE0E0D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</w:t>
    </w:r>
    <w:proofErr w:type="gramStart"/>
    <w:r w:rsidRPr="007941AD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7941A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C23" w14:textId="6CB42F18" w:rsidR="00AE0E0D" w:rsidRPr="00AE0E0D" w:rsidRDefault="00AE0E0D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二、中華民國</w:t>
    </w:r>
    <w:proofErr w:type="gramStart"/>
    <w:r w:rsidRPr="009E4739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9E4739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9E4739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DCC4A" w14:textId="19E15965" w:rsidR="00AE0E0D" w:rsidRPr="00AE0E0D" w:rsidRDefault="00AE0E0D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三、中華民國</w:t>
    </w:r>
    <w:proofErr w:type="gramStart"/>
    <w:r w:rsidRPr="00D02D6E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02D6E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D02D6E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E300" w14:textId="38E18B3D" w:rsidR="00AE0E0D" w:rsidRDefault="00226FAD" w:rsidP="007966A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</w:t>
    </w:r>
    <w:r w:rsidRPr="00226FAD">
      <w:rPr>
        <w:rFonts w:ascii="標楷體" w:eastAsia="標楷體" w:hint="eastAsia"/>
        <w:b/>
        <w:spacing w:val="60"/>
        <w:sz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歲出政事別</w:t>
    </w:r>
  </w:p>
  <w:p w14:paraId="30EFF7CA" w14:textId="3B94DD41" w:rsidR="00AE0E0D" w:rsidRPr="00AE0E0D" w:rsidRDefault="00AE0E0D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</w:t>
    </w:r>
    <w:proofErr w:type="gramStart"/>
    <w:r w:rsidRPr="00DD4864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D4864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CB5C7" w14:textId="337F1A18" w:rsidR="00226FAD" w:rsidRPr="00226FAD" w:rsidRDefault="00226FAD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二、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54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554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554BB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8CA" w14:textId="77777777" w:rsidR="00624253" w:rsidRPr="007966A6" w:rsidRDefault="00624253" w:rsidP="00586273">
    <w:pPr>
      <w:pStyle w:val="a3"/>
      <w:jc w:val="center"/>
      <w:rPr>
        <w:rFonts w:ascii="標楷體" w:eastAsia="標楷體"/>
        <w:b/>
        <w:spacing w:val="60"/>
        <w:sz w:val="32"/>
        <w:szCs w:val="32"/>
        <w:u w:val="single"/>
      </w:rPr>
    </w:pP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壹、總決算修正數</w:t>
    </w:r>
  </w:p>
  <w:p w14:paraId="55DF683C" w14:textId="23404532" w:rsidR="00677824" w:rsidRPr="007966A6" w:rsidRDefault="007966A6" w:rsidP="00586273">
    <w:pPr>
      <w:pStyle w:val="a3"/>
      <w:jc w:val="center"/>
      <w:rPr>
        <w:sz w:val="32"/>
        <w:szCs w:val="32"/>
      </w:rPr>
    </w:pP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一、</w:t>
    </w:r>
    <w:r w:rsidR="00677824" w:rsidRPr="007966A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677824" w:rsidRPr="007966A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677824" w:rsidRPr="007966A6">
      <w:rPr>
        <w:rFonts w:ascii="標楷體" w:eastAsia="標楷體" w:hint="eastAsia"/>
        <w:b/>
        <w:spacing w:val="60"/>
        <w:sz w:val="32"/>
        <w:szCs w:val="32"/>
        <w:u w:val="single"/>
      </w:rPr>
      <w:t>年度新北市總決算歲入決算</w:t>
    </w:r>
    <w:proofErr w:type="gramStart"/>
    <w:r w:rsidR="00677824" w:rsidRPr="007966A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677824" w:rsidRPr="007966A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EDDC" w14:textId="2B621829" w:rsidR="00226FAD" w:rsidRPr="00AE0E0D" w:rsidRDefault="00226FAD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二、</w:t>
    </w: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C7B5" w14:textId="419D753D" w:rsidR="000F6495" w:rsidRPr="00226FAD" w:rsidRDefault="000F6495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拾壹、中華民國</w:t>
    </w:r>
    <w:proofErr w:type="gramStart"/>
    <w:r w:rsidRPr="000F50C3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0F50C3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總決算歲出機關別決算審定總表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D118" w14:textId="407ACA4F" w:rsidR="001520F4" w:rsidRPr="00AE0E0D" w:rsidRDefault="001520F4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3037D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3037D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BC49" w14:textId="28AD37DD" w:rsidR="000F6495" w:rsidRPr="00AE0E0D" w:rsidRDefault="000F6495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拾壹、中華民國</w:t>
    </w:r>
    <w:proofErr w:type="gramStart"/>
    <w:r w:rsidRPr="000F50C3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Pr="0014117E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4117E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14117E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總決算歲出機關別決算審定總表</w:t>
    </w:r>
    <w:r w:rsidRPr="006C1DE0">
      <w:rPr>
        <w:rFonts w:ascii="標楷體" w:eastAsia="標楷體" w:hAnsi="標楷體" w:hint="eastAsia"/>
        <w:sz w:val="24"/>
        <w:szCs w:val="24"/>
      </w:rPr>
      <w:t>(續</w:t>
    </w:r>
    <w:r w:rsidRPr="006C1DE0">
      <w:rPr>
        <w:rFonts w:ascii="標楷體" w:eastAsia="標楷體" w:hAnsi="標楷體"/>
        <w:sz w:val="24"/>
        <w:szCs w:val="24"/>
      </w:rPr>
      <w:t>)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7AA8" w14:textId="12783185" w:rsidR="009452F9" w:rsidRPr="00AE0E0D" w:rsidRDefault="009452F9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拾貳、</w:t>
    </w: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20FC8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B20FC8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CAA4F" w14:textId="305FF664" w:rsidR="00F15295" w:rsidRPr="00226FAD" w:rsidRDefault="00F15295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拾參、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112F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112FC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A112FC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2D2C" w14:textId="041AE2CE" w:rsidR="00F15295" w:rsidRPr="00AE0E0D" w:rsidRDefault="00F15295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拾參、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A112FC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A112FC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A112FC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616A" w14:textId="726C9009" w:rsidR="00551317" w:rsidRPr="00226FAD" w:rsidRDefault="00551317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B11D" w14:textId="13D8E5D1" w:rsidR="00551317" w:rsidRPr="00AE0E0D" w:rsidRDefault="00551317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4E64" w14:textId="20DB4915" w:rsidR="007966A6" w:rsidRPr="00EA0ABF" w:rsidRDefault="00EA0ABF" w:rsidP="007966A6">
    <w:pPr>
      <w:pStyle w:val="a3"/>
      <w:jc w:val="center"/>
      <w:rPr>
        <w:sz w:val="32"/>
        <w:szCs w:val="32"/>
      </w:rPr>
    </w:pPr>
    <w:r w:rsidRPr="00EA0ABF">
      <w:rPr>
        <w:rFonts w:ascii="標楷體" w:eastAsia="標楷體" w:hAnsi="標楷體" w:hint="eastAsia"/>
        <w:b/>
        <w:spacing w:val="60"/>
        <w:sz w:val="32"/>
        <w:szCs w:val="32"/>
        <w:u w:val="single"/>
      </w:rPr>
      <w:t>四、</w:t>
    </w:r>
    <w:r w:rsidRPr="00EA0AB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A0AB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EA0ABF">
      <w:rPr>
        <w:rFonts w:ascii="標楷體" w:eastAsia="標楷體" w:hint="eastAsia"/>
        <w:b/>
        <w:spacing w:val="60"/>
        <w:sz w:val="32"/>
        <w:szCs w:val="32"/>
        <w:u w:val="single"/>
      </w:rPr>
      <w:t>年度新北市總決算以前年度歲出轉入數決算</w:t>
    </w:r>
    <w:proofErr w:type="gramStart"/>
    <w:r w:rsidRPr="00EA0AB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EA0AB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8475" w14:textId="15E7769E" w:rsidR="001A76E5" w:rsidRPr="007966A6" w:rsidRDefault="007966A6" w:rsidP="007966A6">
    <w:pPr>
      <w:pStyle w:val="a3"/>
      <w:jc w:val="center"/>
      <w:rPr>
        <w:sz w:val="32"/>
        <w:szCs w:val="32"/>
      </w:rPr>
    </w:pP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三、中華民國</w:t>
    </w:r>
    <w:proofErr w:type="gramStart"/>
    <w:r w:rsidRPr="007966A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年度新北市總決算以前年度歲入轉入數決算</w:t>
    </w:r>
    <w:proofErr w:type="gramStart"/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EB5A" w14:textId="7E110405" w:rsidR="00EA0ABF" w:rsidRPr="007966A6" w:rsidRDefault="00EA0ABF" w:rsidP="007966A6">
    <w:pPr>
      <w:pStyle w:val="a3"/>
      <w:jc w:val="center"/>
      <w:rPr>
        <w:sz w:val="32"/>
        <w:szCs w:val="32"/>
      </w:rPr>
    </w:pPr>
    <w:r w:rsidRPr="001A0836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貳、</w:t>
    </w:r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總決算審定後歲入歲出性質及餘</w:t>
    </w:r>
    <w:proofErr w:type="gramStart"/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絀</w:t>
    </w:r>
    <w:proofErr w:type="gramEnd"/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簡明比較分析表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45C9" w14:textId="566325AD" w:rsidR="00F5686C" w:rsidRPr="00AC6E8C" w:rsidRDefault="00AC6E8C" w:rsidP="007966A6">
    <w:pPr>
      <w:pStyle w:val="a3"/>
      <w:jc w:val="center"/>
      <w:rPr>
        <w:rFonts w:ascii="標楷體" w:eastAsia="標楷體" w:hAnsi="標楷體"/>
        <w:sz w:val="32"/>
        <w:szCs w:val="32"/>
      </w:rPr>
    </w:pPr>
    <w:bookmarkStart w:id="0" w:name="RANGE!A1:D21"/>
    <w:r>
      <w:rPr>
        <w:rFonts w:ascii="標楷體" w:eastAsia="標楷體" w:hint="eastAsia"/>
        <w:b/>
        <w:spacing w:val="60"/>
        <w:sz w:val="32"/>
        <w:u w:val="single"/>
      </w:rPr>
      <w:t>參、新北市</w:t>
    </w:r>
    <w:r w:rsidRPr="00696CF3">
      <w:rPr>
        <w:rFonts w:ascii="標楷體" w:eastAsia="標楷體" w:hint="eastAsia"/>
        <w:b/>
        <w:spacing w:val="60"/>
        <w:sz w:val="32"/>
        <w:u w:val="single"/>
      </w:rPr>
      <w:t>總決算</w:t>
    </w:r>
    <w:bookmarkEnd w:id="0"/>
    <w:r w:rsidRPr="00696CF3">
      <w:rPr>
        <w:rFonts w:ascii="標楷體" w:eastAsia="標楷體" w:hint="eastAsia"/>
        <w:b/>
        <w:spacing w:val="60"/>
        <w:sz w:val="32"/>
        <w:u w:val="single"/>
      </w:rPr>
      <w:t>審定後累計餘</w:t>
    </w:r>
    <w:proofErr w:type="gramStart"/>
    <w:r w:rsidRPr="00696CF3">
      <w:rPr>
        <w:rFonts w:ascii="標楷體" w:eastAsia="標楷體" w:hint="eastAsia"/>
        <w:b/>
        <w:spacing w:val="60"/>
        <w:sz w:val="32"/>
        <w:u w:val="single"/>
      </w:rPr>
      <w:t>絀</w:t>
    </w:r>
    <w:proofErr w:type="gramEnd"/>
    <w:r w:rsidRPr="00696CF3">
      <w:rPr>
        <w:rFonts w:ascii="標楷體" w:eastAsia="標楷體" w:hint="eastAsia"/>
        <w:b/>
        <w:spacing w:val="60"/>
        <w:sz w:val="32"/>
        <w:u w:val="single"/>
      </w:rPr>
      <w:t>計算表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E9EF7" w14:textId="77777777" w:rsidR="00AC6E8C" w:rsidRPr="00AC6E8C" w:rsidRDefault="00AC6E8C" w:rsidP="007966A6">
    <w:pPr>
      <w:pStyle w:val="a3"/>
      <w:jc w:val="center"/>
      <w:rPr>
        <w:rFonts w:ascii="標楷體" w:eastAsia="標楷體" w:hAnsi="標楷體"/>
        <w:sz w:val="32"/>
        <w:szCs w:val="32"/>
      </w:rPr>
    </w:pPr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肆、</w:t>
    </w:r>
    <w:r w:rsidRPr="00AC6E8C">
      <w:rPr>
        <w:rFonts w:ascii="標楷體" w:eastAsia="標楷體" w:hAnsi="標楷體"/>
        <w:b/>
        <w:spacing w:val="60"/>
        <w:sz w:val="32"/>
        <w:szCs w:val="32"/>
        <w:u w:val="single"/>
      </w:rPr>
      <w:t>新北</w:t>
    </w:r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市總決算審定後平衡表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074E2" w14:textId="0392E7CD" w:rsidR="00AC6E8C" w:rsidRPr="00AC6E8C" w:rsidRDefault="00AC6E8C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伍、中華民國</w:t>
    </w:r>
    <w:proofErr w:type="gramStart"/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C6E8C"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AC6E8C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總決算審定後收入支出表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FA18" w14:textId="3CFFCD36" w:rsidR="00282FAF" w:rsidRPr="00AC6E8C" w:rsidRDefault="00282FAF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陸</w:t>
    </w:r>
    <w:r>
      <w:rPr>
        <w:rFonts w:ascii="標楷體" w:eastAsia="標楷體" w:hint="eastAsia"/>
        <w:b/>
        <w:spacing w:val="60"/>
        <w:sz w:val="32"/>
        <w:u w:val="single"/>
      </w:rPr>
      <w:t>、</w:t>
    </w: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832ED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2832E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94"/>
    <w:rsid w:val="0001387C"/>
    <w:rsid w:val="00037D4C"/>
    <w:rsid w:val="00093F87"/>
    <w:rsid w:val="000B6962"/>
    <w:rsid w:val="000F6495"/>
    <w:rsid w:val="000F72E6"/>
    <w:rsid w:val="0011245E"/>
    <w:rsid w:val="00115658"/>
    <w:rsid w:val="00123393"/>
    <w:rsid w:val="00141A1C"/>
    <w:rsid w:val="001520F4"/>
    <w:rsid w:val="001A3FC3"/>
    <w:rsid w:val="001A4501"/>
    <w:rsid w:val="001A76E5"/>
    <w:rsid w:val="001E3BBC"/>
    <w:rsid w:val="00200504"/>
    <w:rsid w:val="002177A6"/>
    <w:rsid w:val="0022447D"/>
    <w:rsid w:val="00226FAD"/>
    <w:rsid w:val="002812A9"/>
    <w:rsid w:val="00281859"/>
    <w:rsid w:val="00282FAF"/>
    <w:rsid w:val="002B3A94"/>
    <w:rsid w:val="002C7B73"/>
    <w:rsid w:val="002D5914"/>
    <w:rsid w:val="003273C9"/>
    <w:rsid w:val="0035077E"/>
    <w:rsid w:val="003546D3"/>
    <w:rsid w:val="00365F85"/>
    <w:rsid w:val="00391503"/>
    <w:rsid w:val="003B1DD1"/>
    <w:rsid w:val="003B2C6F"/>
    <w:rsid w:val="003F2837"/>
    <w:rsid w:val="003F5F3A"/>
    <w:rsid w:val="004128B1"/>
    <w:rsid w:val="00415136"/>
    <w:rsid w:val="00441C18"/>
    <w:rsid w:val="004536CB"/>
    <w:rsid w:val="00454FDE"/>
    <w:rsid w:val="004555DF"/>
    <w:rsid w:val="00473479"/>
    <w:rsid w:val="004D1C2C"/>
    <w:rsid w:val="0052407D"/>
    <w:rsid w:val="005334C6"/>
    <w:rsid w:val="00535F9A"/>
    <w:rsid w:val="00541DAC"/>
    <w:rsid w:val="00541DF0"/>
    <w:rsid w:val="00551317"/>
    <w:rsid w:val="00586273"/>
    <w:rsid w:val="00594B13"/>
    <w:rsid w:val="005B7A35"/>
    <w:rsid w:val="005C49FF"/>
    <w:rsid w:val="00623397"/>
    <w:rsid w:val="00624253"/>
    <w:rsid w:val="00677824"/>
    <w:rsid w:val="00682451"/>
    <w:rsid w:val="00683A8D"/>
    <w:rsid w:val="006A4F95"/>
    <w:rsid w:val="006A55FD"/>
    <w:rsid w:val="006C7169"/>
    <w:rsid w:val="007966A6"/>
    <w:rsid w:val="007A2CB1"/>
    <w:rsid w:val="007A4B9F"/>
    <w:rsid w:val="007B47EC"/>
    <w:rsid w:val="007C238C"/>
    <w:rsid w:val="007E3221"/>
    <w:rsid w:val="00801F47"/>
    <w:rsid w:val="008136CF"/>
    <w:rsid w:val="00823AF2"/>
    <w:rsid w:val="00832043"/>
    <w:rsid w:val="008463CC"/>
    <w:rsid w:val="008A69FE"/>
    <w:rsid w:val="008E223A"/>
    <w:rsid w:val="008E3E14"/>
    <w:rsid w:val="008F561C"/>
    <w:rsid w:val="009452F9"/>
    <w:rsid w:val="00957729"/>
    <w:rsid w:val="00977653"/>
    <w:rsid w:val="009A556C"/>
    <w:rsid w:val="009C0F39"/>
    <w:rsid w:val="009D79E7"/>
    <w:rsid w:val="00A04CEA"/>
    <w:rsid w:val="00A211DB"/>
    <w:rsid w:val="00A41D0E"/>
    <w:rsid w:val="00A741B1"/>
    <w:rsid w:val="00A77FF3"/>
    <w:rsid w:val="00AA00DA"/>
    <w:rsid w:val="00AB5D43"/>
    <w:rsid w:val="00AC6E8C"/>
    <w:rsid w:val="00AE0E0D"/>
    <w:rsid w:val="00B04024"/>
    <w:rsid w:val="00B51E9E"/>
    <w:rsid w:val="00B627A8"/>
    <w:rsid w:val="00B82CC7"/>
    <w:rsid w:val="00BD684D"/>
    <w:rsid w:val="00BF5328"/>
    <w:rsid w:val="00C01D57"/>
    <w:rsid w:val="00C404E8"/>
    <w:rsid w:val="00C7432A"/>
    <w:rsid w:val="00C80D70"/>
    <w:rsid w:val="00C9254A"/>
    <w:rsid w:val="00C92794"/>
    <w:rsid w:val="00C941DD"/>
    <w:rsid w:val="00CC3054"/>
    <w:rsid w:val="00CF23D9"/>
    <w:rsid w:val="00CF263F"/>
    <w:rsid w:val="00CF780E"/>
    <w:rsid w:val="00D14D57"/>
    <w:rsid w:val="00D50B63"/>
    <w:rsid w:val="00D86909"/>
    <w:rsid w:val="00DA5C9E"/>
    <w:rsid w:val="00DD130F"/>
    <w:rsid w:val="00DF119A"/>
    <w:rsid w:val="00E00D67"/>
    <w:rsid w:val="00E02102"/>
    <w:rsid w:val="00E13D8F"/>
    <w:rsid w:val="00E1746F"/>
    <w:rsid w:val="00E22E70"/>
    <w:rsid w:val="00E3155B"/>
    <w:rsid w:val="00E65C46"/>
    <w:rsid w:val="00E745B4"/>
    <w:rsid w:val="00E81B9D"/>
    <w:rsid w:val="00E85938"/>
    <w:rsid w:val="00E93238"/>
    <w:rsid w:val="00EA0ABF"/>
    <w:rsid w:val="00EA3802"/>
    <w:rsid w:val="00EB11ED"/>
    <w:rsid w:val="00F15295"/>
    <w:rsid w:val="00F43A22"/>
    <w:rsid w:val="00F5686C"/>
    <w:rsid w:val="00F5761C"/>
    <w:rsid w:val="00FA2939"/>
    <w:rsid w:val="00FB5866"/>
    <w:rsid w:val="00FE1910"/>
    <w:rsid w:val="00FE4FB3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7372E1F"/>
  <w15:chartTrackingRefBased/>
  <w15:docId w15:val="{EBF32E5C-28D4-4A48-A090-6455671E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FB5866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2005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00504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9">
    <w:name w:val="表頭"/>
    <w:basedOn w:val="a"/>
    <w:rsid w:val="00C941DD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3">
    <w:name w:val="表格欄3數字"/>
    <w:basedOn w:val="a"/>
    <w:link w:val="31"/>
    <w:rsid w:val="00C941DD"/>
    <w:pPr>
      <w:jc w:val="right"/>
    </w:pPr>
    <w:rPr>
      <w:rFonts w:ascii="細明體" w:eastAsia="細明體" w:hAnsi="Arial"/>
      <w:b/>
      <w:w w:val="90"/>
      <w:sz w:val="18"/>
    </w:rPr>
  </w:style>
  <w:style w:type="character" w:customStyle="1" w:styleId="31">
    <w:name w:val="表格欄3數字 字元1"/>
    <w:link w:val="3"/>
    <w:uiPriority w:val="99"/>
    <w:locked/>
    <w:rsid w:val="00C941DD"/>
    <w:rPr>
      <w:rFonts w:ascii="細明體" w:eastAsia="細明體" w:hAnsi="Arial"/>
      <w:b/>
      <w:w w:val="90"/>
      <w:kern w:val="2"/>
      <w:sz w:val="18"/>
    </w:rPr>
  </w:style>
  <w:style w:type="paragraph" w:customStyle="1" w:styleId="1-32">
    <w:name w:val="表格欄1-3退2"/>
    <w:basedOn w:val="a"/>
    <w:uiPriority w:val="99"/>
    <w:rsid w:val="00C941DD"/>
    <w:pPr>
      <w:ind w:firstLineChars="200" w:firstLine="200"/>
      <w:jc w:val="distribute"/>
    </w:pPr>
    <w:rPr>
      <w:rFonts w:eastAsia="標楷體"/>
      <w:sz w:val="18"/>
    </w:rPr>
  </w:style>
  <w:style w:type="paragraph" w:customStyle="1" w:styleId="4">
    <w:name w:val="欄4（原因分析） 字元"/>
    <w:basedOn w:val="a"/>
    <w:uiPriority w:val="99"/>
    <w:rsid w:val="00C941D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a6">
    <w:name w:val="頁尾 字元"/>
    <w:link w:val="a5"/>
    <w:uiPriority w:val="99"/>
    <w:locked/>
    <w:rsid w:val="00C941DD"/>
    <w:rPr>
      <w:kern w:val="2"/>
    </w:rPr>
  </w:style>
  <w:style w:type="paragraph" w:styleId="aa">
    <w:name w:val="Body Text"/>
    <w:basedOn w:val="a"/>
    <w:link w:val="11"/>
    <w:uiPriority w:val="99"/>
    <w:rsid w:val="00C941D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b">
    <w:name w:val="本文 字元"/>
    <w:basedOn w:val="a0"/>
    <w:uiPriority w:val="99"/>
    <w:semiHidden/>
    <w:rsid w:val="00C941DD"/>
    <w:rPr>
      <w:kern w:val="2"/>
      <w:sz w:val="24"/>
    </w:rPr>
  </w:style>
  <w:style w:type="character" w:customStyle="1" w:styleId="11">
    <w:name w:val="本文 字元1"/>
    <w:link w:val="aa"/>
    <w:uiPriority w:val="99"/>
    <w:locked/>
    <w:rsid w:val="00C941DD"/>
    <w:rPr>
      <w:rFonts w:ascii="標楷體" w:eastAsia="標楷體"/>
      <w:kern w:val="2"/>
      <w:sz w:val="32"/>
    </w:rPr>
  </w:style>
  <w:style w:type="character" w:customStyle="1" w:styleId="10">
    <w:name w:val="標題 1 字元"/>
    <w:basedOn w:val="a0"/>
    <w:link w:val="1"/>
    <w:uiPriority w:val="99"/>
    <w:rsid w:val="00FB5866"/>
    <w:rPr>
      <w:rFonts w:ascii="標楷體" w:eastAsia="標楷體"/>
      <w:b/>
      <w:bCs/>
      <w:spacing w:val="-10"/>
      <w:kern w:val="2"/>
      <w:sz w:val="18"/>
    </w:rPr>
  </w:style>
  <w:style w:type="paragraph" w:customStyle="1" w:styleId="ac">
    <w:name w:val="單元"/>
    <w:basedOn w:val="a"/>
    <w:rsid w:val="00FB5866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d">
    <w:name w:val="註"/>
    <w:basedOn w:val="a"/>
    <w:rsid w:val="00FB5866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e">
    <w:name w:val="標題壹、"/>
    <w:basedOn w:val="a"/>
    <w:link w:val="af"/>
    <w:rsid w:val="00AC6E8C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">
    <w:name w:val="標題壹、 字元"/>
    <w:link w:val="ae"/>
    <w:rsid w:val="00AC6E8C"/>
    <w:rPr>
      <w:rFonts w:eastAsia="標楷體" w:cs="新細明體"/>
      <w:b/>
      <w:bCs/>
      <w:kern w:val="2"/>
      <w:sz w:val="36"/>
      <w:szCs w:val="36"/>
    </w:rPr>
  </w:style>
  <w:style w:type="character" w:customStyle="1" w:styleId="a4">
    <w:name w:val="頁首 字元"/>
    <w:basedOn w:val="a0"/>
    <w:link w:val="a3"/>
    <w:semiHidden/>
    <w:rsid w:val="0012339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9.xml"/><Relationship Id="rId26" Type="http://schemas.openxmlformats.org/officeDocument/2006/relationships/header" Target="header17.xml"/><Relationship Id="rId39" Type="http://schemas.openxmlformats.org/officeDocument/2006/relationships/theme" Target="theme/theme1.xml"/><Relationship Id="rId21" Type="http://schemas.openxmlformats.org/officeDocument/2006/relationships/header" Target="header12.xml"/><Relationship Id="rId34" Type="http://schemas.openxmlformats.org/officeDocument/2006/relationships/header" Target="header25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6.xml"/><Relationship Id="rId33" Type="http://schemas.openxmlformats.org/officeDocument/2006/relationships/header" Target="header24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header" Target="header2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32" Type="http://schemas.openxmlformats.org/officeDocument/2006/relationships/header" Target="header23.xml"/><Relationship Id="rId37" Type="http://schemas.openxmlformats.org/officeDocument/2006/relationships/header" Target="header28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header" Target="header19.xml"/><Relationship Id="rId36" Type="http://schemas.openxmlformats.org/officeDocument/2006/relationships/header" Target="header27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31" Type="http://schemas.openxmlformats.org/officeDocument/2006/relationships/header" Target="header2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8.xml"/><Relationship Id="rId30" Type="http://schemas.openxmlformats.org/officeDocument/2006/relationships/header" Target="header21.xml"/><Relationship Id="rId35" Type="http://schemas.openxmlformats.org/officeDocument/2006/relationships/header" Target="header26.xml"/><Relationship Id="rId8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36zLxVGBmi&#27506;&#20986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B49ED-6898-4369-82F2-4CDA484F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36zLxVGBmi歲出決算修正數明細表A3</Template>
  <TotalTime>31</TotalTime>
  <Pages>34</Pages>
  <Words>14955</Words>
  <Characters>46436</Characters>
  <Application>Microsoft Office Word</Application>
  <DocSecurity>0</DocSecurity>
  <Lines>386</Lines>
  <Paragraphs>122</Paragraphs>
  <ScaleCrop>false</ScaleCrop>
  <Company>N.A.O.</Company>
  <LinksUpToDate>false</LinksUpToDate>
  <CharactersWithSpaces>61269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楊惠茹</dc:creator>
  <cp:keywords/>
  <cp:lastModifiedBy>Chung Chih Chen</cp:lastModifiedBy>
  <cp:revision>8</cp:revision>
  <cp:lastPrinted>2025-06-26T01:52:00Z</cp:lastPrinted>
  <dcterms:created xsi:type="dcterms:W3CDTF">2025-06-30T01:39:00Z</dcterms:created>
  <dcterms:modified xsi:type="dcterms:W3CDTF">2025-06-30T06:26:00Z</dcterms:modified>
</cp:coreProperties>
</file>