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05C8DA" w14:textId="77777777" w:rsidR="00E36931" w:rsidRDefault="00E36931">
      <w:pPr>
        <w:widowControl/>
        <w:rPr>
          <w:rFonts w:ascii="標楷體" w:eastAsia="標楷體" w:hAnsi="標楷體" w:cs="Times New Roman"/>
          <w:b/>
          <w:spacing w:val="20"/>
          <w:sz w:val="40"/>
          <w:szCs w:val="24"/>
        </w:rPr>
      </w:pPr>
      <w:r>
        <w:rPr>
          <w:rFonts w:ascii="標楷體" w:eastAsia="標楷體" w:hAnsi="標楷體" w:cs="Times New Roman"/>
          <w:b/>
          <w:spacing w:val="20"/>
          <w:sz w:val="40"/>
          <w:szCs w:val="24"/>
        </w:rPr>
        <w:br w:type="page"/>
      </w:r>
    </w:p>
    <w:p w14:paraId="21BFF779" w14:textId="2D9C8E24" w:rsidR="00717082" w:rsidRPr="00054689" w:rsidRDefault="00717082" w:rsidP="002C57FB">
      <w:pPr>
        <w:widowControl/>
        <w:tabs>
          <w:tab w:val="center" w:pos="4800"/>
        </w:tabs>
        <w:overflowPunct w:val="0"/>
        <w:snapToGrid w:val="0"/>
        <w:spacing w:line="502" w:lineRule="exact"/>
        <w:jc w:val="center"/>
        <w:rPr>
          <w:rFonts w:ascii="標楷體" w:eastAsia="標楷體" w:hAnsi="標楷體" w:cs="Times New Roman"/>
          <w:b/>
          <w:sz w:val="40"/>
          <w:szCs w:val="40"/>
        </w:rPr>
      </w:pPr>
      <w:r>
        <w:rPr>
          <w:rFonts w:ascii="標楷體" w:eastAsia="標楷體" w:hAnsi="標楷體" w:cs="Times New Roman" w:hint="eastAsia"/>
          <w:b/>
          <w:spacing w:val="20"/>
          <w:sz w:val="40"/>
          <w:szCs w:val="24"/>
        </w:rPr>
        <w:lastRenderedPageBreak/>
        <w:t>乙</w:t>
      </w:r>
      <w:r w:rsidRPr="00054689">
        <w:rPr>
          <w:rFonts w:ascii="標楷體" w:eastAsia="標楷體" w:hAnsi="標楷體" w:cs="Times New Roman" w:hint="eastAsia"/>
          <w:b/>
          <w:spacing w:val="20"/>
          <w:sz w:val="40"/>
          <w:szCs w:val="24"/>
        </w:rPr>
        <w:t>、附表</w:t>
      </w:r>
    </w:p>
    <w:p w14:paraId="5C85B2D3" w14:textId="77777777" w:rsidR="00717082" w:rsidRPr="006512DE" w:rsidRDefault="00717082" w:rsidP="002C57FB">
      <w:pPr>
        <w:widowControl/>
        <w:tabs>
          <w:tab w:val="center" w:pos="4800"/>
        </w:tabs>
        <w:overflowPunct w:val="0"/>
        <w:snapToGrid w:val="0"/>
        <w:spacing w:line="502" w:lineRule="exact"/>
        <w:jc w:val="center"/>
        <w:rPr>
          <w:rFonts w:ascii="標楷體" w:eastAsia="標楷體" w:hAnsi="標楷體" w:cs="Times New Roman"/>
          <w:b/>
          <w:spacing w:val="80"/>
          <w:sz w:val="36"/>
          <w:szCs w:val="40"/>
          <w:u w:val="single"/>
        </w:rPr>
      </w:pPr>
      <w:r w:rsidRPr="006512DE">
        <w:rPr>
          <w:rFonts w:ascii="標楷體" w:eastAsia="標楷體" w:hAnsi="標楷體" w:cs="Times New Roman" w:hint="eastAsia"/>
          <w:b/>
          <w:spacing w:val="80"/>
          <w:sz w:val="36"/>
          <w:szCs w:val="40"/>
          <w:u w:val="single"/>
        </w:rPr>
        <w:t>壹、營業部分</w:t>
      </w:r>
    </w:p>
    <w:p w14:paraId="102A28A4" w14:textId="41F24CB1" w:rsidR="00717082" w:rsidRPr="00054689" w:rsidRDefault="00717082" w:rsidP="002C57FB">
      <w:pPr>
        <w:tabs>
          <w:tab w:val="center" w:pos="4934"/>
          <w:tab w:val="right" w:pos="9120"/>
        </w:tabs>
        <w:snapToGrid w:val="0"/>
        <w:spacing w:afterLines="25" w:after="60" w:line="502" w:lineRule="exact"/>
        <w:jc w:val="center"/>
        <w:rPr>
          <w:rFonts w:ascii="標楷體" w:eastAsia="標楷體" w:hAnsi="標楷體" w:cs="Times New Roman"/>
          <w:b/>
          <w:spacing w:val="80"/>
          <w:sz w:val="36"/>
          <w:szCs w:val="20"/>
          <w:u w:val="single"/>
        </w:rPr>
      </w:pPr>
      <w:r>
        <w:rPr>
          <w:rFonts w:ascii="標楷體" w:eastAsia="標楷體" w:hAnsi="標楷體" w:cs="Times New Roman" w:hint="eastAsia"/>
          <w:b/>
          <w:sz w:val="32"/>
          <w:szCs w:val="24"/>
          <w:u w:val="single"/>
        </w:rPr>
        <w:t>一、</w:t>
      </w:r>
      <w:r w:rsidR="003153ED" w:rsidRPr="00054689">
        <w:rPr>
          <w:rFonts w:ascii="標楷體" w:eastAsia="標楷體" w:hAnsi="標楷體" w:cs="Times New Roman" w:hint="eastAsia"/>
          <w:b/>
          <w:sz w:val="32"/>
          <w:szCs w:val="24"/>
          <w:u w:val="single"/>
        </w:rPr>
        <w:t>損益計算審定數額綜計表</w:t>
      </w:r>
      <w:r w:rsidRPr="006512DE">
        <w:rPr>
          <w:rFonts w:ascii="標楷體" w:eastAsia="標楷體" w:hAnsi="標楷體" w:cs="Times New Roman" w:hint="eastAsia"/>
          <w:b/>
          <w:szCs w:val="24"/>
          <w:u w:val="single"/>
        </w:rPr>
        <w:t>（科目別）</w:t>
      </w:r>
    </w:p>
    <w:p w14:paraId="3C65C2D7" w14:textId="4966E3EE" w:rsidR="00717082" w:rsidRPr="00054689" w:rsidRDefault="00717082" w:rsidP="00DF604D">
      <w:pPr>
        <w:widowControl/>
        <w:tabs>
          <w:tab w:val="center" w:pos="4934"/>
          <w:tab w:val="right" w:pos="9871"/>
        </w:tabs>
        <w:overflowPunct w:val="0"/>
        <w:snapToGrid w:val="0"/>
        <w:jc w:val="both"/>
        <w:rPr>
          <w:rFonts w:ascii="標楷體" w:eastAsia="標楷體" w:hAnsi="標楷體" w:cs="Times New Roman"/>
          <w:b/>
          <w:sz w:val="40"/>
          <w:szCs w:val="40"/>
          <w:u w:val="single"/>
        </w:rPr>
      </w:pPr>
      <w:r w:rsidRPr="00054689">
        <w:rPr>
          <w:rFonts w:ascii="標楷體" w:eastAsia="標楷體" w:hAnsi="標楷體" w:cs="Times New Roman" w:hint="eastAsia"/>
          <w:szCs w:val="24"/>
        </w:rPr>
        <w:tab/>
        <w:t>中華民國</w:t>
      </w:r>
      <w:r>
        <w:rPr>
          <w:rFonts w:ascii="標楷體" w:eastAsia="標楷體" w:hAnsi="標楷體" w:cs="Times New Roman" w:hint="eastAsia"/>
          <w:szCs w:val="24"/>
        </w:rPr>
        <w:t>11</w:t>
      </w:r>
      <w:r w:rsidR="003E6D8C">
        <w:rPr>
          <w:rFonts w:ascii="標楷體" w:eastAsia="標楷體" w:hAnsi="標楷體" w:cs="Times New Roman" w:hint="eastAsia"/>
          <w:szCs w:val="24"/>
        </w:rPr>
        <w:t>3</w:t>
      </w:r>
      <w:r w:rsidRPr="00054689">
        <w:rPr>
          <w:rFonts w:ascii="標楷體" w:eastAsia="標楷體" w:hAnsi="標楷體" w:cs="Times New Roman" w:hint="eastAsia"/>
          <w:szCs w:val="24"/>
        </w:rPr>
        <w:t>年度</w:t>
      </w:r>
      <w:r w:rsidRPr="00054689">
        <w:rPr>
          <w:rFonts w:ascii="標楷體" w:eastAsia="標楷體" w:hAnsi="標楷體" w:cs="Times New Roman" w:hint="eastAsia"/>
          <w:szCs w:val="24"/>
        </w:rPr>
        <w:tab/>
      </w:r>
      <w:r w:rsidRPr="00054689">
        <w:rPr>
          <w:rFonts w:ascii="標楷體" w:eastAsia="標楷體" w:hAnsi="標楷體" w:cs="Times New Roman" w:hint="eastAsia"/>
          <w:sz w:val="20"/>
          <w:szCs w:val="20"/>
        </w:rPr>
        <w:t>單位：新臺幣元</w:t>
      </w:r>
    </w:p>
    <w:tbl>
      <w:tblPr>
        <w:tblW w:w="5000" w:type="pct"/>
        <w:tblCellMar>
          <w:left w:w="28" w:type="dxa"/>
          <w:right w:w="28" w:type="dxa"/>
        </w:tblCellMar>
        <w:tblLook w:val="04A0" w:firstRow="1" w:lastRow="0" w:firstColumn="1" w:lastColumn="0" w:noHBand="0" w:noVBand="1"/>
      </w:tblPr>
      <w:tblGrid>
        <w:gridCol w:w="2176"/>
        <w:gridCol w:w="1497"/>
        <w:gridCol w:w="1383"/>
        <w:gridCol w:w="1385"/>
        <w:gridCol w:w="1385"/>
        <w:gridCol w:w="1387"/>
        <w:gridCol w:w="764"/>
      </w:tblGrid>
      <w:tr w:rsidR="003E6D8C" w:rsidRPr="006512DE" w14:paraId="021E528E" w14:textId="77777777" w:rsidTr="003E6D8C">
        <w:trPr>
          <w:trHeight w:val="454"/>
        </w:trPr>
        <w:tc>
          <w:tcPr>
            <w:tcW w:w="1091" w:type="pct"/>
            <w:vMerge w:val="restart"/>
            <w:tcBorders>
              <w:top w:val="single" w:sz="8" w:space="0" w:color="auto"/>
              <w:left w:val="nil"/>
              <w:bottom w:val="single" w:sz="8" w:space="0" w:color="auto"/>
              <w:right w:val="single" w:sz="4" w:space="0" w:color="auto"/>
            </w:tcBorders>
            <w:vAlign w:val="center"/>
            <w:hideMark/>
          </w:tcPr>
          <w:p w14:paraId="26F092D7" w14:textId="77777777" w:rsidR="003E6D8C" w:rsidRPr="006512DE" w:rsidRDefault="003E6D8C"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科</w:t>
            </w:r>
            <w:r w:rsidRPr="006512DE">
              <w:rPr>
                <w:rFonts w:ascii="新細明體" w:eastAsia="標楷體" w:hAnsi="新細明體" w:cs="新細明體" w:hint="eastAsia"/>
                <w:kern w:val="0"/>
                <w:sz w:val="20"/>
                <w:szCs w:val="20"/>
              </w:rPr>
              <w:t xml:space="preserve">      </w:t>
            </w:r>
            <w:r w:rsidRPr="006512DE">
              <w:rPr>
                <w:rFonts w:ascii="新細明體" w:eastAsia="標楷體" w:hAnsi="新細明體" w:cs="新細明體" w:hint="eastAsia"/>
                <w:kern w:val="0"/>
                <w:sz w:val="20"/>
                <w:szCs w:val="20"/>
              </w:rPr>
              <w:t>目</w:t>
            </w:r>
          </w:p>
        </w:tc>
        <w:tc>
          <w:tcPr>
            <w:tcW w:w="750" w:type="pct"/>
            <w:vMerge w:val="restart"/>
            <w:tcBorders>
              <w:top w:val="single" w:sz="8" w:space="0" w:color="auto"/>
              <w:left w:val="single" w:sz="4" w:space="0" w:color="auto"/>
              <w:bottom w:val="single" w:sz="8" w:space="0" w:color="auto"/>
              <w:right w:val="single" w:sz="4" w:space="0" w:color="auto"/>
            </w:tcBorders>
            <w:vAlign w:val="center"/>
            <w:hideMark/>
          </w:tcPr>
          <w:p w14:paraId="763E08AF" w14:textId="77777777" w:rsidR="003E6D8C" w:rsidRPr="006512DE" w:rsidRDefault="003E6D8C"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預算數</w:t>
            </w:r>
          </w:p>
        </w:tc>
        <w:tc>
          <w:tcPr>
            <w:tcW w:w="693" w:type="pct"/>
            <w:vMerge w:val="restart"/>
            <w:tcBorders>
              <w:top w:val="single" w:sz="8" w:space="0" w:color="auto"/>
              <w:left w:val="single" w:sz="4" w:space="0" w:color="auto"/>
              <w:bottom w:val="single" w:sz="8" w:space="0" w:color="auto"/>
              <w:right w:val="single" w:sz="4" w:space="0" w:color="auto"/>
            </w:tcBorders>
            <w:vAlign w:val="center"/>
            <w:hideMark/>
          </w:tcPr>
          <w:p w14:paraId="44E025D3" w14:textId="77777777" w:rsidR="003E6D8C" w:rsidRPr="006512DE" w:rsidRDefault="003E6D8C"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決算數</w:t>
            </w:r>
          </w:p>
        </w:tc>
        <w:tc>
          <w:tcPr>
            <w:tcW w:w="694" w:type="pct"/>
            <w:vMerge w:val="restart"/>
            <w:tcBorders>
              <w:top w:val="single" w:sz="8" w:space="0" w:color="auto"/>
              <w:left w:val="single" w:sz="4" w:space="0" w:color="auto"/>
              <w:right w:val="single" w:sz="4" w:space="0" w:color="auto"/>
            </w:tcBorders>
            <w:vAlign w:val="center"/>
          </w:tcPr>
          <w:p w14:paraId="6617DA0E" w14:textId="77777777" w:rsidR="003E6D8C" w:rsidRPr="006512DE" w:rsidRDefault="003E6D8C"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修正數</w:t>
            </w:r>
          </w:p>
        </w:tc>
        <w:tc>
          <w:tcPr>
            <w:tcW w:w="694" w:type="pct"/>
            <w:vMerge w:val="restart"/>
            <w:tcBorders>
              <w:top w:val="single" w:sz="8" w:space="0" w:color="auto"/>
              <w:left w:val="single" w:sz="4" w:space="0" w:color="auto"/>
              <w:bottom w:val="single" w:sz="8" w:space="0" w:color="auto"/>
              <w:right w:val="single" w:sz="4" w:space="0" w:color="auto"/>
            </w:tcBorders>
            <w:vAlign w:val="center"/>
            <w:hideMark/>
          </w:tcPr>
          <w:p w14:paraId="3C153316" w14:textId="77777777" w:rsidR="003E6D8C" w:rsidRPr="006512DE" w:rsidRDefault="003E6D8C" w:rsidP="003E6D8C">
            <w:pPr>
              <w:widowControl/>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審定數</w:t>
            </w:r>
          </w:p>
        </w:tc>
        <w:tc>
          <w:tcPr>
            <w:tcW w:w="1078" w:type="pct"/>
            <w:gridSpan w:val="2"/>
            <w:tcBorders>
              <w:top w:val="single" w:sz="8" w:space="0" w:color="auto"/>
              <w:left w:val="single" w:sz="4" w:space="0" w:color="auto"/>
              <w:bottom w:val="single" w:sz="4" w:space="0" w:color="auto"/>
            </w:tcBorders>
            <w:vAlign w:val="center"/>
            <w:hideMark/>
          </w:tcPr>
          <w:p w14:paraId="25809AF9" w14:textId="77777777" w:rsidR="003E6D8C" w:rsidRDefault="003E6D8C" w:rsidP="003E6D8C">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審定數與預算數</w:t>
            </w:r>
          </w:p>
          <w:p w14:paraId="3680B14B" w14:textId="51C6145A" w:rsidR="003E6D8C" w:rsidRPr="006512DE" w:rsidRDefault="003E6D8C" w:rsidP="003E6D8C">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比較</w:t>
            </w:r>
            <w:r>
              <w:rPr>
                <w:rFonts w:ascii="新細明體" w:eastAsia="標楷體" w:hAnsi="新細明體" w:cs="新細明體" w:hint="eastAsia"/>
                <w:kern w:val="0"/>
                <w:sz w:val="20"/>
                <w:szCs w:val="20"/>
              </w:rPr>
              <w:t>增減</w:t>
            </w:r>
          </w:p>
        </w:tc>
      </w:tr>
      <w:tr w:rsidR="003E6D8C" w:rsidRPr="006512DE" w14:paraId="6AF875D8" w14:textId="77777777" w:rsidTr="003E6D8C">
        <w:trPr>
          <w:trHeight w:hRule="exact" w:val="510"/>
        </w:trPr>
        <w:tc>
          <w:tcPr>
            <w:tcW w:w="1091" w:type="pct"/>
            <w:vMerge/>
            <w:tcBorders>
              <w:top w:val="single" w:sz="8" w:space="0" w:color="auto"/>
              <w:left w:val="nil"/>
              <w:bottom w:val="single" w:sz="8" w:space="0" w:color="auto"/>
              <w:right w:val="single" w:sz="4" w:space="0" w:color="auto"/>
            </w:tcBorders>
            <w:vAlign w:val="center"/>
            <w:hideMark/>
          </w:tcPr>
          <w:p w14:paraId="6051CFED" w14:textId="77777777" w:rsidR="003E6D8C" w:rsidRPr="006512DE" w:rsidRDefault="003E6D8C" w:rsidP="003E6D8C">
            <w:pPr>
              <w:widowControl/>
              <w:rPr>
                <w:rFonts w:ascii="新細明體" w:eastAsia="標楷體" w:hAnsi="新細明體" w:cs="新細明體"/>
                <w:kern w:val="0"/>
                <w:sz w:val="20"/>
                <w:szCs w:val="20"/>
              </w:rPr>
            </w:pPr>
          </w:p>
        </w:tc>
        <w:tc>
          <w:tcPr>
            <w:tcW w:w="750" w:type="pct"/>
            <w:vMerge/>
            <w:tcBorders>
              <w:top w:val="single" w:sz="8" w:space="0" w:color="auto"/>
              <w:left w:val="single" w:sz="4" w:space="0" w:color="auto"/>
              <w:bottom w:val="single" w:sz="8" w:space="0" w:color="auto"/>
              <w:right w:val="single" w:sz="4" w:space="0" w:color="auto"/>
            </w:tcBorders>
            <w:vAlign w:val="center"/>
            <w:hideMark/>
          </w:tcPr>
          <w:p w14:paraId="3DA295BC" w14:textId="77777777" w:rsidR="003E6D8C" w:rsidRPr="006512DE" w:rsidRDefault="003E6D8C" w:rsidP="003E6D8C">
            <w:pPr>
              <w:widowControl/>
              <w:rPr>
                <w:rFonts w:ascii="新細明體" w:eastAsia="標楷體" w:hAnsi="新細明體" w:cs="新細明體"/>
                <w:kern w:val="0"/>
                <w:sz w:val="20"/>
                <w:szCs w:val="20"/>
              </w:rPr>
            </w:pPr>
          </w:p>
        </w:tc>
        <w:tc>
          <w:tcPr>
            <w:tcW w:w="693" w:type="pct"/>
            <w:vMerge/>
            <w:tcBorders>
              <w:top w:val="single" w:sz="8" w:space="0" w:color="auto"/>
              <w:left w:val="single" w:sz="4" w:space="0" w:color="auto"/>
              <w:bottom w:val="single" w:sz="8" w:space="0" w:color="auto"/>
              <w:right w:val="single" w:sz="4" w:space="0" w:color="auto"/>
            </w:tcBorders>
            <w:vAlign w:val="center"/>
            <w:hideMark/>
          </w:tcPr>
          <w:p w14:paraId="21572796" w14:textId="77777777" w:rsidR="003E6D8C" w:rsidRPr="006512DE" w:rsidRDefault="003E6D8C" w:rsidP="003E6D8C">
            <w:pPr>
              <w:widowControl/>
              <w:rPr>
                <w:rFonts w:ascii="新細明體" w:eastAsia="標楷體" w:hAnsi="新細明體" w:cs="新細明體"/>
                <w:kern w:val="0"/>
                <w:sz w:val="20"/>
                <w:szCs w:val="20"/>
              </w:rPr>
            </w:pPr>
          </w:p>
        </w:tc>
        <w:tc>
          <w:tcPr>
            <w:tcW w:w="694" w:type="pct"/>
            <w:vMerge/>
            <w:tcBorders>
              <w:left w:val="single" w:sz="4" w:space="0" w:color="auto"/>
              <w:bottom w:val="single" w:sz="8" w:space="0" w:color="auto"/>
              <w:right w:val="single" w:sz="4" w:space="0" w:color="auto"/>
            </w:tcBorders>
          </w:tcPr>
          <w:p w14:paraId="27967A9D" w14:textId="77777777" w:rsidR="003E6D8C" w:rsidRPr="006512DE" w:rsidRDefault="003E6D8C" w:rsidP="003E6D8C">
            <w:pPr>
              <w:widowControl/>
              <w:rPr>
                <w:rFonts w:ascii="新細明體" w:eastAsia="標楷體" w:hAnsi="新細明體" w:cs="新細明體"/>
                <w:kern w:val="0"/>
                <w:sz w:val="20"/>
                <w:szCs w:val="20"/>
              </w:rPr>
            </w:pPr>
          </w:p>
        </w:tc>
        <w:tc>
          <w:tcPr>
            <w:tcW w:w="694" w:type="pct"/>
            <w:vMerge/>
            <w:tcBorders>
              <w:top w:val="single" w:sz="8" w:space="0" w:color="auto"/>
              <w:left w:val="single" w:sz="4" w:space="0" w:color="auto"/>
              <w:bottom w:val="single" w:sz="8" w:space="0" w:color="auto"/>
              <w:right w:val="single" w:sz="4" w:space="0" w:color="auto"/>
            </w:tcBorders>
            <w:vAlign w:val="center"/>
            <w:hideMark/>
          </w:tcPr>
          <w:p w14:paraId="52EA99B3" w14:textId="77777777" w:rsidR="003E6D8C" w:rsidRPr="006512DE" w:rsidRDefault="003E6D8C" w:rsidP="003E6D8C">
            <w:pPr>
              <w:widowControl/>
              <w:rPr>
                <w:rFonts w:ascii="新細明體" w:eastAsia="標楷體" w:hAnsi="新細明體" w:cs="新細明體"/>
                <w:kern w:val="0"/>
                <w:sz w:val="20"/>
                <w:szCs w:val="20"/>
              </w:rPr>
            </w:pPr>
          </w:p>
        </w:tc>
        <w:tc>
          <w:tcPr>
            <w:tcW w:w="695" w:type="pct"/>
            <w:tcBorders>
              <w:top w:val="single" w:sz="4" w:space="0" w:color="auto"/>
              <w:left w:val="single" w:sz="4" w:space="0" w:color="auto"/>
              <w:bottom w:val="single" w:sz="8" w:space="0" w:color="auto"/>
              <w:right w:val="single" w:sz="4" w:space="0" w:color="auto"/>
            </w:tcBorders>
            <w:vAlign w:val="center"/>
            <w:hideMark/>
          </w:tcPr>
          <w:p w14:paraId="0D173881" w14:textId="77777777" w:rsidR="003E6D8C" w:rsidRPr="006512DE" w:rsidRDefault="003E6D8C" w:rsidP="003E6D8C">
            <w:pPr>
              <w:widowControl/>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 xml:space="preserve">金　</w:t>
            </w:r>
            <w:r w:rsidRPr="006512DE">
              <w:rPr>
                <w:rFonts w:ascii="新細明體" w:eastAsia="標楷體" w:hAnsi="新細明體" w:cs="新細明體" w:hint="eastAsia"/>
                <w:kern w:val="0"/>
                <w:sz w:val="20"/>
                <w:szCs w:val="20"/>
              </w:rPr>
              <w:t xml:space="preserve">  </w:t>
            </w:r>
            <w:r w:rsidRPr="006512DE">
              <w:rPr>
                <w:rFonts w:ascii="新細明體" w:eastAsia="標楷體" w:hAnsi="新細明體" w:cs="新細明體" w:hint="eastAsia"/>
                <w:kern w:val="0"/>
                <w:sz w:val="20"/>
                <w:szCs w:val="20"/>
              </w:rPr>
              <w:t>額</w:t>
            </w:r>
          </w:p>
        </w:tc>
        <w:tc>
          <w:tcPr>
            <w:tcW w:w="383" w:type="pct"/>
            <w:tcBorders>
              <w:top w:val="single" w:sz="4" w:space="0" w:color="auto"/>
              <w:left w:val="single" w:sz="4" w:space="0" w:color="auto"/>
              <w:bottom w:val="single" w:sz="8" w:space="0" w:color="auto"/>
            </w:tcBorders>
            <w:vAlign w:val="center"/>
            <w:hideMark/>
          </w:tcPr>
          <w:p w14:paraId="4EDF637C" w14:textId="77777777" w:rsidR="003E6D8C" w:rsidRPr="006512DE" w:rsidRDefault="003E6D8C" w:rsidP="003E6D8C">
            <w:pPr>
              <w:widowControl/>
              <w:spacing w:line="240" w:lineRule="exact"/>
              <w:ind w:leftChars="10" w:left="24" w:rightChars="10" w:right="24"/>
              <w:jc w:val="distribute"/>
              <w:rPr>
                <w:rFonts w:ascii="新細明體" w:eastAsia="標楷體" w:hAnsi="新細明體" w:cs="新細明體"/>
                <w:kern w:val="0"/>
                <w:sz w:val="20"/>
                <w:szCs w:val="20"/>
              </w:rPr>
            </w:pPr>
            <w:r w:rsidRPr="006512DE">
              <w:rPr>
                <w:rFonts w:ascii="新細明體" w:eastAsia="標楷體" w:hAnsi="新細明體" w:cs="新細明體" w:hint="eastAsia"/>
                <w:kern w:val="0"/>
                <w:sz w:val="20"/>
                <w:szCs w:val="20"/>
              </w:rPr>
              <w:t>％</w:t>
            </w:r>
          </w:p>
        </w:tc>
      </w:tr>
      <w:tr w:rsidR="003153ED" w:rsidRPr="006512DE" w14:paraId="73883325" w14:textId="77777777" w:rsidTr="003E6D8C">
        <w:trPr>
          <w:trHeight w:val="471"/>
        </w:trPr>
        <w:tc>
          <w:tcPr>
            <w:tcW w:w="1091" w:type="pct"/>
            <w:tcBorders>
              <w:top w:val="nil"/>
              <w:left w:val="nil"/>
              <w:bottom w:val="nil"/>
              <w:right w:val="single" w:sz="4" w:space="0" w:color="auto"/>
            </w:tcBorders>
            <w:noWrap/>
            <w:vAlign w:val="center"/>
            <w:hideMark/>
          </w:tcPr>
          <w:p w14:paraId="58CDCB97" w14:textId="05D2C729" w:rsidR="003153ED" w:rsidRPr="006512DE" w:rsidRDefault="003153ED"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營業收入</w:t>
            </w:r>
          </w:p>
        </w:tc>
        <w:tc>
          <w:tcPr>
            <w:tcW w:w="750" w:type="pct"/>
            <w:tcBorders>
              <w:top w:val="nil"/>
              <w:left w:val="nil"/>
              <w:bottom w:val="nil"/>
              <w:right w:val="single" w:sz="4" w:space="0" w:color="auto"/>
            </w:tcBorders>
            <w:noWrap/>
            <w:vAlign w:val="center"/>
            <w:hideMark/>
          </w:tcPr>
          <w:p w14:paraId="6A083DE3" w14:textId="66331C42"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1,958,272,000</w:t>
            </w:r>
          </w:p>
        </w:tc>
        <w:tc>
          <w:tcPr>
            <w:tcW w:w="693" w:type="pct"/>
            <w:tcBorders>
              <w:top w:val="nil"/>
              <w:left w:val="nil"/>
              <w:bottom w:val="nil"/>
              <w:right w:val="single" w:sz="4" w:space="0" w:color="auto"/>
            </w:tcBorders>
            <w:noWrap/>
            <w:vAlign w:val="center"/>
            <w:hideMark/>
          </w:tcPr>
          <w:p w14:paraId="593B2C18" w14:textId="3399D973"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1,421,978,446</w:t>
            </w:r>
          </w:p>
        </w:tc>
        <w:tc>
          <w:tcPr>
            <w:tcW w:w="694" w:type="pct"/>
            <w:tcBorders>
              <w:top w:val="single" w:sz="8" w:space="0" w:color="auto"/>
              <w:left w:val="nil"/>
              <w:bottom w:val="nil"/>
              <w:right w:val="single" w:sz="4" w:space="0" w:color="auto"/>
            </w:tcBorders>
            <w:vAlign w:val="center"/>
          </w:tcPr>
          <w:p w14:paraId="4E176D82" w14:textId="6C8C7CEE"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73D0F76E" w14:textId="28544740"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1,421,978,446</w:t>
            </w:r>
          </w:p>
        </w:tc>
        <w:tc>
          <w:tcPr>
            <w:tcW w:w="695" w:type="pct"/>
            <w:tcBorders>
              <w:top w:val="nil"/>
              <w:left w:val="nil"/>
              <w:bottom w:val="nil"/>
              <w:right w:val="single" w:sz="4" w:space="0" w:color="auto"/>
            </w:tcBorders>
            <w:noWrap/>
            <w:vAlign w:val="center"/>
            <w:hideMark/>
          </w:tcPr>
          <w:p w14:paraId="32B123AF" w14:textId="21DEF82D"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- 536,293,554</w:t>
            </w:r>
          </w:p>
        </w:tc>
        <w:tc>
          <w:tcPr>
            <w:tcW w:w="383" w:type="pct"/>
            <w:tcBorders>
              <w:top w:val="single" w:sz="8" w:space="0" w:color="auto"/>
              <w:left w:val="nil"/>
              <w:bottom w:val="nil"/>
            </w:tcBorders>
            <w:vAlign w:val="center"/>
            <w:hideMark/>
          </w:tcPr>
          <w:p w14:paraId="50B2B9A1" w14:textId="1583A347"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- 27.39</w:t>
            </w:r>
          </w:p>
        </w:tc>
      </w:tr>
      <w:tr w:rsidR="003153ED" w:rsidRPr="006512DE" w14:paraId="5734883C" w14:textId="77777777" w:rsidTr="003E6D8C">
        <w:trPr>
          <w:trHeight w:val="465"/>
        </w:trPr>
        <w:tc>
          <w:tcPr>
            <w:tcW w:w="1091" w:type="pct"/>
            <w:tcBorders>
              <w:top w:val="nil"/>
              <w:left w:val="nil"/>
              <w:bottom w:val="nil"/>
              <w:right w:val="single" w:sz="4" w:space="0" w:color="auto"/>
            </w:tcBorders>
            <w:noWrap/>
            <w:vAlign w:val="center"/>
          </w:tcPr>
          <w:p w14:paraId="4B1F1497" w14:textId="7ABFAE48" w:rsidR="003153ED" w:rsidRPr="006512DE" w:rsidRDefault="003153ED" w:rsidP="003153ED">
            <w:pPr>
              <w:ind w:rightChars="10" w:right="24" w:firstLineChars="100" w:firstLine="200"/>
              <w:jc w:val="distribute"/>
              <w:rPr>
                <w:rFonts w:ascii="標楷體" w:eastAsia="標楷體"/>
                <w:noProof/>
                <w:sz w:val="20"/>
                <w:szCs w:val="20"/>
              </w:rPr>
            </w:pPr>
            <w:r w:rsidRPr="006512DE">
              <w:rPr>
                <w:rFonts w:ascii="標楷體" w:eastAsia="標楷體" w:hint="eastAsia"/>
                <w:noProof/>
                <w:sz w:val="20"/>
                <w:szCs w:val="20"/>
              </w:rPr>
              <w:t>銷貨收入</w:t>
            </w:r>
          </w:p>
        </w:tc>
        <w:tc>
          <w:tcPr>
            <w:tcW w:w="750" w:type="pct"/>
            <w:tcBorders>
              <w:top w:val="nil"/>
              <w:left w:val="nil"/>
              <w:bottom w:val="nil"/>
              <w:right w:val="single" w:sz="4" w:space="0" w:color="auto"/>
            </w:tcBorders>
            <w:noWrap/>
            <w:vAlign w:val="center"/>
          </w:tcPr>
          <w:p w14:paraId="0265D254" w14:textId="307A14A1"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22,600,000</w:t>
            </w:r>
          </w:p>
        </w:tc>
        <w:tc>
          <w:tcPr>
            <w:tcW w:w="693" w:type="pct"/>
            <w:tcBorders>
              <w:top w:val="nil"/>
              <w:left w:val="nil"/>
              <w:bottom w:val="nil"/>
              <w:right w:val="single" w:sz="4" w:space="0" w:color="auto"/>
            </w:tcBorders>
            <w:noWrap/>
            <w:vAlign w:val="center"/>
          </w:tcPr>
          <w:p w14:paraId="1742A275" w14:textId="111C8FDF"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35,593,271</w:t>
            </w:r>
          </w:p>
        </w:tc>
        <w:tc>
          <w:tcPr>
            <w:tcW w:w="694" w:type="pct"/>
            <w:tcBorders>
              <w:top w:val="nil"/>
              <w:left w:val="nil"/>
              <w:bottom w:val="nil"/>
              <w:right w:val="single" w:sz="4" w:space="0" w:color="auto"/>
            </w:tcBorders>
            <w:vAlign w:val="center"/>
          </w:tcPr>
          <w:p w14:paraId="725F0FFC" w14:textId="0B8A009C"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tcPr>
          <w:p w14:paraId="43F53134" w14:textId="427FF2FD"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35,593,271</w:t>
            </w:r>
          </w:p>
        </w:tc>
        <w:tc>
          <w:tcPr>
            <w:tcW w:w="695" w:type="pct"/>
            <w:tcBorders>
              <w:top w:val="nil"/>
              <w:left w:val="nil"/>
              <w:bottom w:val="nil"/>
              <w:right w:val="single" w:sz="4" w:space="0" w:color="auto"/>
            </w:tcBorders>
            <w:noWrap/>
            <w:vAlign w:val="center"/>
          </w:tcPr>
          <w:p w14:paraId="306D7F11" w14:textId="3D136E4C"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12,993,271</w:t>
            </w:r>
          </w:p>
        </w:tc>
        <w:tc>
          <w:tcPr>
            <w:tcW w:w="383" w:type="pct"/>
            <w:tcBorders>
              <w:top w:val="nil"/>
              <w:left w:val="nil"/>
              <w:bottom w:val="nil"/>
            </w:tcBorders>
            <w:vAlign w:val="center"/>
          </w:tcPr>
          <w:p w14:paraId="73B08D95" w14:textId="694F4182"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57.49</w:t>
            </w:r>
          </w:p>
        </w:tc>
      </w:tr>
      <w:tr w:rsidR="003153ED" w:rsidRPr="006512DE" w14:paraId="63E7D8EB" w14:textId="77777777" w:rsidTr="003E6D8C">
        <w:trPr>
          <w:trHeight w:val="465"/>
        </w:trPr>
        <w:tc>
          <w:tcPr>
            <w:tcW w:w="1091" w:type="pct"/>
            <w:tcBorders>
              <w:top w:val="nil"/>
              <w:left w:val="nil"/>
              <w:bottom w:val="nil"/>
              <w:right w:val="single" w:sz="4" w:space="0" w:color="auto"/>
            </w:tcBorders>
            <w:noWrap/>
            <w:vAlign w:val="center"/>
            <w:hideMark/>
          </w:tcPr>
          <w:p w14:paraId="155B506C" w14:textId="7874705D"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勞務收入</w:t>
            </w:r>
          </w:p>
        </w:tc>
        <w:tc>
          <w:tcPr>
            <w:tcW w:w="750" w:type="pct"/>
            <w:tcBorders>
              <w:top w:val="nil"/>
              <w:left w:val="nil"/>
              <w:bottom w:val="nil"/>
              <w:right w:val="single" w:sz="4" w:space="0" w:color="auto"/>
            </w:tcBorders>
            <w:noWrap/>
            <w:vAlign w:val="center"/>
            <w:hideMark/>
          </w:tcPr>
          <w:p w14:paraId="6B2904EA" w14:textId="0D04A512"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1,177,985,000</w:t>
            </w:r>
          </w:p>
        </w:tc>
        <w:tc>
          <w:tcPr>
            <w:tcW w:w="693" w:type="pct"/>
            <w:tcBorders>
              <w:top w:val="nil"/>
              <w:left w:val="nil"/>
              <w:bottom w:val="nil"/>
              <w:right w:val="single" w:sz="4" w:space="0" w:color="auto"/>
            </w:tcBorders>
            <w:noWrap/>
            <w:vAlign w:val="center"/>
            <w:hideMark/>
          </w:tcPr>
          <w:p w14:paraId="1FAE825D" w14:textId="7DC97D62"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792,009,502</w:t>
            </w:r>
          </w:p>
        </w:tc>
        <w:tc>
          <w:tcPr>
            <w:tcW w:w="694" w:type="pct"/>
            <w:tcBorders>
              <w:top w:val="nil"/>
              <w:left w:val="nil"/>
              <w:bottom w:val="nil"/>
              <w:right w:val="single" w:sz="4" w:space="0" w:color="auto"/>
            </w:tcBorders>
            <w:vAlign w:val="center"/>
          </w:tcPr>
          <w:p w14:paraId="04CBFF48" w14:textId="588DBE8C"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210D2A4D" w14:textId="6E98C73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792,009,502</w:t>
            </w:r>
          </w:p>
        </w:tc>
        <w:tc>
          <w:tcPr>
            <w:tcW w:w="695" w:type="pct"/>
            <w:tcBorders>
              <w:top w:val="nil"/>
              <w:left w:val="nil"/>
              <w:bottom w:val="nil"/>
              <w:right w:val="single" w:sz="4" w:space="0" w:color="auto"/>
            </w:tcBorders>
            <w:noWrap/>
            <w:vAlign w:val="center"/>
            <w:hideMark/>
          </w:tcPr>
          <w:p w14:paraId="111C87D8" w14:textId="4D1C5383"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- 385,975,498</w:t>
            </w:r>
          </w:p>
        </w:tc>
        <w:tc>
          <w:tcPr>
            <w:tcW w:w="383" w:type="pct"/>
            <w:tcBorders>
              <w:top w:val="nil"/>
              <w:left w:val="nil"/>
              <w:bottom w:val="nil"/>
            </w:tcBorders>
            <w:vAlign w:val="center"/>
            <w:hideMark/>
          </w:tcPr>
          <w:p w14:paraId="0E9421F8" w14:textId="295FAB41"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- 32.77</w:t>
            </w:r>
          </w:p>
        </w:tc>
      </w:tr>
      <w:tr w:rsidR="003153ED" w:rsidRPr="006512DE" w14:paraId="760CAAB0" w14:textId="77777777" w:rsidTr="003E6D8C">
        <w:trPr>
          <w:trHeight w:val="465"/>
        </w:trPr>
        <w:tc>
          <w:tcPr>
            <w:tcW w:w="1091" w:type="pct"/>
            <w:tcBorders>
              <w:top w:val="nil"/>
              <w:left w:val="nil"/>
              <w:bottom w:val="nil"/>
              <w:right w:val="single" w:sz="4" w:space="0" w:color="auto"/>
            </w:tcBorders>
            <w:noWrap/>
            <w:vAlign w:val="center"/>
            <w:hideMark/>
          </w:tcPr>
          <w:p w14:paraId="5079A78E" w14:textId="7F139211"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其他營業收入</w:t>
            </w:r>
          </w:p>
        </w:tc>
        <w:tc>
          <w:tcPr>
            <w:tcW w:w="750" w:type="pct"/>
            <w:tcBorders>
              <w:top w:val="nil"/>
              <w:left w:val="nil"/>
              <w:bottom w:val="nil"/>
              <w:right w:val="single" w:sz="4" w:space="0" w:color="auto"/>
            </w:tcBorders>
            <w:noWrap/>
            <w:vAlign w:val="center"/>
            <w:hideMark/>
          </w:tcPr>
          <w:p w14:paraId="661DD9E9" w14:textId="66DBCB88"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757,687,000</w:t>
            </w:r>
          </w:p>
        </w:tc>
        <w:tc>
          <w:tcPr>
            <w:tcW w:w="693" w:type="pct"/>
            <w:tcBorders>
              <w:top w:val="nil"/>
              <w:left w:val="nil"/>
              <w:bottom w:val="nil"/>
              <w:right w:val="single" w:sz="4" w:space="0" w:color="auto"/>
            </w:tcBorders>
            <w:noWrap/>
            <w:vAlign w:val="center"/>
            <w:hideMark/>
          </w:tcPr>
          <w:p w14:paraId="223DABFE" w14:textId="6718F279"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594,375,673</w:t>
            </w:r>
          </w:p>
        </w:tc>
        <w:tc>
          <w:tcPr>
            <w:tcW w:w="694" w:type="pct"/>
            <w:tcBorders>
              <w:top w:val="nil"/>
              <w:left w:val="nil"/>
              <w:bottom w:val="nil"/>
              <w:right w:val="single" w:sz="4" w:space="0" w:color="auto"/>
            </w:tcBorders>
            <w:vAlign w:val="center"/>
          </w:tcPr>
          <w:p w14:paraId="32FBFBC7" w14:textId="7A7B6E71"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07F6C63B" w14:textId="41FA72A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594,375,673</w:t>
            </w:r>
          </w:p>
        </w:tc>
        <w:tc>
          <w:tcPr>
            <w:tcW w:w="695" w:type="pct"/>
            <w:tcBorders>
              <w:top w:val="nil"/>
              <w:left w:val="nil"/>
              <w:bottom w:val="nil"/>
              <w:right w:val="single" w:sz="4" w:space="0" w:color="auto"/>
            </w:tcBorders>
            <w:noWrap/>
            <w:vAlign w:val="center"/>
            <w:hideMark/>
          </w:tcPr>
          <w:p w14:paraId="211F7D1C" w14:textId="72CF04EE"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- 163,311,327</w:t>
            </w:r>
          </w:p>
        </w:tc>
        <w:tc>
          <w:tcPr>
            <w:tcW w:w="383" w:type="pct"/>
            <w:tcBorders>
              <w:top w:val="nil"/>
              <w:left w:val="nil"/>
              <w:bottom w:val="nil"/>
            </w:tcBorders>
            <w:vAlign w:val="center"/>
            <w:hideMark/>
          </w:tcPr>
          <w:p w14:paraId="500F4D13" w14:textId="289D1364"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- 21.55</w:t>
            </w:r>
          </w:p>
        </w:tc>
      </w:tr>
      <w:tr w:rsidR="003153ED" w:rsidRPr="006512DE" w14:paraId="3EE7659E" w14:textId="77777777" w:rsidTr="003E6D8C">
        <w:trPr>
          <w:trHeight w:val="471"/>
        </w:trPr>
        <w:tc>
          <w:tcPr>
            <w:tcW w:w="1091" w:type="pct"/>
            <w:tcBorders>
              <w:top w:val="nil"/>
              <w:left w:val="nil"/>
              <w:bottom w:val="nil"/>
              <w:right w:val="single" w:sz="4" w:space="0" w:color="auto"/>
            </w:tcBorders>
            <w:noWrap/>
            <w:vAlign w:val="center"/>
            <w:hideMark/>
          </w:tcPr>
          <w:p w14:paraId="5EFD2B81" w14:textId="564F084A" w:rsidR="003153ED" w:rsidRPr="006512DE" w:rsidRDefault="003153ED"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營業成本</w:t>
            </w:r>
          </w:p>
        </w:tc>
        <w:tc>
          <w:tcPr>
            <w:tcW w:w="750" w:type="pct"/>
            <w:tcBorders>
              <w:top w:val="nil"/>
              <w:left w:val="nil"/>
              <w:bottom w:val="nil"/>
              <w:right w:val="single" w:sz="4" w:space="0" w:color="auto"/>
            </w:tcBorders>
            <w:noWrap/>
            <w:vAlign w:val="center"/>
            <w:hideMark/>
          </w:tcPr>
          <w:p w14:paraId="317AE096" w14:textId="16337A16"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1,234,091,000</w:t>
            </w:r>
          </w:p>
        </w:tc>
        <w:tc>
          <w:tcPr>
            <w:tcW w:w="693" w:type="pct"/>
            <w:tcBorders>
              <w:top w:val="nil"/>
              <w:left w:val="nil"/>
              <w:bottom w:val="nil"/>
              <w:right w:val="single" w:sz="4" w:space="0" w:color="auto"/>
            </w:tcBorders>
            <w:noWrap/>
            <w:vAlign w:val="center"/>
            <w:hideMark/>
          </w:tcPr>
          <w:p w14:paraId="5206A379" w14:textId="49334D00"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800,078,974</w:t>
            </w:r>
          </w:p>
        </w:tc>
        <w:tc>
          <w:tcPr>
            <w:tcW w:w="694" w:type="pct"/>
            <w:tcBorders>
              <w:top w:val="nil"/>
              <w:left w:val="nil"/>
              <w:bottom w:val="nil"/>
              <w:right w:val="single" w:sz="4" w:space="0" w:color="auto"/>
            </w:tcBorders>
            <w:vAlign w:val="center"/>
          </w:tcPr>
          <w:p w14:paraId="63BA2FA6" w14:textId="256D39EA"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78C2D336" w14:textId="224DFA5B"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800,078,974</w:t>
            </w:r>
          </w:p>
        </w:tc>
        <w:tc>
          <w:tcPr>
            <w:tcW w:w="695" w:type="pct"/>
            <w:tcBorders>
              <w:top w:val="nil"/>
              <w:left w:val="nil"/>
              <w:bottom w:val="nil"/>
              <w:right w:val="single" w:sz="4" w:space="0" w:color="auto"/>
            </w:tcBorders>
            <w:noWrap/>
            <w:vAlign w:val="center"/>
            <w:hideMark/>
          </w:tcPr>
          <w:p w14:paraId="652DABA3" w14:textId="64D44F55"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- 434,012,026</w:t>
            </w:r>
          </w:p>
        </w:tc>
        <w:tc>
          <w:tcPr>
            <w:tcW w:w="383" w:type="pct"/>
            <w:tcBorders>
              <w:top w:val="nil"/>
              <w:left w:val="nil"/>
              <w:bottom w:val="nil"/>
            </w:tcBorders>
            <w:vAlign w:val="center"/>
            <w:hideMark/>
          </w:tcPr>
          <w:p w14:paraId="241E7125" w14:textId="1F31EAAA" w:rsidR="003153ED" w:rsidRPr="006512DE" w:rsidRDefault="003153ED" w:rsidP="003153ED">
            <w:pPr>
              <w:ind w:rightChars="20" w:right="48"/>
              <w:jc w:val="right"/>
              <w:rPr>
                <w:rFonts w:ascii="新細明體" w:hAnsi="新細明體"/>
                <w:b/>
                <w:noProof/>
                <w:spacing w:val="-10"/>
                <w:sz w:val="20"/>
                <w:szCs w:val="20"/>
              </w:rPr>
            </w:pPr>
            <w:r w:rsidRPr="006D486C">
              <w:rPr>
                <w:rFonts w:ascii="新細明體" w:hAnsi="新細明體"/>
                <w:b/>
                <w:noProof/>
                <w:sz w:val="20"/>
                <w:szCs w:val="20"/>
              </w:rPr>
              <w:t>- 35.17</w:t>
            </w:r>
          </w:p>
        </w:tc>
      </w:tr>
      <w:tr w:rsidR="003153ED" w:rsidRPr="006512DE" w14:paraId="2A5B873E" w14:textId="77777777" w:rsidTr="003E6D8C">
        <w:trPr>
          <w:trHeight w:val="465"/>
        </w:trPr>
        <w:tc>
          <w:tcPr>
            <w:tcW w:w="1091" w:type="pct"/>
            <w:tcBorders>
              <w:top w:val="nil"/>
              <w:left w:val="nil"/>
              <w:bottom w:val="nil"/>
              <w:right w:val="single" w:sz="4" w:space="0" w:color="auto"/>
            </w:tcBorders>
            <w:noWrap/>
            <w:vAlign w:val="center"/>
            <w:hideMark/>
          </w:tcPr>
          <w:p w14:paraId="4E323BAF" w14:textId="2B4685F2"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銷貨成本</w:t>
            </w:r>
          </w:p>
        </w:tc>
        <w:tc>
          <w:tcPr>
            <w:tcW w:w="750" w:type="pct"/>
            <w:tcBorders>
              <w:top w:val="nil"/>
              <w:left w:val="nil"/>
              <w:bottom w:val="nil"/>
              <w:right w:val="single" w:sz="4" w:space="0" w:color="auto"/>
            </w:tcBorders>
            <w:noWrap/>
            <w:vAlign w:val="center"/>
            <w:hideMark/>
          </w:tcPr>
          <w:p w14:paraId="782887E1" w14:textId="0AD35FD1"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19,557,000</w:t>
            </w:r>
          </w:p>
        </w:tc>
        <w:tc>
          <w:tcPr>
            <w:tcW w:w="693" w:type="pct"/>
            <w:tcBorders>
              <w:top w:val="nil"/>
              <w:left w:val="nil"/>
              <w:bottom w:val="nil"/>
              <w:right w:val="single" w:sz="4" w:space="0" w:color="auto"/>
            </w:tcBorders>
            <w:noWrap/>
            <w:vAlign w:val="center"/>
            <w:hideMark/>
          </w:tcPr>
          <w:p w14:paraId="45F1C4BD" w14:textId="70D10A82"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31,349,825</w:t>
            </w:r>
          </w:p>
        </w:tc>
        <w:tc>
          <w:tcPr>
            <w:tcW w:w="694" w:type="pct"/>
            <w:tcBorders>
              <w:top w:val="nil"/>
              <w:left w:val="nil"/>
              <w:bottom w:val="nil"/>
              <w:right w:val="single" w:sz="4" w:space="0" w:color="auto"/>
            </w:tcBorders>
            <w:vAlign w:val="center"/>
          </w:tcPr>
          <w:p w14:paraId="67156631" w14:textId="27A8EB88"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3AFE5658" w14:textId="1312D42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31,349,825</w:t>
            </w:r>
          </w:p>
        </w:tc>
        <w:tc>
          <w:tcPr>
            <w:tcW w:w="695" w:type="pct"/>
            <w:tcBorders>
              <w:top w:val="nil"/>
              <w:left w:val="nil"/>
              <w:bottom w:val="nil"/>
              <w:right w:val="single" w:sz="4" w:space="0" w:color="auto"/>
            </w:tcBorders>
            <w:noWrap/>
            <w:vAlign w:val="center"/>
            <w:hideMark/>
          </w:tcPr>
          <w:p w14:paraId="4A434110" w14:textId="5E636770"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11,792,825</w:t>
            </w:r>
          </w:p>
        </w:tc>
        <w:tc>
          <w:tcPr>
            <w:tcW w:w="383" w:type="pct"/>
            <w:tcBorders>
              <w:top w:val="nil"/>
              <w:left w:val="nil"/>
              <w:bottom w:val="nil"/>
            </w:tcBorders>
            <w:vAlign w:val="center"/>
            <w:hideMark/>
          </w:tcPr>
          <w:p w14:paraId="1123ED83" w14:textId="3515CE0D"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60.30</w:t>
            </w:r>
          </w:p>
        </w:tc>
      </w:tr>
      <w:tr w:rsidR="003153ED" w:rsidRPr="006512DE" w14:paraId="068C4165" w14:textId="77777777" w:rsidTr="003E6D8C">
        <w:trPr>
          <w:trHeight w:val="465"/>
        </w:trPr>
        <w:tc>
          <w:tcPr>
            <w:tcW w:w="1091" w:type="pct"/>
            <w:tcBorders>
              <w:top w:val="nil"/>
              <w:left w:val="nil"/>
              <w:bottom w:val="nil"/>
              <w:right w:val="single" w:sz="4" w:space="0" w:color="auto"/>
            </w:tcBorders>
            <w:noWrap/>
            <w:vAlign w:val="center"/>
            <w:hideMark/>
          </w:tcPr>
          <w:p w14:paraId="14602866" w14:textId="17254C59"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勞務成本</w:t>
            </w:r>
          </w:p>
        </w:tc>
        <w:tc>
          <w:tcPr>
            <w:tcW w:w="750" w:type="pct"/>
            <w:tcBorders>
              <w:top w:val="nil"/>
              <w:left w:val="nil"/>
              <w:bottom w:val="nil"/>
              <w:right w:val="single" w:sz="4" w:space="0" w:color="auto"/>
            </w:tcBorders>
            <w:noWrap/>
            <w:vAlign w:val="center"/>
            <w:hideMark/>
          </w:tcPr>
          <w:p w14:paraId="47FA807C" w14:textId="396772DD"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1,211,709,000</w:t>
            </w:r>
          </w:p>
        </w:tc>
        <w:tc>
          <w:tcPr>
            <w:tcW w:w="693" w:type="pct"/>
            <w:tcBorders>
              <w:top w:val="nil"/>
              <w:left w:val="nil"/>
              <w:bottom w:val="nil"/>
              <w:right w:val="single" w:sz="4" w:space="0" w:color="auto"/>
            </w:tcBorders>
            <w:noWrap/>
            <w:vAlign w:val="center"/>
            <w:hideMark/>
          </w:tcPr>
          <w:p w14:paraId="701FEE0F" w14:textId="4DA68F68"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768,292,591</w:t>
            </w:r>
          </w:p>
        </w:tc>
        <w:tc>
          <w:tcPr>
            <w:tcW w:w="694" w:type="pct"/>
            <w:tcBorders>
              <w:top w:val="nil"/>
              <w:left w:val="nil"/>
              <w:bottom w:val="nil"/>
              <w:right w:val="single" w:sz="4" w:space="0" w:color="auto"/>
            </w:tcBorders>
            <w:vAlign w:val="center"/>
          </w:tcPr>
          <w:p w14:paraId="13FCAD90" w14:textId="4FCD4298"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5F9B2761" w14:textId="30FA3DE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768,292,591</w:t>
            </w:r>
          </w:p>
        </w:tc>
        <w:tc>
          <w:tcPr>
            <w:tcW w:w="695" w:type="pct"/>
            <w:tcBorders>
              <w:top w:val="nil"/>
              <w:left w:val="nil"/>
              <w:bottom w:val="nil"/>
              <w:right w:val="single" w:sz="4" w:space="0" w:color="auto"/>
            </w:tcBorders>
            <w:noWrap/>
            <w:vAlign w:val="center"/>
            <w:hideMark/>
          </w:tcPr>
          <w:p w14:paraId="5E42ABAC" w14:textId="5B424E57"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- 443,416,409</w:t>
            </w:r>
          </w:p>
        </w:tc>
        <w:tc>
          <w:tcPr>
            <w:tcW w:w="383" w:type="pct"/>
            <w:tcBorders>
              <w:top w:val="nil"/>
              <w:left w:val="nil"/>
              <w:bottom w:val="nil"/>
            </w:tcBorders>
            <w:vAlign w:val="center"/>
            <w:hideMark/>
          </w:tcPr>
          <w:p w14:paraId="3EC0D3DB" w14:textId="1846F74E"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- 36.59</w:t>
            </w:r>
          </w:p>
        </w:tc>
      </w:tr>
      <w:tr w:rsidR="003153ED" w:rsidRPr="006512DE" w14:paraId="56E6E277" w14:textId="77777777" w:rsidTr="003E6D8C">
        <w:trPr>
          <w:trHeight w:val="465"/>
        </w:trPr>
        <w:tc>
          <w:tcPr>
            <w:tcW w:w="1091" w:type="pct"/>
            <w:tcBorders>
              <w:top w:val="nil"/>
              <w:left w:val="nil"/>
              <w:bottom w:val="nil"/>
              <w:right w:val="single" w:sz="4" w:space="0" w:color="auto"/>
            </w:tcBorders>
            <w:noWrap/>
            <w:vAlign w:val="center"/>
            <w:hideMark/>
          </w:tcPr>
          <w:p w14:paraId="4DB56215" w14:textId="4EE10254" w:rsidR="003153ED" w:rsidRPr="006512DE" w:rsidRDefault="003153ED" w:rsidP="003153ED">
            <w:pPr>
              <w:ind w:rightChars="10" w:right="24" w:firstLineChars="100" w:firstLine="200"/>
              <w:jc w:val="distribute"/>
              <w:rPr>
                <w:rFonts w:ascii="標楷體" w:eastAsia="標楷體" w:hAnsi="標楷體" w:cs="Times New Roman"/>
                <w:b/>
                <w:sz w:val="20"/>
                <w:szCs w:val="20"/>
              </w:rPr>
            </w:pPr>
            <w:r w:rsidRPr="006512DE">
              <w:rPr>
                <w:rFonts w:ascii="標楷體" w:eastAsia="標楷體" w:hint="eastAsia"/>
                <w:noProof/>
                <w:sz w:val="20"/>
                <w:szCs w:val="20"/>
              </w:rPr>
              <w:t>其他營業成本</w:t>
            </w:r>
          </w:p>
        </w:tc>
        <w:tc>
          <w:tcPr>
            <w:tcW w:w="750" w:type="pct"/>
            <w:tcBorders>
              <w:top w:val="nil"/>
              <w:left w:val="nil"/>
              <w:bottom w:val="nil"/>
              <w:right w:val="single" w:sz="4" w:space="0" w:color="auto"/>
            </w:tcBorders>
            <w:noWrap/>
            <w:vAlign w:val="center"/>
            <w:hideMark/>
          </w:tcPr>
          <w:p w14:paraId="4280A7C8" w14:textId="467B66F4"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2,825,000</w:t>
            </w:r>
          </w:p>
        </w:tc>
        <w:tc>
          <w:tcPr>
            <w:tcW w:w="693" w:type="pct"/>
            <w:tcBorders>
              <w:top w:val="nil"/>
              <w:left w:val="nil"/>
              <w:bottom w:val="nil"/>
              <w:right w:val="single" w:sz="4" w:space="0" w:color="auto"/>
            </w:tcBorders>
            <w:noWrap/>
            <w:vAlign w:val="center"/>
            <w:hideMark/>
          </w:tcPr>
          <w:p w14:paraId="5CB16990" w14:textId="5C53601D"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436,558</w:t>
            </w:r>
          </w:p>
        </w:tc>
        <w:tc>
          <w:tcPr>
            <w:tcW w:w="694" w:type="pct"/>
            <w:tcBorders>
              <w:top w:val="nil"/>
              <w:left w:val="nil"/>
              <w:bottom w:val="nil"/>
              <w:right w:val="single" w:sz="4" w:space="0" w:color="auto"/>
            </w:tcBorders>
            <w:vAlign w:val="center"/>
          </w:tcPr>
          <w:p w14:paraId="1D2BA536" w14:textId="2B9AE1D7"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2E6DD1AC" w14:textId="19DD247E"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436,558</w:t>
            </w:r>
          </w:p>
        </w:tc>
        <w:tc>
          <w:tcPr>
            <w:tcW w:w="695" w:type="pct"/>
            <w:tcBorders>
              <w:top w:val="nil"/>
              <w:left w:val="nil"/>
              <w:bottom w:val="nil"/>
              <w:right w:val="single" w:sz="4" w:space="0" w:color="auto"/>
            </w:tcBorders>
            <w:noWrap/>
            <w:vAlign w:val="center"/>
            <w:hideMark/>
          </w:tcPr>
          <w:p w14:paraId="46119125" w14:textId="155E3CDB"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- 2,388,442</w:t>
            </w:r>
          </w:p>
        </w:tc>
        <w:tc>
          <w:tcPr>
            <w:tcW w:w="383" w:type="pct"/>
            <w:tcBorders>
              <w:top w:val="nil"/>
              <w:left w:val="nil"/>
              <w:bottom w:val="nil"/>
            </w:tcBorders>
            <w:vAlign w:val="center"/>
            <w:hideMark/>
          </w:tcPr>
          <w:p w14:paraId="2AFA143B" w14:textId="5884E49D"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- 84.55</w:t>
            </w:r>
          </w:p>
        </w:tc>
      </w:tr>
      <w:tr w:rsidR="003153ED" w:rsidRPr="006512DE" w14:paraId="614B4C01" w14:textId="77777777" w:rsidTr="003E6D8C">
        <w:trPr>
          <w:trHeight w:val="471"/>
        </w:trPr>
        <w:tc>
          <w:tcPr>
            <w:tcW w:w="1091" w:type="pct"/>
            <w:tcBorders>
              <w:top w:val="nil"/>
              <w:left w:val="nil"/>
              <w:bottom w:val="nil"/>
              <w:right w:val="single" w:sz="4" w:space="0" w:color="auto"/>
            </w:tcBorders>
            <w:noWrap/>
            <w:vAlign w:val="center"/>
            <w:hideMark/>
          </w:tcPr>
          <w:p w14:paraId="728AD08F" w14:textId="4D9C8B95" w:rsidR="003153ED" w:rsidRPr="006512DE" w:rsidRDefault="003153ED"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營業毛利（毛損）</w:t>
            </w:r>
          </w:p>
        </w:tc>
        <w:tc>
          <w:tcPr>
            <w:tcW w:w="750" w:type="pct"/>
            <w:tcBorders>
              <w:top w:val="nil"/>
              <w:left w:val="nil"/>
              <w:bottom w:val="nil"/>
              <w:right w:val="single" w:sz="4" w:space="0" w:color="auto"/>
            </w:tcBorders>
            <w:noWrap/>
            <w:vAlign w:val="center"/>
            <w:hideMark/>
          </w:tcPr>
          <w:p w14:paraId="526FFC47" w14:textId="68FB6312"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724,181,000</w:t>
            </w:r>
          </w:p>
        </w:tc>
        <w:tc>
          <w:tcPr>
            <w:tcW w:w="693" w:type="pct"/>
            <w:tcBorders>
              <w:top w:val="nil"/>
              <w:left w:val="nil"/>
              <w:bottom w:val="nil"/>
              <w:right w:val="single" w:sz="4" w:space="0" w:color="auto"/>
            </w:tcBorders>
            <w:noWrap/>
            <w:vAlign w:val="center"/>
            <w:hideMark/>
          </w:tcPr>
          <w:p w14:paraId="2D2E1339" w14:textId="259B7CE3"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621,899,472</w:t>
            </w:r>
          </w:p>
        </w:tc>
        <w:tc>
          <w:tcPr>
            <w:tcW w:w="694" w:type="pct"/>
            <w:tcBorders>
              <w:top w:val="nil"/>
              <w:left w:val="nil"/>
              <w:bottom w:val="nil"/>
              <w:right w:val="single" w:sz="4" w:space="0" w:color="auto"/>
            </w:tcBorders>
            <w:vAlign w:val="center"/>
          </w:tcPr>
          <w:p w14:paraId="5BA44CF8" w14:textId="456307A1"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4929A913" w14:textId="4489F972"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621,899,472</w:t>
            </w:r>
          </w:p>
        </w:tc>
        <w:tc>
          <w:tcPr>
            <w:tcW w:w="695" w:type="pct"/>
            <w:tcBorders>
              <w:top w:val="nil"/>
              <w:left w:val="nil"/>
              <w:bottom w:val="nil"/>
              <w:right w:val="single" w:sz="4" w:space="0" w:color="auto"/>
            </w:tcBorders>
            <w:noWrap/>
            <w:vAlign w:val="center"/>
            <w:hideMark/>
          </w:tcPr>
          <w:p w14:paraId="5E4815B7" w14:textId="5BC4ECD6"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- 102,281,528</w:t>
            </w:r>
          </w:p>
        </w:tc>
        <w:tc>
          <w:tcPr>
            <w:tcW w:w="383" w:type="pct"/>
            <w:tcBorders>
              <w:top w:val="nil"/>
              <w:left w:val="nil"/>
              <w:bottom w:val="nil"/>
            </w:tcBorders>
            <w:vAlign w:val="center"/>
            <w:hideMark/>
          </w:tcPr>
          <w:p w14:paraId="0E760931" w14:textId="2C886A43"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- 14.12</w:t>
            </w:r>
          </w:p>
        </w:tc>
      </w:tr>
      <w:tr w:rsidR="003153ED" w:rsidRPr="006512DE" w14:paraId="3F23FE9A" w14:textId="77777777" w:rsidTr="003E6D8C">
        <w:trPr>
          <w:trHeight w:val="471"/>
        </w:trPr>
        <w:tc>
          <w:tcPr>
            <w:tcW w:w="1091" w:type="pct"/>
            <w:tcBorders>
              <w:top w:val="nil"/>
              <w:left w:val="nil"/>
              <w:bottom w:val="nil"/>
              <w:right w:val="single" w:sz="4" w:space="0" w:color="auto"/>
            </w:tcBorders>
            <w:noWrap/>
            <w:vAlign w:val="center"/>
            <w:hideMark/>
          </w:tcPr>
          <w:p w14:paraId="20AFACD7" w14:textId="1B7745F0"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營業費用</w:t>
            </w:r>
          </w:p>
        </w:tc>
        <w:tc>
          <w:tcPr>
            <w:tcW w:w="750" w:type="pct"/>
            <w:tcBorders>
              <w:top w:val="nil"/>
              <w:left w:val="nil"/>
              <w:bottom w:val="nil"/>
              <w:right w:val="single" w:sz="4" w:space="0" w:color="auto"/>
            </w:tcBorders>
            <w:noWrap/>
            <w:vAlign w:val="center"/>
            <w:hideMark/>
          </w:tcPr>
          <w:p w14:paraId="0E866BDB" w14:textId="503E6811"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722,806,000</w:t>
            </w:r>
          </w:p>
        </w:tc>
        <w:tc>
          <w:tcPr>
            <w:tcW w:w="693" w:type="pct"/>
            <w:tcBorders>
              <w:top w:val="nil"/>
              <w:left w:val="nil"/>
              <w:bottom w:val="nil"/>
              <w:right w:val="single" w:sz="4" w:space="0" w:color="auto"/>
            </w:tcBorders>
            <w:noWrap/>
            <w:vAlign w:val="center"/>
            <w:hideMark/>
          </w:tcPr>
          <w:p w14:paraId="55E4696E" w14:textId="630A32B6"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598,508,704</w:t>
            </w:r>
          </w:p>
        </w:tc>
        <w:tc>
          <w:tcPr>
            <w:tcW w:w="694" w:type="pct"/>
            <w:tcBorders>
              <w:top w:val="nil"/>
              <w:left w:val="nil"/>
              <w:bottom w:val="nil"/>
              <w:right w:val="single" w:sz="4" w:space="0" w:color="auto"/>
            </w:tcBorders>
            <w:vAlign w:val="center"/>
          </w:tcPr>
          <w:p w14:paraId="36AD75A1" w14:textId="08B9A61B"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37868512" w14:textId="3084F36F"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598,508,704</w:t>
            </w:r>
          </w:p>
        </w:tc>
        <w:tc>
          <w:tcPr>
            <w:tcW w:w="695" w:type="pct"/>
            <w:tcBorders>
              <w:top w:val="nil"/>
              <w:left w:val="nil"/>
              <w:bottom w:val="nil"/>
              <w:right w:val="single" w:sz="4" w:space="0" w:color="auto"/>
            </w:tcBorders>
            <w:noWrap/>
            <w:vAlign w:val="center"/>
            <w:hideMark/>
          </w:tcPr>
          <w:p w14:paraId="3EABC660" w14:textId="5F5A5231"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- 124,297,296</w:t>
            </w:r>
          </w:p>
        </w:tc>
        <w:tc>
          <w:tcPr>
            <w:tcW w:w="383" w:type="pct"/>
            <w:tcBorders>
              <w:top w:val="nil"/>
              <w:left w:val="nil"/>
              <w:bottom w:val="nil"/>
            </w:tcBorders>
            <w:vAlign w:val="center"/>
            <w:hideMark/>
          </w:tcPr>
          <w:p w14:paraId="5EE62B9D" w14:textId="2BED8BFA"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- 17.20</w:t>
            </w:r>
          </w:p>
        </w:tc>
      </w:tr>
      <w:tr w:rsidR="003153ED" w:rsidRPr="006512DE" w14:paraId="00E9451C" w14:textId="77777777" w:rsidTr="003E6D8C">
        <w:trPr>
          <w:trHeight w:val="465"/>
        </w:trPr>
        <w:tc>
          <w:tcPr>
            <w:tcW w:w="1091" w:type="pct"/>
            <w:tcBorders>
              <w:top w:val="nil"/>
              <w:left w:val="nil"/>
              <w:bottom w:val="nil"/>
              <w:right w:val="single" w:sz="4" w:space="0" w:color="auto"/>
            </w:tcBorders>
            <w:noWrap/>
            <w:vAlign w:val="center"/>
            <w:hideMark/>
          </w:tcPr>
          <w:p w14:paraId="62EB283E" w14:textId="015552C9"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業務費用</w:t>
            </w:r>
          </w:p>
        </w:tc>
        <w:tc>
          <w:tcPr>
            <w:tcW w:w="750" w:type="pct"/>
            <w:tcBorders>
              <w:top w:val="nil"/>
              <w:left w:val="nil"/>
              <w:bottom w:val="nil"/>
              <w:right w:val="single" w:sz="4" w:space="0" w:color="auto"/>
            </w:tcBorders>
            <w:noWrap/>
            <w:vAlign w:val="center"/>
            <w:hideMark/>
          </w:tcPr>
          <w:p w14:paraId="7273CB9B" w14:textId="0AFD15DA"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560,350,000</w:t>
            </w:r>
          </w:p>
        </w:tc>
        <w:tc>
          <w:tcPr>
            <w:tcW w:w="693" w:type="pct"/>
            <w:tcBorders>
              <w:top w:val="nil"/>
              <w:left w:val="nil"/>
              <w:bottom w:val="nil"/>
              <w:right w:val="single" w:sz="4" w:space="0" w:color="auto"/>
            </w:tcBorders>
            <w:noWrap/>
            <w:vAlign w:val="center"/>
            <w:hideMark/>
          </w:tcPr>
          <w:p w14:paraId="5F56E787" w14:textId="588A7526"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493,282,648</w:t>
            </w:r>
          </w:p>
        </w:tc>
        <w:tc>
          <w:tcPr>
            <w:tcW w:w="694" w:type="pct"/>
            <w:tcBorders>
              <w:top w:val="nil"/>
              <w:left w:val="nil"/>
              <w:bottom w:val="nil"/>
              <w:right w:val="single" w:sz="4" w:space="0" w:color="auto"/>
            </w:tcBorders>
            <w:vAlign w:val="center"/>
          </w:tcPr>
          <w:p w14:paraId="23FD0760" w14:textId="3CF0A134"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3D10C5D7" w14:textId="21476F0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493,282,648</w:t>
            </w:r>
          </w:p>
        </w:tc>
        <w:tc>
          <w:tcPr>
            <w:tcW w:w="695" w:type="pct"/>
            <w:tcBorders>
              <w:top w:val="nil"/>
              <w:left w:val="nil"/>
              <w:bottom w:val="nil"/>
              <w:right w:val="single" w:sz="4" w:space="0" w:color="auto"/>
            </w:tcBorders>
            <w:noWrap/>
            <w:vAlign w:val="center"/>
            <w:hideMark/>
          </w:tcPr>
          <w:p w14:paraId="4782AC63" w14:textId="477654D8"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- 67,067,352</w:t>
            </w:r>
          </w:p>
        </w:tc>
        <w:tc>
          <w:tcPr>
            <w:tcW w:w="383" w:type="pct"/>
            <w:tcBorders>
              <w:top w:val="nil"/>
              <w:left w:val="nil"/>
              <w:bottom w:val="nil"/>
            </w:tcBorders>
            <w:vAlign w:val="center"/>
            <w:hideMark/>
          </w:tcPr>
          <w:p w14:paraId="7B1C1F4A" w14:textId="5255104E"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- 11.97</w:t>
            </w:r>
          </w:p>
        </w:tc>
      </w:tr>
      <w:tr w:rsidR="003153ED" w:rsidRPr="006512DE" w14:paraId="728ADB9D" w14:textId="77777777" w:rsidTr="003E6D8C">
        <w:trPr>
          <w:trHeight w:val="465"/>
        </w:trPr>
        <w:tc>
          <w:tcPr>
            <w:tcW w:w="1091" w:type="pct"/>
            <w:tcBorders>
              <w:top w:val="nil"/>
              <w:left w:val="nil"/>
              <w:bottom w:val="nil"/>
              <w:right w:val="single" w:sz="4" w:space="0" w:color="auto"/>
            </w:tcBorders>
            <w:noWrap/>
            <w:vAlign w:val="center"/>
            <w:hideMark/>
          </w:tcPr>
          <w:p w14:paraId="100CF3F4" w14:textId="7A2CF558" w:rsidR="003153ED" w:rsidRPr="006512DE" w:rsidRDefault="003153ED" w:rsidP="003153ED">
            <w:pPr>
              <w:ind w:rightChars="10" w:right="24" w:firstLineChars="100" w:firstLine="200"/>
              <w:jc w:val="distribute"/>
              <w:rPr>
                <w:rFonts w:ascii="標楷體" w:eastAsia="標楷體" w:hAnsi="標楷體" w:cs="Times New Roman"/>
                <w:b/>
                <w:spacing w:val="-6"/>
                <w:kern w:val="0"/>
                <w:sz w:val="20"/>
                <w:szCs w:val="20"/>
              </w:rPr>
            </w:pPr>
            <w:r w:rsidRPr="006512DE">
              <w:rPr>
                <w:rFonts w:ascii="標楷體" w:eastAsia="標楷體" w:hint="eastAsia"/>
                <w:noProof/>
                <w:sz w:val="20"/>
                <w:szCs w:val="20"/>
              </w:rPr>
              <w:t xml:space="preserve">  管理費用</w:t>
            </w:r>
          </w:p>
        </w:tc>
        <w:tc>
          <w:tcPr>
            <w:tcW w:w="750" w:type="pct"/>
            <w:tcBorders>
              <w:top w:val="nil"/>
              <w:left w:val="nil"/>
              <w:bottom w:val="nil"/>
              <w:right w:val="single" w:sz="4" w:space="0" w:color="auto"/>
            </w:tcBorders>
            <w:noWrap/>
            <w:vAlign w:val="center"/>
            <w:hideMark/>
          </w:tcPr>
          <w:p w14:paraId="5BF794A2" w14:textId="3CCADA6D"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162,456,000</w:t>
            </w:r>
          </w:p>
        </w:tc>
        <w:tc>
          <w:tcPr>
            <w:tcW w:w="693" w:type="pct"/>
            <w:tcBorders>
              <w:top w:val="nil"/>
              <w:left w:val="nil"/>
              <w:bottom w:val="nil"/>
              <w:right w:val="single" w:sz="4" w:space="0" w:color="auto"/>
            </w:tcBorders>
            <w:noWrap/>
            <w:vAlign w:val="center"/>
            <w:hideMark/>
          </w:tcPr>
          <w:p w14:paraId="440DEAA6" w14:textId="6CDD8362"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105,226,056</w:t>
            </w:r>
          </w:p>
        </w:tc>
        <w:tc>
          <w:tcPr>
            <w:tcW w:w="694" w:type="pct"/>
            <w:tcBorders>
              <w:top w:val="nil"/>
              <w:left w:val="nil"/>
              <w:bottom w:val="nil"/>
              <w:right w:val="single" w:sz="4" w:space="0" w:color="auto"/>
            </w:tcBorders>
            <w:vAlign w:val="center"/>
          </w:tcPr>
          <w:p w14:paraId="64EFB1BA" w14:textId="50B77FEE"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5A821B17" w14:textId="4A201B65"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105,226,056</w:t>
            </w:r>
          </w:p>
        </w:tc>
        <w:tc>
          <w:tcPr>
            <w:tcW w:w="695" w:type="pct"/>
            <w:tcBorders>
              <w:top w:val="nil"/>
              <w:left w:val="nil"/>
              <w:bottom w:val="nil"/>
              <w:right w:val="single" w:sz="4" w:space="0" w:color="auto"/>
            </w:tcBorders>
            <w:noWrap/>
            <w:vAlign w:val="center"/>
            <w:hideMark/>
          </w:tcPr>
          <w:p w14:paraId="4C56181F" w14:textId="25C9E9BF"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- 57,229,944</w:t>
            </w:r>
          </w:p>
        </w:tc>
        <w:tc>
          <w:tcPr>
            <w:tcW w:w="383" w:type="pct"/>
            <w:tcBorders>
              <w:top w:val="nil"/>
              <w:left w:val="nil"/>
              <w:bottom w:val="nil"/>
            </w:tcBorders>
            <w:vAlign w:val="center"/>
            <w:hideMark/>
          </w:tcPr>
          <w:p w14:paraId="1DE84424" w14:textId="32A12027"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- 35.23</w:t>
            </w:r>
          </w:p>
        </w:tc>
      </w:tr>
      <w:tr w:rsidR="003153ED" w:rsidRPr="006512DE" w14:paraId="7F50673E" w14:textId="77777777" w:rsidTr="003E6D8C">
        <w:trPr>
          <w:trHeight w:val="471"/>
        </w:trPr>
        <w:tc>
          <w:tcPr>
            <w:tcW w:w="1091" w:type="pct"/>
            <w:tcBorders>
              <w:top w:val="nil"/>
              <w:left w:val="nil"/>
              <w:bottom w:val="nil"/>
              <w:right w:val="single" w:sz="4" w:space="0" w:color="auto"/>
            </w:tcBorders>
            <w:noWrap/>
            <w:vAlign w:val="center"/>
            <w:hideMark/>
          </w:tcPr>
          <w:p w14:paraId="5417FB43" w14:textId="721C5BFA" w:rsidR="003153ED" w:rsidRPr="006512DE" w:rsidRDefault="003153ED" w:rsidP="003153ED">
            <w:pPr>
              <w:ind w:rightChars="10" w:right="24"/>
              <w:jc w:val="distribute"/>
              <w:rPr>
                <w:rFonts w:ascii="標楷體" w:eastAsia="標楷體" w:hAnsi="標楷體" w:cs="Times New Roman"/>
                <w:b/>
                <w:sz w:val="20"/>
                <w:szCs w:val="20"/>
              </w:rPr>
            </w:pPr>
            <w:r w:rsidRPr="006512DE">
              <w:rPr>
                <w:rFonts w:ascii="標楷體" w:eastAsia="標楷體" w:hint="eastAsia"/>
                <w:b/>
                <w:noProof/>
                <w:sz w:val="20"/>
                <w:szCs w:val="20"/>
              </w:rPr>
              <w:t>營業利益（損失）</w:t>
            </w:r>
          </w:p>
        </w:tc>
        <w:tc>
          <w:tcPr>
            <w:tcW w:w="750" w:type="pct"/>
            <w:tcBorders>
              <w:top w:val="nil"/>
              <w:left w:val="nil"/>
              <w:bottom w:val="nil"/>
              <w:right w:val="single" w:sz="4" w:space="0" w:color="auto"/>
            </w:tcBorders>
            <w:noWrap/>
            <w:vAlign w:val="center"/>
            <w:hideMark/>
          </w:tcPr>
          <w:p w14:paraId="370F2277" w14:textId="64999BDB"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1,375,000</w:t>
            </w:r>
          </w:p>
        </w:tc>
        <w:tc>
          <w:tcPr>
            <w:tcW w:w="693" w:type="pct"/>
            <w:tcBorders>
              <w:top w:val="nil"/>
              <w:left w:val="nil"/>
              <w:bottom w:val="nil"/>
              <w:right w:val="single" w:sz="4" w:space="0" w:color="auto"/>
            </w:tcBorders>
            <w:noWrap/>
            <w:vAlign w:val="center"/>
            <w:hideMark/>
          </w:tcPr>
          <w:p w14:paraId="5AAA0300" w14:textId="4E076B3B"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23,390,768</w:t>
            </w:r>
          </w:p>
        </w:tc>
        <w:tc>
          <w:tcPr>
            <w:tcW w:w="694" w:type="pct"/>
            <w:tcBorders>
              <w:top w:val="nil"/>
              <w:left w:val="nil"/>
              <w:bottom w:val="nil"/>
              <w:right w:val="single" w:sz="4" w:space="0" w:color="auto"/>
            </w:tcBorders>
            <w:vAlign w:val="center"/>
          </w:tcPr>
          <w:p w14:paraId="4741F3B0" w14:textId="3E07D3FB"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482E74DD" w14:textId="6088AE67"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23,390,768</w:t>
            </w:r>
          </w:p>
        </w:tc>
        <w:tc>
          <w:tcPr>
            <w:tcW w:w="695" w:type="pct"/>
            <w:tcBorders>
              <w:top w:val="nil"/>
              <w:left w:val="nil"/>
              <w:bottom w:val="nil"/>
              <w:right w:val="single" w:sz="4" w:space="0" w:color="auto"/>
            </w:tcBorders>
            <w:noWrap/>
            <w:vAlign w:val="center"/>
            <w:hideMark/>
          </w:tcPr>
          <w:p w14:paraId="39461887" w14:textId="313867C4"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22,015,768</w:t>
            </w:r>
          </w:p>
        </w:tc>
        <w:tc>
          <w:tcPr>
            <w:tcW w:w="383" w:type="pct"/>
            <w:tcBorders>
              <w:top w:val="nil"/>
              <w:left w:val="nil"/>
              <w:bottom w:val="nil"/>
            </w:tcBorders>
            <w:vAlign w:val="center"/>
            <w:hideMark/>
          </w:tcPr>
          <w:p w14:paraId="5127CF81" w14:textId="5CA2B489" w:rsidR="003153ED" w:rsidRPr="009A6CAB"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1,601.15</w:t>
            </w:r>
          </w:p>
        </w:tc>
      </w:tr>
      <w:tr w:rsidR="003153ED" w:rsidRPr="006512DE" w14:paraId="2DB83268" w14:textId="77777777" w:rsidTr="003E6D8C">
        <w:trPr>
          <w:trHeight w:val="471"/>
        </w:trPr>
        <w:tc>
          <w:tcPr>
            <w:tcW w:w="1091" w:type="pct"/>
            <w:tcBorders>
              <w:top w:val="nil"/>
              <w:left w:val="nil"/>
              <w:bottom w:val="nil"/>
              <w:right w:val="single" w:sz="4" w:space="0" w:color="auto"/>
            </w:tcBorders>
            <w:noWrap/>
            <w:vAlign w:val="center"/>
            <w:hideMark/>
          </w:tcPr>
          <w:p w14:paraId="4A95BE7E" w14:textId="10EC07BE"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營業外收入</w:t>
            </w:r>
          </w:p>
        </w:tc>
        <w:tc>
          <w:tcPr>
            <w:tcW w:w="750" w:type="pct"/>
            <w:tcBorders>
              <w:top w:val="nil"/>
              <w:left w:val="nil"/>
              <w:bottom w:val="nil"/>
              <w:right w:val="single" w:sz="4" w:space="0" w:color="auto"/>
            </w:tcBorders>
            <w:noWrap/>
            <w:vAlign w:val="center"/>
            <w:hideMark/>
          </w:tcPr>
          <w:p w14:paraId="6DB9C31C" w14:textId="5CC850C0"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12,753,000</w:t>
            </w:r>
          </w:p>
        </w:tc>
        <w:tc>
          <w:tcPr>
            <w:tcW w:w="693" w:type="pct"/>
            <w:tcBorders>
              <w:top w:val="nil"/>
              <w:left w:val="nil"/>
              <w:bottom w:val="nil"/>
              <w:right w:val="single" w:sz="4" w:space="0" w:color="auto"/>
            </w:tcBorders>
            <w:noWrap/>
            <w:vAlign w:val="center"/>
            <w:hideMark/>
          </w:tcPr>
          <w:p w14:paraId="0A7EF320" w14:textId="1788939C"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55,393,215</w:t>
            </w:r>
          </w:p>
        </w:tc>
        <w:tc>
          <w:tcPr>
            <w:tcW w:w="694" w:type="pct"/>
            <w:tcBorders>
              <w:top w:val="nil"/>
              <w:left w:val="nil"/>
              <w:bottom w:val="nil"/>
              <w:right w:val="single" w:sz="4" w:space="0" w:color="auto"/>
            </w:tcBorders>
            <w:vAlign w:val="center"/>
          </w:tcPr>
          <w:p w14:paraId="4341C01B" w14:textId="50EA8FD1"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4C73AF76" w14:textId="6E80096C"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55,393,215</w:t>
            </w:r>
          </w:p>
        </w:tc>
        <w:tc>
          <w:tcPr>
            <w:tcW w:w="695" w:type="pct"/>
            <w:tcBorders>
              <w:top w:val="nil"/>
              <w:left w:val="nil"/>
              <w:bottom w:val="nil"/>
              <w:right w:val="single" w:sz="4" w:space="0" w:color="auto"/>
            </w:tcBorders>
            <w:noWrap/>
            <w:vAlign w:val="center"/>
            <w:hideMark/>
          </w:tcPr>
          <w:p w14:paraId="0D1F320A" w14:textId="48CF8A97"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42,640,215</w:t>
            </w:r>
          </w:p>
        </w:tc>
        <w:tc>
          <w:tcPr>
            <w:tcW w:w="383" w:type="pct"/>
            <w:tcBorders>
              <w:top w:val="nil"/>
              <w:left w:val="nil"/>
              <w:bottom w:val="nil"/>
            </w:tcBorders>
            <w:vAlign w:val="center"/>
            <w:hideMark/>
          </w:tcPr>
          <w:p w14:paraId="00CF59E4" w14:textId="1685F89F"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334.35</w:t>
            </w:r>
          </w:p>
        </w:tc>
      </w:tr>
      <w:tr w:rsidR="003153ED" w:rsidRPr="006512DE" w14:paraId="07969EAD" w14:textId="77777777" w:rsidTr="003E6D8C">
        <w:trPr>
          <w:trHeight w:val="465"/>
        </w:trPr>
        <w:tc>
          <w:tcPr>
            <w:tcW w:w="1091" w:type="pct"/>
            <w:tcBorders>
              <w:top w:val="nil"/>
              <w:left w:val="nil"/>
              <w:bottom w:val="nil"/>
              <w:right w:val="single" w:sz="4" w:space="0" w:color="auto"/>
            </w:tcBorders>
            <w:noWrap/>
            <w:vAlign w:val="center"/>
            <w:hideMark/>
          </w:tcPr>
          <w:p w14:paraId="0E728A90" w14:textId="043C46DC"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財務收入</w:t>
            </w:r>
          </w:p>
        </w:tc>
        <w:tc>
          <w:tcPr>
            <w:tcW w:w="750" w:type="pct"/>
            <w:tcBorders>
              <w:top w:val="nil"/>
              <w:left w:val="nil"/>
              <w:bottom w:val="nil"/>
              <w:right w:val="single" w:sz="4" w:space="0" w:color="auto"/>
            </w:tcBorders>
            <w:noWrap/>
            <w:vAlign w:val="center"/>
            <w:hideMark/>
          </w:tcPr>
          <w:p w14:paraId="5B3A7FEE" w14:textId="4F698BFA"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7,075,000</w:t>
            </w:r>
          </w:p>
        </w:tc>
        <w:tc>
          <w:tcPr>
            <w:tcW w:w="693" w:type="pct"/>
            <w:tcBorders>
              <w:top w:val="nil"/>
              <w:left w:val="nil"/>
              <w:bottom w:val="nil"/>
              <w:right w:val="single" w:sz="4" w:space="0" w:color="auto"/>
            </w:tcBorders>
            <w:noWrap/>
            <w:vAlign w:val="center"/>
            <w:hideMark/>
          </w:tcPr>
          <w:p w14:paraId="6E4AA5D6" w14:textId="6E0F8078"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42,304,200</w:t>
            </w:r>
          </w:p>
        </w:tc>
        <w:tc>
          <w:tcPr>
            <w:tcW w:w="694" w:type="pct"/>
            <w:tcBorders>
              <w:top w:val="nil"/>
              <w:left w:val="nil"/>
              <w:bottom w:val="nil"/>
              <w:right w:val="single" w:sz="4" w:space="0" w:color="auto"/>
            </w:tcBorders>
            <w:vAlign w:val="center"/>
          </w:tcPr>
          <w:p w14:paraId="40C8F921" w14:textId="6A2EF4B8"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790A4086" w14:textId="1152538C"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42,304,200</w:t>
            </w:r>
          </w:p>
        </w:tc>
        <w:tc>
          <w:tcPr>
            <w:tcW w:w="695" w:type="pct"/>
            <w:tcBorders>
              <w:top w:val="nil"/>
              <w:left w:val="nil"/>
              <w:bottom w:val="nil"/>
              <w:right w:val="single" w:sz="4" w:space="0" w:color="auto"/>
            </w:tcBorders>
            <w:noWrap/>
            <w:vAlign w:val="center"/>
            <w:hideMark/>
          </w:tcPr>
          <w:p w14:paraId="195A5735" w14:textId="44227544"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35,229,200</w:t>
            </w:r>
          </w:p>
        </w:tc>
        <w:tc>
          <w:tcPr>
            <w:tcW w:w="383" w:type="pct"/>
            <w:tcBorders>
              <w:top w:val="nil"/>
              <w:left w:val="nil"/>
              <w:bottom w:val="nil"/>
            </w:tcBorders>
            <w:vAlign w:val="center"/>
            <w:hideMark/>
          </w:tcPr>
          <w:p w14:paraId="39D04FEA" w14:textId="1B03274C"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497.94</w:t>
            </w:r>
          </w:p>
        </w:tc>
      </w:tr>
      <w:tr w:rsidR="003153ED" w:rsidRPr="006512DE" w14:paraId="7C6201AC" w14:textId="77777777" w:rsidTr="003E6D8C">
        <w:trPr>
          <w:trHeight w:val="465"/>
        </w:trPr>
        <w:tc>
          <w:tcPr>
            <w:tcW w:w="1091" w:type="pct"/>
            <w:tcBorders>
              <w:top w:val="nil"/>
              <w:left w:val="nil"/>
              <w:bottom w:val="nil"/>
              <w:right w:val="single" w:sz="4" w:space="0" w:color="auto"/>
            </w:tcBorders>
            <w:noWrap/>
            <w:vAlign w:val="center"/>
            <w:hideMark/>
          </w:tcPr>
          <w:p w14:paraId="3851FE15" w14:textId="2981CC07" w:rsidR="003153ED" w:rsidRPr="006512DE" w:rsidRDefault="003153ED" w:rsidP="003153ED">
            <w:pPr>
              <w:ind w:rightChars="10" w:right="24" w:firstLineChars="100" w:firstLine="200"/>
              <w:jc w:val="distribute"/>
              <w:rPr>
                <w:rFonts w:ascii="標楷體" w:eastAsia="標楷體" w:hAnsi="標楷體" w:cs="Times New Roman"/>
                <w:b/>
                <w:sz w:val="20"/>
                <w:szCs w:val="20"/>
              </w:rPr>
            </w:pPr>
            <w:r w:rsidRPr="006512DE">
              <w:rPr>
                <w:rFonts w:ascii="標楷體" w:eastAsia="標楷體" w:hint="eastAsia"/>
                <w:noProof/>
                <w:sz w:val="20"/>
                <w:szCs w:val="20"/>
              </w:rPr>
              <w:t xml:space="preserve">  其他營業外收入</w:t>
            </w:r>
          </w:p>
        </w:tc>
        <w:tc>
          <w:tcPr>
            <w:tcW w:w="750" w:type="pct"/>
            <w:tcBorders>
              <w:top w:val="nil"/>
              <w:left w:val="nil"/>
              <w:bottom w:val="nil"/>
              <w:right w:val="single" w:sz="4" w:space="0" w:color="auto"/>
            </w:tcBorders>
            <w:noWrap/>
            <w:vAlign w:val="center"/>
            <w:hideMark/>
          </w:tcPr>
          <w:p w14:paraId="3C8D3E0D" w14:textId="19E8E848"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5,678,000</w:t>
            </w:r>
          </w:p>
        </w:tc>
        <w:tc>
          <w:tcPr>
            <w:tcW w:w="693" w:type="pct"/>
            <w:tcBorders>
              <w:top w:val="nil"/>
              <w:left w:val="nil"/>
              <w:bottom w:val="nil"/>
              <w:right w:val="single" w:sz="4" w:space="0" w:color="auto"/>
            </w:tcBorders>
            <w:noWrap/>
            <w:vAlign w:val="center"/>
            <w:hideMark/>
          </w:tcPr>
          <w:p w14:paraId="11924B12" w14:textId="548990B1"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13,089,015</w:t>
            </w:r>
          </w:p>
        </w:tc>
        <w:tc>
          <w:tcPr>
            <w:tcW w:w="694" w:type="pct"/>
            <w:tcBorders>
              <w:top w:val="nil"/>
              <w:left w:val="nil"/>
              <w:bottom w:val="nil"/>
              <w:right w:val="single" w:sz="4" w:space="0" w:color="auto"/>
            </w:tcBorders>
            <w:vAlign w:val="center"/>
          </w:tcPr>
          <w:p w14:paraId="3456BCEB" w14:textId="3208CEB2"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7E9A52DE" w14:textId="516B1204"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13,089,015</w:t>
            </w:r>
          </w:p>
        </w:tc>
        <w:tc>
          <w:tcPr>
            <w:tcW w:w="695" w:type="pct"/>
            <w:tcBorders>
              <w:top w:val="nil"/>
              <w:left w:val="nil"/>
              <w:bottom w:val="nil"/>
              <w:right w:val="single" w:sz="4" w:space="0" w:color="auto"/>
            </w:tcBorders>
            <w:noWrap/>
            <w:vAlign w:val="center"/>
            <w:hideMark/>
          </w:tcPr>
          <w:p w14:paraId="016A0424" w14:textId="589E12EE"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7,411,015</w:t>
            </w:r>
          </w:p>
        </w:tc>
        <w:tc>
          <w:tcPr>
            <w:tcW w:w="383" w:type="pct"/>
            <w:tcBorders>
              <w:top w:val="nil"/>
              <w:left w:val="nil"/>
              <w:bottom w:val="nil"/>
            </w:tcBorders>
            <w:vAlign w:val="center"/>
            <w:hideMark/>
          </w:tcPr>
          <w:p w14:paraId="5B2D855C" w14:textId="663D600E"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130.52</w:t>
            </w:r>
          </w:p>
        </w:tc>
      </w:tr>
      <w:tr w:rsidR="003153ED" w:rsidRPr="006512DE" w14:paraId="3059DAE6" w14:textId="77777777" w:rsidTr="003E6D8C">
        <w:trPr>
          <w:trHeight w:val="465"/>
        </w:trPr>
        <w:tc>
          <w:tcPr>
            <w:tcW w:w="1091" w:type="pct"/>
            <w:tcBorders>
              <w:top w:val="nil"/>
              <w:left w:val="nil"/>
              <w:bottom w:val="nil"/>
              <w:right w:val="single" w:sz="4" w:space="0" w:color="auto"/>
            </w:tcBorders>
            <w:noWrap/>
            <w:vAlign w:val="center"/>
          </w:tcPr>
          <w:p w14:paraId="56E71453" w14:textId="5C1AA73E"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b/>
                <w:noProof/>
                <w:sz w:val="20"/>
                <w:szCs w:val="20"/>
              </w:rPr>
              <w:t>營業外費用</w:t>
            </w:r>
          </w:p>
        </w:tc>
        <w:tc>
          <w:tcPr>
            <w:tcW w:w="750" w:type="pct"/>
            <w:tcBorders>
              <w:top w:val="nil"/>
              <w:left w:val="nil"/>
              <w:bottom w:val="nil"/>
              <w:right w:val="single" w:sz="4" w:space="0" w:color="auto"/>
            </w:tcBorders>
            <w:noWrap/>
            <w:vAlign w:val="center"/>
          </w:tcPr>
          <w:p w14:paraId="7A03A345" w14:textId="5459A193"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3,395,000</w:t>
            </w:r>
          </w:p>
        </w:tc>
        <w:tc>
          <w:tcPr>
            <w:tcW w:w="693" w:type="pct"/>
            <w:tcBorders>
              <w:top w:val="nil"/>
              <w:left w:val="nil"/>
              <w:bottom w:val="nil"/>
              <w:right w:val="single" w:sz="4" w:space="0" w:color="auto"/>
            </w:tcBorders>
            <w:noWrap/>
            <w:vAlign w:val="center"/>
          </w:tcPr>
          <w:p w14:paraId="789B7637" w14:textId="2B24AE06"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3,069,555</w:t>
            </w:r>
          </w:p>
        </w:tc>
        <w:tc>
          <w:tcPr>
            <w:tcW w:w="694" w:type="pct"/>
            <w:tcBorders>
              <w:top w:val="nil"/>
              <w:left w:val="nil"/>
              <w:bottom w:val="nil"/>
              <w:right w:val="single" w:sz="4" w:space="0" w:color="auto"/>
            </w:tcBorders>
            <w:vAlign w:val="center"/>
          </w:tcPr>
          <w:p w14:paraId="7F130866" w14:textId="3B626271"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tcPr>
          <w:p w14:paraId="18362AF7" w14:textId="431581CF"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3,069,555</w:t>
            </w:r>
          </w:p>
        </w:tc>
        <w:tc>
          <w:tcPr>
            <w:tcW w:w="695" w:type="pct"/>
            <w:tcBorders>
              <w:top w:val="nil"/>
              <w:left w:val="nil"/>
              <w:bottom w:val="nil"/>
              <w:right w:val="single" w:sz="4" w:space="0" w:color="auto"/>
            </w:tcBorders>
            <w:noWrap/>
            <w:vAlign w:val="center"/>
          </w:tcPr>
          <w:p w14:paraId="711B0D96" w14:textId="47126A7F"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- 325,445</w:t>
            </w:r>
          </w:p>
        </w:tc>
        <w:tc>
          <w:tcPr>
            <w:tcW w:w="383" w:type="pct"/>
            <w:tcBorders>
              <w:top w:val="nil"/>
              <w:left w:val="nil"/>
              <w:bottom w:val="nil"/>
            </w:tcBorders>
            <w:vAlign w:val="center"/>
          </w:tcPr>
          <w:p w14:paraId="35E514C0" w14:textId="2C93C31D"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- 9.59</w:t>
            </w:r>
          </w:p>
        </w:tc>
      </w:tr>
      <w:tr w:rsidR="003153ED" w:rsidRPr="006512DE" w14:paraId="06844B7F" w14:textId="77777777" w:rsidTr="003E6D8C">
        <w:trPr>
          <w:trHeight w:val="465"/>
        </w:trPr>
        <w:tc>
          <w:tcPr>
            <w:tcW w:w="1091" w:type="pct"/>
            <w:tcBorders>
              <w:top w:val="nil"/>
              <w:left w:val="nil"/>
              <w:bottom w:val="nil"/>
              <w:right w:val="single" w:sz="4" w:space="0" w:color="auto"/>
            </w:tcBorders>
            <w:noWrap/>
            <w:vAlign w:val="center"/>
            <w:hideMark/>
          </w:tcPr>
          <w:p w14:paraId="022F7889" w14:textId="11BBB9CF" w:rsidR="003153ED" w:rsidRPr="006512DE" w:rsidRDefault="003153ED" w:rsidP="003153ED">
            <w:pPr>
              <w:ind w:rightChars="10" w:right="24" w:firstLineChars="100" w:firstLine="200"/>
              <w:jc w:val="distribute"/>
              <w:rPr>
                <w:rFonts w:ascii="標楷體" w:eastAsia="標楷體" w:hAnsi="標楷體" w:cs="Times New Roman"/>
                <w:noProof/>
                <w:spacing w:val="-6"/>
                <w:kern w:val="0"/>
                <w:sz w:val="20"/>
                <w:szCs w:val="20"/>
              </w:rPr>
            </w:pPr>
            <w:r w:rsidRPr="006512DE">
              <w:rPr>
                <w:rFonts w:ascii="標楷體" w:eastAsia="標楷體" w:hint="eastAsia"/>
                <w:noProof/>
                <w:sz w:val="20"/>
                <w:szCs w:val="20"/>
              </w:rPr>
              <w:t xml:space="preserve">  財務費用</w:t>
            </w:r>
          </w:p>
        </w:tc>
        <w:tc>
          <w:tcPr>
            <w:tcW w:w="750" w:type="pct"/>
            <w:tcBorders>
              <w:top w:val="nil"/>
              <w:left w:val="nil"/>
              <w:bottom w:val="nil"/>
              <w:right w:val="single" w:sz="4" w:space="0" w:color="auto"/>
            </w:tcBorders>
            <w:noWrap/>
            <w:vAlign w:val="center"/>
            <w:hideMark/>
          </w:tcPr>
          <w:p w14:paraId="722FBE1D" w14:textId="037CCA13"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495,000</w:t>
            </w:r>
          </w:p>
        </w:tc>
        <w:tc>
          <w:tcPr>
            <w:tcW w:w="693" w:type="pct"/>
            <w:tcBorders>
              <w:top w:val="nil"/>
              <w:left w:val="nil"/>
              <w:bottom w:val="nil"/>
              <w:right w:val="single" w:sz="4" w:space="0" w:color="auto"/>
            </w:tcBorders>
            <w:noWrap/>
            <w:vAlign w:val="center"/>
            <w:hideMark/>
          </w:tcPr>
          <w:p w14:paraId="2C9D4E08" w14:textId="51979D11"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504,981</w:t>
            </w:r>
          </w:p>
        </w:tc>
        <w:tc>
          <w:tcPr>
            <w:tcW w:w="694" w:type="pct"/>
            <w:tcBorders>
              <w:top w:val="nil"/>
              <w:left w:val="nil"/>
              <w:bottom w:val="nil"/>
              <w:right w:val="single" w:sz="4" w:space="0" w:color="auto"/>
            </w:tcBorders>
            <w:vAlign w:val="center"/>
          </w:tcPr>
          <w:p w14:paraId="29C75E40" w14:textId="5B3B386F"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607792D1" w14:textId="78894F99"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504,981</w:t>
            </w:r>
          </w:p>
        </w:tc>
        <w:tc>
          <w:tcPr>
            <w:tcW w:w="695" w:type="pct"/>
            <w:tcBorders>
              <w:top w:val="nil"/>
              <w:left w:val="nil"/>
              <w:bottom w:val="nil"/>
              <w:right w:val="single" w:sz="4" w:space="0" w:color="auto"/>
            </w:tcBorders>
            <w:noWrap/>
            <w:vAlign w:val="center"/>
            <w:hideMark/>
          </w:tcPr>
          <w:p w14:paraId="66484666" w14:textId="3E322BAB"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9,981</w:t>
            </w:r>
          </w:p>
        </w:tc>
        <w:tc>
          <w:tcPr>
            <w:tcW w:w="383" w:type="pct"/>
            <w:tcBorders>
              <w:top w:val="nil"/>
              <w:left w:val="nil"/>
              <w:bottom w:val="nil"/>
            </w:tcBorders>
            <w:vAlign w:val="center"/>
            <w:hideMark/>
          </w:tcPr>
          <w:p w14:paraId="7DC19529" w14:textId="1F78A73E"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2.02</w:t>
            </w:r>
          </w:p>
        </w:tc>
      </w:tr>
      <w:tr w:rsidR="003153ED" w:rsidRPr="006512DE" w14:paraId="2D414084" w14:textId="77777777" w:rsidTr="003E6D8C">
        <w:trPr>
          <w:trHeight w:val="465"/>
        </w:trPr>
        <w:tc>
          <w:tcPr>
            <w:tcW w:w="1091" w:type="pct"/>
            <w:tcBorders>
              <w:top w:val="nil"/>
              <w:left w:val="nil"/>
              <w:bottom w:val="nil"/>
              <w:right w:val="single" w:sz="4" w:space="0" w:color="auto"/>
            </w:tcBorders>
            <w:noWrap/>
            <w:vAlign w:val="center"/>
            <w:hideMark/>
          </w:tcPr>
          <w:p w14:paraId="1C50F585" w14:textId="1BFFE5EB" w:rsidR="003153ED" w:rsidRPr="006512DE" w:rsidRDefault="003153ED" w:rsidP="003153ED">
            <w:pPr>
              <w:ind w:rightChars="10" w:right="24" w:firstLineChars="100" w:firstLine="200"/>
              <w:jc w:val="distribute"/>
              <w:rPr>
                <w:rFonts w:ascii="標楷體" w:eastAsia="標楷體" w:hAnsi="標楷體" w:cs="Times New Roman"/>
                <w:b/>
                <w:spacing w:val="-6"/>
                <w:kern w:val="0"/>
                <w:sz w:val="20"/>
                <w:szCs w:val="20"/>
              </w:rPr>
            </w:pPr>
            <w:r w:rsidRPr="006512DE">
              <w:rPr>
                <w:rFonts w:ascii="標楷體" w:eastAsia="標楷體" w:hint="eastAsia"/>
                <w:noProof/>
                <w:sz w:val="20"/>
                <w:szCs w:val="20"/>
              </w:rPr>
              <w:t xml:space="preserve">  其他營業外費用</w:t>
            </w:r>
          </w:p>
        </w:tc>
        <w:tc>
          <w:tcPr>
            <w:tcW w:w="750" w:type="pct"/>
            <w:tcBorders>
              <w:top w:val="nil"/>
              <w:left w:val="nil"/>
              <w:bottom w:val="nil"/>
              <w:right w:val="single" w:sz="4" w:space="0" w:color="auto"/>
            </w:tcBorders>
            <w:noWrap/>
            <w:vAlign w:val="center"/>
            <w:hideMark/>
          </w:tcPr>
          <w:p w14:paraId="68E7B380" w14:textId="5E2184EA" w:rsidR="003153ED" w:rsidRPr="00EE2F6B" w:rsidRDefault="003153ED" w:rsidP="003153ED">
            <w:pPr>
              <w:ind w:rightChars="20" w:right="48"/>
              <w:jc w:val="right"/>
              <w:rPr>
                <w:rFonts w:ascii="新細明體" w:hAnsi="新細明體"/>
                <w:noProof/>
                <w:sz w:val="20"/>
                <w:szCs w:val="20"/>
              </w:rPr>
            </w:pPr>
            <w:r w:rsidRPr="006B50C1">
              <w:rPr>
                <w:rFonts w:ascii="新細明體" w:hAnsi="新細明體"/>
                <w:noProof/>
                <w:sz w:val="20"/>
                <w:szCs w:val="20"/>
              </w:rPr>
              <w:t>2,900,000</w:t>
            </w:r>
          </w:p>
        </w:tc>
        <w:tc>
          <w:tcPr>
            <w:tcW w:w="693" w:type="pct"/>
            <w:tcBorders>
              <w:top w:val="nil"/>
              <w:left w:val="nil"/>
              <w:bottom w:val="nil"/>
              <w:right w:val="single" w:sz="4" w:space="0" w:color="auto"/>
            </w:tcBorders>
            <w:noWrap/>
            <w:vAlign w:val="center"/>
            <w:hideMark/>
          </w:tcPr>
          <w:p w14:paraId="1BDE1A95" w14:textId="3A9D41F0"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2,564,574</w:t>
            </w:r>
          </w:p>
        </w:tc>
        <w:tc>
          <w:tcPr>
            <w:tcW w:w="694" w:type="pct"/>
            <w:tcBorders>
              <w:top w:val="nil"/>
              <w:left w:val="nil"/>
              <w:bottom w:val="nil"/>
              <w:right w:val="single" w:sz="4" w:space="0" w:color="auto"/>
            </w:tcBorders>
            <w:vAlign w:val="center"/>
          </w:tcPr>
          <w:p w14:paraId="32AE7AE1" w14:textId="5564F552" w:rsidR="003153ED" w:rsidRPr="00EE2F6B" w:rsidRDefault="003153ED" w:rsidP="003153ED">
            <w:pPr>
              <w:ind w:rightChars="20" w:right="48"/>
              <w:jc w:val="right"/>
              <w:rPr>
                <w:rFonts w:ascii="新細明體" w:hAnsi="新細明體"/>
                <w:noProof/>
                <w:sz w:val="20"/>
                <w:szCs w:val="20"/>
              </w:rPr>
            </w:pPr>
            <w:r w:rsidRPr="00EE2F6B">
              <w:rPr>
                <w:rFonts w:ascii="新細明體" w:hAnsi="新細明體"/>
                <w:noProof/>
                <w:sz w:val="20"/>
                <w:szCs w:val="20"/>
              </w:rPr>
              <w:t>－</w:t>
            </w:r>
          </w:p>
        </w:tc>
        <w:tc>
          <w:tcPr>
            <w:tcW w:w="694" w:type="pct"/>
            <w:tcBorders>
              <w:top w:val="nil"/>
              <w:left w:val="single" w:sz="4" w:space="0" w:color="auto"/>
              <w:bottom w:val="nil"/>
              <w:right w:val="single" w:sz="4" w:space="0" w:color="auto"/>
            </w:tcBorders>
            <w:noWrap/>
            <w:vAlign w:val="center"/>
            <w:hideMark/>
          </w:tcPr>
          <w:p w14:paraId="6AACDEC8" w14:textId="116CA5D5" w:rsidR="003153ED" w:rsidRPr="00EE2F6B" w:rsidRDefault="003153ED" w:rsidP="003153ED">
            <w:pPr>
              <w:ind w:rightChars="20" w:right="48"/>
              <w:jc w:val="right"/>
              <w:rPr>
                <w:rFonts w:ascii="新細明體" w:hAnsi="新細明體"/>
                <w:noProof/>
                <w:sz w:val="20"/>
                <w:szCs w:val="20"/>
              </w:rPr>
            </w:pPr>
            <w:r w:rsidRPr="001F118F">
              <w:rPr>
                <w:rFonts w:ascii="新細明體" w:hAnsi="新細明體"/>
                <w:noProof/>
                <w:sz w:val="20"/>
                <w:szCs w:val="20"/>
              </w:rPr>
              <w:t>2,564,574</w:t>
            </w:r>
          </w:p>
        </w:tc>
        <w:tc>
          <w:tcPr>
            <w:tcW w:w="695" w:type="pct"/>
            <w:tcBorders>
              <w:top w:val="nil"/>
              <w:left w:val="nil"/>
              <w:bottom w:val="nil"/>
              <w:right w:val="single" w:sz="4" w:space="0" w:color="auto"/>
            </w:tcBorders>
            <w:noWrap/>
            <w:vAlign w:val="center"/>
            <w:hideMark/>
          </w:tcPr>
          <w:p w14:paraId="04EB7EB8" w14:textId="19B90D70" w:rsidR="003153ED" w:rsidRPr="00EE2F6B" w:rsidRDefault="003153ED" w:rsidP="003153ED">
            <w:pPr>
              <w:ind w:rightChars="20" w:right="48"/>
              <w:jc w:val="right"/>
              <w:rPr>
                <w:rFonts w:ascii="新細明體" w:hAnsi="新細明體"/>
                <w:noProof/>
                <w:sz w:val="20"/>
                <w:szCs w:val="20"/>
              </w:rPr>
            </w:pPr>
            <w:r w:rsidRPr="00127898">
              <w:rPr>
                <w:rFonts w:ascii="新細明體" w:hAnsi="新細明體"/>
                <w:noProof/>
                <w:sz w:val="20"/>
                <w:szCs w:val="20"/>
              </w:rPr>
              <w:t>- 335,426</w:t>
            </w:r>
          </w:p>
        </w:tc>
        <w:tc>
          <w:tcPr>
            <w:tcW w:w="383" w:type="pct"/>
            <w:tcBorders>
              <w:top w:val="nil"/>
              <w:left w:val="nil"/>
              <w:bottom w:val="nil"/>
            </w:tcBorders>
            <w:vAlign w:val="center"/>
            <w:hideMark/>
          </w:tcPr>
          <w:p w14:paraId="59690713" w14:textId="5D0370AA" w:rsidR="003153ED" w:rsidRPr="006512DE" w:rsidRDefault="003153ED" w:rsidP="003153ED">
            <w:pPr>
              <w:ind w:rightChars="20" w:right="48"/>
              <w:jc w:val="right"/>
              <w:rPr>
                <w:rFonts w:ascii="新細明體" w:hAnsi="新細明體"/>
                <w:noProof/>
                <w:spacing w:val="-10"/>
                <w:sz w:val="20"/>
                <w:szCs w:val="20"/>
              </w:rPr>
            </w:pPr>
            <w:r w:rsidRPr="0051650B">
              <w:rPr>
                <w:rFonts w:ascii="新細明體" w:hAnsi="新細明體"/>
                <w:noProof/>
                <w:sz w:val="20"/>
                <w:szCs w:val="20"/>
              </w:rPr>
              <w:t>- 11.57</w:t>
            </w:r>
          </w:p>
        </w:tc>
      </w:tr>
      <w:tr w:rsidR="003153ED" w:rsidRPr="006512DE" w14:paraId="6EA61F6F" w14:textId="77777777" w:rsidTr="003E6D8C">
        <w:trPr>
          <w:trHeight w:val="465"/>
        </w:trPr>
        <w:tc>
          <w:tcPr>
            <w:tcW w:w="1091" w:type="pct"/>
            <w:tcBorders>
              <w:top w:val="nil"/>
              <w:left w:val="nil"/>
              <w:bottom w:val="nil"/>
              <w:right w:val="single" w:sz="4" w:space="0" w:color="auto"/>
            </w:tcBorders>
            <w:noWrap/>
            <w:vAlign w:val="center"/>
            <w:hideMark/>
          </w:tcPr>
          <w:p w14:paraId="3B54CEE9" w14:textId="29547C7C" w:rsidR="003153ED" w:rsidRPr="006512DE" w:rsidRDefault="003153ED" w:rsidP="003153ED">
            <w:pPr>
              <w:ind w:rightChars="-30" w:right="-72"/>
              <w:jc w:val="distribute"/>
              <w:rPr>
                <w:rFonts w:ascii="標楷體" w:eastAsia="標楷體" w:hAnsi="標楷體" w:cs="Times New Roman"/>
                <w:b/>
                <w:spacing w:val="-6"/>
                <w:kern w:val="0"/>
                <w:sz w:val="20"/>
                <w:szCs w:val="20"/>
              </w:rPr>
            </w:pPr>
            <w:r w:rsidRPr="006512DE">
              <w:rPr>
                <w:rFonts w:ascii="標楷體" w:eastAsia="標楷體" w:hint="eastAsia"/>
                <w:b/>
                <w:noProof/>
                <w:sz w:val="20"/>
                <w:szCs w:val="20"/>
              </w:rPr>
              <w:t>營業外利益（損失）</w:t>
            </w:r>
          </w:p>
        </w:tc>
        <w:tc>
          <w:tcPr>
            <w:tcW w:w="750" w:type="pct"/>
            <w:tcBorders>
              <w:top w:val="nil"/>
              <w:left w:val="nil"/>
              <w:bottom w:val="nil"/>
              <w:right w:val="single" w:sz="4" w:space="0" w:color="auto"/>
            </w:tcBorders>
            <w:noWrap/>
            <w:vAlign w:val="center"/>
            <w:hideMark/>
          </w:tcPr>
          <w:p w14:paraId="3F929B02" w14:textId="7248BC41"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9,358,000</w:t>
            </w:r>
          </w:p>
        </w:tc>
        <w:tc>
          <w:tcPr>
            <w:tcW w:w="693" w:type="pct"/>
            <w:tcBorders>
              <w:top w:val="nil"/>
              <w:left w:val="nil"/>
              <w:bottom w:val="nil"/>
              <w:right w:val="single" w:sz="4" w:space="0" w:color="auto"/>
            </w:tcBorders>
            <w:noWrap/>
            <w:vAlign w:val="center"/>
            <w:hideMark/>
          </w:tcPr>
          <w:p w14:paraId="765177CF" w14:textId="003FB879"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52,323,660</w:t>
            </w:r>
          </w:p>
        </w:tc>
        <w:tc>
          <w:tcPr>
            <w:tcW w:w="694" w:type="pct"/>
            <w:tcBorders>
              <w:top w:val="nil"/>
              <w:left w:val="nil"/>
              <w:bottom w:val="nil"/>
              <w:right w:val="single" w:sz="4" w:space="0" w:color="auto"/>
            </w:tcBorders>
            <w:vAlign w:val="center"/>
          </w:tcPr>
          <w:p w14:paraId="2E6E4978" w14:textId="0DC2CD85"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bottom w:val="nil"/>
              <w:right w:val="single" w:sz="4" w:space="0" w:color="auto"/>
            </w:tcBorders>
            <w:noWrap/>
            <w:vAlign w:val="center"/>
            <w:hideMark/>
          </w:tcPr>
          <w:p w14:paraId="58055171" w14:textId="5F06FD20"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52,323,660</w:t>
            </w:r>
          </w:p>
        </w:tc>
        <w:tc>
          <w:tcPr>
            <w:tcW w:w="695" w:type="pct"/>
            <w:tcBorders>
              <w:top w:val="nil"/>
              <w:left w:val="nil"/>
              <w:bottom w:val="nil"/>
              <w:right w:val="single" w:sz="4" w:space="0" w:color="auto"/>
            </w:tcBorders>
            <w:noWrap/>
            <w:vAlign w:val="center"/>
            <w:hideMark/>
          </w:tcPr>
          <w:p w14:paraId="5F123583" w14:textId="19732413"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42,965,660</w:t>
            </w:r>
          </w:p>
        </w:tc>
        <w:tc>
          <w:tcPr>
            <w:tcW w:w="383" w:type="pct"/>
            <w:tcBorders>
              <w:top w:val="nil"/>
              <w:left w:val="nil"/>
              <w:bottom w:val="nil"/>
            </w:tcBorders>
            <w:vAlign w:val="center"/>
            <w:hideMark/>
          </w:tcPr>
          <w:p w14:paraId="589BDE25" w14:textId="199B22DC"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459.13</w:t>
            </w:r>
          </w:p>
        </w:tc>
      </w:tr>
      <w:tr w:rsidR="003153ED" w:rsidRPr="006512DE" w14:paraId="024AC2B0" w14:textId="77777777" w:rsidTr="003E6D8C">
        <w:trPr>
          <w:trHeight w:val="465"/>
        </w:trPr>
        <w:tc>
          <w:tcPr>
            <w:tcW w:w="1091" w:type="pct"/>
            <w:tcBorders>
              <w:top w:val="nil"/>
              <w:left w:val="nil"/>
              <w:right w:val="single" w:sz="4" w:space="0" w:color="auto"/>
            </w:tcBorders>
            <w:noWrap/>
            <w:vAlign w:val="center"/>
            <w:hideMark/>
          </w:tcPr>
          <w:p w14:paraId="7610D809" w14:textId="43086B36" w:rsidR="003153ED" w:rsidRPr="006512DE" w:rsidRDefault="003153ED" w:rsidP="003153ED">
            <w:pPr>
              <w:ind w:rightChars="-30" w:right="-72"/>
              <w:jc w:val="distribute"/>
              <w:rPr>
                <w:rFonts w:ascii="標楷體" w:eastAsia="標楷體" w:hAnsi="標楷體" w:cs="Times New Roman"/>
                <w:b/>
                <w:spacing w:val="-6"/>
                <w:kern w:val="0"/>
                <w:sz w:val="20"/>
                <w:szCs w:val="20"/>
              </w:rPr>
            </w:pPr>
            <w:r w:rsidRPr="006512DE">
              <w:rPr>
                <w:rFonts w:ascii="標楷體" w:eastAsia="標楷體" w:hint="eastAsia"/>
                <w:b/>
                <w:noProof/>
                <w:sz w:val="20"/>
                <w:szCs w:val="20"/>
              </w:rPr>
              <w:t>稅前淨利（淨損）</w:t>
            </w:r>
          </w:p>
        </w:tc>
        <w:tc>
          <w:tcPr>
            <w:tcW w:w="750" w:type="pct"/>
            <w:tcBorders>
              <w:top w:val="nil"/>
              <w:left w:val="nil"/>
              <w:right w:val="single" w:sz="4" w:space="0" w:color="auto"/>
            </w:tcBorders>
            <w:noWrap/>
            <w:vAlign w:val="center"/>
            <w:hideMark/>
          </w:tcPr>
          <w:p w14:paraId="7F3CD511" w14:textId="38970725" w:rsidR="003153ED" w:rsidRPr="00EE2F6B" w:rsidRDefault="003153ED" w:rsidP="003153ED">
            <w:pPr>
              <w:pStyle w:val="afffffd"/>
              <w:ind w:leftChars="0" w:left="360" w:rightChars="20" w:right="48"/>
              <w:jc w:val="right"/>
              <w:rPr>
                <w:rFonts w:ascii="新細明體" w:hAnsi="新細明體"/>
                <w:b/>
                <w:noProof/>
                <w:sz w:val="20"/>
                <w:szCs w:val="20"/>
              </w:rPr>
            </w:pPr>
            <w:r w:rsidRPr="006B50C1">
              <w:rPr>
                <w:rFonts w:ascii="新細明體" w:hAnsi="新細明體"/>
                <w:b/>
                <w:noProof/>
                <w:sz w:val="20"/>
                <w:szCs w:val="20"/>
              </w:rPr>
              <w:t>10,733,000</w:t>
            </w:r>
          </w:p>
        </w:tc>
        <w:tc>
          <w:tcPr>
            <w:tcW w:w="693" w:type="pct"/>
            <w:tcBorders>
              <w:top w:val="nil"/>
              <w:left w:val="nil"/>
              <w:right w:val="single" w:sz="4" w:space="0" w:color="auto"/>
            </w:tcBorders>
            <w:noWrap/>
            <w:vAlign w:val="center"/>
            <w:hideMark/>
          </w:tcPr>
          <w:p w14:paraId="5BC6DA7F" w14:textId="53CE8877"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75,714,428</w:t>
            </w:r>
          </w:p>
        </w:tc>
        <w:tc>
          <w:tcPr>
            <w:tcW w:w="694" w:type="pct"/>
            <w:tcBorders>
              <w:top w:val="nil"/>
              <w:left w:val="nil"/>
              <w:right w:val="single" w:sz="4" w:space="0" w:color="auto"/>
            </w:tcBorders>
            <w:vAlign w:val="center"/>
          </w:tcPr>
          <w:p w14:paraId="76B91492" w14:textId="43DF5247"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right w:val="single" w:sz="4" w:space="0" w:color="auto"/>
            </w:tcBorders>
            <w:noWrap/>
            <w:vAlign w:val="center"/>
            <w:hideMark/>
          </w:tcPr>
          <w:p w14:paraId="35572E75" w14:textId="4887133A"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75,714,428</w:t>
            </w:r>
          </w:p>
        </w:tc>
        <w:tc>
          <w:tcPr>
            <w:tcW w:w="695" w:type="pct"/>
            <w:tcBorders>
              <w:top w:val="nil"/>
              <w:left w:val="nil"/>
              <w:right w:val="single" w:sz="4" w:space="0" w:color="auto"/>
            </w:tcBorders>
            <w:noWrap/>
            <w:vAlign w:val="center"/>
            <w:hideMark/>
          </w:tcPr>
          <w:p w14:paraId="6C9E1D70" w14:textId="7F2EAB4F"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64,981,428</w:t>
            </w:r>
          </w:p>
        </w:tc>
        <w:tc>
          <w:tcPr>
            <w:tcW w:w="383" w:type="pct"/>
            <w:tcBorders>
              <w:top w:val="nil"/>
              <w:left w:val="nil"/>
            </w:tcBorders>
            <w:vAlign w:val="center"/>
            <w:hideMark/>
          </w:tcPr>
          <w:p w14:paraId="08DC30DA" w14:textId="083E37CF"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605.44</w:t>
            </w:r>
          </w:p>
        </w:tc>
      </w:tr>
      <w:tr w:rsidR="003153ED" w:rsidRPr="006512DE" w14:paraId="7EEE5076" w14:textId="77777777" w:rsidTr="003E6D8C">
        <w:trPr>
          <w:trHeight w:val="465"/>
        </w:trPr>
        <w:tc>
          <w:tcPr>
            <w:tcW w:w="1091" w:type="pct"/>
            <w:tcBorders>
              <w:top w:val="nil"/>
              <w:left w:val="nil"/>
              <w:right w:val="single" w:sz="4" w:space="0" w:color="auto"/>
            </w:tcBorders>
            <w:noWrap/>
            <w:vAlign w:val="center"/>
          </w:tcPr>
          <w:p w14:paraId="091B82DA" w14:textId="6A9E450E" w:rsidR="003153ED" w:rsidRPr="006512DE" w:rsidRDefault="003153ED" w:rsidP="003153ED">
            <w:pPr>
              <w:ind w:rightChars="-30" w:right="-72"/>
              <w:jc w:val="distribute"/>
              <w:rPr>
                <w:rFonts w:ascii="標楷體" w:eastAsia="標楷體" w:hAnsi="標楷體" w:cs="Times New Roman"/>
                <w:b/>
                <w:noProof/>
                <w:spacing w:val="-6"/>
                <w:kern w:val="0"/>
                <w:sz w:val="20"/>
                <w:szCs w:val="20"/>
              </w:rPr>
            </w:pPr>
            <w:r w:rsidRPr="006512DE">
              <w:rPr>
                <w:rFonts w:ascii="標楷體" w:eastAsia="標楷體" w:hint="eastAsia"/>
                <w:b/>
                <w:noProof/>
                <w:sz w:val="20"/>
                <w:szCs w:val="20"/>
              </w:rPr>
              <w:t>所得稅費用（利益）</w:t>
            </w:r>
          </w:p>
        </w:tc>
        <w:tc>
          <w:tcPr>
            <w:tcW w:w="750" w:type="pct"/>
            <w:tcBorders>
              <w:top w:val="nil"/>
              <w:left w:val="nil"/>
              <w:right w:val="single" w:sz="4" w:space="0" w:color="auto"/>
            </w:tcBorders>
            <w:noWrap/>
            <w:vAlign w:val="center"/>
          </w:tcPr>
          <w:p w14:paraId="7F779F6A" w14:textId="37A488E0"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1,898,000</w:t>
            </w:r>
          </w:p>
        </w:tc>
        <w:tc>
          <w:tcPr>
            <w:tcW w:w="693" w:type="pct"/>
            <w:tcBorders>
              <w:top w:val="nil"/>
              <w:left w:val="nil"/>
              <w:right w:val="single" w:sz="4" w:space="0" w:color="auto"/>
            </w:tcBorders>
            <w:noWrap/>
            <w:vAlign w:val="center"/>
          </w:tcPr>
          <w:p w14:paraId="2B2B9B83" w14:textId="7D11F1AE"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7,385,881</w:t>
            </w:r>
          </w:p>
        </w:tc>
        <w:tc>
          <w:tcPr>
            <w:tcW w:w="694" w:type="pct"/>
            <w:tcBorders>
              <w:top w:val="nil"/>
              <w:left w:val="nil"/>
              <w:right w:val="single" w:sz="4" w:space="0" w:color="auto"/>
            </w:tcBorders>
            <w:vAlign w:val="center"/>
          </w:tcPr>
          <w:p w14:paraId="42F9BE71" w14:textId="02EAD94D"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top w:val="nil"/>
              <w:left w:val="single" w:sz="4" w:space="0" w:color="auto"/>
              <w:right w:val="single" w:sz="4" w:space="0" w:color="auto"/>
            </w:tcBorders>
            <w:noWrap/>
            <w:vAlign w:val="center"/>
          </w:tcPr>
          <w:p w14:paraId="020BC454" w14:textId="1E88437B"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7,385,881</w:t>
            </w:r>
          </w:p>
        </w:tc>
        <w:tc>
          <w:tcPr>
            <w:tcW w:w="695" w:type="pct"/>
            <w:tcBorders>
              <w:top w:val="nil"/>
              <w:left w:val="nil"/>
              <w:right w:val="single" w:sz="4" w:space="0" w:color="auto"/>
            </w:tcBorders>
            <w:noWrap/>
            <w:vAlign w:val="center"/>
          </w:tcPr>
          <w:p w14:paraId="187784BD" w14:textId="27346950"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5,487,881</w:t>
            </w:r>
          </w:p>
        </w:tc>
        <w:tc>
          <w:tcPr>
            <w:tcW w:w="383" w:type="pct"/>
            <w:tcBorders>
              <w:top w:val="nil"/>
              <w:left w:val="nil"/>
            </w:tcBorders>
            <w:vAlign w:val="center"/>
          </w:tcPr>
          <w:p w14:paraId="3C2BFF4F" w14:textId="7217F06F"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289.14</w:t>
            </w:r>
          </w:p>
        </w:tc>
      </w:tr>
      <w:tr w:rsidR="003153ED" w:rsidRPr="006512DE" w14:paraId="2D97B0A9" w14:textId="77777777" w:rsidTr="003E6D8C">
        <w:trPr>
          <w:trHeight w:val="465"/>
        </w:trPr>
        <w:tc>
          <w:tcPr>
            <w:tcW w:w="1091" w:type="pct"/>
            <w:tcBorders>
              <w:left w:val="nil"/>
              <w:bottom w:val="single" w:sz="8" w:space="0" w:color="auto"/>
              <w:right w:val="single" w:sz="4" w:space="0" w:color="auto"/>
            </w:tcBorders>
            <w:noWrap/>
            <w:vAlign w:val="center"/>
            <w:hideMark/>
          </w:tcPr>
          <w:p w14:paraId="1791CC1C" w14:textId="2AD86335" w:rsidR="003153ED" w:rsidRPr="006512DE" w:rsidRDefault="003153ED" w:rsidP="003153ED">
            <w:pPr>
              <w:ind w:rightChars="-30" w:right="-72"/>
              <w:jc w:val="distribute"/>
              <w:rPr>
                <w:rFonts w:ascii="標楷體" w:eastAsia="標楷體" w:hAnsi="標楷體" w:cs="Times New Roman"/>
                <w:b/>
                <w:sz w:val="20"/>
                <w:szCs w:val="20"/>
              </w:rPr>
            </w:pPr>
            <w:r w:rsidRPr="006512DE">
              <w:rPr>
                <w:rFonts w:ascii="標楷體" w:eastAsia="標楷體" w:hint="eastAsia"/>
                <w:b/>
                <w:noProof/>
                <w:sz w:val="20"/>
                <w:szCs w:val="20"/>
              </w:rPr>
              <w:t>本期淨利（淨損）</w:t>
            </w:r>
          </w:p>
        </w:tc>
        <w:tc>
          <w:tcPr>
            <w:tcW w:w="750" w:type="pct"/>
            <w:tcBorders>
              <w:left w:val="nil"/>
              <w:bottom w:val="single" w:sz="8" w:space="0" w:color="auto"/>
              <w:right w:val="single" w:sz="4" w:space="0" w:color="auto"/>
            </w:tcBorders>
            <w:noWrap/>
            <w:vAlign w:val="center"/>
            <w:hideMark/>
          </w:tcPr>
          <w:p w14:paraId="4F5010C8" w14:textId="46C326A9" w:rsidR="003153ED" w:rsidRPr="00EE2F6B" w:rsidRDefault="003153ED" w:rsidP="003153ED">
            <w:pPr>
              <w:ind w:rightChars="20" w:right="48"/>
              <w:jc w:val="right"/>
              <w:rPr>
                <w:rFonts w:ascii="新細明體" w:hAnsi="新細明體"/>
                <w:b/>
                <w:noProof/>
                <w:sz w:val="20"/>
                <w:szCs w:val="20"/>
              </w:rPr>
            </w:pPr>
            <w:r w:rsidRPr="006B50C1">
              <w:rPr>
                <w:rFonts w:ascii="新細明體" w:hAnsi="新細明體"/>
                <w:b/>
                <w:noProof/>
                <w:sz w:val="20"/>
                <w:szCs w:val="20"/>
              </w:rPr>
              <w:t>8,835,000</w:t>
            </w:r>
          </w:p>
        </w:tc>
        <w:tc>
          <w:tcPr>
            <w:tcW w:w="693" w:type="pct"/>
            <w:tcBorders>
              <w:left w:val="nil"/>
              <w:bottom w:val="single" w:sz="8" w:space="0" w:color="auto"/>
              <w:right w:val="single" w:sz="4" w:space="0" w:color="auto"/>
            </w:tcBorders>
            <w:noWrap/>
            <w:vAlign w:val="center"/>
            <w:hideMark/>
          </w:tcPr>
          <w:p w14:paraId="4DA0B4DA" w14:textId="2186C057"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68,328,547</w:t>
            </w:r>
          </w:p>
        </w:tc>
        <w:tc>
          <w:tcPr>
            <w:tcW w:w="694" w:type="pct"/>
            <w:tcBorders>
              <w:left w:val="nil"/>
              <w:bottom w:val="single" w:sz="8" w:space="0" w:color="auto"/>
              <w:right w:val="single" w:sz="4" w:space="0" w:color="auto"/>
            </w:tcBorders>
            <w:vAlign w:val="center"/>
          </w:tcPr>
          <w:p w14:paraId="2946F420" w14:textId="53C80304" w:rsidR="003153ED" w:rsidRPr="00EE2F6B" w:rsidRDefault="003153ED" w:rsidP="003153ED">
            <w:pPr>
              <w:ind w:rightChars="20" w:right="48"/>
              <w:jc w:val="right"/>
              <w:rPr>
                <w:rFonts w:ascii="新細明體" w:hAnsi="新細明體"/>
                <w:b/>
                <w:noProof/>
                <w:sz w:val="20"/>
                <w:szCs w:val="20"/>
              </w:rPr>
            </w:pPr>
            <w:r w:rsidRPr="00EE2F6B">
              <w:rPr>
                <w:rFonts w:ascii="新細明體" w:hAnsi="新細明體"/>
                <w:b/>
                <w:noProof/>
                <w:sz w:val="20"/>
                <w:szCs w:val="20"/>
              </w:rPr>
              <w:t>－</w:t>
            </w:r>
          </w:p>
        </w:tc>
        <w:tc>
          <w:tcPr>
            <w:tcW w:w="694" w:type="pct"/>
            <w:tcBorders>
              <w:left w:val="single" w:sz="4" w:space="0" w:color="auto"/>
              <w:bottom w:val="single" w:sz="8" w:space="0" w:color="auto"/>
              <w:right w:val="single" w:sz="4" w:space="0" w:color="auto"/>
            </w:tcBorders>
            <w:noWrap/>
            <w:vAlign w:val="center"/>
            <w:hideMark/>
          </w:tcPr>
          <w:p w14:paraId="22103CCE" w14:textId="1EB580C1" w:rsidR="003153ED" w:rsidRPr="00EE2F6B" w:rsidRDefault="003153ED" w:rsidP="003153ED">
            <w:pPr>
              <w:ind w:rightChars="20" w:right="48"/>
              <w:jc w:val="right"/>
              <w:rPr>
                <w:rFonts w:ascii="新細明體" w:hAnsi="新細明體"/>
                <w:b/>
                <w:noProof/>
                <w:sz w:val="20"/>
                <w:szCs w:val="20"/>
              </w:rPr>
            </w:pPr>
            <w:r w:rsidRPr="001F118F">
              <w:rPr>
                <w:rFonts w:ascii="新細明體" w:hAnsi="新細明體"/>
                <w:b/>
                <w:noProof/>
                <w:sz w:val="20"/>
                <w:szCs w:val="20"/>
              </w:rPr>
              <w:t>68,328,547</w:t>
            </w:r>
          </w:p>
        </w:tc>
        <w:tc>
          <w:tcPr>
            <w:tcW w:w="695" w:type="pct"/>
            <w:tcBorders>
              <w:left w:val="nil"/>
              <w:bottom w:val="single" w:sz="8" w:space="0" w:color="auto"/>
              <w:right w:val="single" w:sz="4" w:space="0" w:color="auto"/>
            </w:tcBorders>
            <w:noWrap/>
            <w:vAlign w:val="center"/>
            <w:hideMark/>
          </w:tcPr>
          <w:p w14:paraId="63F961C2" w14:textId="4616B069" w:rsidR="003153ED" w:rsidRPr="00EE2F6B" w:rsidRDefault="003153ED" w:rsidP="003153ED">
            <w:pPr>
              <w:ind w:rightChars="20" w:right="48"/>
              <w:jc w:val="right"/>
              <w:rPr>
                <w:rFonts w:ascii="新細明體" w:hAnsi="新細明體"/>
                <w:b/>
                <w:noProof/>
                <w:sz w:val="20"/>
                <w:szCs w:val="20"/>
              </w:rPr>
            </w:pPr>
            <w:r w:rsidRPr="00127898">
              <w:rPr>
                <w:rFonts w:ascii="新細明體" w:hAnsi="新細明體"/>
                <w:b/>
                <w:noProof/>
                <w:sz w:val="20"/>
                <w:szCs w:val="20"/>
              </w:rPr>
              <w:t>59,493,547</w:t>
            </w:r>
          </w:p>
        </w:tc>
        <w:tc>
          <w:tcPr>
            <w:tcW w:w="383" w:type="pct"/>
            <w:tcBorders>
              <w:left w:val="nil"/>
              <w:bottom w:val="single" w:sz="8" w:space="0" w:color="auto"/>
            </w:tcBorders>
            <w:vAlign w:val="center"/>
            <w:hideMark/>
          </w:tcPr>
          <w:p w14:paraId="71282EC8" w14:textId="4B5BBBBE" w:rsidR="003153ED" w:rsidRPr="006512DE" w:rsidRDefault="003153ED" w:rsidP="003153ED">
            <w:pPr>
              <w:ind w:rightChars="20" w:right="48"/>
              <w:jc w:val="right"/>
              <w:rPr>
                <w:rFonts w:ascii="新細明體" w:hAnsi="新細明體"/>
                <w:b/>
                <w:noProof/>
                <w:spacing w:val="-10"/>
                <w:sz w:val="20"/>
                <w:szCs w:val="20"/>
              </w:rPr>
            </w:pPr>
            <w:r w:rsidRPr="0051650B">
              <w:rPr>
                <w:rFonts w:ascii="新細明體" w:hAnsi="新細明體"/>
                <w:b/>
                <w:noProof/>
                <w:sz w:val="20"/>
                <w:szCs w:val="20"/>
              </w:rPr>
              <w:t>673.38</w:t>
            </w:r>
          </w:p>
        </w:tc>
      </w:tr>
    </w:tbl>
    <w:p w14:paraId="2F60FC91" w14:textId="1CDA3921" w:rsidR="00717082" w:rsidRPr="005D5FFA" w:rsidRDefault="003153ED" w:rsidP="00717082">
      <w:pPr>
        <w:snapToGrid w:val="0"/>
        <w:spacing w:line="340" w:lineRule="exact"/>
        <w:rPr>
          <w:rFonts w:ascii="標楷體" w:eastAsia="標楷體" w:hAnsi="標楷體" w:cs="Times New Roman"/>
          <w:sz w:val="20"/>
          <w:szCs w:val="20"/>
        </w:rPr>
      </w:pPr>
      <w:r w:rsidRPr="003153ED">
        <w:rPr>
          <w:rFonts w:ascii="標楷體" w:eastAsia="標楷體" w:hAnsi="標楷體" w:cs="Times New Roman" w:hint="eastAsia"/>
          <w:sz w:val="20"/>
          <w:szCs w:val="20"/>
        </w:rPr>
        <w:t>註：113年度應繳納之所得稅為7,385,881元</w:t>
      </w:r>
      <w:r w:rsidR="003E6D8C" w:rsidRPr="003E6D8C">
        <w:rPr>
          <w:rFonts w:ascii="標楷體" w:eastAsia="標楷體" w:hAnsi="標楷體" w:cs="Times New Roman" w:hint="eastAsia"/>
          <w:sz w:val="20"/>
          <w:szCs w:val="20"/>
        </w:rPr>
        <w:t>。</w:t>
      </w:r>
    </w:p>
    <w:p w14:paraId="2ED9BF8F" w14:textId="77777777" w:rsidR="00717082" w:rsidRPr="004D6592" w:rsidRDefault="00717082" w:rsidP="00104F84">
      <w:pPr>
        <w:tabs>
          <w:tab w:val="center" w:pos="4934"/>
          <w:tab w:val="right" w:pos="8880"/>
        </w:tabs>
        <w:snapToGrid w:val="0"/>
        <w:spacing w:afterLines="25" w:after="60"/>
        <w:jc w:val="center"/>
        <w:rPr>
          <w:rFonts w:ascii="標楷體" w:eastAsia="標楷體" w:hAnsi="標楷體" w:cs="Times New Roman"/>
          <w:b/>
          <w:sz w:val="32"/>
          <w:szCs w:val="24"/>
          <w:u w:val="single"/>
        </w:rPr>
      </w:pPr>
      <w:r w:rsidRPr="00127B58">
        <w:rPr>
          <w:rFonts w:ascii="標楷體" w:eastAsia="標楷體" w:hAnsi="標楷體" w:cs="Times New Roman" w:hint="eastAsia"/>
          <w:b/>
          <w:sz w:val="32"/>
          <w:szCs w:val="24"/>
          <w:u w:val="single"/>
        </w:rPr>
        <w:lastRenderedPageBreak/>
        <w:t>二、盈虧撥補審定數額綜計表</w:t>
      </w:r>
      <w:r w:rsidRPr="00127B58">
        <w:rPr>
          <w:rFonts w:ascii="標楷體" w:eastAsia="標楷體" w:hAnsi="標楷體" w:cs="Times New Roman" w:hint="eastAsia"/>
          <w:b/>
          <w:szCs w:val="24"/>
          <w:u w:val="single"/>
        </w:rPr>
        <w:t>（項目別）</w:t>
      </w:r>
    </w:p>
    <w:p w14:paraId="72969FC5" w14:textId="1F5086ED" w:rsidR="00717082" w:rsidRPr="00054689" w:rsidRDefault="00717082" w:rsidP="00DF604D">
      <w:pPr>
        <w:tabs>
          <w:tab w:val="center" w:pos="4956"/>
          <w:tab w:val="right" w:pos="9841"/>
        </w:tabs>
        <w:snapToGrid w:val="0"/>
        <w:spacing w:afterLines="10" w:after="24"/>
        <w:ind w:right="510"/>
        <w:rPr>
          <w:rFonts w:ascii="標楷體" w:eastAsia="標楷體" w:hAnsi="Times New Roman" w:cs="Times New Roman"/>
          <w:kern w:val="0"/>
          <w:szCs w:val="24"/>
        </w:rPr>
      </w:pPr>
      <w:r w:rsidRPr="004D6592">
        <w:rPr>
          <w:rFonts w:ascii="標楷體" w:eastAsia="標楷體" w:hAnsi="Times New Roman" w:cs="Times New Roman" w:hint="eastAsia"/>
          <w:kern w:val="0"/>
          <w:szCs w:val="24"/>
        </w:rPr>
        <w:tab/>
        <w:t>中華民國1</w:t>
      </w:r>
      <w:r w:rsidRPr="004D6592">
        <w:rPr>
          <w:rFonts w:ascii="標楷體" w:eastAsia="標楷體" w:hAnsi="Times New Roman" w:cs="Times New Roman"/>
          <w:kern w:val="0"/>
          <w:szCs w:val="24"/>
        </w:rPr>
        <w:t>1</w:t>
      </w:r>
      <w:r w:rsidR="00077830">
        <w:rPr>
          <w:rFonts w:ascii="標楷體" w:eastAsia="標楷體" w:hAnsi="Times New Roman" w:cs="Times New Roman" w:hint="eastAsia"/>
          <w:kern w:val="0"/>
          <w:szCs w:val="24"/>
        </w:rPr>
        <w:t>3</w:t>
      </w:r>
      <w:r w:rsidRPr="004D6592">
        <w:rPr>
          <w:rFonts w:ascii="標楷體" w:eastAsia="標楷體" w:hAnsi="Times New Roman" w:cs="Times New Roman" w:hint="eastAsia"/>
          <w:kern w:val="0"/>
          <w:szCs w:val="24"/>
        </w:rPr>
        <w:t>年度</w:t>
      </w:r>
      <w:r w:rsidRPr="00054689">
        <w:rPr>
          <w:rFonts w:ascii="標楷體" w:eastAsia="標楷體" w:hAnsi="Times New Roman" w:cs="Times New Roman" w:hint="eastAsia"/>
          <w:kern w:val="0"/>
          <w:szCs w:val="24"/>
        </w:rPr>
        <w:tab/>
      </w:r>
      <w:r w:rsidRPr="00054689">
        <w:rPr>
          <w:rFonts w:ascii="標楷體" w:eastAsia="標楷體" w:hAnsi="Times New Roman" w:cs="Times New Roman" w:hint="eastAsia"/>
          <w:kern w:val="0"/>
          <w:sz w:val="20"/>
          <w:szCs w:val="24"/>
        </w:rPr>
        <w:t>單位：新臺幣元</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
        <w:gridCol w:w="2059"/>
        <w:gridCol w:w="589"/>
        <w:gridCol w:w="752"/>
        <w:gridCol w:w="315"/>
        <w:gridCol w:w="1026"/>
        <w:gridCol w:w="108"/>
        <w:gridCol w:w="1059"/>
        <w:gridCol w:w="75"/>
        <w:gridCol w:w="992"/>
        <w:gridCol w:w="219"/>
        <w:gridCol w:w="419"/>
        <w:gridCol w:w="213"/>
        <w:gridCol w:w="157"/>
        <w:gridCol w:w="835"/>
        <w:gridCol w:w="305"/>
        <w:gridCol w:w="757"/>
        <w:gridCol w:w="53"/>
      </w:tblGrid>
      <w:tr w:rsidR="00717082" w:rsidRPr="00054689" w14:paraId="331EEC59" w14:textId="77777777" w:rsidTr="00127B58">
        <w:trPr>
          <w:gridAfter w:val="1"/>
          <w:wAfter w:w="53" w:type="dxa"/>
          <w:trHeight w:hRule="exact" w:val="680"/>
        </w:trPr>
        <w:tc>
          <w:tcPr>
            <w:tcW w:w="2101" w:type="dxa"/>
            <w:gridSpan w:val="2"/>
            <w:vMerge w:val="restart"/>
            <w:tcBorders>
              <w:top w:val="single" w:sz="8" w:space="0" w:color="auto"/>
              <w:left w:val="nil"/>
              <w:bottom w:val="single" w:sz="8" w:space="0" w:color="auto"/>
              <w:right w:val="single" w:sz="4" w:space="0" w:color="auto"/>
            </w:tcBorders>
            <w:vAlign w:val="center"/>
            <w:hideMark/>
          </w:tcPr>
          <w:p w14:paraId="177C4C12" w14:textId="77777777" w:rsidR="00717082" w:rsidRPr="004F4C29" w:rsidRDefault="00717082" w:rsidP="00717082">
            <w:pPr>
              <w:snapToGrid w:val="0"/>
              <w:spacing w:line="240" w:lineRule="exact"/>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項目</w:t>
            </w:r>
          </w:p>
        </w:tc>
        <w:tc>
          <w:tcPr>
            <w:tcW w:w="134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67EF9A0" w14:textId="77777777" w:rsidR="00717082" w:rsidRPr="004F4C29" w:rsidRDefault="00717082" w:rsidP="00717082">
            <w:pPr>
              <w:snapToGrid w:val="0"/>
              <w:spacing w:line="240" w:lineRule="exact"/>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預算數</w:t>
            </w:r>
          </w:p>
        </w:tc>
        <w:tc>
          <w:tcPr>
            <w:tcW w:w="1341"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03B339D" w14:textId="77777777" w:rsidR="00717082" w:rsidRPr="004F4C29" w:rsidRDefault="00717082" w:rsidP="00717082">
            <w:pPr>
              <w:snapToGrid w:val="0"/>
              <w:spacing w:line="240" w:lineRule="exact"/>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決算數</w:t>
            </w:r>
          </w:p>
        </w:tc>
        <w:tc>
          <w:tcPr>
            <w:tcW w:w="116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1A37C243" w14:textId="77777777" w:rsidR="00717082" w:rsidRPr="004F4C29" w:rsidRDefault="00717082" w:rsidP="00717082">
            <w:pPr>
              <w:snapToGrid w:val="0"/>
              <w:spacing w:line="240" w:lineRule="exact"/>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審定數</w:t>
            </w:r>
          </w:p>
        </w:tc>
        <w:tc>
          <w:tcPr>
            <w:tcW w:w="2075" w:type="dxa"/>
            <w:gridSpan w:val="6"/>
            <w:tcBorders>
              <w:top w:val="single" w:sz="8" w:space="0" w:color="auto"/>
              <w:left w:val="single" w:sz="4" w:space="0" w:color="auto"/>
              <w:bottom w:val="single" w:sz="4" w:space="0" w:color="auto"/>
              <w:right w:val="single" w:sz="4" w:space="0" w:color="auto"/>
            </w:tcBorders>
            <w:vAlign w:val="center"/>
            <w:hideMark/>
          </w:tcPr>
          <w:p w14:paraId="0C135F8A" w14:textId="77777777" w:rsidR="00127B58" w:rsidRPr="004F4C29" w:rsidRDefault="00127B58" w:rsidP="00127B58">
            <w:pPr>
              <w:snapToGrid w:val="0"/>
              <w:spacing w:line="240" w:lineRule="exact"/>
              <w:ind w:leftChars="-30" w:left="-72"/>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審定數與</w:t>
            </w:r>
          </w:p>
          <w:p w14:paraId="53F656A3" w14:textId="5E44E954" w:rsidR="00717082" w:rsidRPr="004F4C29" w:rsidRDefault="00127B58" w:rsidP="00127B58">
            <w:pPr>
              <w:snapToGrid w:val="0"/>
              <w:spacing w:line="240" w:lineRule="exact"/>
              <w:ind w:leftChars="-30" w:left="-72"/>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預算數比較</w:t>
            </w:r>
          </w:p>
        </w:tc>
        <w:tc>
          <w:tcPr>
            <w:tcW w:w="1897" w:type="dxa"/>
            <w:gridSpan w:val="3"/>
            <w:tcBorders>
              <w:top w:val="single" w:sz="8" w:space="0" w:color="auto"/>
              <w:left w:val="single" w:sz="4" w:space="0" w:color="auto"/>
              <w:bottom w:val="single" w:sz="4" w:space="0" w:color="auto"/>
              <w:right w:val="nil"/>
            </w:tcBorders>
            <w:vAlign w:val="center"/>
            <w:hideMark/>
          </w:tcPr>
          <w:p w14:paraId="2C667D30" w14:textId="77777777" w:rsidR="00717082" w:rsidRPr="004F4C29" w:rsidRDefault="00717082" w:rsidP="00717082">
            <w:pPr>
              <w:snapToGrid w:val="0"/>
              <w:spacing w:line="240" w:lineRule="exact"/>
              <w:ind w:leftChars="-30" w:left="-72"/>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審定數與</w:t>
            </w:r>
          </w:p>
          <w:p w14:paraId="72DD6956" w14:textId="77777777" w:rsidR="00717082" w:rsidRPr="004F4C29" w:rsidRDefault="00717082" w:rsidP="00717082">
            <w:pPr>
              <w:snapToGrid w:val="0"/>
              <w:spacing w:line="240" w:lineRule="exact"/>
              <w:ind w:leftChars="-30" w:left="-72"/>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決算數比較</w:t>
            </w:r>
          </w:p>
        </w:tc>
      </w:tr>
      <w:tr w:rsidR="00717082" w:rsidRPr="00054689" w14:paraId="1EB69E10" w14:textId="77777777" w:rsidTr="00492399">
        <w:trPr>
          <w:gridAfter w:val="1"/>
          <w:wAfter w:w="53" w:type="dxa"/>
          <w:trHeight w:hRule="exact" w:val="567"/>
        </w:trPr>
        <w:tc>
          <w:tcPr>
            <w:tcW w:w="2101" w:type="dxa"/>
            <w:gridSpan w:val="2"/>
            <w:vMerge/>
            <w:tcBorders>
              <w:top w:val="single" w:sz="8" w:space="0" w:color="auto"/>
              <w:left w:val="nil"/>
              <w:bottom w:val="single" w:sz="8" w:space="0" w:color="auto"/>
              <w:right w:val="single" w:sz="4" w:space="0" w:color="auto"/>
            </w:tcBorders>
            <w:vAlign w:val="center"/>
            <w:hideMark/>
          </w:tcPr>
          <w:p w14:paraId="445DDF95" w14:textId="77777777" w:rsidR="00717082" w:rsidRPr="004F4C29" w:rsidRDefault="00717082" w:rsidP="00717082">
            <w:pPr>
              <w:widowControl/>
              <w:spacing w:beforeAutospacing="1" w:afterAutospacing="1"/>
              <w:rPr>
                <w:rFonts w:ascii="標楷體" w:eastAsia="標楷體" w:hAnsi="標楷體" w:cs="Times New Roman"/>
                <w:sz w:val="20"/>
                <w:szCs w:val="20"/>
              </w:rPr>
            </w:pPr>
          </w:p>
        </w:tc>
        <w:tc>
          <w:tcPr>
            <w:tcW w:w="1341" w:type="dxa"/>
            <w:gridSpan w:val="2"/>
            <w:vMerge/>
            <w:tcBorders>
              <w:top w:val="single" w:sz="8" w:space="0" w:color="auto"/>
              <w:left w:val="single" w:sz="4" w:space="0" w:color="auto"/>
              <w:bottom w:val="single" w:sz="8" w:space="0" w:color="auto"/>
              <w:right w:val="single" w:sz="4" w:space="0" w:color="auto"/>
            </w:tcBorders>
            <w:vAlign w:val="center"/>
            <w:hideMark/>
          </w:tcPr>
          <w:p w14:paraId="60573B62" w14:textId="77777777" w:rsidR="00717082" w:rsidRPr="004F4C29" w:rsidRDefault="00717082" w:rsidP="00717082">
            <w:pPr>
              <w:widowControl/>
              <w:spacing w:beforeAutospacing="1" w:afterAutospacing="1"/>
              <w:rPr>
                <w:rFonts w:ascii="標楷體" w:eastAsia="標楷體" w:hAnsi="標楷體" w:cs="Times New Roman"/>
                <w:sz w:val="20"/>
                <w:szCs w:val="20"/>
              </w:rPr>
            </w:pPr>
          </w:p>
        </w:tc>
        <w:tc>
          <w:tcPr>
            <w:tcW w:w="1341" w:type="dxa"/>
            <w:gridSpan w:val="2"/>
            <w:vMerge/>
            <w:tcBorders>
              <w:top w:val="single" w:sz="8" w:space="0" w:color="auto"/>
              <w:left w:val="single" w:sz="4" w:space="0" w:color="auto"/>
              <w:bottom w:val="single" w:sz="8" w:space="0" w:color="auto"/>
              <w:right w:val="single" w:sz="4" w:space="0" w:color="auto"/>
            </w:tcBorders>
            <w:vAlign w:val="center"/>
            <w:hideMark/>
          </w:tcPr>
          <w:p w14:paraId="0D8DF9CB" w14:textId="77777777" w:rsidR="00717082" w:rsidRPr="004F4C29" w:rsidRDefault="00717082" w:rsidP="00717082">
            <w:pPr>
              <w:widowControl/>
              <w:spacing w:beforeAutospacing="1" w:afterAutospacing="1"/>
              <w:rPr>
                <w:rFonts w:ascii="標楷體" w:eastAsia="標楷體" w:hAnsi="標楷體" w:cs="Times New Roman"/>
                <w:sz w:val="20"/>
                <w:szCs w:val="20"/>
              </w:rPr>
            </w:pPr>
          </w:p>
        </w:tc>
        <w:tc>
          <w:tcPr>
            <w:tcW w:w="1167" w:type="dxa"/>
            <w:gridSpan w:val="2"/>
            <w:vMerge/>
            <w:tcBorders>
              <w:top w:val="single" w:sz="8" w:space="0" w:color="auto"/>
              <w:left w:val="single" w:sz="4" w:space="0" w:color="auto"/>
              <w:bottom w:val="single" w:sz="8" w:space="0" w:color="auto"/>
              <w:right w:val="single" w:sz="4" w:space="0" w:color="auto"/>
            </w:tcBorders>
            <w:vAlign w:val="center"/>
            <w:hideMark/>
          </w:tcPr>
          <w:p w14:paraId="1AB49666" w14:textId="77777777" w:rsidR="00717082" w:rsidRPr="004F4C29" w:rsidRDefault="00717082" w:rsidP="00717082">
            <w:pPr>
              <w:widowControl/>
              <w:spacing w:beforeAutospacing="1" w:afterAutospacing="1"/>
              <w:rPr>
                <w:rFonts w:ascii="標楷體" w:eastAsia="標楷體" w:hAnsi="標楷體" w:cs="Times New Roman"/>
                <w:sz w:val="20"/>
                <w:szCs w:val="20"/>
              </w:rPr>
            </w:pPr>
          </w:p>
        </w:tc>
        <w:tc>
          <w:tcPr>
            <w:tcW w:w="1286" w:type="dxa"/>
            <w:gridSpan w:val="3"/>
            <w:tcBorders>
              <w:top w:val="single" w:sz="4" w:space="0" w:color="auto"/>
              <w:left w:val="single" w:sz="4" w:space="0" w:color="auto"/>
              <w:bottom w:val="single" w:sz="8" w:space="0" w:color="auto"/>
              <w:right w:val="single" w:sz="4" w:space="0" w:color="auto"/>
            </w:tcBorders>
            <w:vAlign w:val="center"/>
            <w:hideMark/>
          </w:tcPr>
          <w:p w14:paraId="1CFA7CA2" w14:textId="77777777" w:rsidR="00717082" w:rsidRPr="004F4C29" w:rsidRDefault="00717082" w:rsidP="002C57FB">
            <w:pPr>
              <w:snapToGrid w:val="0"/>
              <w:spacing w:afterLines="10" w:after="24" w:line="240" w:lineRule="exact"/>
              <w:ind w:right="28"/>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金額</w:t>
            </w:r>
          </w:p>
        </w:tc>
        <w:tc>
          <w:tcPr>
            <w:tcW w:w="789" w:type="dxa"/>
            <w:gridSpan w:val="3"/>
            <w:tcBorders>
              <w:top w:val="single" w:sz="4" w:space="0" w:color="auto"/>
              <w:left w:val="single" w:sz="4" w:space="0" w:color="auto"/>
              <w:bottom w:val="single" w:sz="8" w:space="0" w:color="auto"/>
              <w:right w:val="single" w:sz="4" w:space="0" w:color="auto"/>
            </w:tcBorders>
            <w:vAlign w:val="center"/>
            <w:hideMark/>
          </w:tcPr>
          <w:p w14:paraId="508C0175" w14:textId="77777777" w:rsidR="00717082" w:rsidRPr="004F4C29" w:rsidRDefault="00717082" w:rsidP="002C57FB">
            <w:pPr>
              <w:snapToGrid w:val="0"/>
              <w:spacing w:afterLines="10" w:after="24" w:line="240" w:lineRule="exact"/>
              <w:ind w:right="28"/>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w:t>
            </w:r>
          </w:p>
        </w:tc>
        <w:tc>
          <w:tcPr>
            <w:tcW w:w="1140" w:type="dxa"/>
            <w:gridSpan w:val="2"/>
            <w:tcBorders>
              <w:top w:val="single" w:sz="4" w:space="0" w:color="auto"/>
              <w:left w:val="single" w:sz="4" w:space="0" w:color="auto"/>
              <w:bottom w:val="single" w:sz="8" w:space="0" w:color="auto"/>
              <w:right w:val="single" w:sz="4" w:space="0" w:color="auto"/>
            </w:tcBorders>
            <w:vAlign w:val="center"/>
            <w:hideMark/>
          </w:tcPr>
          <w:p w14:paraId="2620BE98" w14:textId="77777777" w:rsidR="00717082" w:rsidRPr="004F4C29" w:rsidRDefault="00717082" w:rsidP="002C57FB">
            <w:pPr>
              <w:snapToGrid w:val="0"/>
              <w:spacing w:afterLines="10" w:after="24" w:line="240" w:lineRule="exact"/>
              <w:ind w:right="28"/>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金額</w:t>
            </w:r>
          </w:p>
        </w:tc>
        <w:tc>
          <w:tcPr>
            <w:tcW w:w="757" w:type="dxa"/>
            <w:tcBorders>
              <w:top w:val="single" w:sz="4" w:space="0" w:color="auto"/>
              <w:left w:val="single" w:sz="4" w:space="0" w:color="auto"/>
              <w:bottom w:val="single" w:sz="8" w:space="0" w:color="auto"/>
              <w:right w:val="nil"/>
            </w:tcBorders>
            <w:vAlign w:val="center"/>
            <w:hideMark/>
          </w:tcPr>
          <w:p w14:paraId="513CA5EF" w14:textId="77777777" w:rsidR="00717082" w:rsidRPr="004F4C29" w:rsidRDefault="00717082" w:rsidP="002C57FB">
            <w:pPr>
              <w:snapToGrid w:val="0"/>
              <w:spacing w:afterLines="10" w:after="24" w:line="240" w:lineRule="exact"/>
              <w:ind w:right="28"/>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w:t>
            </w:r>
          </w:p>
        </w:tc>
      </w:tr>
      <w:tr w:rsidR="00127B58" w:rsidRPr="00054689" w14:paraId="51DF1C2D" w14:textId="77777777" w:rsidTr="00D22CCB">
        <w:trPr>
          <w:gridAfter w:val="1"/>
          <w:wAfter w:w="53" w:type="dxa"/>
          <w:trHeight w:val="850"/>
        </w:trPr>
        <w:tc>
          <w:tcPr>
            <w:tcW w:w="2101" w:type="dxa"/>
            <w:gridSpan w:val="2"/>
            <w:tcBorders>
              <w:top w:val="single" w:sz="8" w:space="0" w:color="auto"/>
              <w:left w:val="nil"/>
              <w:bottom w:val="nil"/>
              <w:right w:val="single" w:sz="4" w:space="0" w:color="auto"/>
            </w:tcBorders>
            <w:vAlign w:val="center"/>
            <w:hideMark/>
          </w:tcPr>
          <w:p w14:paraId="5EDA964A" w14:textId="7D97C904" w:rsidR="00127B58" w:rsidRPr="004F4C29" w:rsidRDefault="00127B58" w:rsidP="00127B58">
            <w:pPr>
              <w:spacing w:line="240" w:lineRule="exact"/>
              <w:ind w:rightChars="10" w:right="24"/>
              <w:jc w:val="distribute"/>
              <w:rPr>
                <w:rFonts w:ascii="標楷體" w:eastAsia="標楷體" w:hAnsi="標楷體" w:cs="Times New Roman"/>
                <w:b/>
                <w:sz w:val="20"/>
                <w:szCs w:val="20"/>
              </w:rPr>
            </w:pPr>
            <w:r w:rsidRPr="004F4C29">
              <w:rPr>
                <w:rFonts w:ascii="標楷體" w:eastAsia="標楷體" w:hAnsi="標楷體" w:cs="Times New Roman" w:hint="eastAsia"/>
                <w:b/>
                <w:sz w:val="20"/>
                <w:szCs w:val="20"/>
              </w:rPr>
              <w:t>盈餘之部</w:t>
            </w:r>
          </w:p>
        </w:tc>
        <w:tc>
          <w:tcPr>
            <w:tcW w:w="1341" w:type="dxa"/>
            <w:gridSpan w:val="2"/>
            <w:tcBorders>
              <w:top w:val="single" w:sz="8" w:space="0" w:color="auto"/>
              <w:left w:val="single" w:sz="4" w:space="0" w:color="auto"/>
              <w:bottom w:val="nil"/>
              <w:right w:val="single" w:sz="4" w:space="0" w:color="auto"/>
            </w:tcBorders>
            <w:vAlign w:val="center"/>
            <w:hideMark/>
          </w:tcPr>
          <w:p w14:paraId="02C483DB" w14:textId="17E27366"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16B41">
              <w:rPr>
                <w:rFonts w:ascii="新細明體" w:eastAsia="新細明體" w:hAnsi="新細明體"/>
                <w:b/>
                <w:noProof/>
                <w:kern w:val="0"/>
                <w:sz w:val="20"/>
                <w:szCs w:val="20"/>
              </w:rPr>
              <w:t>237,269,000</w:t>
            </w:r>
          </w:p>
        </w:tc>
        <w:tc>
          <w:tcPr>
            <w:tcW w:w="1341" w:type="dxa"/>
            <w:gridSpan w:val="2"/>
            <w:tcBorders>
              <w:top w:val="single" w:sz="8" w:space="0" w:color="auto"/>
              <w:left w:val="single" w:sz="4" w:space="0" w:color="auto"/>
              <w:bottom w:val="nil"/>
              <w:right w:val="single" w:sz="4" w:space="0" w:color="auto"/>
            </w:tcBorders>
            <w:vAlign w:val="center"/>
            <w:hideMark/>
          </w:tcPr>
          <w:p w14:paraId="48031C69" w14:textId="5789B409"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314,900,454</w:t>
            </w:r>
          </w:p>
        </w:tc>
        <w:tc>
          <w:tcPr>
            <w:tcW w:w="1167" w:type="dxa"/>
            <w:gridSpan w:val="2"/>
            <w:tcBorders>
              <w:top w:val="single" w:sz="8" w:space="0" w:color="auto"/>
              <w:left w:val="single" w:sz="4" w:space="0" w:color="auto"/>
              <w:bottom w:val="nil"/>
              <w:right w:val="single" w:sz="4" w:space="0" w:color="auto"/>
            </w:tcBorders>
            <w:vAlign w:val="center"/>
            <w:hideMark/>
          </w:tcPr>
          <w:p w14:paraId="3A65B64C" w14:textId="3D4C2DA5"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314,900,454</w:t>
            </w:r>
          </w:p>
        </w:tc>
        <w:tc>
          <w:tcPr>
            <w:tcW w:w="1286" w:type="dxa"/>
            <w:gridSpan w:val="3"/>
            <w:tcBorders>
              <w:top w:val="single" w:sz="8" w:space="0" w:color="auto"/>
              <w:left w:val="single" w:sz="4" w:space="0" w:color="auto"/>
              <w:bottom w:val="nil"/>
              <w:right w:val="single" w:sz="4" w:space="0" w:color="auto"/>
            </w:tcBorders>
            <w:vAlign w:val="center"/>
            <w:hideMark/>
          </w:tcPr>
          <w:p w14:paraId="6B0F5D65" w14:textId="7AF3BA1D"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77,631,454</w:t>
            </w:r>
          </w:p>
        </w:tc>
        <w:tc>
          <w:tcPr>
            <w:tcW w:w="789" w:type="dxa"/>
            <w:gridSpan w:val="3"/>
            <w:tcBorders>
              <w:top w:val="single" w:sz="8" w:space="0" w:color="auto"/>
              <w:left w:val="single" w:sz="4" w:space="0" w:color="auto"/>
              <w:bottom w:val="nil"/>
              <w:right w:val="single" w:sz="4" w:space="0" w:color="auto"/>
            </w:tcBorders>
            <w:vAlign w:val="center"/>
            <w:hideMark/>
          </w:tcPr>
          <w:p w14:paraId="477ED916" w14:textId="3FE52C7C"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32.72</w:t>
            </w:r>
          </w:p>
        </w:tc>
        <w:tc>
          <w:tcPr>
            <w:tcW w:w="1140" w:type="dxa"/>
            <w:gridSpan w:val="2"/>
            <w:tcBorders>
              <w:top w:val="single" w:sz="8" w:space="0" w:color="auto"/>
              <w:left w:val="single" w:sz="4" w:space="0" w:color="auto"/>
              <w:bottom w:val="nil"/>
              <w:right w:val="single" w:sz="4" w:space="0" w:color="auto"/>
            </w:tcBorders>
            <w:vAlign w:val="center"/>
            <w:hideMark/>
          </w:tcPr>
          <w:p w14:paraId="685B0252" w14:textId="35E1CB54"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c>
          <w:tcPr>
            <w:tcW w:w="757" w:type="dxa"/>
            <w:tcBorders>
              <w:top w:val="single" w:sz="8" w:space="0" w:color="auto"/>
              <w:left w:val="single" w:sz="4" w:space="0" w:color="auto"/>
              <w:bottom w:val="nil"/>
              <w:right w:val="nil"/>
            </w:tcBorders>
            <w:vAlign w:val="center"/>
            <w:hideMark/>
          </w:tcPr>
          <w:p w14:paraId="0675021F" w14:textId="2E989952"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r>
      <w:tr w:rsidR="00127B58" w:rsidRPr="00054689" w14:paraId="2D4D1705"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7748DE09" w14:textId="4E81ED58" w:rsidR="00127B58" w:rsidRPr="004F4C29" w:rsidRDefault="00127B58" w:rsidP="00127B58">
            <w:pPr>
              <w:spacing w:line="240" w:lineRule="exact"/>
              <w:ind w:rightChars="10" w:right="24" w:firstLineChars="100" w:firstLine="2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本期淨利</w:t>
            </w:r>
          </w:p>
        </w:tc>
        <w:tc>
          <w:tcPr>
            <w:tcW w:w="1341" w:type="dxa"/>
            <w:gridSpan w:val="2"/>
            <w:tcBorders>
              <w:top w:val="nil"/>
              <w:left w:val="single" w:sz="4" w:space="0" w:color="auto"/>
              <w:bottom w:val="nil"/>
              <w:right w:val="single" w:sz="4" w:space="0" w:color="auto"/>
            </w:tcBorders>
            <w:vAlign w:val="center"/>
            <w:hideMark/>
          </w:tcPr>
          <w:p w14:paraId="417AEA7E" w14:textId="376E48C8"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16B41">
              <w:rPr>
                <w:rFonts w:ascii="新細明體" w:eastAsia="新細明體" w:hAnsi="新細明體"/>
                <w:noProof/>
                <w:kern w:val="0"/>
                <w:sz w:val="20"/>
                <w:szCs w:val="20"/>
              </w:rPr>
              <w:t>8,835,000</w:t>
            </w:r>
          </w:p>
        </w:tc>
        <w:tc>
          <w:tcPr>
            <w:tcW w:w="1341" w:type="dxa"/>
            <w:gridSpan w:val="2"/>
            <w:tcBorders>
              <w:top w:val="nil"/>
              <w:left w:val="single" w:sz="4" w:space="0" w:color="auto"/>
              <w:bottom w:val="nil"/>
              <w:right w:val="single" w:sz="4" w:space="0" w:color="auto"/>
            </w:tcBorders>
            <w:vAlign w:val="center"/>
            <w:hideMark/>
          </w:tcPr>
          <w:p w14:paraId="2382BAEB" w14:textId="7BCCC07F"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68,328,547</w:t>
            </w:r>
          </w:p>
        </w:tc>
        <w:tc>
          <w:tcPr>
            <w:tcW w:w="1167" w:type="dxa"/>
            <w:gridSpan w:val="2"/>
            <w:tcBorders>
              <w:top w:val="nil"/>
              <w:left w:val="single" w:sz="4" w:space="0" w:color="auto"/>
              <w:bottom w:val="nil"/>
              <w:right w:val="single" w:sz="4" w:space="0" w:color="auto"/>
            </w:tcBorders>
            <w:vAlign w:val="center"/>
            <w:hideMark/>
          </w:tcPr>
          <w:p w14:paraId="6949865C" w14:textId="557237B6"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68,328,547</w:t>
            </w:r>
          </w:p>
        </w:tc>
        <w:tc>
          <w:tcPr>
            <w:tcW w:w="1286" w:type="dxa"/>
            <w:gridSpan w:val="3"/>
            <w:tcBorders>
              <w:top w:val="nil"/>
              <w:left w:val="single" w:sz="4" w:space="0" w:color="auto"/>
              <w:bottom w:val="nil"/>
              <w:right w:val="single" w:sz="4" w:space="0" w:color="auto"/>
            </w:tcBorders>
            <w:vAlign w:val="center"/>
            <w:hideMark/>
          </w:tcPr>
          <w:p w14:paraId="44B47214" w14:textId="628C994F"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59,493,547</w:t>
            </w:r>
          </w:p>
        </w:tc>
        <w:tc>
          <w:tcPr>
            <w:tcW w:w="789" w:type="dxa"/>
            <w:gridSpan w:val="3"/>
            <w:tcBorders>
              <w:top w:val="nil"/>
              <w:left w:val="single" w:sz="4" w:space="0" w:color="auto"/>
              <w:bottom w:val="nil"/>
              <w:right w:val="single" w:sz="4" w:space="0" w:color="auto"/>
            </w:tcBorders>
            <w:vAlign w:val="center"/>
            <w:hideMark/>
          </w:tcPr>
          <w:p w14:paraId="5989505E" w14:textId="7324FEB2" w:rsidR="00127B58" w:rsidRPr="00AA627B" w:rsidRDefault="00127B58" w:rsidP="00127B58">
            <w:pPr>
              <w:spacing w:line="240" w:lineRule="exact"/>
              <w:ind w:rightChars="-25" w:right="-60"/>
              <w:jc w:val="right"/>
              <w:rPr>
                <w:rFonts w:ascii="新細明體" w:eastAsia="新細明體" w:hAnsi="新細明體" w:cs="Times New Roman"/>
                <w:spacing w:val="-4"/>
                <w:sz w:val="20"/>
                <w:szCs w:val="20"/>
              </w:rPr>
            </w:pPr>
            <w:r w:rsidRPr="00244997">
              <w:rPr>
                <w:rFonts w:ascii="新細明體" w:eastAsia="新細明體" w:hAnsi="新細明體"/>
                <w:noProof/>
                <w:kern w:val="0"/>
                <w:sz w:val="20"/>
                <w:szCs w:val="20"/>
              </w:rPr>
              <w:t>673.38</w:t>
            </w:r>
          </w:p>
        </w:tc>
        <w:tc>
          <w:tcPr>
            <w:tcW w:w="1140" w:type="dxa"/>
            <w:gridSpan w:val="2"/>
            <w:tcBorders>
              <w:top w:val="nil"/>
              <w:left w:val="single" w:sz="4" w:space="0" w:color="auto"/>
              <w:bottom w:val="nil"/>
              <w:right w:val="single" w:sz="4" w:space="0" w:color="auto"/>
            </w:tcBorders>
            <w:vAlign w:val="center"/>
            <w:hideMark/>
          </w:tcPr>
          <w:p w14:paraId="03DCFD98" w14:textId="7385E1C2"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4FF962B8" w14:textId="22FCD07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4A9F3D24"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0178DD0F" w14:textId="156643C3" w:rsidR="00127B58" w:rsidRPr="004F4C29" w:rsidRDefault="00127B58" w:rsidP="00127B58">
            <w:pPr>
              <w:spacing w:line="240" w:lineRule="exact"/>
              <w:ind w:rightChars="10" w:right="24" w:firstLineChars="100" w:firstLine="2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累積盈餘</w:t>
            </w:r>
          </w:p>
        </w:tc>
        <w:tc>
          <w:tcPr>
            <w:tcW w:w="1341" w:type="dxa"/>
            <w:gridSpan w:val="2"/>
            <w:tcBorders>
              <w:top w:val="nil"/>
              <w:left w:val="single" w:sz="4" w:space="0" w:color="auto"/>
              <w:bottom w:val="nil"/>
              <w:right w:val="single" w:sz="4" w:space="0" w:color="auto"/>
            </w:tcBorders>
            <w:vAlign w:val="center"/>
            <w:hideMark/>
          </w:tcPr>
          <w:p w14:paraId="14C52B72" w14:textId="7BE98E6C"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16B41">
              <w:rPr>
                <w:rFonts w:ascii="新細明體" w:eastAsia="新細明體" w:hAnsi="新細明體"/>
                <w:noProof/>
                <w:kern w:val="0"/>
                <w:sz w:val="20"/>
                <w:szCs w:val="20"/>
              </w:rPr>
              <w:t>228,434,000</w:t>
            </w:r>
          </w:p>
        </w:tc>
        <w:tc>
          <w:tcPr>
            <w:tcW w:w="1341" w:type="dxa"/>
            <w:gridSpan w:val="2"/>
            <w:tcBorders>
              <w:top w:val="nil"/>
              <w:left w:val="single" w:sz="4" w:space="0" w:color="auto"/>
              <w:bottom w:val="nil"/>
              <w:right w:val="single" w:sz="4" w:space="0" w:color="auto"/>
            </w:tcBorders>
            <w:vAlign w:val="center"/>
            <w:hideMark/>
          </w:tcPr>
          <w:p w14:paraId="6B206138" w14:textId="7375309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246,571,907</w:t>
            </w:r>
          </w:p>
        </w:tc>
        <w:tc>
          <w:tcPr>
            <w:tcW w:w="1167" w:type="dxa"/>
            <w:gridSpan w:val="2"/>
            <w:tcBorders>
              <w:top w:val="nil"/>
              <w:left w:val="single" w:sz="4" w:space="0" w:color="auto"/>
              <w:bottom w:val="nil"/>
              <w:right w:val="single" w:sz="4" w:space="0" w:color="auto"/>
            </w:tcBorders>
            <w:vAlign w:val="center"/>
            <w:hideMark/>
          </w:tcPr>
          <w:p w14:paraId="543E9E83" w14:textId="504778B8"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246,571,907</w:t>
            </w:r>
          </w:p>
        </w:tc>
        <w:tc>
          <w:tcPr>
            <w:tcW w:w="1286" w:type="dxa"/>
            <w:gridSpan w:val="3"/>
            <w:tcBorders>
              <w:top w:val="nil"/>
              <w:left w:val="single" w:sz="4" w:space="0" w:color="auto"/>
              <w:bottom w:val="nil"/>
              <w:right w:val="single" w:sz="4" w:space="0" w:color="auto"/>
            </w:tcBorders>
            <w:vAlign w:val="center"/>
            <w:hideMark/>
          </w:tcPr>
          <w:p w14:paraId="0153DEE3" w14:textId="4ABC147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18,137,907</w:t>
            </w:r>
          </w:p>
        </w:tc>
        <w:tc>
          <w:tcPr>
            <w:tcW w:w="789" w:type="dxa"/>
            <w:gridSpan w:val="3"/>
            <w:tcBorders>
              <w:top w:val="nil"/>
              <w:left w:val="single" w:sz="4" w:space="0" w:color="auto"/>
              <w:bottom w:val="nil"/>
              <w:right w:val="single" w:sz="4" w:space="0" w:color="auto"/>
            </w:tcBorders>
            <w:vAlign w:val="center"/>
            <w:hideMark/>
          </w:tcPr>
          <w:p w14:paraId="099A4F09" w14:textId="69DAA9C3"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7.94</w:t>
            </w:r>
          </w:p>
        </w:tc>
        <w:tc>
          <w:tcPr>
            <w:tcW w:w="1140" w:type="dxa"/>
            <w:gridSpan w:val="2"/>
            <w:tcBorders>
              <w:top w:val="nil"/>
              <w:left w:val="single" w:sz="4" w:space="0" w:color="auto"/>
              <w:bottom w:val="nil"/>
              <w:right w:val="single" w:sz="4" w:space="0" w:color="auto"/>
            </w:tcBorders>
            <w:vAlign w:val="center"/>
            <w:hideMark/>
          </w:tcPr>
          <w:p w14:paraId="7FD6B1F5" w14:textId="36CCC666"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6A75F75B" w14:textId="0E2A0CB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087640D6"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59F97B2C" w14:textId="5E82F25C" w:rsidR="00127B58" w:rsidRPr="004F4C29" w:rsidRDefault="00127B58" w:rsidP="00127B58">
            <w:pPr>
              <w:spacing w:line="240" w:lineRule="exact"/>
              <w:ind w:rightChars="10" w:right="24"/>
              <w:jc w:val="distribute"/>
              <w:rPr>
                <w:rFonts w:ascii="標楷體" w:eastAsia="標楷體" w:hAnsi="標楷體" w:cs="Times New Roman"/>
                <w:b/>
                <w:sz w:val="20"/>
                <w:szCs w:val="20"/>
              </w:rPr>
            </w:pPr>
            <w:r w:rsidRPr="004F4C29">
              <w:rPr>
                <w:rFonts w:ascii="標楷體" w:eastAsia="標楷體" w:hAnsi="標楷體" w:cs="Times New Roman" w:hint="eastAsia"/>
                <w:b/>
                <w:sz w:val="20"/>
                <w:szCs w:val="20"/>
              </w:rPr>
              <w:t>分配之部</w:t>
            </w:r>
          </w:p>
        </w:tc>
        <w:tc>
          <w:tcPr>
            <w:tcW w:w="1341" w:type="dxa"/>
            <w:gridSpan w:val="2"/>
            <w:tcBorders>
              <w:top w:val="nil"/>
              <w:left w:val="single" w:sz="4" w:space="0" w:color="auto"/>
              <w:bottom w:val="nil"/>
              <w:right w:val="single" w:sz="4" w:space="0" w:color="auto"/>
            </w:tcBorders>
            <w:vAlign w:val="center"/>
            <w:hideMark/>
          </w:tcPr>
          <w:p w14:paraId="52F732CE" w14:textId="5872C95F"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16B41">
              <w:rPr>
                <w:rFonts w:ascii="新細明體" w:eastAsia="新細明體" w:hAnsi="新細明體"/>
                <w:b/>
                <w:noProof/>
                <w:kern w:val="0"/>
                <w:sz w:val="20"/>
                <w:szCs w:val="20"/>
              </w:rPr>
              <w:t>237,269,000</w:t>
            </w:r>
          </w:p>
        </w:tc>
        <w:tc>
          <w:tcPr>
            <w:tcW w:w="1341" w:type="dxa"/>
            <w:gridSpan w:val="2"/>
            <w:tcBorders>
              <w:top w:val="nil"/>
              <w:left w:val="single" w:sz="4" w:space="0" w:color="auto"/>
              <w:bottom w:val="nil"/>
              <w:right w:val="single" w:sz="4" w:space="0" w:color="auto"/>
            </w:tcBorders>
            <w:vAlign w:val="center"/>
            <w:hideMark/>
          </w:tcPr>
          <w:p w14:paraId="7064F149" w14:textId="22918829"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314,900,454</w:t>
            </w:r>
          </w:p>
        </w:tc>
        <w:tc>
          <w:tcPr>
            <w:tcW w:w="1167" w:type="dxa"/>
            <w:gridSpan w:val="2"/>
            <w:tcBorders>
              <w:top w:val="nil"/>
              <w:left w:val="single" w:sz="4" w:space="0" w:color="auto"/>
              <w:bottom w:val="nil"/>
              <w:right w:val="single" w:sz="4" w:space="0" w:color="auto"/>
            </w:tcBorders>
            <w:vAlign w:val="center"/>
            <w:hideMark/>
          </w:tcPr>
          <w:p w14:paraId="6B895F4C" w14:textId="4CD1759C"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314,900,454</w:t>
            </w:r>
          </w:p>
        </w:tc>
        <w:tc>
          <w:tcPr>
            <w:tcW w:w="1286" w:type="dxa"/>
            <w:gridSpan w:val="3"/>
            <w:tcBorders>
              <w:top w:val="nil"/>
              <w:left w:val="single" w:sz="4" w:space="0" w:color="auto"/>
              <w:bottom w:val="nil"/>
              <w:right w:val="single" w:sz="4" w:space="0" w:color="auto"/>
            </w:tcBorders>
            <w:vAlign w:val="center"/>
            <w:hideMark/>
          </w:tcPr>
          <w:p w14:paraId="1019E877" w14:textId="1A0E3BFC"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77,631,454</w:t>
            </w:r>
          </w:p>
        </w:tc>
        <w:tc>
          <w:tcPr>
            <w:tcW w:w="789" w:type="dxa"/>
            <w:gridSpan w:val="3"/>
            <w:tcBorders>
              <w:top w:val="nil"/>
              <w:left w:val="single" w:sz="4" w:space="0" w:color="auto"/>
              <w:bottom w:val="nil"/>
              <w:right w:val="single" w:sz="4" w:space="0" w:color="auto"/>
            </w:tcBorders>
            <w:vAlign w:val="center"/>
            <w:hideMark/>
          </w:tcPr>
          <w:p w14:paraId="4CF7C877" w14:textId="76E1F92D"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32.72</w:t>
            </w:r>
          </w:p>
        </w:tc>
        <w:tc>
          <w:tcPr>
            <w:tcW w:w="1140" w:type="dxa"/>
            <w:gridSpan w:val="2"/>
            <w:tcBorders>
              <w:top w:val="nil"/>
              <w:left w:val="single" w:sz="4" w:space="0" w:color="auto"/>
              <w:bottom w:val="nil"/>
              <w:right w:val="single" w:sz="4" w:space="0" w:color="auto"/>
            </w:tcBorders>
            <w:vAlign w:val="center"/>
            <w:hideMark/>
          </w:tcPr>
          <w:p w14:paraId="58D24FA7" w14:textId="2EF752DD"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17468C04" w14:textId="72AD1E89"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r>
      <w:tr w:rsidR="00127B58" w:rsidRPr="00054689" w14:paraId="19BB6C8C"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3BA1FAE1" w14:textId="4FAA1DAA" w:rsidR="00127B58" w:rsidRPr="004F4C29" w:rsidRDefault="00127B58" w:rsidP="00127B58">
            <w:pPr>
              <w:spacing w:line="240" w:lineRule="exact"/>
              <w:ind w:rightChars="10" w:right="24" w:firstLineChars="100" w:firstLine="2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留存事業機關者</w:t>
            </w:r>
          </w:p>
        </w:tc>
        <w:tc>
          <w:tcPr>
            <w:tcW w:w="1341" w:type="dxa"/>
            <w:gridSpan w:val="2"/>
            <w:tcBorders>
              <w:top w:val="nil"/>
              <w:left w:val="single" w:sz="4" w:space="0" w:color="auto"/>
              <w:bottom w:val="nil"/>
              <w:right w:val="single" w:sz="4" w:space="0" w:color="auto"/>
            </w:tcBorders>
            <w:vAlign w:val="center"/>
            <w:hideMark/>
          </w:tcPr>
          <w:p w14:paraId="502258DD" w14:textId="6E505747"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16B41">
              <w:rPr>
                <w:rFonts w:ascii="新細明體" w:eastAsia="新細明體" w:hAnsi="新細明體"/>
                <w:noProof/>
                <w:kern w:val="0"/>
                <w:sz w:val="20"/>
                <w:szCs w:val="20"/>
              </w:rPr>
              <w:t>237,269,000</w:t>
            </w:r>
          </w:p>
        </w:tc>
        <w:tc>
          <w:tcPr>
            <w:tcW w:w="1341" w:type="dxa"/>
            <w:gridSpan w:val="2"/>
            <w:tcBorders>
              <w:top w:val="nil"/>
              <w:left w:val="single" w:sz="4" w:space="0" w:color="auto"/>
              <w:bottom w:val="nil"/>
              <w:right w:val="single" w:sz="4" w:space="0" w:color="auto"/>
            </w:tcBorders>
            <w:vAlign w:val="center"/>
            <w:hideMark/>
          </w:tcPr>
          <w:p w14:paraId="50B7E8EE" w14:textId="4B2AEFB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314,900,454</w:t>
            </w:r>
          </w:p>
        </w:tc>
        <w:tc>
          <w:tcPr>
            <w:tcW w:w="1167" w:type="dxa"/>
            <w:gridSpan w:val="2"/>
            <w:tcBorders>
              <w:top w:val="nil"/>
              <w:left w:val="single" w:sz="4" w:space="0" w:color="auto"/>
              <w:bottom w:val="nil"/>
              <w:right w:val="single" w:sz="4" w:space="0" w:color="auto"/>
            </w:tcBorders>
            <w:vAlign w:val="center"/>
            <w:hideMark/>
          </w:tcPr>
          <w:p w14:paraId="3A6FD9B6" w14:textId="13403C5A"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314,900,454</w:t>
            </w:r>
          </w:p>
        </w:tc>
        <w:tc>
          <w:tcPr>
            <w:tcW w:w="1286" w:type="dxa"/>
            <w:gridSpan w:val="3"/>
            <w:tcBorders>
              <w:top w:val="nil"/>
              <w:left w:val="single" w:sz="4" w:space="0" w:color="auto"/>
              <w:bottom w:val="nil"/>
              <w:right w:val="single" w:sz="4" w:space="0" w:color="auto"/>
            </w:tcBorders>
            <w:vAlign w:val="center"/>
            <w:hideMark/>
          </w:tcPr>
          <w:p w14:paraId="7000007E" w14:textId="2823AB1C"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77,631,454</w:t>
            </w:r>
          </w:p>
        </w:tc>
        <w:tc>
          <w:tcPr>
            <w:tcW w:w="789" w:type="dxa"/>
            <w:gridSpan w:val="3"/>
            <w:tcBorders>
              <w:top w:val="nil"/>
              <w:left w:val="single" w:sz="4" w:space="0" w:color="auto"/>
              <w:bottom w:val="nil"/>
              <w:right w:val="single" w:sz="4" w:space="0" w:color="auto"/>
            </w:tcBorders>
            <w:vAlign w:val="center"/>
            <w:hideMark/>
          </w:tcPr>
          <w:p w14:paraId="4B1FD8C2" w14:textId="643E9B2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32.72</w:t>
            </w:r>
          </w:p>
        </w:tc>
        <w:tc>
          <w:tcPr>
            <w:tcW w:w="1140" w:type="dxa"/>
            <w:gridSpan w:val="2"/>
            <w:tcBorders>
              <w:top w:val="nil"/>
              <w:left w:val="single" w:sz="4" w:space="0" w:color="auto"/>
              <w:bottom w:val="nil"/>
              <w:right w:val="single" w:sz="4" w:space="0" w:color="auto"/>
            </w:tcBorders>
            <w:vAlign w:val="center"/>
            <w:hideMark/>
          </w:tcPr>
          <w:p w14:paraId="1FCB7567" w14:textId="04272A29"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B63AB9C" w14:textId="3F5B24F8"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35BA7236" w14:textId="77777777" w:rsidTr="00D22CCB">
        <w:trPr>
          <w:gridAfter w:val="1"/>
          <w:wAfter w:w="53" w:type="dxa"/>
          <w:trHeight w:val="850"/>
        </w:trPr>
        <w:tc>
          <w:tcPr>
            <w:tcW w:w="2101" w:type="dxa"/>
            <w:gridSpan w:val="2"/>
            <w:tcBorders>
              <w:top w:val="nil"/>
              <w:left w:val="nil"/>
              <w:bottom w:val="nil"/>
              <w:right w:val="single" w:sz="4" w:space="0" w:color="auto"/>
            </w:tcBorders>
            <w:vAlign w:val="center"/>
          </w:tcPr>
          <w:p w14:paraId="463FE76A" w14:textId="635795D4" w:rsidR="00127B58" w:rsidRPr="004F4C29" w:rsidRDefault="00127B58" w:rsidP="00127B58">
            <w:pPr>
              <w:spacing w:line="240" w:lineRule="exact"/>
              <w:ind w:rightChars="10" w:right="24" w:firstLineChars="250" w:firstLine="500"/>
              <w:jc w:val="distribute"/>
              <w:rPr>
                <w:rFonts w:ascii="標楷體" w:eastAsia="標楷體" w:hAnsi="標楷體" w:cs="Times New Roman"/>
                <w:sz w:val="20"/>
                <w:szCs w:val="20"/>
              </w:rPr>
            </w:pPr>
            <w:r w:rsidRPr="004F4C29">
              <w:rPr>
                <w:rFonts w:ascii="標楷體" w:eastAsia="標楷體" w:hAnsi="標楷體" w:hint="eastAsia"/>
                <w:noProof/>
                <w:kern w:val="0"/>
                <w:sz w:val="20"/>
                <w:szCs w:val="20"/>
              </w:rPr>
              <w:t>填補虧損</w:t>
            </w:r>
          </w:p>
        </w:tc>
        <w:tc>
          <w:tcPr>
            <w:tcW w:w="1341" w:type="dxa"/>
            <w:gridSpan w:val="2"/>
            <w:tcBorders>
              <w:top w:val="nil"/>
              <w:left w:val="single" w:sz="4" w:space="0" w:color="auto"/>
              <w:bottom w:val="nil"/>
              <w:right w:val="single" w:sz="4" w:space="0" w:color="auto"/>
            </w:tcBorders>
            <w:vAlign w:val="center"/>
          </w:tcPr>
          <w:p w14:paraId="1C9D9BF6" w14:textId="6E6AFCEB"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216B41">
              <w:rPr>
                <w:rFonts w:ascii="新細明體" w:eastAsia="新細明體" w:hAnsi="新細明體"/>
                <w:noProof/>
                <w:kern w:val="0"/>
                <w:sz w:val="20"/>
                <w:szCs w:val="20"/>
              </w:rPr>
              <w:t>1,141,000</w:t>
            </w:r>
          </w:p>
        </w:tc>
        <w:tc>
          <w:tcPr>
            <w:tcW w:w="1341" w:type="dxa"/>
            <w:gridSpan w:val="2"/>
            <w:tcBorders>
              <w:top w:val="nil"/>
              <w:left w:val="single" w:sz="4" w:space="0" w:color="auto"/>
              <w:bottom w:val="nil"/>
              <w:right w:val="single" w:sz="4" w:space="0" w:color="auto"/>
            </w:tcBorders>
            <w:vAlign w:val="center"/>
          </w:tcPr>
          <w:p w14:paraId="6574E6A9" w14:textId="5192A18D"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5B2F45">
              <w:rPr>
                <w:rFonts w:ascii="新細明體" w:eastAsia="新細明體" w:hAnsi="新細明體"/>
                <w:noProof/>
                <w:kern w:val="0"/>
                <w:sz w:val="20"/>
                <w:szCs w:val="20"/>
              </w:rPr>
              <w:t>38,809,622</w:t>
            </w:r>
          </w:p>
        </w:tc>
        <w:tc>
          <w:tcPr>
            <w:tcW w:w="1167" w:type="dxa"/>
            <w:gridSpan w:val="2"/>
            <w:tcBorders>
              <w:top w:val="nil"/>
              <w:left w:val="single" w:sz="4" w:space="0" w:color="auto"/>
              <w:bottom w:val="nil"/>
              <w:right w:val="single" w:sz="4" w:space="0" w:color="auto"/>
            </w:tcBorders>
            <w:vAlign w:val="center"/>
          </w:tcPr>
          <w:p w14:paraId="50C1C75F" w14:textId="6ED4A1E7"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5B2F45">
              <w:rPr>
                <w:rFonts w:ascii="新細明體" w:eastAsia="新細明體" w:hAnsi="新細明體"/>
                <w:noProof/>
                <w:kern w:val="0"/>
                <w:sz w:val="20"/>
                <w:szCs w:val="20"/>
              </w:rPr>
              <w:t>38,809,622</w:t>
            </w:r>
          </w:p>
        </w:tc>
        <w:tc>
          <w:tcPr>
            <w:tcW w:w="1286" w:type="dxa"/>
            <w:gridSpan w:val="3"/>
            <w:tcBorders>
              <w:top w:val="nil"/>
              <w:left w:val="single" w:sz="4" w:space="0" w:color="auto"/>
              <w:bottom w:val="nil"/>
              <w:right w:val="single" w:sz="4" w:space="0" w:color="auto"/>
            </w:tcBorders>
            <w:vAlign w:val="center"/>
          </w:tcPr>
          <w:p w14:paraId="350A6985" w14:textId="29F504BE"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244997">
              <w:rPr>
                <w:rFonts w:ascii="新細明體" w:eastAsia="新細明體" w:hAnsi="新細明體"/>
                <w:noProof/>
                <w:kern w:val="0"/>
                <w:sz w:val="20"/>
                <w:szCs w:val="20"/>
              </w:rPr>
              <w:t>37,668,622</w:t>
            </w:r>
          </w:p>
        </w:tc>
        <w:tc>
          <w:tcPr>
            <w:tcW w:w="789" w:type="dxa"/>
            <w:gridSpan w:val="3"/>
            <w:tcBorders>
              <w:top w:val="nil"/>
              <w:left w:val="single" w:sz="4" w:space="0" w:color="auto"/>
              <w:bottom w:val="nil"/>
              <w:right w:val="single" w:sz="4" w:space="0" w:color="auto"/>
            </w:tcBorders>
            <w:vAlign w:val="center"/>
          </w:tcPr>
          <w:p w14:paraId="6B7EDD45" w14:textId="6C82E006"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244997">
              <w:rPr>
                <w:rFonts w:ascii="新細明體" w:eastAsia="新細明體" w:hAnsi="新細明體"/>
                <w:noProof/>
                <w:spacing w:val="-4"/>
                <w:kern w:val="0"/>
                <w:sz w:val="20"/>
                <w:szCs w:val="20"/>
              </w:rPr>
              <w:t>3,301.37</w:t>
            </w:r>
          </w:p>
        </w:tc>
        <w:tc>
          <w:tcPr>
            <w:tcW w:w="1140" w:type="dxa"/>
            <w:gridSpan w:val="2"/>
            <w:tcBorders>
              <w:top w:val="nil"/>
              <w:left w:val="single" w:sz="4" w:space="0" w:color="auto"/>
              <w:bottom w:val="nil"/>
              <w:right w:val="single" w:sz="4" w:space="0" w:color="auto"/>
            </w:tcBorders>
            <w:vAlign w:val="center"/>
          </w:tcPr>
          <w:p w14:paraId="7CFB849E" w14:textId="6916E23A"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tcPr>
          <w:p w14:paraId="581B989C" w14:textId="2C94F632"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CE0C43">
              <w:rPr>
                <w:rFonts w:ascii="新細明體" w:eastAsia="新細明體" w:hAnsi="新細明體" w:hint="eastAsia"/>
                <w:noProof/>
                <w:kern w:val="0"/>
                <w:sz w:val="20"/>
                <w:szCs w:val="20"/>
              </w:rPr>
              <w:t>－</w:t>
            </w:r>
          </w:p>
        </w:tc>
      </w:tr>
      <w:tr w:rsidR="00127B58" w:rsidRPr="00054689" w14:paraId="75DE3EA0"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4CBC5DC7" w14:textId="6FBEC2BF" w:rsidR="00127B58" w:rsidRPr="004F4C29" w:rsidRDefault="00127B58" w:rsidP="00127B58">
            <w:pPr>
              <w:spacing w:line="240" w:lineRule="exact"/>
              <w:ind w:rightChars="10" w:right="24" w:firstLineChars="250" w:firstLine="5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法定公積</w:t>
            </w:r>
          </w:p>
        </w:tc>
        <w:tc>
          <w:tcPr>
            <w:tcW w:w="1341" w:type="dxa"/>
            <w:gridSpan w:val="2"/>
            <w:tcBorders>
              <w:top w:val="nil"/>
              <w:left w:val="single" w:sz="4" w:space="0" w:color="auto"/>
              <w:bottom w:val="nil"/>
              <w:right w:val="single" w:sz="4" w:space="0" w:color="auto"/>
            </w:tcBorders>
            <w:vAlign w:val="center"/>
            <w:hideMark/>
          </w:tcPr>
          <w:p w14:paraId="7166852A" w14:textId="72C076EF"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16B41">
              <w:rPr>
                <w:rFonts w:ascii="新細明體" w:eastAsia="新細明體" w:hAnsi="新細明體"/>
                <w:noProof/>
                <w:kern w:val="0"/>
                <w:sz w:val="20"/>
                <w:szCs w:val="20"/>
              </w:rPr>
              <w:t>644,000</w:t>
            </w:r>
          </w:p>
        </w:tc>
        <w:tc>
          <w:tcPr>
            <w:tcW w:w="1341" w:type="dxa"/>
            <w:gridSpan w:val="2"/>
            <w:tcBorders>
              <w:top w:val="nil"/>
              <w:left w:val="single" w:sz="4" w:space="0" w:color="auto"/>
              <w:bottom w:val="nil"/>
              <w:right w:val="single" w:sz="4" w:space="0" w:color="auto"/>
            </w:tcBorders>
            <w:vAlign w:val="center"/>
            <w:hideMark/>
          </w:tcPr>
          <w:p w14:paraId="050F8F5A" w14:textId="7216733A"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2,515,466</w:t>
            </w:r>
          </w:p>
        </w:tc>
        <w:tc>
          <w:tcPr>
            <w:tcW w:w="1167" w:type="dxa"/>
            <w:gridSpan w:val="2"/>
            <w:tcBorders>
              <w:top w:val="nil"/>
              <w:left w:val="single" w:sz="4" w:space="0" w:color="auto"/>
              <w:bottom w:val="nil"/>
              <w:right w:val="single" w:sz="4" w:space="0" w:color="auto"/>
            </w:tcBorders>
            <w:vAlign w:val="center"/>
            <w:hideMark/>
          </w:tcPr>
          <w:p w14:paraId="40FB232C" w14:textId="1967B990"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2,515,466</w:t>
            </w:r>
          </w:p>
        </w:tc>
        <w:tc>
          <w:tcPr>
            <w:tcW w:w="1286" w:type="dxa"/>
            <w:gridSpan w:val="3"/>
            <w:tcBorders>
              <w:top w:val="nil"/>
              <w:left w:val="single" w:sz="4" w:space="0" w:color="auto"/>
              <w:bottom w:val="nil"/>
              <w:right w:val="single" w:sz="4" w:space="0" w:color="auto"/>
            </w:tcBorders>
            <w:vAlign w:val="center"/>
            <w:hideMark/>
          </w:tcPr>
          <w:p w14:paraId="7D8120A7" w14:textId="1AFA39E0"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1,871,466</w:t>
            </w:r>
          </w:p>
        </w:tc>
        <w:tc>
          <w:tcPr>
            <w:tcW w:w="789" w:type="dxa"/>
            <w:gridSpan w:val="3"/>
            <w:tcBorders>
              <w:top w:val="nil"/>
              <w:left w:val="single" w:sz="4" w:space="0" w:color="auto"/>
              <w:bottom w:val="nil"/>
              <w:right w:val="single" w:sz="4" w:space="0" w:color="auto"/>
            </w:tcBorders>
            <w:vAlign w:val="center"/>
            <w:hideMark/>
          </w:tcPr>
          <w:p w14:paraId="5DCEA66B" w14:textId="4CB3B9F1"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290.60</w:t>
            </w:r>
          </w:p>
        </w:tc>
        <w:tc>
          <w:tcPr>
            <w:tcW w:w="1140" w:type="dxa"/>
            <w:gridSpan w:val="2"/>
            <w:tcBorders>
              <w:top w:val="nil"/>
              <w:left w:val="single" w:sz="4" w:space="0" w:color="auto"/>
              <w:bottom w:val="nil"/>
              <w:right w:val="single" w:sz="4" w:space="0" w:color="auto"/>
            </w:tcBorders>
            <w:vAlign w:val="center"/>
            <w:hideMark/>
          </w:tcPr>
          <w:p w14:paraId="5BD34B88" w14:textId="58C4C0A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5405997D" w14:textId="435069A0"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151D50D4"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6A1587BE" w14:textId="30EA625F" w:rsidR="00127B58" w:rsidRPr="004F4C29" w:rsidRDefault="00127B58" w:rsidP="00127B58">
            <w:pPr>
              <w:spacing w:line="240" w:lineRule="exact"/>
              <w:ind w:rightChars="10" w:right="24" w:firstLineChars="250" w:firstLine="5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未分配盈餘</w:t>
            </w:r>
          </w:p>
        </w:tc>
        <w:tc>
          <w:tcPr>
            <w:tcW w:w="1341" w:type="dxa"/>
            <w:gridSpan w:val="2"/>
            <w:tcBorders>
              <w:top w:val="nil"/>
              <w:left w:val="single" w:sz="4" w:space="0" w:color="auto"/>
              <w:bottom w:val="nil"/>
              <w:right w:val="single" w:sz="4" w:space="0" w:color="auto"/>
            </w:tcBorders>
            <w:vAlign w:val="center"/>
            <w:hideMark/>
          </w:tcPr>
          <w:p w14:paraId="57057B88" w14:textId="0793B58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16B41">
              <w:rPr>
                <w:rFonts w:ascii="新細明體" w:eastAsia="新細明體" w:hAnsi="新細明體"/>
                <w:noProof/>
                <w:kern w:val="0"/>
                <w:sz w:val="20"/>
                <w:szCs w:val="20"/>
              </w:rPr>
              <w:t>235,484,000</w:t>
            </w:r>
          </w:p>
        </w:tc>
        <w:tc>
          <w:tcPr>
            <w:tcW w:w="1341" w:type="dxa"/>
            <w:gridSpan w:val="2"/>
            <w:tcBorders>
              <w:top w:val="nil"/>
              <w:left w:val="single" w:sz="4" w:space="0" w:color="auto"/>
              <w:bottom w:val="nil"/>
              <w:right w:val="single" w:sz="4" w:space="0" w:color="auto"/>
            </w:tcBorders>
            <w:vAlign w:val="center"/>
            <w:hideMark/>
          </w:tcPr>
          <w:p w14:paraId="086105BF" w14:textId="59C4E910"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273,575,366</w:t>
            </w:r>
          </w:p>
        </w:tc>
        <w:tc>
          <w:tcPr>
            <w:tcW w:w="1167" w:type="dxa"/>
            <w:gridSpan w:val="2"/>
            <w:tcBorders>
              <w:top w:val="nil"/>
              <w:left w:val="single" w:sz="4" w:space="0" w:color="auto"/>
              <w:bottom w:val="nil"/>
              <w:right w:val="single" w:sz="4" w:space="0" w:color="auto"/>
            </w:tcBorders>
            <w:vAlign w:val="center"/>
            <w:hideMark/>
          </w:tcPr>
          <w:p w14:paraId="0D263519" w14:textId="66088812"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273,575,366</w:t>
            </w:r>
          </w:p>
        </w:tc>
        <w:tc>
          <w:tcPr>
            <w:tcW w:w="1286" w:type="dxa"/>
            <w:gridSpan w:val="3"/>
            <w:tcBorders>
              <w:top w:val="nil"/>
              <w:left w:val="single" w:sz="4" w:space="0" w:color="auto"/>
              <w:bottom w:val="nil"/>
              <w:right w:val="single" w:sz="4" w:space="0" w:color="auto"/>
            </w:tcBorders>
            <w:vAlign w:val="center"/>
            <w:hideMark/>
          </w:tcPr>
          <w:p w14:paraId="0DCFC937" w14:textId="2233616D"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38,091,366</w:t>
            </w:r>
          </w:p>
        </w:tc>
        <w:tc>
          <w:tcPr>
            <w:tcW w:w="789" w:type="dxa"/>
            <w:gridSpan w:val="3"/>
            <w:tcBorders>
              <w:top w:val="nil"/>
              <w:left w:val="single" w:sz="4" w:space="0" w:color="auto"/>
              <w:bottom w:val="nil"/>
              <w:right w:val="single" w:sz="4" w:space="0" w:color="auto"/>
            </w:tcBorders>
            <w:vAlign w:val="center"/>
            <w:hideMark/>
          </w:tcPr>
          <w:p w14:paraId="7767013E" w14:textId="6EC5F777"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16.18</w:t>
            </w:r>
          </w:p>
        </w:tc>
        <w:tc>
          <w:tcPr>
            <w:tcW w:w="1140" w:type="dxa"/>
            <w:gridSpan w:val="2"/>
            <w:tcBorders>
              <w:top w:val="nil"/>
              <w:left w:val="single" w:sz="4" w:space="0" w:color="auto"/>
              <w:bottom w:val="nil"/>
              <w:right w:val="single" w:sz="4" w:space="0" w:color="auto"/>
            </w:tcBorders>
            <w:vAlign w:val="center"/>
            <w:hideMark/>
          </w:tcPr>
          <w:p w14:paraId="45A7A58E" w14:textId="3BD0F0B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4B870024" w14:textId="52D86AE9"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54B4BDF3"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20B29023" w14:textId="6FC7A5F4" w:rsidR="00127B58" w:rsidRPr="004F4C29" w:rsidRDefault="00127B58" w:rsidP="00127B58">
            <w:pPr>
              <w:spacing w:line="240" w:lineRule="exact"/>
              <w:ind w:rightChars="10" w:right="24"/>
              <w:jc w:val="distribute"/>
              <w:rPr>
                <w:rFonts w:ascii="標楷體" w:eastAsia="標楷體" w:hAnsi="標楷體" w:cs="Times New Roman"/>
                <w:b/>
                <w:sz w:val="20"/>
                <w:szCs w:val="20"/>
              </w:rPr>
            </w:pPr>
            <w:r w:rsidRPr="004F4C29">
              <w:rPr>
                <w:rFonts w:ascii="標楷體" w:eastAsia="標楷體" w:hAnsi="標楷體" w:cs="Times New Roman" w:hint="eastAsia"/>
                <w:b/>
                <w:sz w:val="20"/>
                <w:szCs w:val="20"/>
              </w:rPr>
              <w:t>虧損之部</w:t>
            </w:r>
          </w:p>
        </w:tc>
        <w:tc>
          <w:tcPr>
            <w:tcW w:w="1341" w:type="dxa"/>
            <w:gridSpan w:val="2"/>
            <w:tcBorders>
              <w:top w:val="nil"/>
              <w:left w:val="single" w:sz="4" w:space="0" w:color="auto"/>
              <w:bottom w:val="nil"/>
              <w:right w:val="single" w:sz="4" w:space="0" w:color="auto"/>
            </w:tcBorders>
            <w:vAlign w:val="center"/>
            <w:hideMark/>
          </w:tcPr>
          <w:p w14:paraId="7D504E40" w14:textId="172F1A89"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A630A">
              <w:rPr>
                <w:rFonts w:ascii="新細明體" w:eastAsia="新細明體" w:hAnsi="新細明體"/>
                <w:b/>
                <w:noProof/>
                <w:kern w:val="0"/>
                <w:sz w:val="20"/>
                <w:szCs w:val="20"/>
              </w:rPr>
              <w:t>1,198,897,000</w:t>
            </w:r>
          </w:p>
        </w:tc>
        <w:tc>
          <w:tcPr>
            <w:tcW w:w="1341" w:type="dxa"/>
            <w:gridSpan w:val="2"/>
            <w:tcBorders>
              <w:top w:val="nil"/>
              <w:left w:val="single" w:sz="4" w:space="0" w:color="auto"/>
              <w:bottom w:val="nil"/>
              <w:right w:val="single" w:sz="4" w:space="0" w:color="auto"/>
            </w:tcBorders>
            <w:vAlign w:val="center"/>
            <w:hideMark/>
          </w:tcPr>
          <w:p w14:paraId="0CD6EEA8" w14:textId="49148DA6"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715,362,586</w:t>
            </w:r>
          </w:p>
        </w:tc>
        <w:tc>
          <w:tcPr>
            <w:tcW w:w="1167" w:type="dxa"/>
            <w:gridSpan w:val="2"/>
            <w:tcBorders>
              <w:top w:val="nil"/>
              <w:left w:val="single" w:sz="4" w:space="0" w:color="auto"/>
              <w:bottom w:val="nil"/>
              <w:right w:val="single" w:sz="4" w:space="0" w:color="auto"/>
            </w:tcBorders>
            <w:vAlign w:val="center"/>
            <w:hideMark/>
          </w:tcPr>
          <w:p w14:paraId="2C8E4AD2" w14:textId="50C70DD0"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715,362,586</w:t>
            </w:r>
          </w:p>
        </w:tc>
        <w:tc>
          <w:tcPr>
            <w:tcW w:w="1286" w:type="dxa"/>
            <w:gridSpan w:val="3"/>
            <w:tcBorders>
              <w:top w:val="nil"/>
              <w:left w:val="single" w:sz="4" w:space="0" w:color="auto"/>
              <w:bottom w:val="nil"/>
              <w:right w:val="single" w:sz="4" w:space="0" w:color="auto"/>
            </w:tcBorders>
            <w:vAlign w:val="center"/>
            <w:hideMark/>
          </w:tcPr>
          <w:p w14:paraId="69D91F12" w14:textId="16FC641E"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- 483,534,414</w:t>
            </w:r>
          </w:p>
        </w:tc>
        <w:tc>
          <w:tcPr>
            <w:tcW w:w="789" w:type="dxa"/>
            <w:gridSpan w:val="3"/>
            <w:tcBorders>
              <w:top w:val="nil"/>
              <w:left w:val="single" w:sz="4" w:space="0" w:color="auto"/>
              <w:bottom w:val="nil"/>
              <w:right w:val="single" w:sz="4" w:space="0" w:color="auto"/>
            </w:tcBorders>
            <w:vAlign w:val="center"/>
            <w:hideMark/>
          </w:tcPr>
          <w:p w14:paraId="4989EC00" w14:textId="7EC18025"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- 40.33</w:t>
            </w:r>
          </w:p>
        </w:tc>
        <w:tc>
          <w:tcPr>
            <w:tcW w:w="1140" w:type="dxa"/>
            <w:gridSpan w:val="2"/>
            <w:tcBorders>
              <w:top w:val="nil"/>
              <w:left w:val="single" w:sz="4" w:space="0" w:color="auto"/>
              <w:bottom w:val="nil"/>
              <w:right w:val="single" w:sz="4" w:space="0" w:color="auto"/>
            </w:tcBorders>
            <w:vAlign w:val="center"/>
            <w:hideMark/>
          </w:tcPr>
          <w:p w14:paraId="4B2F9C82" w14:textId="601EA4C9"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7C93FF44" w14:textId="4E2FA06C"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r>
      <w:tr w:rsidR="00127B58" w:rsidRPr="00054689" w14:paraId="3F5C5142"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34E802FF" w14:textId="0F93317D" w:rsidR="00127B58" w:rsidRPr="004F4C29" w:rsidRDefault="00127B58" w:rsidP="00127B58">
            <w:pPr>
              <w:spacing w:line="240" w:lineRule="exact"/>
              <w:ind w:rightChars="10" w:right="24" w:firstLineChars="100" w:firstLine="2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累積虧損</w:t>
            </w:r>
          </w:p>
        </w:tc>
        <w:tc>
          <w:tcPr>
            <w:tcW w:w="1341" w:type="dxa"/>
            <w:gridSpan w:val="2"/>
            <w:tcBorders>
              <w:top w:val="nil"/>
              <w:left w:val="single" w:sz="4" w:space="0" w:color="auto"/>
              <w:bottom w:val="nil"/>
              <w:right w:val="single" w:sz="4" w:space="0" w:color="auto"/>
            </w:tcBorders>
            <w:vAlign w:val="center"/>
            <w:hideMark/>
          </w:tcPr>
          <w:p w14:paraId="43C7C3CF" w14:textId="16F3CAE3"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A630A">
              <w:rPr>
                <w:rFonts w:ascii="新細明體" w:eastAsia="新細明體" w:hAnsi="新細明體"/>
                <w:noProof/>
                <w:kern w:val="0"/>
                <w:sz w:val="20"/>
                <w:szCs w:val="20"/>
              </w:rPr>
              <w:t>1,198,897,000</w:t>
            </w:r>
          </w:p>
        </w:tc>
        <w:tc>
          <w:tcPr>
            <w:tcW w:w="1341" w:type="dxa"/>
            <w:gridSpan w:val="2"/>
            <w:tcBorders>
              <w:top w:val="nil"/>
              <w:left w:val="single" w:sz="4" w:space="0" w:color="auto"/>
              <w:bottom w:val="nil"/>
              <w:right w:val="single" w:sz="4" w:space="0" w:color="auto"/>
            </w:tcBorders>
            <w:vAlign w:val="center"/>
            <w:hideMark/>
          </w:tcPr>
          <w:p w14:paraId="61AFA780" w14:textId="22EA5833"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715,362,586</w:t>
            </w:r>
          </w:p>
        </w:tc>
        <w:tc>
          <w:tcPr>
            <w:tcW w:w="1167" w:type="dxa"/>
            <w:gridSpan w:val="2"/>
            <w:tcBorders>
              <w:top w:val="nil"/>
              <w:left w:val="single" w:sz="4" w:space="0" w:color="auto"/>
              <w:bottom w:val="nil"/>
              <w:right w:val="single" w:sz="4" w:space="0" w:color="auto"/>
            </w:tcBorders>
            <w:vAlign w:val="center"/>
            <w:hideMark/>
          </w:tcPr>
          <w:p w14:paraId="2AB9C865" w14:textId="0B75282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715,362,586</w:t>
            </w:r>
          </w:p>
        </w:tc>
        <w:tc>
          <w:tcPr>
            <w:tcW w:w="1286" w:type="dxa"/>
            <w:gridSpan w:val="3"/>
            <w:tcBorders>
              <w:top w:val="nil"/>
              <w:left w:val="single" w:sz="4" w:space="0" w:color="auto"/>
              <w:bottom w:val="nil"/>
              <w:right w:val="single" w:sz="4" w:space="0" w:color="auto"/>
            </w:tcBorders>
            <w:vAlign w:val="center"/>
            <w:hideMark/>
          </w:tcPr>
          <w:p w14:paraId="34499DF0" w14:textId="1E94436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- 483,534,414</w:t>
            </w:r>
          </w:p>
        </w:tc>
        <w:tc>
          <w:tcPr>
            <w:tcW w:w="789" w:type="dxa"/>
            <w:gridSpan w:val="3"/>
            <w:tcBorders>
              <w:top w:val="nil"/>
              <w:left w:val="single" w:sz="4" w:space="0" w:color="auto"/>
              <w:bottom w:val="nil"/>
              <w:right w:val="single" w:sz="4" w:space="0" w:color="auto"/>
            </w:tcBorders>
            <w:vAlign w:val="center"/>
            <w:hideMark/>
          </w:tcPr>
          <w:p w14:paraId="073CD276" w14:textId="317C7F06"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- 40.33</w:t>
            </w:r>
          </w:p>
        </w:tc>
        <w:tc>
          <w:tcPr>
            <w:tcW w:w="1140" w:type="dxa"/>
            <w:gridSpan w:val="2"/>
            <w:tcBorders>
              <w:top w:val="nil"/>
              <w:left w:val="single" w:sz="4" w:space="0" w:color="auto"/>
              <w:bottom w:val="nil"/>
              <w:right w:val="single" w:sz="4" w:space="0" w:color="auto"/>
            </w:tcBorders>
            <w:vAlign w:val="center"/>
            <w:hideMark/>
          </w:tcPr>
          <w:p w14:paraId="4362BD47" w14:textId="6881A2B4"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3E04206A" w14:textId="0316388A"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3182078B"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4F56316F" w14:textId="7FD55F90" w:rsidR="00127B58" w:rsidRPr="004F4C29" w:rsidRDefault="00127B58" w:rsidP="00127B58">
            <w:pPr>
              <w:spacing w:line="240" w:lineRule="exact"/>
              <w:ind w:rightChars="10" w:right="24"/>
              <w:jc w:val="distribute"/>
              <w:rPr>
                <w:rFonts w:ascii="標楷體" w:eastAsia="標楷體" w:hAnsi="標楷體" w:cs="Times New Roman"/>
                <w:b/>
                <w:sz w:val="20"/>
                <w:szCs w:val="20"/>
              </w:rPr>
            </w:pPr>
            <w:r w:rsidRPr="004F4C29">
              <w:rPr>
                <w:rFonts w:ascii="標楷體" w:eastAsia="標楷體" w:hAnsi="標楷體" w:cs="Times New Roman" w:hint="eastAsia"/>
                <w:b/>
                <w:sz w:val="20"/>
                <w:szCs w:val="20"/>
              </w:rPr>
              <w:t>填補之部</w:t>
            </w:r>
          </w:p>
        </w:tc>
        <w:tc>
          <w:tcPr>
            <w:tcW w:w="1341" w:type="dxa"/>
            <w:gridSpan w:val="2"/>
            <w:tcBorders>
              <w:top w:val="nil"/>
              <w:left w:val="single" w:sz="4" w:space="0" w:color="auto"/>
              <w:bottom w:val="nil"/>
              <w:right w:val="single" w:sz="4" w:space="0" w:color="auto"/>
            </w:tcBorders>
            <w:vAlign w:val="center"/>
            <w:hideMark/>
          </w:tcPr>
          <w:p w14:paraId="38B33FB9" w14:textId="5CE330D6"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A630A">
              <w:rPr>
                <w:rFonts w:ascii="新細明體" w:eastAsia="新細明體" w:hAnsi="新細明體"/>
                <w:b/>
                <w:noProof/>
                <w:kern w:val="0"/>
                <w:sz w:val="20"/>
                <w:szCs w:val="20"/>
              </w:rPr>
              <w:t>1,198,897,000</w:t>
            </w:r>
          </w:p>
        </w:tc>
        <w:tc>
          <w:tcPr>
            <w:tcW w:w="1341" w:type="dxa"/>
            <w:gridSpan w:val="2"/>
            <w:tcBorders>
              <w:top w:val="nil"/>
              <w:left w:val="single" w:sz="4" w:space="0" w:color="auto"/>
              <w:bottom w:val="nil"/>
              <w:right w:val="single" w:sz="4" w:space="0" w:color="auto"/>
            </w:tcBorders>
            <w:vAlign w:val="center"/>
            <w:hideMark/>
          </w:tcPr>
          <w:p w14:paraId="4FA07239" w14:textId="21F5A8F6"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715,362,586</w:t>
            </w:r>
          </w:p>
        </w:tc>
        <w:tc>
          <w:tcPr>
            <w:tcW w:w="1167" w:type="dxa"/>
            <w:gridSpan w:val="2"/>
            <w:tcBorders>
              <w:top w:val="nil"/>
              <w:left w:val="single" w:sz="4" w:space="0" w:color="auto"/>
              <w:bottom w:val="nil"/>
              <w:right w:val="single" w:sz="4" w:space="0" w:color="auto"/>
            </w:tcBorders>
            <w:vAlign w:val="center"/>
            <w:hideMark/>
          </w:tcPr>
          <w:p w14:paraId="594AE2A0" w14:textId="39C1A240"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5B2F45">
              <w:rPr>
                <w:rFonts w:ascii="新細明體" w:eastAsia="新細明體" w:hAnsi="新細明體"/>
                <w:b/>
                <w:noProof/>
                <w:kern w:val="0"/>
                <w:sz w:val="20"/>
                <w:szCs w:val="20"/>
              </w:rPr>
              <w:t>715,362,586</w:t>
            </w:r>
          </w:p>
        </w:tc>
        <w:tc>
          <w:tcPr>
            <w:tcW w:w="1286" w:type="dxa"/>
            <w:gridSpan w:val="3"/>
            <w:tcBorders>
              <w:top w:val="nil"/>
              <w:left w:val="single" w:sz="4" w:space="0" w:color="auto"/>
              <w:bottom w:val="nil"/>
              <w:right w:val="single" w:sz="4" w:space="0" w:color="auto"/>
            </w:tcBorders>
            <w:vAlign w:val="center"/>
            <w:hideMark/>
          </w:tcPr>
          <w:p w14:paraId="28E4FFE0" w14:textId="6FD3C33A"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- 483,534,414</w:t>
            </w:r>
          </w:p>
        </w:tc>
        <w:tc>
          <w:tcPr>
            <w:tcW w:w="789" w:type="dxa"/>
            <w:gridSpan w:val="3"/>
            <w:tcBorders>
              <w:top w:val="nil"/>
              <w:left w:val="single" w:sz="4" w:space="0" w:color="auto"/>
              <w:bottom w:val="nil"/>
              <w:right w:val="single" w:sz="4" w:space="0" w:color="auto"/>
            </w:tcBorders>
            <w:vAlign w:val="center"/>
            <w:hideMark/>
          </w:tcPr>
          <w:p w14:paraId="7438EF7E" w14:textId="49F5A88F"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244997">
              <w:rPr>
                <w:rFonts w:ascii="新細明體" w:eastAsia="新細明體" w:hAnsi="新細明體"/>
                <w:b/>
                <w:noProof/>
                <w:kern w:val="0"/>
                <w:sz w:val="20"/>
                <w:szCs w:val="20"/>
              </w:rPr>
              <w:t>- 40.33</w:t>
            </w:r>
          </w:p>
        </w:tc>
        <w:tc>
          <w:tcPr>
            <w:tcW w:w="1140" w:type="dxa"/>
            <w:gridSpan w:val="2"/>
            <w:tcBorders>
              <w:top w:val="nil"/>
              <w:left w:val="single" w:sz="4" w:space="0" w:color="auto"/>
              <w:bottom w:val="nil"/>
              <w:right w:val="single" w:sz="4" w:space="0" w:color="auto"/>
            </w:tcBorders>
            <w:vAlign w:val="center"/>
            <w:hideMark/>
          </w:tcPr>
          <w:p w14:paraId="47489AAD" w14:textId="253F9F2D"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c>
          <w:tcPr>
            <w:tcW w:w="757" w:type="dxa"/>
            <w:tcBorders>
              <w:top w:val="nil"/>
              <w:left w:val="single" w:sz="4" w:space="0" w:color="auto"/>
              <w:bottom w:val="nil"/>
              <w:right w:val="nil"/>
            </w:tcBorders>
            <w:vAlign w:val="center"/>
            <w:hideMark/>
          </w:tcPr>
          <w:p w14:paraId="4762B9E3" w14:textId="30C8C13E" w:rsidR="00127B58" w:rsidRPr="00CE0C43" w:rsidRDefault="00127B58" w:rsidP="00127B58">
            <w:pPr>
              <w:spacing w:line="240" w:lineRule="exact"/>
              <w:ind w:rightChars="-25" w:right="-60"/>
              <w:jc w:val="right"/>
              <w:rPr>
                <w:rFonts w:ascii="新細明體" w:eastAsia="新細明體" w:hAnsi="新細明體" w:cs="Times New Roman"/>
                <w:b/>
                <w:sz w:val="20"/>
                <w:szCs w:val="20"/>
              </w:rPr>
            </w:pPr>
            <w:r w:rsidRPr="00CE0C43">
              <w:rPr>
                <w:rFonts w:ascii="新細明體" w:eastAsia="新細明體" w:hAnsi="新細明體" w:hint="eastAsia"/>
                <w:b/>
                <w:noProof/>
                <w:kern w:val="0"/>
                <w:sz w:val="20"/>
                <w:szCs w:val="20"/>
              </w:rPr>
              <w:t>－</w:t>
            </w:r>
          </w:p>
        </w:tc>
      </w:tr>
      <w:tr w:rsidR="00127B58" w:rsidRPr="00054689" w14:paraId="526759DC" w14:textId="77777777" w:rsidTr="00D22CCB">
        <w:trPr>
          <w:gridAfter w:val="1"/>
          <w:wAfter w:w="53" w:type="dxa"/>
          <w:trHeight w:val="850"/>
        </w:trPr>
        <w:tc>
          <w:tcPr>
            <w:tcW w:w="2101" w:type="dxa"/>
            <w:gridSpan w:val="2"/>
            <w:tcBorders>
              <w:top w:val="nil"/>
              <w:left w:val="nil"/>
              <w:bottom w:val="nil"/>
              <w:right w:val="single" w:sz="4" w:space="0" w:color="auto"/>
            </w:tcBorders>
            <w:vAlign w:val="center"/>
            <w:hideMark/>
          </w:tcPr>
          <w:p w14:paraId="64681D4F" w14:textId="56E34998" w:rsidR="00127B58" w:rsidRPr="004F4C29" w:rsidRDefault="00127B58" w:rsidP="00127B58">
            <w:pPr>
              <w:spacing w:line="240" w:lineRule="exact"/>
              <w:ind w:rightChars="10" w:right="24" w:firstLineChars="100" w:firstLine="200"/>
              <w:jc w:val="distribute"/>
              <w:rPr>
                <w:rFonts w:ascii="標楷體" w:eastAsia="標楷體" w:hAnsi="標楷體" w:cs="Times New Roman"/>
                <w:sz w:val="20"/>
                <w:szCs w:val="20"/>
              </w:rPr>
            </w:pPr>
            <w:r w:rsidRPr="004F4C29">
              <w:rPr>
                <w:rFonts w:ascii="標楷體" w:eastAsia="標楷體" w:hAnsi="標楷體" w:cs="Times New Roman" w:hint="eastAsia"/>
                <w:sz w:val="20"/>
                <w:szCs w:val="20"/>
              </w:rPr>
              <w:t>事業機關負擔者</w:t>
            </w:r>
          </w:p>
        </w:tc>
        <w:tc>
          <w:tcPr>
            <w:tcW w:w="1341" w:type="dxa"/>
            <w:gridSpan w:val="2"/>
            <w:tcBorders>
              <w:top w:val="nil"/>
              <w:left w:val="single" w:sz="4" w:space="0" w:color="auto"/>
              <w:bottom w:val="nil"/>
              <w:right w:val="single" w:sz="4" w:space="0" w:color="auto"/>
            </w:tcBorders>
            <w:vAlign w:val="center"/>
            <w:hideMark/>
          </w:tcPr>
          <w:p w14:paraId="09395A49" w14:textId="3D681D50"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A630A">
              <w:rPr>
                <w:rFonts w:ascii="新細明體" w:eastAsia="新細明體" w:hAnsi="新細明體"/>
                <w:noProof/>
                <w:kern w:val="0"/>
                <w:sz w:val="20"/>
                <w:szCs w:val="20"/>
              </w:rPr>
              <w:t>1,198,897,000</w:t>
            </w:r>
          </w:p>
        </w:tc>
        <w:tc>
          <w:tcPr>
            <w:tcW w:w="1341" w:type="dxa"/>
            <w:gridSpan w:val="2"/>
            <w:tcBorders>
              <w:top w:val="nil"/>
              <w:left w:val="single" w:sz="4" w:space="0" w:color="auto"/>
              <w:bottom w:val="nil"/>
              <w:right w:val="single" w:sz="4" w:space="0" w:color="auto"/>
            </w:tcBorders>
            <w:vAlign w:val="center"/>
            <w:hideMark/>
          </w:tcPr>
          <w:p w14:paraId="78495C49" w14:textId="572A14BB"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715,362,586</w:t>
            </w:r>
          </w:p>
        </w:tc>
        <w:tc>
          <w:tcPr>
            <w:tcW w:w="1167" w:type="dxa"/>
            <w:gridSpan w:val="2"/>
            <w:tcBorders>
              <w:top w:val="nil"/>
              <w:left w:val="single" w:sz="4" w:space="0" w:color="auto"/>
              <w:bottom w:val="nil"/>
              <w:right w:val="single" w:sz="4" w:space="0" w:color="auto"/>
            </w:tcBorders>
            <w:vAlign w:val="center"/>
            <w:hideMark/>
          </w:tcPr>
          <w:p w14:paraId="31665E72" w14:textId="78EADD94"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715,362,586</w:t>
            </w:r>
          </w:p>
        </w:tc>
        <w:tc>
          <w:tcPr>
            <w:tcW w:w="1286" w:type="dxa"/>
            <w:gridSpan w:val="3"/>
            <w:tcBorders>
              <w:top w:val="nil"/>
              <w:left w:val="single" w:sz="4" w:space="0" w:color="auto"/>
              <w:bottom w:val="nil"/>
              <w:right w:val="single" w:sz="4" w:space="0" w:color="auto"/>
            </w:tcBorders>
            <w:vAlign w:val="center"/>
            <w:hideMark/>
          </w:tcPr>
          <w:p w14:paraId="3F42140E" w14:textId="677462A2"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- 483,534,414</w:t>
            </w:r>
          </w:p>
        </w:tc>
        <w:tc>
          <w:tcPr>
            <w:tcW w:w="789" w:type="dxa"/>
            <w:gridSpan w:val="3"/>
            <w:tcBorders>
              <w:top w:val="nil"/>
              <w:left w:val="single" w:sz="4" w:space="0" w:color="auto"/>
              <w:bottom w:val="nil"/>
              <w:right w:val="single" w:sz="4" w:space="0" w:color="auto"/>
            </w:tcBorders>
            <w:vAlign w:val="center"/>
            <w:hideMark/>
          </w:tcPr>
          <w:p w14:paraId="6508325A" w14:textId="41D96A8C"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- 40.33</w:t>
            </w:r>
          </w:p>
        </w:tc>
        <w:tc>
          <w:tcPr>
            <w:tcW w:w="1140" w:type="dxa"/>
            <w:gridSpan w:val="2"/>
            <w:tcBorders>
              <w:top w:val="nil"/>
              <w:left w:val="single" w:sz="4" w:space="0" w:color="auto"/>
              <w:bottom w:val="nil"/>
              <w:right w:val="single" w:sz="4" w:space="0" w:color="auto"/>
            </w:tcBorders>
            <w:vAlign w:val="center"/>
            <w:hideMark/>
          </w:tcPr>
          <w:p w14:paraId="06809BAA" w14:textId="01797378"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hideMark/>
          </w:tcPr>
          <w:p w14:paraId="0EE06AA1" w14:textId="237136B4"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127B58" w:rsidRPr="00054689" w14:paraId="38207F01" w14:textId="77777777" w:rsidTr="00D22CCB">
        <w:trPr>
          <w:gridAfter w:val="1"/>
          <w:wAfter w:w="53" w:type="dxa"/>
          <w:trHeight w:val="850"/>
        </w:trPr>
        <w:tc>
          <w:tcPr>
            <w:tcW w:w="2101" w:type="dxa"/>
            <w:gridSpan w:val="2"/>
            <w:tcBorders>
              <w:top w:val="nil"/>
              <w:left w:val="nil"/>
              <w:bottom w:val="nil"/>
              <w:right w:val="single" w:sz="4" w:space="0" w:color="auto"/>
            </w:tcBorders>
            <w:vAlign w:val="center"/>
          </w:tcPr>
          <w:p w14:paraId="61EF2FAD" w14:textId="48392A33" w:rsidR="00127B58" w:rsidRPr="004F4C29" w:rsidRDefault="00127B58" w:rsidP="00127B58">
            <w:pPr>
              <w:spacing w:line="240" w:lineRule="exact"/>
              <w:ind w:rightChars="10" w:right="24" w:firstLineChars="250" w:firstLine="500"/>
              <w:jc w:val="distribute"/>
              <w:rPr>
                <w:rFonts w:ascii="標楷體" w:eastAsia="標楷體" w:hAnsi="標楷體" w:cs="Times New Roman"/>
                <w:spacing w:val="-4"/>
                <w:sz w:val="20"/>
                <w:szCs w:val="20"/>
              </w:rPr>
            </w:pPr>
            <w:r w:rsidRPr="004F4C29">
              <w:rPr>
                <w:rFonts w:ascii="標楷體" w:eastAsia="標楷體" w:hAnsi="標楷體" w:hint="eastAsia"/>
                <w:noProof/>
                <w:kern w:val="0"/>
                <w:sz w:val="20"/>
                <w:szCs w:val="20"/>
              </w:rPr>
              <w:t>撥用盈餘</w:t>
            </w:r>
          </w:p>
        </w:tc>
        <w:tc>
          <w:tcPr>
            <w:tcW w:w="1341" w:type="dxa"/>
            <w:gridSpan w:val="2"/>
            <w:tcBorders>
              <w:top w:val="nil"/>
              <w:left w:val="single" w:sz="4" w:space="0" w:color="auto"/>
              <w:bottom w:val="nil"/>
              <w:right w:val="single" w:sz="4" w:space="0" w:color="auto"/>
            </w:tcBorders>
            <w:vAlign w:val="center"/>
          </w:tcPr>
          <w:p w14:paraId="3004E920" w14:textId="3C669956"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5A630A">
              <w:rPr>
                <w:rFonts w:ascii="新細明體" w:eastAsia="新細明體" w:hAnsi="新細明體"/>
                <w:noProof/>
                <w:kern w:val="0"/>
                <w:sz w:val="20"/>
                <w:szCs w:val="20"/>
              </w:rPr>
              <w:t>1,141,000</w:t>
            </w:r>
          </w:p>
        </w:tc>
        <w:tc>
          <w:tcPr>
            <w:tcW w:w="1341" w:type="dxa"/>
            <w:gridSpan w:val="2"/>
            <w:tcBorders>
              <w:top w:val="nil"/>
              <w:left w:val="single" w:sz="4" w:space="0" w:color="auto"/>
              <w:bottom w:val="nil"/>
              <w:right w:val="single" w:sz="4" w:space="0" w:color="auto"/>
            </w:tcBorders>
            <w:vAlign w:val="center"/>
          </w:tcPr>
          <w:p w14:paraId="47702BF8" w14:textId="17BB8426"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5B2F45">
              <w:rPr>
                <w:rFonts w:ascii="新細明體" w:eastAsia="新細明體" w:hAnsi="新細明體"/>
                <w:noProof/>
                <w:kern w:val="0"/>
                <w:sz w:val="20"/>
                <w:szCs w:val="20"/>
              </w:rPr>
              <w:t>38,809,622</w:t>
            </w:r>
          </w:p>
        </w:tc>
        <w:tc>
          <w:tcPr>
            <w:tcW w:w="1167" w:type="dxa"/>
            <w:gridSpan w:val="2"/>
            <w:tcBorders>
              <w:top w:val="nil"/>
              <w:left w:val="single" w:sz="4" w:space="0" w:color="auto"/>
              <w:bottom w:val="nil"/>
              <w:right w:val="single" w:sz="4" w:space="0" w:color="auto"/>
            </w:tcBorders>
            <w:vAlign w:val="center"/>
          </w:tcPr>
          <w:p w14:paraId="35539D8A" w14:textId="3C78598D"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5B2F45">
              <w:rPr>
                <w:rFonts w:ascii="新細明體" w:eastAsia="新細明體" w:hAnsi="新細明體"/>
                <w:noProof/>
                <w:kern w:val="0"/>
                <w:sz w:val="20"/>
                <w:szCs w:val="20"/>
              </w:rPr>
              <w:t>38,809,622</w:t>
            </w:r>
          </w:p>
        </w:tc>
        <w:tc>
          <w:tcPr>
            <w:tcW w:w="1286" w:type="dxa"/>
            <w:gridSpan w:val="3"/>
            <w:tcBorders>
              <w:top w:val="nil"/>
              <w:left w:val="single" w:sz="4" w:space="0" w:color="auto"/>
              <w:bottom w:val="nil"/>
              <w:right w:val="single" w:sz="4" w:space="0" w:color="auto"/>
            </w:tcBorders>
            <w:vAlign w:val="center"/>
          </w:tcPr>
          <w:p w14:paraId="63CF85CE" w14:textId="3ADC9E81"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244997">
              <w:rPr>
                <w:rFonts w:ascii="新細明體" w:eastAsia="新細明體" w:hAnsi="新細明體"/>
                <w:noProof/>
                <w:kern w:val="0"/>
                <w:sz w:val="20"/>
                <w:szCs w:val="20"/>
              </w:rPr>
              <w:t>37,668,622</w:t>
            </w:r>
          </w:p>
        </w:tc>
        <w:tc>
          <w:tcPr>
            <w:tcW w:w="789" w:type="dxa"/>
            <w:gridSpan w:val="3"/>
            <w:tcBorders>
              <w:top w:val="nil"/>
              <w:left w:val="single" w:sz="4" w:space="0" w:color="auto"/>
              <w:bottom w:val="nil"/>
              <w:right w:val="single" w:sz="4" w:space="0" w:color="auto"/>
            </w:tcBorders>
            <w:vAlign w:val="center"/>
          </w:tcPr>
          <w:p w14:paraId="2B4D2566" w14:textId="372B87D2"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244997">
              <w:rPr>
                <w:rFonts w:ascii="新細明體" w:eastAsia="新細明體" w:hAnsi="新細明體"/>
                <w:noProof/>
                <w:spacing w:val="-4"/>
                <w:kern w:val="0"/>
                <w:sz w:val="20"/>
                <w:szCs w:val="20"/>
              </w:rPr>
              <w:t>3,301.37</w:t>
            </w:r>
          </w:p>
        </w:tc>
        <w:tc>
          <w:tcPr>
            <w:tcW w:w="1140" w:type="dxa"/>
            <w:gridSpan w:val="2"/>
            <w:tcBorders>
              <w:top w:val="nil"/>
              <w:left w:val="single" w:sz="4" w:space="0" w:color="auto"/>
              <w:bottom w:val="nil"/>
              <w:right w:val="single" w:sz="4" w:space="0" w:color="auto"/>
            </w:tcBorders>
            <w:vAlign w:val="center"/>
          </w:tcPr>
          <w:p w14:paraId="49A093AB" w14:textId="3C9B61CB"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nil"/>
              <w:right w:val="nil"/>
            </w:tcBorders>
            <w:vAlign w:val="center"/>
          </w:tcPr>
          <w:p w14:paraId="304DEA41" w14:textId="11CC8522" w:rsidR="00127B58" w:rsidRPr="00CE0C43" w:rsidRDefault="00127B58" w:rsidP="00127B58">
            <w:pPr>
              <w:spacing w:line="240" w:lineRule="exact"/>
              <w:ind w:rightChars="-25" w:right="-60"/>
              <w:jc w:val="right"/>
              <w:rPr>
                <w:rFonts w:ascii="新細明體" w:eastAsia="新細明體" w:hAnsi="新細明體"/>
                <w:noProof/>
                <w:kern w:val="0"/>
                <w:sz w:val="20"/>
                <w:szCs w:val="20"/>
              </w:rPr>
            </w:pPr>
            <w:r w:rsidRPr="00CE0C43">
              <w:rPr>
                <w:rFonts w:ascii="新細明體" w:eastAsia="新細明體" w:hAnsi="新細明體" w:hint="eastAsia"/>
                <w:noProof/>
                <w:kern w:val="0"/>
                <w:sz w:val="20"/>
                <w:szCs w:val="20"/>
              </w:rPr>
              <w:t>－</w:t>
            </w:r>
          </w:p>
        </w:tc>
      </w:tr>
      <w:tr w:rsidR="00127B58" w:rsidRPr="00054689" w14:paraId="020D2E80" w14:textId="77777777" w:rsidTr="00D22CCB">
        <w:trPr>
          <w:gridAfter w:val="1"/>
          <w:wAfter w:w="53" w:type="dxa"/>
          <w:trHeight w:val="850"/>
        </w:trPr>
        <w:tc>
          <w:tcPr>
            <w:tcW w:w="2101" w:type="dxa"/>
            <w:gridSpan w:val="2"/>
            <w:tcBorders>
              <w:top w:val="nil"/>
              <w:left w:val="nil"/>
              <w:bottom w:val="single" w:sz="8" w:space="0" w:color="auto"/>
              <w:right w:val="single" w:sz="4" w:space="0" w:color="auto"/>
            </w:tcBorders>
            <w:vAlign w:val="center"/>
            <w:hideMark/>
          </w:tcPr>
          <w:p w14:paraId="51B51677" w14:textId="3B074E79" w:rsidR="00127B58" w:rsidRPr="004F4C29" w:rsidRDefault="00127B58" w:rsidP="00127B58">
            <w:pPr>
              <w:spacing w:line="240" w:lineRule="exact"/>
              <w:ind w:rightChars="10" w:right="24" w:firstLineChars="250" w:firstLine="450"/>
              <w:jc w:val="distribute"/>
              <w:rPr>
                <w:rFonts w:ascii="標楷體" w:eastAsia="標楷體" w:hAnsi="標楷體" w:cs="Times New Roman"/>
                <w:spacing w:val="-10"/>
                <w:sz w:val="20"/>
                <w:szCs w:val="20"/>
              </w:rPr>
            </w:pPr>
            <w:r w:rsidRPr="004F4C29">
              <w:rPr>
                <w:rFonts w:ascii="標楷體" w:eastAsia="標楷體" w:hAnsi="標楷體" w:hint="eastAsia"/>
                <w:noProof/>
                <w:spacing w:val="-10"/>
                <w:kern w:val="0"/>
                <w:sz w:val="20"/>
                <w:szCs w:val="20"/>
              </w:rPr>
              <w:t>待填補之虧損</w:t>
            </w:r>
          </w:p>
        </w:tc>
        <w:tc>
          <w:tcPr>
            <w:tcW w:w="1341" w:type="dxa"/>
            <w:gridSpan w:val="2"/>
            <w:tcBorders>
              <w:top w:val="nil"/>
              <w:left w:val="single" w:sz="4" w:space="0" w:color="auto"/>
              <w:bottom w:val="single" w:sz="8" w:space="0" w:color="auto"/>
              <w:right w:val="single" w:sz="4" w:space="0" w:color="auto"/>
            </w:tcBorders>
            <w:vAlign w:val="center"/>
            <w:hideMark/>
          </w:tcPr>
          <w:p w14:paraId="2B2BA98D" w14:textId="7B157267"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A630A">
              <w:rPr>
                <w:rFonts w:ascii="新細明體" w:eastAsia="新細明體" w:hAnsi="新細明體"/>
                <w:noProof/>
                <w:kern w:val="0"/>
                <w:sz w:val="20"/>
                <w:szCs w:val="20"/>
              </w:rPr>
              <w:t>1,197,756,000</w:t>
            </w:r>
          </w:p>
        </w:tc>
        <w:tc>
          <w:tcPr>
            <w:tcW w:w="1341" w:type="dxa"/>
            <w:gridSpan w:val="2"/>
            <w:tcBorders>
              <w:top w:val="nil"/>
              <w:left w:val="single" w:sz="4" w:space="0" w:color="auto"/>
              <w:bottom w:val="single" w:sz="8" w:space="0" w:color="auto"/>
              <w:right w:val="single" w:sz="4" w:space="0" w:color="auto"/>
            </w:tcBorders>
            <w:vAlign w:val="center"/>
            <w:hideMark/>
          </w:tcPr>
          <w:p w14:paraId="4514434A" w14:textId="337ABFF1"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676,552,964</w:t>
            </w:r>
          </w:p>
        </w:tc>
        <w:tc>
          <w:tcPr>
            <w:tcW w:w="1167" w:type="dxa"/>
            <w:gridSpan w:val="2"/>
            <w:tcBorders>
              <w:top w:val="nil"/>
              <w:left w:val="single" w:sz="4" w:space="0" w:color="auto"/>
              <w:bottom w:val="single" w:sz="8" w:space="0" w:color="auto"/>
              <w:right w:val="single" w:sz="4" w:space="0" w:color="auto"/>
            </w:tcBorders>
            <w:vAlign w:val="center"/>
            <w:hideMark/>
          </w:tcPr>
          <w:p w14:paraId="35664925" w14:textId="4A1E009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5B2F45">
              <w:rPr>
                <w:rFonts w:ascii="新細明體" w:eastAsia="新細明體" w:hAnsi="新細明體"/>
                <w:noProof/>
                <w:kern w:val="0"/>
                <w:sz w:val="20"/>
                <w:szCs w:val="20"/>
              </w:rPr>
              <w:t>676,552,964</w:t>
            </w:r>
          </w:p>
        </w:tc>
        <w:tc>
          <w:tcPr>
            <w:tcW w:w="1286" w:type="dxa"/>
            <w:gridSpan w:val="3"/>
            <w:tcBorders>
              <w:top w:val="nil"/>
              <w:left w:val="single" w:sz="4" w:space="0" w:color="auto"/>
              <w:bottom w:val="single" w:sz="8" w:space="0" w:color="auto"/>
              <w:right w:val="single" w:sz="4" w:space="0" w:color="auto"/>
            </w:tcBorders>
            <w:vAlign w:val="center"/>
            <w:hideMark/>
          </w:tcPr>
          <w:p w14:paraId="3010F36C" w14:textId="06848CAF"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- 521,203,036</w:t>
            </w:r>
          </w:p>
        </w:tc>
        <w:tc>
          <w:tcPr>
            <w:tcW w:w="789" w:type="dxa"/>
            <w:gridSpan w:val="3"/>
            <w:tcBorders>
              <w:top w:val="nil"/>
              <w:left w:val="single" w:sz="4" w:space="0" w:color="auto"/>
              <w:bottom w:val="single" w:sz="8" w:space="0" w:color="auto"/>
              <w:right w:val="single" w:sz="4" w:space="0" w:color="auto"/>
            </w:tcBorders>
            <w:vAlign w:val="center"/>
            <w:hideMark/>
          </w:tcPr>
          <w:p w14:paraId="15574E0E" w14:textId="2FBA27C5"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244997">
              <w:rPr>
                <w:rFonts w:ascii="新細明體" w:eastAsia="新細明體" w:hAnsi="新細明體"/>
                <w:noProof/>
                <w:kern w:val="0"/>
                <w:sz w:val="20"/>
                <w:szCs w:val="20"/>
              </w:rPr>
              <w:t>- 43.51</w:t>
            </w:r>
          </w:p>
        </w:tc>
        <w:tc>
          <w:tcPr>
            <w:tcW w:w="1140" w:type="dxa"/>
            <w:gridSpan w:val="2"/>
            <w:tcBorders>
              <w:top w:val="nil"/>
              <w:left w:val="single" w:sz="4" w:space="0" w:color="auto"/>
              <w:bottom w:val="single" w:sz="8" w:space="0" w:color="auto"/>
              <w:right w:val="single" w:sz="4" w:space="0" w:color="auto"/>
            </w:tcBorders>
            <w:vAlign w:val="center"/>
            <w:hideMark/>
          </w:tcPr>
          <w:p w14:paraId="515A1E11" w14:textId="208BE5C1"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c>
          <w:tcPr>
            <w:tcW w:w="757" w:type="dxa"/>
            <w:tcBorders>
              <w:top w:val="nil"/>
              <w:left w:val="single" w:sz="4" w:space="0" w:color="auto"/>
              <w:bottom w:val="single" w:sz="8" w:space="0" w:color="auto"/>
              <w:right w:val="nil"/>
            </w:tcBorders>
            <w:vAlign w:val="center"/>
            <w:hideMark/>
          </w:tcPr>
          <w:p w14:paraId="094047BF" w14:textId="5CBD693C" w:rsidR="00127B58" w:rsidRPr="00CE0C43" w:rsidRDefault="00127B58" w:rsidP="00127B58">
            <w:pPr>
              <w:spacing w:line="240" w:lineRule="exact"/>
              <w:ind w:rightChars="-25" w:right="-60"/>
              <w:jc w:val="right"/>
              <w:rPr>
                <w:rFonts w:ascii="新細明體" w:eastAsia="新細明體" w:hAnsi="新細明體" w:cs="Times New Roman"/>
                <w:sz w:val="20"/>
                <w:szCs w:val="20"/>
              </w:rPr>
            </w:pPr>
            <w:r w:rsidRPr="00CE0C43">
              <w:rPr>
                <w:rFonts w:ascii="新細明體" w:eastAsia="新細明體" w:hAnsi="新細明體" w:hint="eastAsia"/>
                <w:noProof/>
                <w:kern w:val="0"/>
                <w:sz w:val="20"/>
                <w:szCs w:val="20"/>
              </w:rPr>
              <w:t>－</w:t>
            </w:r>
          </w:p>
        </w:tc>
      </w:tr>
      <w:tr w:rsidR="00717082" w:rsidRPr="00D1438B" w14:paraId="54AD5410" w14:textId="77777777" w:rsidTr="0049239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hRule="exact" w:val="397"/>
          <w:jc w:val="center"/>
        </w:trPr>
        <w:tc>
          <w:tcPr>
            <w:tcW w:w="9933" w:type="dxa"/>
            <w:gridSpan w:val="17"/>
            <w:hideMark/>
          </w:tcPr>
          <w:p w14:paraId="1F81E14F" w14:textId="6B6CF5DE" w:rsidR="00717082" w:rsidRPr="00D1438B" w:rsidRDefault="00717082" w:rsidP="00104F84">
            <w:pPr>
              <w:snapToGrid w:val="0"/>
              <w:jc w:val="center"/>
              <w:rPr>
                <w:rFonts w:ascii="標楷體" w:eastAsia="標楷體" w:hAnsi="標楷體"/>
                <w:sz w:val="28"/>
                <w:szCs w:val="28"/>
              </w:rPr>
            </w:pPr>
            <w:r w:rsidRPr="009C5D00">
              <w:rPr>
                <w:rFonts w:ascii="標楷體" w:eastAsia="標楷體" w:hAnsi="新細明體" w:cs="新細明體" w:hint="eastAsia"/>
                <w:b/>
                <w:bCs/>
                <w:kern w:val="0"/>
                <w:sz w:val="32"/>
                <w:szCs w:val="32"/>
                <w:u w:val="single"/>
              </w:rPr>
              <w:lastRenderedPageBreak/>
              <w:t>三、</w:t>
            </w:r>
            <w:r w:rsidR="003E6072" w:rsidRPr="009C5D00">
              <w:rPr>
                <w:rFonts w:ascii="標楷體" w:eastAsia="標楷體" w:hAnsi="新細明體" w:cs="新細明體" w:hint="eastAsia"/>
                <w:b/>
                <w:bCs/>
                <w:kern w:val="0"/>
                <w:sz w:val="32"/>
                <w:szCs w:val="32"/>
                <w:u w:val="single"/>
              </w:rPr>
              <w:t>盈虧撥補審定數額綜計表</w:t>
            </w:r>
            <w:r w:rsidRPr="009C5D00">
              <w:rPr>
                <w:rFonts w:ascii="標楷體" w:eastAsia="標楷體" w:hAnsi="標楷體" w:hint="eastAsia"/>
                <w:b/>
                <w:bCs/>
                <w:szCs w:val="24"/>
                <w:u w:val="single"/>
              </w:rPr>
              <w:t>（基金別</w:t>
            </w:r>
            <w:r w:rsidRPr="00F334C5">
              <w:rPr>
                <w:rFonts w:ascii="標楷體" w:eastAsia="標楷體" w:hAnsi="標楷體" w:hint="eastAsia"/>
                <w:b/>
                <w:bCs/>
                <w:szCs w:val="24"/>
                <w:u w:val="single"/>
              </w:rPr>
              <w:t>）</w:t>
            </w:r>
          </w:p>
        </w:tc>
      </w:tr>
      <w:tr w:rsidR="00717082" w:rsidRPr="00D1438B" w14:paraId="5A87AA5B" w14:textId="77777777" w:rsidTr="0049239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hRule="exact" w:val="340"/>
          <w:jc w:val="center"/>
        </w:trPr>
        <w:tc>
          <w:tcPr>
            <w:tcW w:w="7613" w:type="dxa"/>
            <w:gridSpan w:val="11"/>
            <w:tcBorders>
              <w:left w:val="nil"/>
              <w:bottom w:val="single" w:sz="8" w:space="0" w:color="auto"/>
              <w:right w:val="nil"/>
            </w:tcBorders>
            <w:vAlign w:val="bottom"/>
          </w:tcPr>
          <w:p w14:paraId="187EC4C7" w14:textId="6D4DDEEB" w:rsidR="00717082" w:rsidRPr="00D1438B" w:rsidRDefault="00717082" w:rsidP="00DF604D">
            <w:pPr>
              <w:tabs>
                <w:tab w:val="left" w:pos="3948"/>
              </w:tabs>
              <w:ind w:leftChars="-17" w:left="-41" w:right="79"/>
              <w:jc w:val="both"/>
              <w:rPr>
                <w:rFonts w:ascii="新細明體" w:eastAsia="標楷體" w:hAnsi="新細明體"/>
                <w:b/>
                <w:szCs w:val="24"/>
              </w:rPr>
            </w:pPr>
            <w:r w:rsidRPr="00D1438B">
              <w:rPr>
                <w:rFonts w:ascii="新細明體" w:eastAsia="標楷體" w:hAnsi="新細明體" w:hint="eastAsia"/>
                <w:b/>
                <w:szCs w:val="24"/>
              </w:rPr>
              <w:t>盈餘分配</w:t>
            </w:r>
            <w:r w:rsidRPr="00D1438B">
              <w:rPr>
                <w:rFonts w:ascii="新細明體" w:eastAsia="標楷體" w:hAnsi="新細明體" w:hint="eastAsia"/>
                <w:b/>
                <w:szCs w:val="24"/>
              </w:rPr>
              <w:t xml:space="preserve">                         </w:t>
            </w:r>
            <w:r w:rsidRPr="00D1438B">
              <w:rPr>
                <w:rFonts w:ascii="標楷體" w:eastAsia="標楷體" w:hAnsi="標楷體" w:cs="新細明體" w:hint="eastAsia"/>
                <w:bCs/>
                <w:kern w:val="0"/>
                <w:szCs w:val="24"/>
              </w:rPr>
              <w:t>中華民國1</w:t>
            </w:r>
            <w:r>
              <w:rPr>
                <w:rFonts w:ascii="標楷體" w:eastAsia="標楷體" w:hAnsi="標楷體" w:cs="新細明體" w:hint="eastAsia"/>
                <w:bCs/>
                <w:kern w:val="0"/>
                <w:szCs w:val="24"/>
              </w:rPr>
              <w:t>1</w:t>
            </w:r>
            <w:r w:rsidR="003E6072">
              <w:rPr>
                <w:rFonts w:ascii="標楷體" w:eastAsia="標楷體" w:hAnsi="標楷體" w:cs="新細明體" w:hint="eastAsia"/>
                <w:bCs/>
                <w:kern w:val="0"/>
                <w:szCs w:val="24"/>
              </w:rPr>
              <w:t>3</w:t>
            </w:r>
            <w:r w:rsidRPr="00D1438B">
              <w:rPr>
                <w:rFonts w:ascii="標楷體" w:eastAsia="標楷體" w:hAnsi="標楷體" w:cs="新細明體" w:hint="eastAsia"/>
                <w:bCs/>
                <w:kern w:val="0"/>
                <w:szCs w:val="24"/>
              </w:rPr>
              <w:t>年度</w:t>
            </w:r>
          </w:p>
        </w:tc>
        <w:tc>
          <w:tcPr>
            <w:tcW w:w="2320" w:type="dxa"/>
            <w:gridSpan w:val="6"/>
            <w:tcBorders>
              <w:top w:val="nil"/>
              <w:left w:val="nil"/>
              <w:bottom w:val="single" w:sz="8" w:space="0" w:color="auto"/>
              <w:right w:val="nil"/>
            </w:tcBorders>
            <w:vAlign w:val="bottom"/>
          </w:tcPr>
          <w:p w14:paraId="524FCD66" w14:textId="77777777" w:rsidR="00717082" w:rsidRPr="00D1438B" w:rsidRDefault="00717082" w:rsidP="00DF604D">
            <w:pPr>
              <w:snapToGrid w:val="0"/>
              <w:ind w:right="-6"/>
              <w:jc w:val="right"/>
              <w:rPr>
                <w:rFonts w:ascii="新細明體" w:eastAsia="標楷體" w:hAnsi="新細明體"/>
                <w:w w:val="90"/>
                <w:sz w:val="20"/>
              </w:rPr>
            </w:pPr>
            <w:r w:rsidRPr="00D1438B">
              <w:rPr>
                <w:rFonts w:ascii="新細明體" w:eastAsia="標楷體" w:hAnsi="新細明體" w:hint="eastAsia"/>
                <w:w w:val="95"/>
                <w:sz w:val="20"/>
              </w:rPr>
              <w:t>單位：新臺幣元</w:t>
            </w:r>
          </w:p>
        </w:tc>
      </w:tr>
      <w:tr w:rsidR="00717082" w:rsidRPr="00D1438B" w14:paraId="7F2615F1" w14:textId="77777777" w:rsidTr="0049239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567"/>
          <w:jc w:val="center"/>
        </w:trPr>
        <w:tc>
          <w:tcPr>
            <w:tcW w:w="2648" w:type="dxa"/>
            <w:gridSpan w:val="2"/>
            <w:vMerge w:val="restart"/>
            <w:tcBorders>
              <w:top w:val="single" w:sz="8" w:space="0" w:color="auto"/>
              <w:left w:val="nil"/>
              <w:bottom w:val="single" w:sz="8" w:space="0" w:color="auto"/>
              <w:right w:val="single" w:sz="4" w:space="0" w:color="auto"/>
            </w:tcBorders>
            <w:vAlign w:val="center"/>
            <w:hideMark/>
          </w:tcPr>
          <w:p w14:paraId="219F38E8"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基金名稱</w:t>
            </w:r>
          </w:p>
        </w:tc>
        <w:tc>
          <w:tcPr>
            <w:tcW w:w="3335" w:type="dxa"/>
            <w:gridSpan w:val="6"/>
            <w:tcBorders>
              <w:top w:val="single" w:sz="8" w:space="0" w:color="auto"/>
              <w:left w:val="nil"/>
              <w:bottom w:val="single" w:sz="4" w:space="0" w:color="auto"/>
              <w:right w:val="single" w:sz="4" w:space="0" w:color="auto"/>
            </w:tcBorders>
            <w:vAlign w:val="center"/>
            <w:hideMark/>
          </w:tcPr>
          <w:p w14:paraId="7456D992"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盈餘之部</w:t>
            </w:r>
          </w:p>
        </w:tc>
        <w:tc>
          <w:tcPr>
            <w:tcW w:w="3950" w:type="dxa"/>
            <w:gridSpan w:val="9"/>
            <w:tcBorders>
              <w:top w:val="single" w:sz="8" w:space="0" w:color="auto"/>
              <w:left w:val="single" w:sz="4" w:space="0" w:color="auto"/>
              <w:bottom w:val="single" w:sz="4" w:space="0" w:color="auto"/>
            </w:tcBorders>
            <w:vAlign w:val="center"/>
          </w:tcPr>
          <w:p w14:paraId="42E5A635"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分配之部</w:t>
            </w:r>
          </w:p>
        </w:tc>
      </w:tr>
      <w:tr w:rsidR="00050A3B" w:rsidRPr="00D1438B" w14:paraId="39AC0995" w14:textId="77777777" w:rsidTr="00492399">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567"/>
          <w:jc w:val="center"/>
        </w:trPr>
        <w:tc>
          <w:tcPr>
            <w:tcW w:w="2648" w:type="dxa"/>
            <w:gridSpan w:val="2"/>
            <w:vMerge/>
            <w:tcBorders>
              <w:top w:val="single" w:sz="8" w:space="0" w:color="auto"/>
              <w:left w:val="nil"/>
              <w:bottom w:val="single" w:sz="8" w:space="0" w:color="auto"/>
              <w:right w:val="single" w:sz="4" w:space="0" w:color="auto"/>
            </w:tcBorders>
            <w:vAlign w:val="center"/>
            <w:hideMark/>
          </w:tcPr>
          <w:p w14:paraId="7324C4D2" w14:textId="77777777" w:rsidR="00717082" w:rsidRPr="00D1438B" w:rsidRDefault="00717082" w:rsidP="00717082">
            <w:pPr>
              <w:widowControl/>
              <w:rPr>
                <w:rFonts w:ascii="新細明體" w:eastAsia="標楷體" w:hAnsi="新細明體"/>
                <w:sz w:val="20"/>
              </w:rPr>
            </w:pPr>
          </w:p>
        </w:tc>
        <w:tc>
          <w:tcPr>
            <w:tcW w:w="1067" w:type="dxa"/>
            <w:gridSpan w:val="2"/>
            <w:tcBorders>
              <w:top w:val="single" w:sz="4" w:space="0" w:color="auto"/>
              <w:left w:val="nil"/>
              <w:bottom w:val="single" w:sz="8" w:space="0" w:color="auto"/>
              <w:right w:val="single" w:sz="4" w:space="0" w:color="auto"/>
            </w:tcBorders>
            <w:vAlign w:val="center"/>
            <w:hideMark/>
          </w:tcPr>
          <w:p w14:paraId="649F994F" w14:textId="77777777" w:rsidR="00717082" w:rsidRPr="00D1438B" w:rsidRDefault="00717082" w:rsidP="00717082">
            <w:pPr>
              <w:ind w:rightChars="20" w:right="48"/>
              <w:jc w:val="distribute"/>
              <w:rPr>
                <w:rFonts w:ascii="新細明體" w:eastAsia="標楷體" w:hAnsi="新細明體"/>
                <w:sz w:val="20"/>
              </w:rPr>
            </w:pPr>
            <w:r w:rsidRPr="00D1438B">
              <w:rPr>
                <w:rFonts w:ascii="新細明體" w:eastAsia="標楷體" w:hAnsi="新細明體" w:hint="eastAsia"/>
                <w:sz w:val="20"/>
              </w:rPr>
              <w:t>本期淨利</w:t>
            </w:r>
          </w:p>
        </w:tc>
        <w:tc>
          <w:tcPr>
            <w:tcW w:w="1134" w:type="dxa"/>
            <w:gridSpan w:val="2"/>
            <w:tcBorders>
              <w:top w:val="single" w:sz="4" w:space="0" w:color="auto"/>
              <w:left w:val="nil"/>
              <w:bottom w:val="single" w:sz="8" w:space="0" w:color="auto"/>
              <w:right w:val="single" w:sz="4" w:space="0" w:color="auto"/>
            </w:tcBorders>
            <w:vAlign w:val="center"/>
            <w:hideMark/>
          </w:tcPr>
          <w:p w14:paraId="59C950A0" w14:textId="77777777" w:rsidR="00717082" w:rsidRPr="00D1438B" w:rsidRDefault="00717082" w:rsidP="00717082">
            <w:pPr>
              <w:ind w:rightChars="20" w:right="48"/>
              <w:jc w:val="distribute"/>
              <w:rPr>
                <w:rFonts w:ascii="新細明體" w:eastAsia="標楷體" w:hAnsi="新細明體"/>
                <w:spacing w:val="-30"/>
                <w:sz w:val="20"/>
              </w:rPr>
            </w:pPr>
            <w:r w:rsidRPr="00D1438B">
              <w:rPr>
                <w:rFonts w:ascii="新細明體" w:eastAsia="標楷體" w:hAnsi="新細明體" w:hint="eastAsia"/>
                <w:sz w:val="20"/>
              </w:rPr>
              <w:t>累積盈餘</w:t>
            </w:r>
          </w:p>
        </w:tc>
        <w:tc>
          <w:tcPr>
            <w:tcW w:w="1134" w:type="dxa"/>
            <w:gridSpan w:val="2"/>
            <w:tcBorders>
              <w:top w:val="single" w:sz="4" w:space="0" w:color="auto"/>
              <w:left w:val="nil"/>
              <w:bottom w:val="single" w:sz="8" w:space="0" w:color="auto"/>
              <w:right w:val="single" w:sz="4" w:space="0" w:color="auto"/>
            </w:tcBorders>
            <w:vAlign w:val="center"/>
            <w:hideMark/>
          </w:tcPr>
          <w:p w14:paraId="1B26FDAB" w14:textId="77777777" w:rsidR="00717082" w:rsidRPr="00D1438B" w:rsidRDefault="00717082" w:rsidP="00717082">
            <w:pPr>
              <w:autoSpaceDE w:val="0"/>
              <w:autoSpaceDN w:val="0"/>
              <w:adjustRightInd w:val="0"/>
              <w:ind w:right="57"/>
              <w:jc w:val="distribute"/>
              <w:rPr>
                <w:rFonts w:ascii="新細明體" w:eastAsia="標楷體" w:hAnsi="新細明體"/>
                <w:sz w:val="20"/>
              </w:rPr>
            </w:pPr>
            <w:r w:rsidRPr="00D1438B">
              <w:rPr>
                <w:rFonts w:ascii="新細明體" w:eastAsia="標楷體" w:hAnsi="新細明體" w:hint="eastAsia"/>
                <w:sz w:val="20"/>
              </w:rPr>
              <w:t>合計</w:t>
            </w:r>
          </w:p>
        </w:tc>
        <w:tc>
          <w:tcPr>
            <w:tcW w:w="992" w:type="dxa"/>
            <w:tcBorders>
              <w:top w:val="single" w:sz="4" w:space="0" w:color="auto"/>
              <w:left w:val="nil"/>
              <w:bottom w:val="single" w:sz="8" w:space="0" w:color="auto"/>
              <w:right w:val="single" w:sz="4" w:space="0" w:color="auto"/>
            </w:tcBorders>
            <w:vAlign w:val="center"/>
            <w:hideMark/>
          </w:tcPr>
          <w:p w14:paraId="41DE400B" w14:textId="77777777" w:rsidR="00717082" w:rsidRPr="00D1438B" w:rsidRDefault="00717082" w:rsidP="00717082">
            <w:pPr>
              <w:jc w:val="distribute"/>
              <w:rPr>
                <w:rFonts w:ascii="新細明體" w:eastAsia="標楷體" w:hAnsi="新細明體"/>
                <w:sz w:val="20"/>
              </w:rPr>
            </w:pPr>
            <w:r w:rsidRPr="002045E6">
              <w:rPr>
                <w:rFonts w:ascii="新細明體" w:eastAsia="標楷體" w:hAnsi="新細明體" w:hint="eastAsia"/>
                <w:sz w:val="20"/>
              </w:rPr>
              <w:t>填補</w:t>
            </w:r>
            <w:r w:rsidRPr="0029357C">
              <w:rPr>
                <w:rFonts w:ascii="標楷體" w:eastAsia="標楷體" w:hAnsi="標楷體" w:cs="新細明體" w:hint="eastAsia"/>
                <w:kern w:val="0"/>
                <w:sz w:val="20"/>
              </w:rPr>
              <w:t>虧損</w:t>
            </w:r>
          </w:p>
        </w:tc>
        <w:tc>
          <w:tcPr>
            <w:tcW w:w="851" w:type="dxa"/>
            <w:gridSpan w:val="3"/>
            <w:tcBorders>
              <w:top w:val="single" w:sz="4" w:space="0" w:color="auto"/>
              <w:left w:val="nil"/>
              <w:bottom w:val="single" w:sz="8" w:space="0" w:color="auto"/>
              <w:right w:val="single" w:sz="4" w:space="0" w:color="auto"/>
            </w:tcBorders>
            <w:vAlign w:val="center"/>
          </w:tcPr>
          <w:p w14:paraId="064BC54F" w14:textId="77777777" w:rsidR="00717082" w:rsidRPr="00F26732" w:rsidRDefault="00717082" w:rsidP="00717082">
            <w:pPr>
              <w:ind w:rightChars="3" w:right="7"/>
              <w:jc w:val="distribute"/>
              <w:rPr>
                <w:rFonts w:ascii="新細明體" w:eastAsia="標楷體" w:hAnsi="新細明體"/>
                <w:b/>
                <w:bCs/>
                <w:spacing w:val="-12"/>
                <w:sz w:val="20"/>
              </w:rPr>
            </w:pPr>
            <w:r w:rsidRPr="00F26732">
              <w:rPr>
                <w:rFonts w:ascii="新細明體" w:eastAsia="標楷體" w:hAnsi="新細明體" w:hint="eastAsia"/>
                <w:spacing w:val="-12"/>
                <w:sz w:val="20"/>
              </w:rPr>
              <w:t>法定公積</w:t>
            </w:r>
          </w:p>
        </w:tc>
        <w:tc>
          <w:tcPr>
            <w:tcW w:w="992" w:type="dxa"/>
            <w:gridSpan w:val="2"/>
            <w:tcBorders>
              <w:top w:val="single" w:sz="4" w:space="0" w:color="auto"/>
              <w:left w:val="nil"/>
              <w:bottom w:val="single" w:sz="8" w:space="0" w:color="auto"/>
              <w:right w:val="single" w:sz="4" w:space="0" w:color="auto"/>
            </w:tcBorders>
            <w:vAlign w:val="center"/>
          </w:tcPr>
          <w:p w14:paraId="23DD1CFA" w14:textId="77777777" w:rsidR="00717082" w:rsidRPr="00655AB0" w:rsidRDefault="00717082" w:rsidP="00717082">
            <w:pPr>
              <w:ind w:rightChars="3" w:right="7"/>
              <w:jc w:val="distribute"/>
              <w:rPr>
                <w:rFonts w:ascii="新細明體" w:eastAsia="標楷體" w:hAnsi="新細明體"/>
                <w:spacing w:val="-14"/>
                <w:sz w:val="20"/>
              </w:rPr>
            </w:pPr>
            <w:r w:rsidRPr="00655AB0">
              <w:rPr>
                <w:rFonts w:ascii="標楷體" w:eastAsia="標楷體" w:hint="eastAsia"/>
                <w:spacing w:val="-14"/>
                <w:sz w:val="20"/>
              </w:rPr>
              <w:t>未分配</w:t>
            </w:r>
            <w:r w:rsidRPr="00655AB0">
              <w:rPr>
                <w:rFonts w:ascii="標楷體" w:eastAsia="標楷體" w:cs="新細明體" w:hint="eastAsia"/>
                <w:spacing w:val="-14"/>
                <w:kern w:val="0"/>
                <w:sz w:val="20"/>
              </w:rPr>
              <w:t>盈餘</w:t>
            </w:r>
          </w:p>
        </w:tc>
        <w:tc>
          <w:tcPr>
            <w:tcW w:w="1115" w:type="dxa"/>
            <w:gridSpan w:val="3"/>
            <w:tcBorders>
              <w:top w:val="single" w:sz="4" w:space="0" w:color="auto"/>
              <w:left w:val="nil"/>
              <w:bottom w:val="single" w:sz="8" w:space="0" w:color="auto"/>
            </w:tcBorders>
            <w:vAlign w:val="center"/>
          </w:tcPr>
          <w:p w14:paraId="74AD5BEA" w14:textId="77777777" w:rsidR="00717082" w:rsidRPr="00D1438B" w:rsidRDefault="00717082" w:rsidP="00717082">
            <w:pPr>
              <w:autoSpaceDE w:val="0"/>
              <w:autoSpaceDN w:val="0"/>
              <w:adjustRightInd w:val="0"/>
              <w:ind w:right="57"/>
              <w:jc w:val="distribute"/>
              <w:rPr>
                <w:rFonts w:ascii="新細明體" w:eastAsia="標楷體" w:hAnsi="新細明體"/>
                <w:sz w:val="20"/>
              </w:rPr>
            </w:pPr>
            <w:r w:rsidRPr="00D1438B">
              <w:rPr>
                <w:rFonts w:ascii="新細明體" w:eastAsia="標楷體" w:hAnsi="新細明體" w:hint="eastAsia"/>
                <w:sz w:val="20"/>
              </w:rPr>
              <w:t>合計</w:t>
            </w:r>
          </w:p>
        </w:tc>
      </w:tr>
      <w:tr w:rsidR="00457C9D" w:rsidRPr="00D1438B" w14:paraId="662DE445" w14:textId="77777777" w:rsidTr="000F472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2405"/>
          <w:jc w:val="center"/>
        </w:trPr>
        <w:tc>
          <w:tcPr>
            <w:tcW w:w="2648" w:type="dxa"/>
            <w:gridSpan w:val="2"/>
            <w:tcBorders>
              <w:top w:val="single" w:sz="8" w:space="0" w:color="auto"/>
              <w:left w:val="nil"/>
              <w:bottom w:val="nil"/>
              <w:right w:val="single" w:sz="4" w:space="0" w:color="auto"/>
            </w:tcBorders>
            <w:vAlign w:val="center"/>
            <w:hideMark/>
          </w:tcPr>
          <w:p w14:paraId="17F8706C" w14:textId="7414D236" w:rsidR="00457C9D" w:rsidRPr="00825882" w:rsidRDefault="00457C9D" w:rsidP="00457C9D">
            <w:pPr>
              <w:ind w:left="284" w:right="284"/>
              <w:jc w:val="distribute"/>
              <w:rPr>
                <w:rFonts w:ascii="新細明體" w:eastAsia="標楷體" w:hAnsi="新細明體"/>
                <w:b/>
                <w:sz w:val="20"/>
                <w:szCs w:val="24"/>
              </w:rPr>
            </w:pPr>
            <w:r w:rsidRPr="00825882">
              <w:rPr>
                <w:rFonts w:ascii="新細明體" w:eastAsia="標楷體" w:hAnsi="新細明體" w:hint="eastAsia"/>
                <w:b/>
                <w:sz w:val="20"/>
                <w:szCs w:val="24"/>
              </w:rPr>
              <w:t>合計</w:t>
            </w:r>
          </w:p>
        </w:tc>
        <w:tc>
          <w:tcPr>
            <w:tcW w:w="1067" w:type="dxa"/>
            <w:gridSpan w:val="2"/>
            <w:tcBorders>
              <w:top w:val="single" w:sz="8" w:space="0" w:color="auto"/>
              <w:left w:val="nil"/>
              <w:bottom w:val="nil"/>
              <w:right w:val="single" w:sz="4" w:space="0" w:color="auto"/>
            </w:tcBorders>
            <w:vAlign w:val="center"/>
            <w:hideMark/>
          </w:tcPr>
          <w:p w14:paraId="30FDAA2A" w14:textId="45CD7996" w:rsidR="00457C9D" w:rsidRPr="002045E6" w:rsidRDefault="00457C9D" w:rsidP="00457C9D">
            <w:pPr>
              <w:jc w:val="right"/>
              <w:rPr>
                <w:rFonts w:ascii="新細明體" w:eastAsia="標楷體" w:hAnsi="新細明體"/>
                <w:b/>
                <w:bCs/>
                <w:sz w:val="20"/>
              </w:rPr>
            </w:pPr>
            <w:r w:rsidRPr="00A843E8">
              <w:rPr>
                <w:rFonts w:ascii="新細明體" w:hAnsi="新細明體"/>
                <w:b/>
                <w:noProof/>
                <w:sz w:val="20"/>
              </w:rPr>
              <w:t>68,328,547</w:t>
            </w:r>
          </w:p>
        </w:tc>
        <w:tc>
          <w:tcPr>
            <w:tcW w:w="1134" w:type="dxa"/>
            <w:gridSpan w:val="2"/>
            <w:tcBorders>
              <w:top w:val="single" w:sz="8" w:space="0" w:color="auto"/>
              <w:left w:val="nil"/>
              <w:bottom w:val="nil"/>
              <w:right w:val="single" w:sz="4" w:space="0" w:color="auto"/>
            </w:tcBorders>
            <w:vAlign w:val="center"/>
            <w:hideMark/>
          </w:tcPr>
          <w:p w14:paraId="0E75D950" w14:textId="7D0D33AD" w:rsidR="00457C9D" w:rsidRPr="002045E6" w:rsidRDefault="00457C9D" w:rsidP="00457C9D">
            <w:pPr>
              <w:jc w:val="right"/>
              <w:rPr>
                <w:rFonts w:ascii="新細明體" w:eastAsia="標楷體" w:hAnsi="新細明體"/>
                <w:b/>
                <w:bCs/>
                <w:sz w:val="20"/>
              </w:rPr>
            </w:pPr>
            <w:r w:rsidRPr="00A843E8">
              <w:rPr>
                <w:rFonts w:ascii="新細明體" w:hAnsi="新細明體"/>
                <w:b/>
                <w:noProof/>
                <w:sz w:val="20"/>
              </w:rPr>
              <w:t>246,571,907</w:t>
            </w:r>
          </w:p>
        </w:tc>
        <w:tc>
          <w:tcPr>
            <w:tcW w:w="1134" w:type="dxa"/>
            <w:gridSpan w:val="2"/>
            <w:tcBorders>
              <w:top w:val="single" w:sz="8" w:space="0" w:color="auto"/>
              <w:left w:val="nil"/>
              <w:bottom w:val="nil"/>
              <w:right w:val="single" w:sz="4" w:space="0" w:color="auto"/>
            </w:tcBorders>
            <w:vAlign w:val="center"/>
            <w:hideMark/>
          </w:tcPr>
          <w:p w14:paraId="5A1E938C" w14:textId="3AF4A201" w:rsidR="00457C9D" w:rsidRPr="0029357C" w:rsidRDefault="00457C9D" w:rsidP="00457C9D">
            <w:pPr>
              <w:jc w:val="right"/>
              <w:rPr>
                <w:rFonts w:ascii="新細明體" w:eastAsia="標楷體" w:hAnsi="新細明體"/>
                <w:b/>
                <w:bCs/>
                <w:sz w:val="20"/>
              </w:rPr>
            </w:pPr>
            <w:r w:rsidRPr="00A843E8">
              <w:rPr>
                <w:rFonts w:ascii="新細明體" w:hAnsi="新細明體"/>
                <w:b/>
                <w:noProof/>
                <w:sz w:val="20"/>
              </w:rPr>
              <w:t>314,900,454</w:t>
            </w:r>
          </w:p>
        </w:tc>
        <w:tc>
          <w:tcPr>
            <w:tcW w:w="992" w:type="dxa"/>
            <w:tcBorders>
              <w:top w:val="single" w:sz="8" w:space="0" w:color="auto"/>
              <w:left w:val="nil"/>
              <w:bottom w:val="nil"/>
              <w:right w:val="single" w:sz="4" w:space="0" w:color="auto"/>
            </w:tcBorders>
            <w:vAlign w:val="center"/>
            <w:hideMark/>
          </w:tcPr>
          <w:p w14:paraId="620F589E" w14:textId="1F559BC2" w:rsidR="00457C9D" w:rsidRPr="00F92249" w:rsidRDefault="00457C9D" w:rsidP="00457C9D">
            <w:pPr>
              <w:ind w:leftChars="-17" w:left="-1" w:hangingChars="20" w:hanging="40"/>
              <w:jc w:val="right"/>
              <w:rPr>
                <w:rFonts w:ascii="新細明體" w:eastAsia="標楷體" w:hAnsi="新細明體"/>
                <w:b/>
                <w:bCs/>
                <w:spacing w:val="-6"/>
                <w:sz w:val="20"/>
              </w:rPr>
            </w:pPr>
            <w:r w:rsidRPr="00A843E8">
              <w:rPr>
                <w:rFonts w:ascii="新細明體" w:hAnsi="新細明體"/>
                <w:b/>
                <w:noProof/>
                <w:sz w:val="20"/>
              </w:rPr>
              <w:t>38,809,622</w:t>
            </w:r>
          </w:p>
        </w:tc>
        <w:tc>
          <w:tcPr>
            <w:tcW w:w="851" w:type="dxa"/>
            <w:gridSpan w:val="3"/>
            <w:tcBorders>
              <w:top w:val="single" w:sz="8" w:space="0" w:color="auto"/>
              <w:left w:val="nil"/>
              <w:right w:val="single" w:sz="4" w:space="0" w:color="auto"/>
            </w:tcBorders>
            <w:vAlign w:val="center"/>
            <w:hideMark/>
          </w:tcPr>
          <w:p w14:paraId="01C7A1C9" w14:textId="1EF129F0" w:rsidR="00457C9D" w:rsidRPr="00F92249" w:rsidRDefault="00457C9D" w:rsidP="00457C9D">
            <w:pPr>
              <w:ind w:rightChars="7" w:right="17"/>
              <w:jc w:val="right"/>
              <w:rPr>
                <w:rFonts w:ascii="新細明體" w:eastAsia="標楷體" w:hAnsi="新細明體"/>
                <w:b/>
                <w:bCs/>
                <w:spacing w:val="-6"/>
                <w:sz w:val="20"/>
              </w:rPr>
            </w:pPr>
            <w:r w:rsidRPr="00A843E8">
              <w:rPr>
                <w:rFonts w:ascii="新細明體" w:hAnsi="新細明體"/>
                <w:b/>
                <w:noProof/>
                <w:sz w:val="20"/>
              </w:rPr>
              <w:t>2,515,466</w:t>
            </w:r>
          </w:p>
        </w:tc>
        <w:tc>
          <w:tcPr>
            <w:tcW w:w="992" w:type="dxa"/>
            <w:gridSpan w:val="2"/>
            <w:tcBorders>
              <w:top w:val="single" w:sz="8" w:space="0" w:color="auto"/>
              <w:left w:val="nil"/>
              <w:right w:val="single" w:sz="4" w:space="0" w:color="auto"/>
            </w:tcBorders>
            <w:vAlign w:val="center"/>
          </w:tcPr>
          <w:p w14:paraId="62963D36" w14:textId="22A87EB1" w:rsidR="00457C9D" w:rsidRPr="00F92249" w:rsidRDefault="00457C9D" w:rsidP="00457C9D">
            <w:pPr>
              <w:ind w:leftChars="-17" w:left="-1" w:hangingChars="20" w:hanging="40"/>
              <w:jc w:val="right"/>
              <w:rPr>
                <w:rFonts w:ascii="新細明體" w:eastAsia="標楷體" w:hAnsi="新細明體"/>
                <w:b/>
                <w:bCs/>
                <w:spacing w:val="-6"/>
                <w:sz w:val="20"/>
              </w:rPr>
            </w:pPr>
            <w:r w:rsidRPr="00A843E8">
              <w:rPr>
                <w:rFonts w:ascii="新細明體" w:hAnsi="新細明體"/>
                <w:b/>
                <w:noProof/>
                <w:sz w:val="20"/>
              </w:rPr>
              <w:t>273,575,366</w:t>
            </w:r>
          </w:p>
        </w:tc>
        <w:tc>
          <w:tcPr>
            <w:tcW w:w="1115" w:type="dxa"/>
            <w:gridSpan w:val="3"/>
            <w:tcBorders>
              <w:top w:val="single" w:sz="8" w:space="0" w:color="auto"/>
              <w:left w:val="nil"/>
              <w:bottom w:val="nil"/>
            </w:tcBorders>
            <w:vAlign w:val="center"/>
          </w:tcPr>
          <w:p w14:paraId="38B72C5E" w14:textId="695C3983" w:rsidR="00457C9D" w:rsidRPr="00F92249" w:rsidRDefault="00457C9D" w:rsidP="00457C9D">
            <w:pPr>
              <w:ind w:leftChars="-3" w:left="1" w:hangingChars="4" w:hanging="8"/>
              <w:jc w:val="right"/>
              <w:rPr>
                <w:rFonts w:ascii="新細明體" w:eastAsia="標楷體" w:hAnsi="新細明體"/>
                <w:b/>
                <w:bCs/>
                <w:spacing w:val="-6"/>
                <w:sz w:val="20"/>
              </w:rPr>
            </w:pPr>
            <w:r w:rsidRPr="00A843E8">
              <w:rPr>
                <w:rFonts w:ascii="新細明體" w:hAnsi="新細明體"/>
                <w:b/>
                <w:noProof/>
                <w:sz w:val="20"/>
              </w:rPr>
              <w:t>314,900,454</w:t>
            </w:r>
          </w:p>
        </w:tc>
      </w:tr>
      <w:tr w:rsidR="00457C9D" w:rsidRPr="00D1438B" w14:paraId="5FD8823E" w14:textId="77777777" w:rsidTr="000F472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2405"/>
          <w:jc w:val="center"/>
        </w:trPr>
        <w:tc>
          <w:tcPr>
            <w:tcW w:w="2648" w:type="dxa"/>
            <w:gridSpan w:val="2"/>
            <w:tcBorders>
              <w:top w:val="nil"/>
              <w:left w:val="nil"/>
              <w:right w:val="single" w:sz="4" w:space="0" w:color="auto"/>
            </w:tcBorders>
            <w:vAlign w:val="center"/>
            <w:hideMark/>
          </w:tcPr>
          <w:p w14:paraId="099B07E8" w14:textId="235B4794" w:rsidR="00457C9D" w:rsidRPr="00D1438B" w:rsidRDefault="00457C9D" w:rsidP="00457C9D">
            <w:pPr>
              <w:ind w:rightChars="45" w:right="108"/>
              <w:jc w:val="distribute"/>
              <w:rPr>
                <w:rFonts w:ascii="新細明體" w:eastAsia="標楷體" w:hAnsi="新細明體" w:cs="新細明體"/>
                <w:b/>
                <w:spacing w:val="-16"/>
                <w:w w:val="90"/>
                <w:sz w:val="20"/>
              </w:rPr>
            </w:pPr>
            <w:r w:rsidRPr="00D1438B">
              <w:rPr>
                <w:rFonts w:ascii="新細明體" w:eastAsia="標楷體" w:hAnsi="新細明體" w:cs="新細明體" w:hint="eastAsia"/>
                <w:b/>
                <w:noProof/>
                <w:spacing w:val="-20"/>
                <w:sz w:val="20"/>
              </w:rPr>
              <w:t>新北市政府農業局主管</w:t>
            </w:r>
          </w:p>
        </w:tc>
        <w:tc>
          <w:tcPr>
            <w:tcW w:w="1067" w:type="dxa"/>
            <w:gridSpan w:val="2"/>
            <w:tcBorders>
              <w:top w:val="nil"/>
              <w:left w:val="nil"/>
              <w:right w:val="single" w:sz="4" w:space="0" w:color="auto"/>
            </w:tcBorders>
            <w:vAlign w:val="center"/>
            <w:hideMark/>
          </w:tcPr>
          <w:p w14:paraId="1B8B04C8" w14:textId="43BC1281" w:rsidR="00457C9D" w:rsidRPr="002045E6" w:rsidRDefault="00457C9D" w:rsidP="00457C9D">
            <w:pPr>
              <w:jc w:val="right"/>
              <w:rPr>
                <w:rFonts w:ascii="新細明體" w:eastAsia="標楷體" w:hAnsi="新細明體"/>
                <w:b/>
                <w:bCs/>
                <w:sz w:val="20"/>
              </w:rPr>
            </w:pPr>
            <w:r w:rsidRPr="003547ED">
              <w:rPr>
                <w:rFonts w:ascii="新細明體" w:hAnsi="新細明體"/>
                <w:b/>
                <w:noProof/>
                <w:sz w:val="20"/>
              </w:rPr>
              <w:t>29,518,925</w:t>
            </w:r>
          </w:p>
        </w:tc>
        <w:tc>
          <w:tcPr>
            <w:tcW w:w="1134" w:type="dxa"/>
            <w:gridSpan w:val="2"/>
            <w:tcBorders>
              <w:top w:val="nil"/>
              <w:left w:val="nil"/>
              <w:right w:val="single" w:sz="4" w:space="0" w:color="auto"/>
            </w:tcBorders>
            <w:vAlign w:val="center"/>
            <w:hideMark/>
          </w:tcPr>
          <w:p w14:paraId="3F433AA8" w14:textId="3427917A" w:rsidR="00457C9D" w:rsidRPr="002045E6" w:rsidRDefault="00457C9D" w:rsidP="00457C9D">
            <w:pPr>
              <w:jc w:val="right"/>
              <w:rPr>
                <w:rFonts w:ascii="新細明體" w:eastAsia="標楷體" w:hAnsi="新細明體"/>
                <w:b/>
                <w:bCs/>
                <w:sz w:val="20"/>
              </w:rPr>
            </w:pPr>
            <w:r w:rsidRPr="003547ED">
              <w:rPr>
                <w:rFonts w:ascii="新細明體" w:hAnsi="新細明體"/>
                <w:b/>
                <w:noProof/>
                <w:sz w:val="20"/>
              </w:rPr>
              <w:t>246,571,907</w:t>
            </w:r>
          </w:p>
        </w:tc>
        <w:tc>
          <w:tcPr>
            <w:tcW w:w="1134" w:type="dxa"/>
            <w:gridSpan w:val="2"/>
            <w:tcBorders>
              <w:top w:val="nil"/>
              <w:left w:val="nil"/>
              <w:right w:val="single" w:sz="4" w:space="0" w:color="auto"/>
            </w:tcBorders>
            <w:vAlign w:val="center"/>
            <w:hideMark/>
          </w:tcPr>
          <w:p w14:paraId="112E1C3F" w14:textId="68FA12B1" w:rsidR="00457C9D" w:rsidRPr="0029357C" w:rsidRDefault="00457C9D" w:rsidP="00457C9D">
            <w:pPr>
              <w:jc w:val="right"/>
              <w:rPr>
                <w:rFonts w:ascii="新細明體" w:eastAsia="標楷體" w:hAnsi="新細明體"/>
                <w:b/>
                <w:bCs/>
                <w:sz w:val="20"/>
              </w:rPr>
            </w:pPr>
            <w:r w:rsidRPr="003547ED">
              <w:rPr>
                <w:rFonts w:ascii="新細明體" w:hAnsi="新細明體"/>
                <w:b/>
                <w:noProof/>
                <w:sz w:val="20"/>
              </w:rPr>
              <w:t>276,090,832</w:t>
            </w:r>
          </w:p>
        </w:tc>
        <w:tc>
          <w:tcPr>
            <w:tcW w:w="992" w:type="dxa"/>
            <w:tcBorders>
              <w:top w:val="nil"/>
              <w:left w:val="nil"/>
              <w:right w:val="single" w:sz="4" w:space="0" w:color="auto"/>
            </w:tcBorders>
            <w:vAlign w:val="center"/>
            <w:hideMark/>
          </w:tcPr>
          <w:p w14:paraId="30FE4EDD" w14:textId="4B1CAEEC" w:rsidR="00457C9D" w:rsidRPr="00F92249" w:rsidRDefault="00457C9D" w:rsidP="00457C9D">
            <w:pPr>
              <w:jc w:val="right"/>
              <w:rPr>
                <w:rFonts w:ascii="新細明體" w:eastAsia="標楷體" w:hAnsi="新細明體"/>
                <w:b/>
                <w:bCs/>
                <w:spacing w:val="-6"/>
                <w:sz w:val="20"/>
              </w:rPr>
            </w:pPr>
            <w:r w:rsidRPr="00F92249">
              <w:rPr>
                <w:rFonts w:ascii="新細明體" w:hAnsi="新細明體" w:hint="eastAsia"/>
                <w:b/>
                <w:noProof/>
                <w:spacing w:val="-6"/>
                <w:sz w:val="20"/>
              </w:rPr>
              <w:t>－</w:t>
            </w:r>
          </w:p>
        </w:tc>
        <w:tc>
          <w:tcPr>
            <w:tcW w:w="851" w:type="dxa"/>
            <w:gridSpan w:val="3"/>
            <w:tcBorders>
              <w:left w:val="nil"/>
              <w:right w:val="single" w:sz="4" w:space="0" w:color="auto"/>
            </w:tcBorders>
            <w:vAlign w:val="center"/>
            <w:hideMark/>
          </w:tcPr>
          <w:p w14:paraId="2724540C" w14:textId="1AC8BDB7" w:rsidR="00457C9D" w:rsidRPr="00F92249" w:rsidRDefault="00457C9D" w:rsidP="00457C9D">
            <w:pPr>
              <w:ind w:rightChars="7" w:right="17"/>
              <w:jc w:val="right"/>
              <w:rPr>
                <w:rFonts w:ascii="新細明體" w:eastAsia="標楷體" w:hAnsi="新細明體"/>
                <w:b/>
                <w:bCs/>
                <w:spacing w:val="-6"/>
                <w:sz w:val="20"/>
              </w:rPr>
            </w:pPr>
            <w:r w:rsidRPr="003547ED">
              <w:rPr>
                <w:rFonts w:ascii="新細明體" w:hAnsi="新細明體"/>
                <w:b/>
                <w:noProof/>
                <w:sz w:val="20"/>
              </w:rPr>
              <w:t>2,515,466</w:t>
            </w:r>
          </w:p>
        </w:tc>
        <w:tc>
          <w:tcPr>
            <w:tcW w:w="992" w:type="dxa"/>
            <w:gridSpan w:val="2"/>
            <w:tcBorders>
              <w:left w:val="nil"/>
              <w:right w:val="single" w:sz="4" w:space="0" w:color="auto"/>
            </w:tcBorders>
            <w:vAlign w:val="center"/>
          </w:tcPr>
          <w:p w14:paraId="37B90915" w14:textId="2F4A0539" w:rsidR="00457C9D" w:rsidRPr="00F92249" w:rsidRDefault="00457C9D" w:rsidP="00457C9D">
            <w:pPr>
              <w:ind w:leftChars="-17" w:left="-1" w:hangingChars="20" w:hanging="40"/>
              <w:jc w:val="right"/>
              <w:rPr>
                <w:rFonts w:ascii="新細明體" w:eastAsia="標楷體" w:hAnsi="新細明體"/>
                <w:b/>
                <w:bCs/>
                <w:spacing w:val="-6"/>
                <w:sz w:val="20"/>
              </w:rPr>
            </w:pPr>
            <w:r w:rsidRPr="003547ED">
              <w:rPr>
                <w:rFonts w:ascii="新細明體" w:hAnsi="新細明體"/>
                <w:b/>
                <w:noProof/>
                <w:sz w:val="20"/>
              </w:rPr>
              <w:t>273,575,366</w:t>
            </w:r>
          </w:p>
        </w:tc>
        <w:tc>
          <w:tcPr>
            <w:tcW w:w="1115" w:type="dxa"/>
            <w:gridSpan w:val="3"/>
            <w:vAlign w:val="center"/>
          </w:tcPr>
          <w:p w14:paraId="509E315C" w14:textId="1FF2D484" w:rsidR="00457C9D" w:rsidRPr="00F92249" w:rsidRDefault="00457C9D" w:rsidP="00457C9D">
            <w:pPr>
              <w:ind w:leftChars="-9" w:hangingChars="11" w:hanging="22"/>
              <w:jc w:val="right"/>
              <w:rPr>
                <w:rFonts w:ascii="新細明體" w:eastAsia="標楷體" w:hAnsi="新細明體"/>
                <w:b/>
                <w:bCs/>
                <w:spacing w:val="-6"/>
                <w:sz w:val="20"/>
              </w:rPr>
            </w:pPr>
            <w:r w:rsidRPr="003547ED">
              <w:rPr>
                <w:rFonts w:ascii="新細明體" w:hAnsi="新細明體"/>
                <w:b/>
                <w:noProof/>
                <w:sz w:val="20"/>
              </w:rPr>
              <w:t>276,090,832</w:t>
            </w:r>
          </w:p>
        </w:tc>
      </w:tr>
      <w:tr w:rsidR="00457C9D" w:rsidRPr="00D1438B" w14:paraId="0BA59F7E" w14:textId="77777777" w:rsidTr="000F472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2405"/>
          <w:jc w:val="center"/>
        </w:trPr>
        <w:tc>
          <w:tcPr>
            <w:tcW w:w="2648" w:type="dxa"/>
            <w:gridSpan w:val="2"/>
            <w:tcBorders>
              <w:top w:val="nil"/>
              <w:left w:val="nil"/>
              <w:right w:val="single" w:sz="4" w:space="0" w:color="auto"/>
            </w:tcBorders>
            <w:vAlign w:val="center"/>
            <w:hideMark/>
          </w:tcPr>
          <w:p w14:paraId="10096CFA" w14:textId="54E1BC62" w:rsidR="00457C9D" w:rsidRPr="00717082" w:rsidRDefault="00457C9D" w:rsidP="00457C9D">
            <w:pPr>
              <w:ind w:left="164" w:right="90"/>
              <w:jc w:val="distribute"/>
              <w:rPr>
                <w:rFonts w:ascii="新細明體" w:eastAsia="標楷體" w:hAnsi="新細明體"/>
                <w:noProof/>
                <w:spacing w:val="-12"/>
                <w:sz w:val="20"/>
              </w:rPr>
            </w:pPr>
            <w:r w:rsidRPr="00717082">
              <w:rPr>
                <w:rFonts w:ascii="新細明體" w:eastAsia="標楷體" w:hAnsi="新細明體" w:hint="eastAsia"/>
                <w:noProof/>
                <w:spacing w:val="-12"/>
                <w:sz w:val="20"/>
              </w:rPr>
              <w:t>新北市果菜運銷股份有限公司</w:t>
            </w:r>
          </w:p>
        </w:tc>
        <w:tc>
          <w:tcPr>
            <w:tcW w:w="1067" w:type="dxa"/>
            <w:gridSpan w:val="2"/>
            <w:tcBorders>
              <w:top w:val="nil"/>
              <w:left w:val="nil"/>
              <w:right w:val="single" w:sz="4" w:space="0" w:color="auto"/>
            </w:tcBorders>
            <w:vAlign w:val="center"/>
            <w:hideMark/>
          </w:tcPr>
          <w:p w14:paraId="54A66E3D" w14:textId="1EE13AAB" w:rsidR="00457C9D" w:rsidRPr="002045E6" w:rsidRDefault="00457C9D" w:rsidP="00457C9D">
            <w:pPr>
              <w:jc w:val="right"/>
              <w:rPr>
                <w:rFonts w:ascii="新細明體" w:eastAsia="標楷體" w:hAnsi="新細明體"/>
                <w:bCs/>
                <w:sz w:val="20"/>
              </w:rPr>
            </w:pPr>
            <w:r w:rsidRPr="009F5914">
              <w:rPr>
                <w:rFonts w:ascii="新細明體" w:hAnsi="新細明體"/>
                <w:noProof/>
                <w:sz w:val="20"/>
              </w:rPr>
              <w:t>29,518,925</w:t>
            </w:r>
          </w:p>
        </w:tc>
        <w:tc>
          <w:tcPr>
            <w:tcW w:w="1134" w:type="dxa"/>
            <w:gridSpan w:val="2"/>
            <w:tcBorders>
              <w:top w:val="nil"/>
              <w:left w:val="nil"/>
              <w:right w:val="single" w:sz="4" w:space="0" w:color="auto"/>
            </w:tcBorders>
            <w:vAlign w:val="center"/>
            <w:hideMark/>
          </w:tcPr>
          <w:p w14:paraId="0FDFF593" w14:textId="782F4C0A" w:rsidR="00457C9D" w:rsidRPr="002045E6" w:rsidRDefault="00457C9D" w:rsidP="00457C9D">
            <w:pPr>
              <w:jc w:val="right"/>
              <w:rPr>
                <w:rFonts w:ascii="新細明體" w:eastAsia="標楷體" w:hAnsi="新細明體"/>
                <w:bCs/>
                <w:sz w:val="20"/>
              </w:rPr>
            </w:pPr>
            <w:r w:rsidRPr="009F5914">
              <w:rPr>
                <w:rFonts w:ascii="新細明體" w:hAnsi="新細明體"/>
                <w:noProof/>
                <w:sz w:val="20"/>
              </w:rPr>
              <w:t>246,571,907</w:t>
            </w:r>
          </w:p>
        </w:tc>
        <w:tc>
          <w:tcPr>
            <w:tcW w:w="1134" w:type="dxa"/>
            <w:gridSpan w:val="2"/>
            <w:tcBorders>
              <w:top w:val="nil"/>
              <w:left w:val="nil"/>
              <w:right w:val="single" w:sz="4" w:space="0" w:color="auto"/>
            </w:tcBorders>
            <w:vAlign w:val="center"/>
            <w:hideMark/>
          </w:tcPr>
          <w:p w14:paraId="1DDCD2F5" w14:textId="12057871" w:rsidR="00457C9D" w:rsidRPr="0029357C" w:rsidRDefault="00457C9D" w:rsidP="00457C9D">
            <w:pPr>
              <w:jc w:val="right"/>
              <w:rPr>
                <w:rFonts w:ascii="新細明體" w:eastAsia="標楷體" w:hAnsi="新細明體"/>
                <w:bCs/>
                <w:sz w:val="20"/>
              </w:rPr>
            </w:pPr>
            <w:r w:rsidRPr="009F5914">
              <w:rPr>
                <w:rFonts w:ascii="新細明體" w:hAnsi="新細明體"/>
                <w:noProof/>
                <w:sz w:val="20"/>
              </w:rPr>
              <w:t>276,090,832</w:t>
            </w:r>
          </w:p>
        </w:tc>
        <w:tc>
          <w:tcPr>
            <w:tcW w:w="992" w:type="dxa"/>
            <w:tcBorders>
              <w:top w:val="nil"/>
              <w:left w:val="nil"/>
              <w:right w:val="single" w:sz="4" w:space="0" w:color="auto"/>
            </w:tcBorders>
            <w:vAlign w:val="center"/>
            <w:hideMark/>
          </w:tcPr>
          <w:p w14:paraId="3B95D094" w14:textId="1377F759" w:rsidR="00457C9D" w:rsidRPr="00F92249" w:rsidRDefault="00457C9D" w:rsidP="00457C9D">
            <w:pPr>
              <w:jc w:val="right"/>
              <w:rPr>
                <w:rFonts w:ascii="新細明體" w:eastAsia="標楷體" w:hAnsi="新細明體"/>
                <w:bCs/>
                <w:spacing w:val="-6"/>
                <w:sz w:val="20"/>
              </w:rPr>
            </w:pPr>
            <w:r w:rsidRPr="00F92249">
              <w:rPr>
                <w:rFonts w:ascii="新細明體" w:hAnsi="新細明體" w:hint="eastAsia"/>
                <w:noProof/>
                <w:spacing w:val="-6"/>
                <w:sz w:val="20"/>
              </w:rPr>
              <w:t>－</w:t>
            </w:r>
          </w:p>
        </w:tc>
        <w:tc>
          <w:tcPr>
            <w:tcW w:w="851" w:type="dxa"/>
            <w:gridSpan w:val="3"/>
            <w:tcBorders>
              <w:left w:val="nil"/>
              <w:right w:val="single" w:sz="4" w:space="0" w:color="auto"/>
            </w:tcBorders>
            <w:vAlign w:val="center"/>
            <w:hideMark/>
          </w:tcPr>
          <w:p w14:paraId="7D6F93DB" w14:textId="73BF93AA" w:rsidR="00457C9D" w:rsidRPr="00F92249" w:rsidRDefault="00457C9D" w:rsidP="00457C9D">
            <w:pPr>
              <w:ind w:rightChars="7" w:right="17"/>
              <w:jc w:val="right"/>
              <w:rPr>
                <w:rFonts w:ascii="新細明體" w:eastAsia="標楷體" w:hAnsi="新細明體"/>
                <w:bCs/>
                <w:spacing w:val="-6"/>
                <w:sz w:val="20"/>
              </w:rPr>
            </w:pPr>
            <w:r w:rsidRPr="009F5914">
              <w:rPr>
                <w:rFonts w:ascii="新細明體" w:hAnsi="新細明體"/>
                <w:noProof/>
                <w:sz w:val="20"/>
              </w:rPr>
              <w:t>2,515,466</w:t>
            </w:r>
          </w:p>
        </w:tc>
        <w:tc>
          <w:tcPr>
            <w:tcW w:w="992" w:type="dxa"/>
            <w:gridSpan w:val="2"/>
            <w:tcBorders>
              <w:left w:val="nil"/>
              <w:right w:val="single" w:sz="4" w:space="0" w:color="auto"/>
            </w:tcBorders>
            <w:vAlign w:val="center"/>
          </w:tcPr>
          <w:p w14:paraId="3C882D72" w14:textId="28083DAC" w:rsidR="00457C9D" w:rsidRPr="00F92249" w:rsidRDefault="00457C9D" w:rsidP="00457C9D">
            <w:pPr>
              <w:ind w:leftChars="-17" w:left="-1" w:hangingChars="20" w:hanging="40"/>
              <w:jc w:val="right"/>
              <w:rPr>
                <w:rFonts w:ascii="新細明體" w:eastAsia="標楷體" w:hAnsi="新細明體"/>
                <w:bCs/>
                <w:spacing w:val="-6"/>
                <w:sz w:val="20"/>
              </w:rPr>
            </w:pPr>
            <w:r w:rsidRPr="009F5914">
              <w:rPr>
                <w:rFonts w:ascii="新細明體" w:hAnsi="新細明體"/>
                <w:noProof/>
                <w:sz w:val="20"/>
              </w:rPr>
              <w:t>273,575,366</w:t>
            </w:r>
          </w:p>
        </w:tc>
        <w:tc>
          <w:tcPr>
            <w:tcW w:w="1115" w:type="dxa"/>
            <w:gridSpan w:val="3"/>
            <w:vAlign w:val="center"/>
          </w:tcPr>
          <w:p w14:paraId="4F44560A" w14:textId="3979714D" w:rsidR="00457C9D" w:rsidRPr="00F92249" w:rsidRDefault="00457C9D" w:rsidP="00457C9D">
            <w:pPr>
              <w:ind w:leftChars="-9" w:hangingChars="11" w:hanging="22"/>
              <w:jc w:val="right"/>
              <w:rPr>
                <w:rFonts w:ascii="新細明體" w:eastAsia="標楷體" w:hAnsi="新細明體"/>
                <w:bCs/>
                <w:spacing w:val="-6"/>
                <w:sz w:val="20"/>
              </w:rPr>
            </w:pPr>
            <w:r w:rsidRPr="009F5914">
              <w:rPr>
                <w:rFonts w:ascii="新細明體" w:hAnsi="新細明體"/>
                <w:noProof/>
                <w:sz w:val="20"/>
              </w:rPr>
              <w:t>276,090,832</w:t>
            </w:r>
          </w:p>
        </w:tc>
      </w:tr>
      <w:tr w:rsidR="00457C9D" w:rsidRPr="00D1438B" w14:paraId="3ABA99A1" w14:textId="77777777" w:rsidTr="000F472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2405"/>
          <w:jc w:val="center"/>
        </w:trPr>
        <w:tc>
          <w:tcPr>
            <w:tcW w:w="2648" w:type="dxa"/>
            <w:gridSpan w:val="2"/>
            <w:tcBorders>
              <w:top w:val="nil"/>
              <w:left w:val="nil"/>
              <w:right w:val="single" w:sz="4" w:space="0" w:color="auto"/>
            </w:tcBorders>
            <w:vAlign w:val="center"/>
          </w:tcPr>
          <w:p w14:paraId="6BE460CA" w14:textId="27B7A1CD" w:rsidR="00457C9D" w:rsidRPr="00080199" w:rsidRDefault="00457C9D" w:rsidP="00457C9D">
            <w:pPr>
              <w:ind w:right="110"/>
              <w:jc w:val="distribute"/>
              <w:rPr>
                <w:rFonts w:ascii="新細明體" w:eastAsia="標楷體" w:hAnsi="新細明體"/>
                <w:noProof/>
                <w:spacing w:val="-8"/>
                <w:sz w:val="20"/>
              </w:rPr>
            </w:pPr>
            <w:r w:rsidRPr="00D1438B">
              <w:rPr>
                <w:rFonts w:ascii="新細明體" w:eastAsia="標楷體" w:hAnsi="新細明體" w:cs="新細明體" w:hint="eastAsia"/>
                <w:b/>
                <w:noProof/>
                <w:spacing w:val="-20"/>
                <w:sz w:val="20"/>
              </w:rPr>
              <w:t>新北市政府捷運工程局主管</w:t>
            </w:r>
          </w:p>
        </w:tc>
        <w:tc>
          <w:tcPr>
            <w:tcW w:w="1067" w:type="dxa"/>
            <w:gridSpan w:val="2"/>
            <w:tcBorders>
              <w:top w:val="nil"/>
              <w:left w:val="nil"/>
              <w:right w:val="single" w:sz="4" w:space="0" w:color="auto"/>
            </w:tcBorders>
            <w:vAlign w:val="center"/>
          </w:tcPr>
          <w:p w14:paraId="3362122E" w14:textId="4C48366D" w:rsidR="00457C9D" w:rsidRPr="002045E6" w:rsidRDefault="00457C9D" w:rsidP="00457C9D">
            <w:pPr>
              <w:jc w:val="right"/>
              <w:rPr>
                <w:rFonts w:ascii="新細明體" w:hAnsi="新細明體"/>
                <w:noProof/>
                <w:sz w:val="20"/>
              </w:rPr>
            </w:pPr>
            <w:r w:rsidRPr="0001012F">
              <w:rPr>
                <w:rFonts w:ascii="新細明體" w:hAnsi="新細明體"/>
                <w:b/>
                <w:noProof/>
                <w:sz w:val="20"/>
              </w:rPr>
              <w:t>38,809,622</w:t>
            </w:r>
          </w:p>
        </w:tc>
        <w:tc>
          <w:tcPr>
            <w:tcW w:w="1134" w:type="dxa"/>
            <w:gridSpan w:val="2"/>
            <w:tcBorders>
              <w:top w:val="nil"/>
              <w:left w:val="nil"/>
              <w:right w:val="single" w:sz="4" w:space="0" w:color="auto"/>
            </w:tcBorders>
            <w:vAlign w:val="center"/>
          </w:tcPr>
          <w:p w14:paraId="54603EA9" w14:textId="483693E0" w:rsidR="00457C9D" w:rsidRPr="002045E6" w:rsidRDefault="00457C9D" w:rsidP="00457C9D">
            <w:pPr>
              <w:jc w:val="right"/>
              <w:rPr>
                <w:rFonts w:ascii="新細明體" w:hAnsi="新細明體"/>
                <w:noProof/>
                <w:sz w:val="20"/>
              </w:rPr>
            </w:pPr>
            <w:r w:rsidRPr="002045E6">
              <w:rPr>
                <w:rFonts w:ascii="新細明體" w:hAnsi="新細明體" w:hint="eastAsia"/>
                <w:b/>
                <w:noProof/>
                <w:sz w:val="20"/>
              </w:rPr>
              <w:t>－</w:t>
            </w:r>
          </w:p>
        </w:tc>
        <w:tc>
          <w:tcPr>
            <w:tcW w:w="1134" w:type="dxa"/>
            <w:gridSpan w:val="2"/>
            <w:tcBorders>
              <w:top w:val="nil"/>
              <w:left w:val="nil"/>
              <w:right w:val="single" w:sz="4" w:space="0" w:color="auto"/>
            </w:tcBorders>
            <w:vAlign w:val="center"/>
          </w:tcPr>
          <w:p w14:paraId="0B50ABF8" w14:textId="0B9B7DFB" w:rsidR="00457C9D" w:rsidRPr="0029357C" w:rsidRDefault="00457C9D" w:rsidP="00457C9D">
            <w:pPr>
              <w:jc w:val="right"/>
              <w:rPr>
                <w:rFonts w:ascii="新細明體" w:hAnsi="新細明體"/>
                <w:noProof/>
                <w:sz w:val="20"/>
              </w:rPr>
            </w:pPr>
            <w:r w:rsidRPr="0001012F">
              <w:rPr>
                <w:rFonts w:ascii="新細明體" w:hAnsi="新細明體"/>
                <w:b/>
                <w:noProof/>
                <w:sz w:val="20"/>
              </w:rPr>
              <w:t>38,809,622</w:t>
            </w:r>
          </w:p>
        </w:tc>
        <w:tc>
          <w:tcPr>
            <w:tcW w:w="992" w:type="dxa"/>
            <w:tcBorders>
              <w:top w:val="nil"/>
              <w:left w:val="nil"/>
              <w:right w:val="single" w:sz="4" w:space="0" w:color="auto"/>
            </w:tcBorders>
            <w:vAlign w:val="center"/>
          </w:tcPr>
          <w:p w14:paraId="30E20304" w14:textId="1FAB5A12" w:rsidR="00457C9D" w:rsidRPr="00F92249" w:rsidRDefault="00457C9D" w:rsidP="00457C9D">
            <w:pPr>
              <w:ind w:leftChars="-17" w:left="-1" w:hangingChars="20" w:hanging="40"/>
              <w:jc w:val="right"/>
              <w:rPr>
                <w:rFonts w:ascii="新細明體" w:eastAsia="標楷體" w:hAnsi="新細明體"/>
                <w:bCs/>
                <w:spacing w:val="-6"/>
                <w:sz w:val="20"/>
              </w:rPr>
            </w:pPr>
            <w:r w:rsidRPr="0001012F">
              <w:rPr>
                <w:rFonts w:ascii="新細明體" w:hAnsi="新細明體"/>
                <w:b/>
                <w:noProof/>
                <w:sz w:val="20"/>
              </w:rPr>
              <w:t>38,809,622</w:t>
            </w:r>
          </w:p>
        </w:tc>
        <w:tc>
          <w:tcPr>
            <w:tcW w:w="851" w:type="dxa"/>
            <w:gridSpan w:val="3"/>
            <w:tcBorders>
              <w:left w:val="nil"/>
              <w:right w:val="single" w:sz="4" w:space="0" w:color="auto"/>
            </w:tcBorders>
            <w:vAlign w:val="center"/>
          </w:tcPr>
          <w:p w14:paraId="699A7396" w14:textId="3DB3E3E7" w:rsidR="00457C9D" w:rsidRPr="00F92249" w:rsidRDefault="00457C9D" w:rsidP="00457C9D">
            <w:pPr>
              <w:ind w:rightChars="7" w:right="17"/>
              <w:jc w:val="right"/>
              <w:rPr>
                <w:rFonts w:ascii="新細明體" w:eastAsia="標楷體" w:hAnsi="新細明體"/>
                <w:bCs/>
                <w:spacing w:val="-6"/>
                <w:sz w:val="20"/>
              </w:rPr>
            </w:pPr>
            <w:r w:rsidRPr="00F92249">
              <w:rPr>
                <w:rFonts w:ascii="新細明體" w:hAnsi="新細明體" w:hint="eastAsia"/>
                <w:b/>
                <w:noProof/>
                <w:spacing w:val="-6"/>
                <w:sz w:val="20"/>
              </w:rPr>
              <w:t>－</w:t>
            </w:r>
          </w:p>
        </w:tc>
        <w:tc>
          <w:tcPr>
            <w:tcW w:w="992" w:type="dxa"/>
            <w:gridSpan w:val="2"/>
            <w:tcBorders>
              <w:left w:val="nil"/>
              <w:right w:val="single" w:sz="4" w:space="0" w:color="auto"/>
            </w:tcBorders>
            <w:vAlign w:val="center"/>
          </w:tcPr>
          <w:p w14:paraId="6551381A" w14:textId="22C9F277" w:rsidR="00457C9D" w:rsidRPr="00F92249" w:rsidRDefault="00457C9D" w:rsidP="00457C9D">
            <w:pPr>
              <w:jc w:val="right"/>
              <w:rPr>
                <w:rFonts w:ascii="新細明體" w:eastAsia="標楷體" w:hAnsi="新細明體"/>
                <w:bCs/>
                <w:spacing w:val="-6"/>
                <w:sz w:val="20"/>
              </w:rPr>
            </w:pPr>
            <w:r w:rsidRPr="00F92249">
              <w:rPr>
                <w:rFonts w:ascii="新細明體" w:hAnsi="新細明體" w:hint="eastAsia"/>
                <w:b/>
                <w:noProof/>
                <w:spacing w:val="-6"/>
                <w:sz w:val="20"/>
              </w:rPr>
              <w:t>－</w:t>
            </w:r>
          </w:p>
        </w:tc>
        <w:tc>
          <w:tcPr>
            <w:tcW w:w="1115" w:type="dxa"/>
            <w:gridSpan w:val="3"/>
            <w:vAlign w:val="center"/>
          </w:tcPr>
          <w:p w14:paraId="77E22BE3" w14:textId="74B68F44" w:rsidR="00457C9D" w:rsidRPr="00F92249" w:rsidRDefault="00457C9D" w:rsidP="00457C9D">
            <w:pPr>
              <w:ind w:leftChars="-3" w:left="1" w:hangingChars="4" w:hanging="8"/>
              <w:jc w:val="right"/>
              <w:rPr>
                <w:rFonts w:ascii="新細明體" w:eastAsia="標楷體" w:hAnsi="新細明體"/>
                <w:bCs/>
                <w:spacing w:val="-6"/>
                <w:sz w:val="20"/>
              </w:rPr>
            </w:pPr>
            <w:r w:rsidRPr="0001012F">
              <w:rPr>
                <w:rFonts w:ascii="新細明體" w:hAnsi="新細明體"/>
                <w:b/>
                <w:noProof/>
                <w:sz w:val="20"/>
              </w:rPr>
              <w:t>38,809,622</w:t>
            </w:r>
          </w:p>
        </w:tc>
      </w:tr>
      <w:tr w:rsidR="00457C9D" w:rsidRPr="00D1438B" w14:paraId="23BCE82C" w14:textId="77777777" w:rsidTr="000F472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Ex>
        <w:trPr>
          <w:gridBefore w:val="1"/>
          <w:wBefore w:w="42" w:type="dxa"/>
          <w:cantSplit/>
          <w:trHeight w:val="2405"/>
          <w:jc w:val="center"/>
        </w:trPr>
        <w:tc>
          <w:tcPr>
            <w:tcW w:w="2648" w:type="dxa"/>
            <w:gridSpan w:val="2"/>
            <w:tcBorders>
              <w:top w:val="nil"/>
              <w:left w:val="nil"/>
              <w:bottom w:val="single" w:sz="8" w:space="0" w:color="auto"/>
              <w:right w:val="single" w:sz="4" w:space="0" w:color="auto"/>
            </w:tcBorders>
            <w:vAlign w:val="center"/>
          </w:tcPr>
          <w:p w14:paraId="23A47A33" w14:textId="7F045444" w:rsidR="00457C9D" w:rsidRPr="00080199" w:rsidRDefault="00457C9D" w:rsidP="00457C9D">
            <w:pPr>
              <w:ind w:left="164" w:right="90"/>
              <w:jc w:val="distribute"/>
              <w:rPr>
                <w:rFonts w:ascii="新細明體" w:eastAsia="標楷體" w:hAnsi="新細明體"/>
                <w:noProof/>
                <w:spacing w:val="-8"/>
                <w:sz w:val="20"/>
              </w:rPr>
            </w:pPr>
            <w:r w:rsidRPr="00050A3B">
              <w:rPr>
                <w:rFonts w:ascii="新細明體" w:eastAsia="標楷體" w:hAnsi="新細明體" w:hint="eastAsia"/>
                <w:noProof/>
                <w:spacing w:val="-12"/>
                <w:sz w:val="20"/>
              </w:rPr>
              <w:t>新北大眾捷運股份有限公司</w:t>
            </w:r>
          </w:p>
        </w:tc>
        <w:tc>
          <w:tcPr>
            <w:tcW w:w="1067" w:type="dxa"/>
            <w:gridSpan w:val="2"/>
            <w:tcBorders>
              <w:top w:val="nil"/>
              <w:left w:val="nil"/>
              <w:bottom w:val="single" w:sz="8" w:space="0" w:color="auto"/>
              <w:right w:val="single" w:sz="4" w:space="0" w:color="auto"/>
            </w:tcBorders>
            <w:vAlign w:val="center"/>
          </w:tcPr>
          <w:p w14:paraId="77F0BFA7" w14:textId="7D370DD0" w:rsidR="00457C9D" w:rsidRPr="002045E6" w:rsidRDefault="00457C9D" w:rsidP="00457C9D">
            <w:pPr>
              <w:jc w:val="right"/>
              <w:rPr>
                <w:rFonts w:ascii="新細明體" w:hAnsi="新細明體"/>
                <w:noProof/>
                <w:sz w:val="20"/>
              </w:rPr>
            </w:pPr>
            <w:r w:rsidRPr="00246652">
              <w:rPr>
                <w:rFonts w:ascii="新細明體" w:hAnsi="新細明體"/>
                <w:noProof/>
                <w:sz w:val="20"/>
              </w:rPr>
              <w:t>38,809,622</w:t>
            </w:r>
          </w:p>
        </w:tc>
        <w:tc>
          <w:tcPr>
            <w:tcW w:w="1134" w:type="dxa"/>
            <w:gridSpan w:val="2"/>
            <w:tcBorders>
              <w:top w:val="nil"/>
              <w:left w:val="nil"/>
              <w:bottom w:val="single" w:sz="8" w:space="0" w:color="auto"/>
              <w:right w:val="single" w:sz="4" w:space="0" w:color="auto"/>
            </w:tcBorders>
            <w:vAlign w:val="center"/>
          </w:tcPr>
          <w:p w14:paraId="69F574A8" w14:textId="31419B54" w:rsidR="00457C9D" w:rsidRPr="002045E6" w:rsidRDefault="00457C9D" w:rsidP="00457C9D">
            <w:pPr>
              <w:jc w:val="right"/>
              <w:rPr>
                <w:rFonts w:ascii="新細明體" w:hAnsi="新細明體"/>
                <w:noProof/>
                <w:sz w:val="20"/>
              </w:rPr>
            </w:pPr>
            <w:r w:rsidRPr="00246652">
              <w:rPr>
                <w:rFonts w:ascii="新細明體" w:hAnsi="新細明體" w:hint="eastAsia"/>
                <w:noProof/>
                <w:sz w:val="20"/>
              </w:rPr>
              <w:t>－</w:t>
            </w:r>
          </w:p>
        </w:tc>
        <w:tc>
          <w:tcPr>
            <w:tcW w:w="1134" w:type="dxa"/>
            <w:gridSpan w:val="2"/>
            <w:tcBorders>
              <w:top w:val="nil"/>
              <w:left w:val="nil"/>
              <w:bottom w:val="single" w:sz="8" w:space="0" w:color="auto"/>
              <w:right w:val="single" w:sz="4" w:space="0" w:color="auto"/>
            </w:tcBorders>
            <w:vAlign w:val="center"/>
          </w:tcPr>
          <w:p w14:paraId="08894F24" w14:textId="76DC266A" w:rsidR="00457C9D" w:rsidRPr="0029357C" w:rsidRDefault="00457C9D" w:rsidP="00457C9D">
            <w:pPr>
              <w:jc w:val="right"/>
              <w:rPr>
                <w:rFonts w:ascii="新細明體" w:hAnsi="新細明體"/>
                <w:noProof/>
                <w:sz w:val="20"/>
              </w:rPr>
            </w:pPr>
            <w:r w:rsidRPr="00246652">
              <w:rPr>
                <w:rFonts w:ascii="新細明體" w:hAnsi="新細明體"/>
                <w:noProof/>
                <w:sz w:val="20"/>
              </w:rPr>
              <w:t>38,809,622</w:t>
            </w:r>
          </w:p>
        </w:tc>
        <w:tc>
          <w:tcPr>
            <w:tcW w:w="992" w:type="dxa"/>
            <w:tcBorders>
              <w:top w:val="nil"/>
              <w:left w:val="nil"/>
              <w:bottom w:val="single" w:sz="8" w:space="0" w:color="auto"/>
              <w:right w:val="single" w:sz="4" w:space="0" w:color="auto"/>
            </w:tcBorders>
            <w:vAlign w:val="center"/>
          </w:tcPr>
          <w:p w14:paraId="16ADC018" w14:textId="71C3F72D" w:rsidR="00457C9D" w:rsidRPr="00F92249" w:rsidRDefault="00457C9D" w:rsidP="00457C9D">
            <w:pPr>
              <w:ind w:leftChars="-17" w:left="-1" w:hangingChars="20" w:hanging="40"/>
              <w:jc w:val="right"/>
              <w:rPr>
                <w:rFonts w:ascii="新細明體" w:eastAsia="標楷體" w:hAnsi="新細明體"/>
                <w:bCs/>
                <w:spacing w:val="-6"/>
                <w:sz w:val="20"/>
              </w:rPr>
            </w:pPr>
            <w:r w:rsidRPr="00246652">
              <w:rPr>
                <w:rFonts w:ascii="新細明體" w:hAnsi="新細明體"/>
                <w:noProof/>
                <w:sz w:val="20"/>
              </w:rPr>
              <w:t>38,809,622</w:t>
            </w:r>
          </w:p>
        </w:tc>
        <w:tc>
          <w:tcPr>
            <w:tcW w:w="851" w:type="dxa"/>
            <w:gridSpan w:val="3"/>
            <w:tcBorders>
              <w:left w:val="nil"/>
              <w:bottom w:val="single" w:sz="8" w:space="0" w:color="auto"/>
              <w:right w:val="single" w:sz="4" w:space="0" w:color="auto"/>
            </w:tcBorders>
            <w:vAlign w:val="center"/>
          </w:tcPr>
          <w:p w14:paraId="22AF0C0C" w14:textId="276C76F9" w:rsidR="00457C9D" w:rsidRPr="00F92249" w:rsidRDefault="00457C9D" w:rsidP="00457C9D">
            <w:pPr>
              <w:ind w:rightChars="7" w:right="17"/>
              <w:jc w:val="right"/>
              <w:rPr>
                <w:rFonts w:ascii="新細明體" w:eastAsia="標楷體" w:hAnsi="新細明體"/>
                <w:bCs/>
                <w:spacing w:val="-6"/>
                <w:sz w:val="20"/>
              </w:rPr>
            </w:pPr>
            <w:r w:rsidRPr="00F92249">
              <w:rPr>
                <w:rFonts w:ascii="新細明體" w:hAnsi="新細明體" w:hint="eastAsia"/>
                <w:noProof/>
                <w:spacing w:val="-6"/>
                <w:sz w:val="20"/>
              </w:rPr>
              <w:t>－</w:t>
            </w:r>
          </w:p>
        </w:tc>
        <w:tc>
          <w:tcPr>
            <w:tcW w:w="992" w:type="dxa"/>
            <w:gridSpan w:val="2"/>
            <w:tcBorders>
              <w:left w:val="nil"/>
              <w:bottom w:val="single" w:sz="8" w:space="0" w:color="auto"/>
              <w:right w:val="single" w:sz="4" w:space="0" w:color="auto"/>
            </w:tcBorders>
            <w:vAlign w:val="center"/>
          </w:tcPr>
          <w:p w14:paraId="306DEC19" w14:textId="7DB4D5B8" w:rsidR="00457C9D" w:rsidRPr="00F92249" w:rsidRDefault="00457C9D" w:rsidP="00457C9D">
            <w:pPr>
              <w:jc w:val="right"/>
              <w:rPr>
                <w:rFonts w:ascii="新細明體" w:eastAsia="標楷體" w:hAnsi="新細明體"/>
                <w:bCs/>
                <w:spacing w:val="-6"/>
                <w:sz w:val="20"/>
              </w:rPr>
            </w:pPr>
            <w:r w:rsidRPr="00F92249">
              <w:rPr>
                <w:rFonts w:ascii="新細明體" w:hAnsi="新細明體" w:hint="eastAsia"/>
                <w:noProof/>
                <w:spacing w:val="-6"/>
                <w:sz w:val="20"/>
              </w:rPr>
              <w:t>－</w:t>
            </w:r>
          </w:p>
        </w:tc>
        <w:tc>
          <w:tcPr>
            <w:tcW w:w="1115" w:type="dxa"/>
            <w:gridSpan w:val="3"/>
            <w:tcBorders>
              <w:bottom w:val="single" w:sz="8" w:space="0" w:color="auto"/>
            </w:tcBorders>
            <w:vAlign w:val="center"/>
          </w:tcPr>
          <w:p w14:paraId="0407365B" w14:textId="1F868EC4" w:rsidR="00457C9D" w:rsidRPr="00F92249" w:rsidRDefault="00457C9D" w:rsidP="00457C9D">
            <w:pPr>
              <w:ind w:leftChars="-9" w:hangingChars="11" w:hanging="22"/>
              <w:jc w:val="right"/>
              <w:rPr>
                <w:rFonts w:ascii="新細明體" w:eastAsia="標楷體" w:hAnsi="新細明體"/>
                <w:bCs/>
                <w:spacing w:val="-6"/>
                <w:sz w:val="20"/>
              </w:rPr>
            </w:pPr>
            <w:r w:rsidRPr="00246652">
              <w:rPr>
                <w:rFonts w:ascii="新細明體" w:hAnsi="新細明體"/>
                <w:noProof/>
                <w:sz w:val="20"/>
              </w:rPr>
              <w:t>38,809,622</w:t>
            </w:r>
          </w:p>
        </w:tc>
      </w:tr>
    </w:tbl>
    <w:p w14:paraId="24A48620" w14:textId="70B977CC" w:rsidR="00E628CF" w:rsidRDefault="00E628CF" w:rsidP="00E628CF">
      <w:pPr>
        <w:snapToGrid w:val="0"/>
        <w:jc w:val="center"/>
      </w:pPr>
      <w:r w:rsidRPr="009C5D00">
        <w:rPr>
          <w:rFonts w:ascii="標楷體" w:eastAsia="標楷體" w:hAnsi="新細明體" w:cs="新細明體" w:hint="eastAsia"/>
          <w:b/>
          <w:bCs/>
          <w:kern w:val="0"/>
          <w:sz w:val="32"/>
          <w:szCs w:val="32"/>
          <w:u w:val="single"/>
        </w:rPr>
        <w:lastRenderedPageBreak/>
        <w:t>三、</w:t>
      </w:r>
      <w:r w:rsidR="00F52B62" w:rsidRPr="009C5D00">
        <w:rPr>
          <w:rFonts w:ascii="標楷體" w:eastAsia="標楷體" w:hAnsi="新細明體" w:cs="新細明體" w:hint="eastAsia"/>
          <w:b/>
          <w:bCs/>
          <w:kern w:val="0"/>
          <w:sz w:val="32"/>
          <w:szCs w:val="32"/>
          <w:u w:val="single"/>
        </w:rPr>
        <w:t>盈虧撥補審定數額綜計表</w:t>
      </w:r>
      <w:r w:rsidRPr="009C5D00">
        <w:rPr>
          <w:rFonts w:ascii="標楷體" w:eastAsia="標楷體" w:hAnsi="標楷體" w:hint="eastAsia"/>
          <w:b/>
          <w:bCs/>
          <w:szCs w:val="24"/>
          <w:u w:val="single"/>
        </w:rPr>
        <w:t>（基金別）</w:t>
      </w:r>
      <w:r w:rsidRPr="00E628CF">
        <w:rPr>
          <w:rFonts w:ascii="標楷體" w:eastAsia="標楷體" w:hAnsi="標楷體" w:hint="eastAsia"/>
          <w:bCs/>
          <w:szCs w:val="24"/>
        </w:rPr>
        <w:t>（續）</w:t>
      </w:r>
    </w:p>
    <w:tbl>
      <w:tblPr>
        <w:tblW w:w="9975" w:type="dxa"/>
        <w:jc w:val="center"/>
        <w:tblLayout w:type="fixed"/>
        <w:tblCellMar>
          <w:left w:w="28" w:type="dxa"/>
          <w:right w:w="28" w:type="dxa"/>
        </w:tblCellMar>
        <w:tblLook w:val="04A0" w:firstRow="1" w:lastRow="0" w:firstColumn="1" w:lastColumn="0" w:noHBand="0" w:noVBand="1"/>
      </w:tblPr>
      <w:tblGrid>
        <w:gridCol w:w="8"/>
        <w:gridCol w:w="34"/>
        <w:gridCol w:w="2648"/>
        <w:gridCol w:w="1067"/>
        <w:gridCol w:w="67"/>
        <w:gridCol w:w="1067"/>
        <w:gridCol w:w="208"/>
        <w:gridCol w:w="926"/>
        <w:gridCol w:w="350"/>
        <w:gridCol w:w="642"/>
        <w:gridCol w:w="284"/>
        <w:gridCol w:w="208"/>
        <w:gridCol w:w="460"/>
        <w:gridCol w:w="816"/>
        <w:gridCol w:w="75"/>
        <w:gridCol w:w="1062"/>
        <w:gridCol w:w="6"/>
        <w:gridCol w:w="47"/>
      </w:tblGrid>
      <w:tr w:rsidR="002A5130" w:rsidRPr="00D1438B" w14:paraId="71502BBF" w14:textId="77777777" w:rsidTr="009F393E">
        <w:trPr>
          <w:gridBefore w:val="2"/>
          <w:wBefore w:w="42" w:type="dxa"/>
          <w:cantSplit/>
          <w:trHeight w:hRule="exact" w:val="567"/>
          <w:jc w:val="center"/>
        </w:trPr>
        <w:tc>
          <w:tcPr>
            <w:tcW w:w="2648" w:type="dxa"/>
            <w:tcBorders>
              <w:left w:val="nil"/>
              <w:bottom w:val="single" w:sz="6" w:space="0" w:color="auto"/>
            </w:tcBorders>
            <w:vAlign w:val="center"/>
          </w:tcPr>
          <w:p w14:paraId="2123B2C8" w14:textId="51A8A7AA" w:rsidR="002A5130" w:rsidRPr="00D1438B" w:rsidRDefault="002A5130" w:rsidP="002A5130">
            <w:pPr>
              <w:spacing w:beforeLines="60" w:before="144"/>
              <w:ind w:leftChars="-17" w:left="-41" w:right="79"/>
              <w:rPr>
                <w:rFonts w:ascii="新細明體" w:eastAsia="標楷體" w:hAnsi="新細明體"/>
                <w:b/>
                <w:szCs w:val="24"/>
              </w:rPr>
            </w:pPr>
            <w:r w:rsidRPr="00D1438B">
              <w:rPr>
                <w:rFonts w:ascii="新細明體" w:eastAsia="標楷體" w:hAnsi="新細明體" w:hint="eastAsia"/>
                <w:b/>
                <w:szCs w:val="24"/>
              </w:rPr>
              <w:t>虧損填補</w:t>
            </w:r>
          </w:p>
        </w:tc>
        <w:tc>
          <w:tcPr>
            <w:tcW w:w="4327" w:type="dxa"/>
            <w:gridSpan w:val="7"/>
            <w:tcBorders>
              <w:bottom w:val="single" w:sz="8" w:space="0" w:color="auto"/>
            </w:tcBorders>
            <w:vAlign w:val="center"/>
          </w:tcPr>
          <w:p w14:paraId="0B16B426" w14:textId="77777777" w:rsidR="002A5130" w:rsidRPr="00D1438B" w:rsidRDefault="002A5130" w:rsidP="002A5130">
            <w:pPr>
              <w:jc w:val="right"/>
              <w:rPr>
                <w:rFonts w:ascii="新細明體" w:eastAsia="標楷體" w:hAnsi="新細明體"/>
                <w:bCs/>
                <w:spacing w:val="-4"/>
                <w:w w:val="90"/>
                <w:sz w:val="20"/>
              </w:rPr>
            </w:pPr>
          </w:p>
        </w:tc>
        <w:tc>
          <w:tcPr>
            <w:tcW w:w="2958" w:type="dxa"/>
            <w:gridSpan w:val="8"/>
            <w:tcBorders>
              <w:left w:val="nil"/>
              <w:bottom w:val="single" w:sz="8" w:space="0" w:color="auto"/>
            </w:tcBorders>
            <w:vAlign w:val="bottom"/>
          </w:tcPr>
          <w:p w14:paraId="0109D57F" w14:textId="77777777" w:rsidR="002A5130" w:rsidRPr="00D1438B" w:rsidRDefault="002A5130" w:rsidP="002A5130">
            <w:pPr>
              <w:snapToGrid w:val="0"/>
              <w:ind w:right="-6"/>
              <w:jc w:val="right"/>
              <w:rPr>
                <w:rFonts w:ascii="新細明體" w:eastAsia="標楷體" w:hAnsi="新細明體"/>
                <w:w w:val="90"/>
                <w:sz w:val="20"/>
              </w:rPr>
            </w:pPr>
            <w:r w:rsidRPr="00D1438B">
              <w:rPr>
                <w:rFonts w:ascii="新細明體" w:eastAsia="標楷體" w:hAnsi="新細明體" w:hint="eastAsia"/>
                <w:w w:val="95"/>
                <w:sz w:val="20"/>
              </w:rPr>
              <w:t>單位：新臺幣元</w:t>
            </w:r>
          </w:p>
        </w:tc>
      </w:tr>
      <w:tr w:rsidR="00717082" w:rsidRPr="00D1438B" w14:paraId="09A47994" w14:textId="77777777" w:rsidTr="000F472E">
        <w:trPr>
          <w:gridBefore w:val="2"/>
          <w:wBefore w:w="42" w:type="dxa"/>
          <w:cantSplit/>
          <w:trHeight w:hRule="exact" w:val="567"/>
          <w:jc w:val="center"/>
        </w:trPr>
        <w:tc>
          <w:tcPr>
            <w:tcW w:w="2648" w:type="dxa"/>
            <w:vMerge w:val="restart"/>
            <w:tcBorders>
              <w:top w:val="single" w:sz="8" w:space="0" w:color="auto"/>
              <w:left w:val="nil"/>
              <w:bottom w:val="single" w:sz="8" w:space="0" w:color="auto"/>
              <w:right w:val="single" w:sz="4" w:space="0" w:color="auto"/>
            </w:tcBorders>
            <w:vAlign w:val="center"/>
            <w:hideMark/>
          </w:tcPr>
          <w:p w14:paraId="2BAB2A96" w14:textId="77777777" w:rsidR="00717082" w:rsidRPr="00D1438B" w:rsidRDefault="00717082" w:rsidP="00717082">
            <w:pPr>
              <w:ind w:leftChars="20" w:left="48" w:rightChars="20" w:right="48"/>
              <w:jc w:val="distribute"/>
              <w:rPr>
                <w:rFonts w:ascii="新細明體" w:eastAsia="標楷體" w:hAnsi="新細明體"/>
                <w:sz w:val="20"/>
              </w:rPr>
            </w:pPr>
            <w:r>
              <w:rPr>
                <w:rFonts w:ascii="新細明體" w:eastAsia="標楷體" w:hAnsi="新細明體" w:hint="eastAsia"/>
                <w:sz w:val="20"/>
              </w:rPr>
              <w:t>基金</w:t>
            </w:r>
            <w:r w:rsidRPr="00D1438B">
              <w:rPr>
                <w:rFonts w:ascii="新細明體" w:eastAsia="標楷體" w:hAnsi="新細明體" w:hint="eastAsia"/>
                <w:sz w:val="20"/>
              </w:rPr>
              <w:t>名稱</w:t>
            </w:r>
          </w:p>
        </w:tc>
        <w:tc>
          <w:tcPr>
            <w:tcW w:w="3335" w:type="dxa"/>
            <w:gridSpan w:val="5"/>
            <w:tcBorders>
              <w:top w:val="single" w:sz="8" w:space="0" w:color="auto"/>
              <w:left w:val="nil"/>
              <w:bottom w:val="single" w:sz="4" w:space="0" w:color="auto"/>
              <w:right w:val="single" w:sz="4" w:space="0" w:color="auto"/>
            </w:tcBorders>
            <w:vAlign w:val="center"/>
            <w:hideMark/>
          </w:tcPr>
          <w:p w14:paraId="608D8698"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虧損之部</w:t>
            </w:r>
          </w:p>
        </w:tc>
        <w:tc>
          <w:tcPr>
            <w:tcW w:w="3950" w:type="dxa"/>
            <w:gridSpan w:val="10"/>
            <w:tcBorders>
              <w:top w:val="single" w:sz="8" w:space="0" w:color="auto"/>
              <w:left w:val="single" w:sz="4" w:space="0" w:color="auto"/>
              <w:bottom w:val="single" w:sz="4" w:space="0" w:color="auto"/>
            </w:tcBorders>
            <w:vAlign w:val="center"/>
          </w:tcPr>
          <w:p w14:paraId="307167B6"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填補之部</w:t>
            </w:r>
          </w:p>
        </w:tc>
      </w:tr>
      <w:tr w:rsidR="00717082" w:rsidRPr="00D1438B" w14:paraId="3D3417B5" w14:textId="77777777" w:rsidTr="000F472E">
        <w:trPr>
          <w:gridBefore w:val="2"/>
          <w:wBefore w:w="42" w:type="dxa"/>
          <w:cantSplit/>
          <w:trHeight w:hRule="exact" w:val="567"/>
          <w:jc w:val="center"/>
        </w:trPr>
        <w:tc>
          <w:tcPr>
            <w:tcW w:w="2648" w:type="dxa"/>
            <w:vMerge/>
            <w:tcBorders>
              <w:top w:val="single" w:sz="8" w:space="0" w:color="auto"/>
              <w:left w:val="nil"/>
              <w:bottom w:val="single" w:sz="8" w:space="0" w:color="auto"/>
              <w:right w:val="single" w:sz="4" w:space="0" w:color="auto"/>
            </w:tcBorders>
            <w:vAlign w:val="center"/>
            <w:hideMark/>
          </w:tcPr>
          <w:p w14:paraId="05D8C8AF" w14:textId="77777777" w:rsidR="00717082" w:rsidRPr="00D1438B" w:rsidRDefault="00717082" w:rsidP="00717082">
            <w:pPr>
              <w:widowControl/>
              <w:rPr>
                <w:rFonts w:ascii="新細明體" w:eastAsia="標楷體" w:hAnsi="新細明體"/>
                <w:sz w:val="20"/>
              </w:rPr>
            </w:pPr>
          </w:p>
        </w:tc>
        <w:tc>
          <w:tcPr>
            <w:tcW w:w="1067" w:type="dxa"/>
            <w:tcBorders>
              <w:top w:val="single" w:sz="4" w:space="0" w:color="auto"/>
              <w:left w:val="nil"/>
              <w:bottom w:val="single" w:sz="8" w:space="0" w:color="auto"/>
              <w:right w:val="single" w:sz="4" w:space="0" w:color="auto"/>
            </w:tcBorders>
            <w:vAlign w:val="center"/>
            <w:hideMark/>
          </w:tcPr>
          <w:p w14:paraId="6897919A" w14:textId="77777777" w:rsidR="00717082" w:rsidRPr="00D1438B" w:rsidRDefault="00717082" w:rsidP="00717082">
            <w:pPr>
              <w:ind w:rightChars="20" w:right="48"/>
              <w:jc w:val="distribute"/>
              <w:rPr>
                <w:rFonts w:ascii="新細明體" w:eastAsia="標楷體" w:hAnsi="新細明體"/>
                <w:spacing w:val="-12"/>
                <w:sz w:val="20"/>
              </w:rPr>
            </w:pPr>
            <w:r w:rsidRPr="00D1438B">
              <w:rPr>
                <w:rFonts w:ascii="新細明體" w:eastAsia="標楷體" w:hAnsi="新細明體" w:hint="eastAsia"/>
                <w:spacing w:val="-12"/>
                <w:sz w:val="20"/>
              </w:rPr>
              <w:t>本期淨損</w:t>
            </w:r>
          </w:p>
        </w:tc>
        <w:tc>
          <w:tcPr>
            <w:tcW w:w="1134" w:type="dxa"/>
            <w:gridSpan w:val="2"/>
            <w:tcBorders>
              <w:top w:val="single" w:sz="4" w:space="0" w:color="auto"/>
              <w:left w:val="nil"/>
              <w:bottom w:val="single" w:sz="8" w:space="0" w:color="auto"/>
              <w:right w:val="single" w:sz="4" w:space="0" w:color="auto"/>
            </w:tcBorders>
            <w:vAlign w:val="center"/>
          </w:tcPr>
          <w:p w14:paraId="19B9AB59" w14:textId="77777777" w:rsidR="00717082" w:rsidRPr="00D1438B" w:rsidRDefault="00717082" w:rsidP="00717082">
            <w:pPr>
              <w:autoSpaceDE w:val="0"/>
              <w:autoSpaceDN w:val="0"/>
              <w:adjustRightInd w:val="0"/>
              <w:jc w:val="distribute"/>
              <w:rPr>
                <w:rFonts w:ascii="新細明體" w:eastAsia="標楷體" w:hAnsi="新細明體"/>
                <w:spacing w:val="-12"/>
                <w:sz w:val="20"/>
              </w:rPr>
            </w:pPr>
            <w:r w:rsidRPr="00D1438B">
              <w:rPr>
                <w:rFonts w:ascii="新細明體" w:eastAsia="標楷體" w:hAnsi="新細明體" w:hint="eastAsia"/>
                <w:spacing w:val="-12"/>
                <w:sz w:val="20"/>
              </w:rPr>
              <w:t>累積虧損</w:t>
            </w:r>
          </w:p>
        </w:tc>
        <w:tc>
          <w:tcPr>
            <w:tcW w:w="1134" w:type="dxa"/>
            <w:gridSpan w:val="2"/>
            <w:tcBorders>
              <w:top w:val="single" w:sz="4" w:space="0" w:color="auto"/>
              <w:left w:val="nil"/>
              <w:bottom w:val="single" w:sz="8" w:space="0" w:color="auto"/>
              <w:right w:val="single" w:sz="4" w:space="0" w:color="auto"/>
            </w:tcBorders>
            <w:vAlign w:val="center"/>
          </w:tcPr>
          <w:p w14:paraId="02EF261D" w14:textId="77777777" w:rsidR="00717082" w:rsidRPr="00D1438B" w:rsidRDefault="00717082" w:rsidP="00717082">
            <w:pPr>
              <w:autoSpaceDE w:val="0"/>
              <w:autoSpaceDN w:val="0"/>
              <w:adjustRightInd w:val="0"/>
              <w:ind w:left="113" w:right="113"/>
              <w:jc w:val="distribute"/>
              <w:rPr>
                <w:rFonts w:ascii="新細明體" w:eastAsia="標楷體" w:hAnsi="新細明體"/>
                <w:spacing w:val="-12"/>
                <w:sz w:val="20"/>
              </w:rPr>
            </w:pPr>
            <w:r w:rsidRPr="00D1438B">
              <w:rPr>
                <w:rFonts w:ascii="新細明體" w:eastAsia="標楷體" w:hAnsi="新細明體" w:hint="eastAsia"/>
                <w:spacing w:val="-12"/>
                <w:sz w:val="20"/>
              </w:rPr>
              <w:t>合計</w:t>
            </w:r>
          </w:p>
        </w:tc>
        <w:tc>
          <w:tcPr>
            <w:tcW w:w="1276" w:type="dxa"/>
            <w:gridSpan w:val="3"/>
            <w:tcBorders>
              <w:top w:val="single" w:sz="4" w:space="0" w:color="auto"/>
              <w:left w:val="nil"/>
              <w:bottom w:val="single" w:sz="8" w:space="0" w:color="auto"/>
              <w:right w:val="single" w:sz="4" w:space="0" w:color="auto"/>
            </w:tcBorders>
            <w:vAlign w:val="center"/>
          </w:tcPr>
          <w:p w14:paraId="2B95E387" w14:textId="77777777" w:rsidR="00717082" w:rsidRPr="002045E6" w:rsidRDefault="00717082" w:rsidP="00717082">
            <w:pPr>
              <w:ind w:rightChars="20" w:right="48"/>
              <w:jc w:val="distribute"/>
              <w:rPr>
                <w:rFonts w:ascii="新細明體" w:eastAsia="標楷體" w:hAnsi="新細明體"/>
                <w:spacing w:val="-12"/>
                <w:sz w:val="20"/>
              </w:rPr>
            </w:pPr>
            <w:r w:rsidRPr="002045E6">
              <w:rPr>
                <w:rFonts w:ascii="新細明體" w:eastAsia="標楷體" w:hAnsi="新細明體" w:hint="eastAsia"/>
                <w:spacing w:val="-12"/>
                <w:sz w:val="20"/>
              </w:rPr>
              <w:t>撥用盈餘</w:t>
            </w:r>
          </w:p>
        </w:tc>
        <w:tc>
          <w:tcPr>
            <w:tcW w:w="1559" w:type="dxa"/>
            <w:gridSpan w:val="4"/>
            <w:tcBorders>
              <w:top w:val="single" w:sz="4" w:space="0" w:color="auto"/>
              <w:left w:val="nil"/>
              <w:bottom w:val="single" w:sz="8" w:space="0" w:color="auto"/>
              <w:right w:val="single" w:sz="4" w:space="0" w:color="auto"/>
            </w:tcBorders>
            <w:vAlign w:val="center"/>
          </w:tcPr>
          <w:p w14:paraId="30468657" w14:textId="77777777" w:rsidR="00717082" w:rsidRPr="002045E6" w:rsidRDefault="00717082" w:rsidP="00717082">
            <w:pPr>
              <w:ind w:rightChars="20" w:right="48"/>
              <w:jc w:val="distribute"/>
              <w:rPr>
                <w:rFonts w:ascii="新細明體" w:eastAsia="標楷體" w:hAnsi="新細明體"/>
                <w:spacing w:val="-12"/>
                <w:sz w:val="20"/>
              </w:rPr>
            </w:pPr>
            <w:r w:rsidRPr="002045E6">
              <w:rPr>
                <w:rFonts w:ascii="新細明體" w:eastAsia="標楷體" w:hAnsi="新細明體" w:hint="eastAsia"/>
                <w:spacing w:val="-12"/>
                <w:sz w:val="20"/>
              </w:rPr>
              <w:t>待填補之虧損</w:t>
            </w:r>
          </w:p>
        </w:tc>
        <w:tc>
          <w:tcPr>
            <w:tcW w:w="1115" w:type="dxa"/>
            <w:gridSpan w:val="3"/>
            <w:tcBorders>
              <w:top w:val="single" w:sz="4" w:space="0" w:color="auto"/>
              <w:left w:val="single" w:sz="4" w:space="0" w:color="auto"/>
              <w:bottom w:val="single" w:sz="8" w:space="0" w:color="auto"/>
            </w:tcBorders>
            <w:vAlign w:val="center"/>
          </w:tcPr>
          <w:p w14:paraId="1C9C8F59" w14:textId="77777777" w:rsidR="00717082" w:rsidRPr="00D1438B" w:rsidRDefault="00717082" w:rsidP="00717082">
            <w:pPr>
              <w:ind w:leftChars="20" w:left="48" w:rightChars="20" w:right="48"/>
              <w:jc w:val="distribute"/>
              <w:rPr>
                <w:rFonts w:ascii="新細明體" w:eastAsia="標楷體" w:hAnsi="新細明體"/>
                <w:sz w:val="20"/>
              </w:rPr>
            </w:pPr>
            <w:r w:rsidRPr="00D1438B">
              <w:rPr>
                <w:rFonts w:ascii="新細明體" w:eastAsia="標楷體" w:hAnsi="新細明體" w:hint="eastAsia"/>
                <w:sz w:val="20"/>
              </w:rPr>
              <w:t>合計</w:t>
            </w:r>
          </w:p>
        </w:tc>
      </w:tr>
      <w:tr w:rsidR="00457C9D" w:rsidRPr="00D1438B" w14:paraId="6848AC07" w14:textId="77777777" w:rsidTr="000F472E">
        <w:trPr>
          <w:gridBefore w:val="2"/>
          <w:wBefore w:w="42" w:type="dxa"/>
          <w:cantSplit/>
          <w:trHeight w:val="3937"/>
          <w:jc w:val="center"/>
        </w:trPr>
        <w:tc>
          <w:tcPr>
            <w:tcW w:w="2648" w:type="dxa"/>
            <w:tcBorders>
              <w:top w:val="single" w:sz="8" w:space="0" w:color="auto"/>
              <w:left w:val="nil"/>
              <w:bottom w:val="nil"/>
              <w:right w:val="single" w:sz="4" w:space="0" w:color="auto"/>
            </w:tcBorders>
            <w:vAlign w:val="center"/>
            <w:hideMark/>
          </w:tcPr>
          <w:p w14:paraId="127E5472" w14:textId="0EF3A4A8" w:rsidR="00457C9D" w:rsidRPr="00D1438B" w:rsidRDefault="00457C9D" w:rsidP="00457C9D">
            <w:pPr>
              <w:ind w:left="284" w:right="284"/>
              <w:jc w:val="distribute"/>
              <w:rPr>
                <w:rFonts w:ascii="新細明體" w:eastAsia="標楷體" w:hAnsi="新細明體"/>
                <w:b/>
                <w:spacing w:val="-16"/>
                <w:w w:val="90"/>
                <w:sz w:val="20"/>
                <w:szCs w:val="24"/>
              </w:rPr>
            </w:pPr>
            <w:r w:rsidRPr="00825882">
              <w:rPr>
                <w:rFonts w:ascii="新細明體" w:eastAsia="標楷體" w:hAnsi="新細明體" w:hint="eastAsia"/>
                <w:b/>
                <w:sz w:val="20"/>
                <w:szCs w:val="24"/>
              </w:rPr>
              <w:t>合計</w:t>
            </w:r>
          </w:p>
        </w:tc>
        <w:tc>
          <w:tcPr>
            <w:tcW w:w="1067" w:type="dxa"/>
            <w:tcBorders>
              <w:top w:val="single" w:sz="8" w:space="0" w:color="auto"/>
              <w:left w:val="nil"/>
              <w:right w:val="single" w:sz="4" w:space="0" w:color="auto"/>
            </w:tcBorders>
            <w:vAlign w:val="center"/>
          </w:tcPr>
          <w:p w14:paraId="137A5D27" w14:textId="12769A66"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hint="eastAsia"/>
                <w:b/>
                <w:noProof/>
                <w:sz w:val="20"/>
              </w:rPr>
              <w:t>－</w:t>
            </w:r>
          </w:p>
        </w:tc>
        <w:tc>
          <w:tcPr>
            <w:tcW w:w="1134" w:type="dxa"/>
            <w:gridSpan w:val="2"/>
            <w:tcBorders>
              <w:top w:val="single" w:sz="4" w:space="0" w:color="auto"/>
              <w:left w:val="nil"/>
              <w:right w:val="single" w:sz="4" w:space="0" w:color="auto"/>
            </w:tcBorders>
            <w:vAlign w:val="center"/>
          </w:tcPr>
          <w:p w14:paraId="58545C6F" w14:textId="1239956C"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c>
          <w:tcPr>
            <w:tcW w:w="1134" w:type="dxa"/>
            <w:gridSpan w:val="2"/>
            <w:tcBorders>
              <w:top w:val="single" w:sz="4" w:space="0" w:color="auto"/>
              <w:left w:val="nil"/>
              <w:right w:val="single" w:sz="4" w:space="0" w:color="auto"/>
            </w:tcBorders>
            <w:vAlign w:val="center"/>
          </w:tcPr>
          <w:p w14:paraId="376B022A" w14:textId="3F3A82D2"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c>
          <w:tcPr>
            <w:tcW w:w="1276" w:type="dxa"/>
            <w:gridSpan w:val="3"/>
            <w:tcBorders>
              <w:top w:val="single" w:sz="8" w:space="0" w:color="auto"/>
              <w:left w:val="nil"/>
              <w:right w:val="single" w:sz="4" w:space="0" w:color="auto"/>
            </w:tcBorders>
            <w:vAlign w:val="center"/>
          </w:tcPr>
          <w:p w14:paraId="1F3ED80E" w14:textId="602E0318"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38,809,622</w:t>
            </w:r>
          </w:p>
        </w:tc>
        <w:tc>
          <w:tcPr>
            <w:tcW w:w="1559" w:type="dxa"/>
            <w:gridSpan w:val="4"/>
            <w:tcBorders>
              <w:top w:val="single" w:sz="8" w:space="0" w:color="auto"/>
              <w:left w:val="nil"/>
              <w:right w:val="single" w:sz="4" w:space="0" w:color="auto"/>
            </w:tcBorders>
            <w:vAlign w:val="center"/>
          </w:tcPr>
          <w:p w14:paraId="48F35FE9" w14:textId="1CCBE8B0"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676,552,964</w:t>
            </w:r>
          </w:p>
        </w:tc>
        <w:tc>
          <w:tcPr>
            <w:tcW w:w="1115" w:type="dxa"/>
            <w:gridSpan w:val="3"/>
            <w:tcBorders>
              <w:top w:val="single" w:sz="8" w:space="0" w:color="auto"/>
              <w:left w:val="single" w:sz="4" w:space="0" w:color="auto"/>
              <w:bottom w:val="nil"/>
            </w:tcBorders>
            <w:vAlign w:val="center"/>
          </w:tcPr>
          <w:p w14:paraId="3BB34AC8" w14:textId="08054F32"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r>
      <w:tr w:rsidR="00457C9D" w:rsidRPr="00D1438B" w14:paraId="42CDA18C" w14:textId="77777777" w:rsidTr="000F472E">
        <w:trPr>
          <w:gridBefore w:val="2"/>
          <w:wBefore w:w="42" w:type="dxa"/>
          <w:cantSplit/>
          <w:trHeight w:val="3937"/>
          <w:jc w:val="center"/>
        </w:trPr>
        <w:tc>
          <w:tcPr>
            <w:tcW w:w="2648" w:type="dxa"/>
            <w:tcBorders>
              <w:top w:val="nil"/>
              <w:left w:val="nil"/>
              <w:right w:val="single" w:sz="4" w:space="0" w:color="auto"/>
            </w:tcBorders>
            <w:vAlign w:val="center"/>
            <w:hideMark/>
          </w:tcPr>
          <w:p w14:paraId="46FC6C6C" w14:textId="181FC62F" w:rsidR="00457C9D" w:rsidRPr="00D1438B" w:rsidRDefault="00457C9D" w:rsidP="00457C9D">
            <w:pPr>
              <w:ind w:rightChars="45" w:right="108"/>
              <w:jc w:val="distribute"/>
              <w:rPr>
                <w:rFonts w:ascii="新細明體" w:eastAsia="標楷體" w:hAnsi="新細明體" w:cs="新細明體"/>
                <w:b/>
                <w:spacing w:val="-16"/>
                <w:w w:val="90"/>
                <w:sz w:val="20"/>
              </w:rPr>
            </w:pPr>
            <w:r w:rsidRPr="00D1438B">
              <w:rPr>
                <w:rFonts w:ascii="新細明體" w:eastAsia="標楷體" w:hAnsi="新細明體" w:cs="新細明體" w:hint="eastAsia"/>
                <w:b/>
                <w:noProof/>
                <w:spacing w:val="-20"/>
                <w:sz w:val="20"/>
              </w:rPr>
              <w:t>新北市政府捷運工程局主管</w:t>
            </w:r>
          </w:p>
        </w:tc>
        <w:tc>
          <w:tcPr>
            <w:tcW w:w="1067" w:type="dxa"/>
            <w:tcBorders>
              <w:left w:val="nil"/>
              <w:right w:val="single" w:sz="4" w:space="0" w:color="auto"/>
            </w:tcBorders>
            <w:vAlign w:val="center"/>
          </w:tcPr>
          <w:p w14:paraId="5CD849F1" w14:textId="03D57E88"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hint="eastAsia"/>
                <w:b/>
                <w:noProof/>
                <w:sz w:val="20"/>
              </w:rPr>
              <w:t>－</w:t>
            </w:r>
          </w:p>
        </w:tc>
        <w:tc>
          <w:tcPr>
            <w:tcW w:w="1134" w:type="dxa"/>
            <w:gridSpan w:val="2"/>
            <w:tcBorders>
              <w:left w:val="nil"/>
              <w:right w:val="single" w:sz="4" w:space="0" w:color="auto"/>
            </w:tcBorders>
            <w:vAlign w:val="center"/>
          </w:tcPr>
          <w:p w14:paraId="7099932A" w14:textId="00BCEE31"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c>
          <w:tcPr>
            <w:tcW w:w="1134" w:type="dxa"/>
            <w:gridSpan w:val="2"/>
            <w:tcBorders>
              <w:left w:val="nil"/>
              <w:right w:val="single" w:sz="4" w:space="0" w:color="auto"/>
            </w:tcBorders>
            <w:vAlign w:val="center"/>
          </w:tcPr>
          <w:p w14:paraId="4EAFB2AF" w14:textId="0EC8FE8E"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c>
          <w:tcPr>
            <w:tcW w:w="1276" w:type="dxa"/>
            <w:gridSpan w:val="3"/>
            <w:tcBorders>
              <w:left w:val="nil"/>
              <w:right w:val="single" w:sz="4" w:space="0" w:color="auto"/>
            </w:tcBorders>
            <w:vAlign w:val="center"/>
          </w:tcPr>
          <w:p w14:paraId="4566CA4D" w14:textId="0189254D"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38,809,622</w:t>
            </w:r>
          </w:p>
        </w:tc>
        <w:tc>
          <w:tcPr>
            <w:tcW w:w="1559" w:type="dxa"/>
            <w:gridSpan w:val="4"/>
            <w:tcBorders>
              <w:left w:val="nil"/>
              <w:right w:val="single" w:sz="4" w:space="0" w:color="auto"/>
            </w:tcBorders>
            <w:vAlign w:val="center"/>
          </w:tcPr>
          <w:p w14:paraId="136BC6F0" w14:textId="1BB4468F"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676,552,964</w:t>
            </w:r>
          </w:p>
        </w:tc>
        <w:tc>
          <w:tcPr>
            <w:tcW w:w="1115" w:type="dxa"/>
            <w:gridSpan w:val="3"/>
            <w:tcBorders>
              <w:top w:val="nil"/>
              <w:left w:val="single" w:sz="4" w:space="0" w:color="auto"/>
            </w:tcBorders>
            <w:vAlign w:val="center"/>
          </w:tcPr>
          <w:p w14:paraId="28BBAC4C" w14:textId="18DD0520" w:rsidR="00457C9D" w:rsidRPr="00CE0C43" w:rsidRDefault="00457C9D" w:rsidP="00457C9D">
            <w:pPr>
              <w:jc w:val="right"/>
              <w:rPr>
                <w:rFonts w:ascii="新細明體" w:eastAsia="新細明體" w:hAnsi="新細明體"/>
                <w:b/>
                <w:bCs/>
                <w:sz w:val="20"/>
              </w:rPr>
            </w:pPr>
            <w:r w:rsidRPr="000E1B25">
              <w:rPr>
                <w:rFonts w:ascii="新細明體" w:eastAsia="新細明體" w:hAnsi="新細明體"/>
                <w:b/>
                <w:noProof/>
                <w:sz w:val="20"/>
              </w:rPr>
              <w:t>715,362,586</w:t>
            </w:r>
          </w:p>
        </w:tc>
      </w:tr>
      <w:tr w:rsidR="00457C9D" w:rsidRPr="00D1438B" w14:paraId="101E1452" w14:textId="77777777" w:rsidTr="000F472E">
        <w:trPr>
          <w:gridBefore w:val="2"/>
          <w:wBefore w:w="42" w:type="dxa"/>
          <w:cantSplit/>
          <w:trHeight w:val="3937"/>
          <w:jc w:val="center"/>
        </w:trPr>
        <w:tc>
          <w:tcPr>
            <w:tcW w:w="2648" w:type="dxa"/>
            <w:tcBorders>
              <w:top w:val="nil"/>
              <w:left w:val="nil"/>
              <w:bottom w:val="single" w:sz="8" w:space="0" w:color="auto"/>
              <w:right w:val="single" w:sz="4" w:space="0" w:color="auto"/>
            </w:tcBorders>
            <w:vAlign w:val="center"/>
            <w:hideMark/>
          </w:tcPr>
          <w:p w14:paraId="65BB4BB4" w14:textId="785731E8" w:rsidR="00457C9D" w:rsidRPr="00D1438B" w:rsidRDefault="00457C9D" w:rsidP="00457C9D">
            <w:pPr>
              <w:ind w:left="164" w:right="90"/>
              <w:jc w:val="distribute"/>
              <w:rPr>
                <w:rFonts w:ascii="新細明體" w:eastAsia="標楷體" w:hAnsi="新細明體"/>
                <w:noProof/>
                <w:spacing w:val="-2"/>
                <w:sz w:val="20"/>
              </w:rPr>
            </w:pPr>
            <w:r w:rsidRPr="00050A3B">
              <w:rPr>
                <w:rFonts w:ascii="新細明體" w:eastAsia="標楷體" w:hAnsi="新細明體" w:hint="eastAsia"/>
                <w:noProof/>
                <w:spacing w:val="-12"/>
                <w:sz w:val="20"/>
              </w:rPr>
              <w:t>新北大眾捷運股份有限公司</w:t>
            </w:r>
          </w:p>
        </w:tc>
        <w:tc>
          <w:tcPr>
            <w:tcW w:w="1067" w:type="dxa"/>
            <w:tcBorders>
              <w:left w:val="nil"/>
              <w:bottom w:val="single" w:sz="8" w:space="0" w:color="auto"/>
              <w:right w:val="single" w:sz="4" w:space="0" w:color="auto"/>
            </w:tcBorders>
            <w:vAlign w:val="center"/>
          </w:tcPr>
          <w:p w14:paraId="5D541C0B" w14:textId="799C3D2D" w:rsidR="00457C9D" w:rsidRPr="00CE0C43" w:rsidRDefault="00457C9D" w:rsidP="00457C9D">
            <w:pPr>
              <w:jc w:val="right"/>
              <w:rPr>
                <w:rFonts w:ascii="新細明體" w:eastAsia="新細明體" w:hAnsi="新細明體"/>
                <w:bCs/>
                <w:sz w:val="20"/>
              </w:rPr>
            </w:pPr>
            <w:r w:rsidRPr="00CE0C43">
              <w:rPr>
                <w:rFonts w:ascii="新細明體" w:eastAsia="新細明體" w:hAnsi="新細明體" w:hint="eastAsia"/>
                <w:noProof/>
                <w:sz w:val="20"/>
              </w:rPr>
              <w:t>－</w:t>
            </w:r>
          </w:p>
        </w:tc>
        <w:tc>
          <w:tcPr>
            <w:tcW w:w="1134" w:type="dxa"/>
            <w:gridSpan w:val="2"/>
            <w:tcBorders>
              <w:left w:val="nil"/>
              <w:bottom w:val="single" w:sz="8" w:space="0" w:color="auto"/>
              <w:right w:val="single" w:sz="4" w:space="0" w:color="auto"/>
            </w:tcBorders>
            <w:vAlign w:val="center"/>
          </w:tcPr>
          <w:p w14:paraId="7EC4C229" w14:textId="34991C2E" w:rsidR="00457C9D" w:rsidRPr="00CE0C43" w:rsidRDefault="00457C9D" w:rsidP="00457C9D">
            <w:pPr>
              <w:jc w:val="right"/>
              <w:rPr>
                <w:rFonts w:ascii="新細明體" w:eastAsia="新細明體" w:hAnsi="新細明體"/>
                <w:bCs/>
                <w:sz w:val="20"/>
              </w:rPr>
            </w:pPr>
            <w:r w:rsidRPr="000E1B25">
              <w:rPr>
                <w:rFonts w:ascii="新細明體" w:eastAsia="新細明體" w:hAnsi="新細明體"/>
                <w:noProof/>
                <w:sz w:val="20"/>
              </w:rPr>
              <w:t>715,362,586</w:t>
            </w:r>
          </w:p>
        </w:tc>
        <w:tc>
          <w:tcPr>
            <w:tcW w:w="1134" w:type="dxa"/>
            <w:gridSpan w:val="2"/>
            <w:tcBorders>
              <w:left w:val="nil"/>
              <w:bottom w:val="single" w:sz="8" w:space="0" w:color="auto"/>
              <w:right w:val="single" w:sz="4" w:space="0" w:color="auto"/>
            </w:tcBorders>
            <w:vAlign w:val="center"/>
          </w:tcPr>
          <w:p w14:paraId="5D599BE0" w14:textId="15D89DC4" w:rsidR="00457C9D" w:rsidRPr="00CE0C43" w:rsidRDefault="00457C9D" w:rsidP="00457C9D">
            <w:pPr>
              <w:jc w:val="right"/>
              <w:rPr>
                <w:rFonts w:ascii="新細明體" w:eastAsia="新細明體" w:hAnsi="新細明體"/>
                <w:bCs/>
                <w:sz w:val="20"/>
              </w:rPr>
            </w:pPr>
            <w:r w:rsidRPr="000E1B25">
              <w:rPr>
                <w:rFonts w:ascii="新細明體" w:eastAsia="新細明體" w:hAnsi="新細明體"/>
                <w:noProof/>
                <w:sz w:val="20"/>
              </w:rPr>
              <w:t>715,362,586</w:t>
            </w:r>
          </w:p>
        </w:tc>
        <w:tc>
          <w:tcPr>
            <w:tcW w:w="1276" w:type="dxa"/>
            <w:gridSpan w:val="3"/>
            <w:tcBorders>
              <w:left w:val="nil"/>
              <w:bottom w:val="single" w:sz="8" w:space="0" w:color="auto"/>
              <w:right w:val="single" w:sz="4" w:space="0" w:color="auto"/>
            </w:tcBorders>
            <w:vAlign w:val="center"/>
          </w:tcPr>
          <w:p w14:paraId="51BDB950" w14:textId="6DBBB805" w:rsidR="00457C9D" w:rsidRPr="00CE0C43" w:rsidRDefault="00457C9D" w:rsidP="00457C9D">
            <w:pPr>
              <w:jc w:val="right"/>
              <w:rPr>
                <w:rFonts w:ascii="新細明體" w:eastAsia="新細明體" w:hAnsi="新細明體"/>
                <w:bCs/>
                <w:sz w:val="20"/>
              </w:rPr>
            </w:pPr>
            <w:r w:rsidRPr="000E1B25">
              <w:rPr>
                <w:rFonts w:ascii="新細明體" w:eastAsia="新細明體" w:hAnsi="新細明體"/>
                <w:noProof/>
                <w:sz w:val="20"/>
              </w:rPr>
              <w:t>38,809,622</w:t>
            </w:r>
          </w:p>
        </w:tc>
        <w:tc>
          <w:tcPr>
            <w:tcW w:w="1559" w:type="dxa"/>
            <w:gridSpan w:val="4"/>
            <w:tcBorders>
              <w:left w:val="nil"/>
              <w:bottom w:val="single" w:sz="8" w:space="0" w:color="auto"/>
              <w:right w:val="single" w:sz="4" w:space="0" w:color="auto"/>
            </w:tcBorders>
            <w:vAlign w:val="center"/>
          </w:tcPr>
          <w:p w14:paraId="767B2334" w14:textId="7D7AAF95" w:rsidR="00457C9D" w:rsidRPr="00CE0C43" w:rsidRDefault="00457C9D" w:rsidP="00457C9D">
            <w:pPr>
              <w:jc w:val="right"/>
              <w:rPr>
                <w:rFonts w:ascii="新細明體" w:eastAsia="新細明體" w:hAnsi="新細明體"/>
                <w:bCs/>
                <w:sz w:val="20"/>
              </w:rPr>
            </w:pPr>
            <w:r w:rsidRPr="000E1B25">
              <w:rPr>
                <w:rFonts w:ascii="新細明體" w:eastAsia="新細明體" w:hAnsi="新細明體"/>
                <w:noProof/>
                <w:sz w:val="20"/>
              </w:rPr>
              <w:t>676,552,964</w:t>
            </w:r>
          </w:p>
        </w:tc>
        <w:tc>
          <w:tcPr>
            <w:tcW w:w="1115" w:type="dxa"/>
            <w:gridSpan w:val="3"/>
            <w:tcBorders>
              <w:top w:val="nil"/>
              <w:left w:val="single" w:sz="4" w:space="0" w:color="auto"/>
              <w:bottom w:val="single" w:sz="8" w:space="0" w:color="auto"/>
            </w:tcBorders>
            <w:vAlign w:val="center"/>
          </w:tcPr>
          <w:p w14:paraId="6D02665E" w14:textId="5D8069F9" w:rsidR="00457C9D" w:rsidRPr="00CE0C43" w:rsidRDefault="00457C9D" w:rsidP="00457C9D">
            <w:pPr>
              <w:jc w:val="right"/>
              <w:rPr>
                <w:rFonts w:ascii="新細明體" w:eastAsia="新細明體" w:hAnsi="新細明體"/>
                <w:bCs/>
                <w:sz w:val="20"/>
              </w:rPr>
            </w:pPr>
            <w:r w:rsidRPr="000E1B25">
              <w:rPr>
                <w:rFonts w:ascii="新細明體" w:eastAsia="新細明體" w:hAnsi="新細明體"/>
                <w:noProof/>
                <w:sz w:val="20"/>
              </w:rPr>
              <w:t>715,362,586</w:t>
            </w:r>
          </w:p>
        </w:tc>
      </w:tr>
      <w:tr w:rsidR="00717082" w:rsidRPr="00D1438B" w14:paraId="0DD39FDC" w14:textId="77777777" w:rsidTr="000F472E">
        <w:trPr>
          <w:gridBefore w:val="1"/>
          <w:gridAfter w:val="1"/>
          <w:wBefore w:w="8" w:type="dxa"/>
          <w:wAfter w:w="47" w:type="dxa"/>
          <w:cantSplit/>
          <w:trHeight w:hRule="exact" w:val="397"/>
          <w:jc w:val="center"/>
        </w:trPr>
        <w:tc>
          <w:tcPr>
            <w:tcW w:w="9920" w:type="dxa"/>
            <w:gridSpan w:val="16"/>
            <w:tcBorders>
              <w:left w:val="nil"/>
              <w:right w:val="nil"/>
            </w:tcBorders>
          </w:tcPr>
          <w:p w14:paraId="70A1E4CE" w14:textId="613D8F15" w:rsidR="00717082" w:rsidRPr="00123089" w:rsidRDefault="00717082" w:rsidP="00492399">
            <w:pPr>
              <w:snapToGrid w:val="0"/>
              <w:jc w:val="center"/>
              <w:rPr>
                <w:rFonts w:ascii="新細明體" w:eastAsia="標楷體" w:hAnsi="新細明體" w:cs="新細明體"/>
                <w:b/>
                <w:bCs/>
                <w:kern w:val="0"/>
                <w:sz w:val="32"/>
                <w:szCs w:val="32"/>
                <w:u w:val="single"/>
              </w:rPr>
            </w:pPr>
            <w:r w:rsidRPr="00123089">
              <w:rPr>
                <w:rFonts w:ascii="新細明體" w:eastAsia="標楷體" w:hAnsi="新細明體" w:cs="新細明體" w:hint="eastAsia"/>
                <w:b/>
                <w:bCs/>
                <w:kern w:val="0"/>
                <w:sz w:val="32"/>
                <w:szCs w:val="32"/>
                <w:u w:val="single"/>
              </w:rPr>
              <w:lastRenderedPageBreak/>
              <w:t>四、盈虧審定後現金流量綜計表</w:t>
            </w:r>
            <w:r w:rsidRPr="00F334C5">
              <w:rPr>
                <w:rFonts w:ascii="新細明體" w:eastAsia="標楷體" w:hAnsi="新細明體" w:cs="新細明體" w:hint="eastAsia"/>
                <w:b/>
                <w:bCs/>
                <w:kern w:val="0"/>
                <w:szCs w:val="24"/>
                <w:u w:val="single"/>
              </w:rPr>
              <w:t>（基金別）</w:t>
            </w:r>
          </w:p>
        </w:tc>
      </w:tr>
      <w:tr w:rsidR="00717082" w:rsidRPr="00D1438B" w14:paraId="2A63C0C8" w14:textId="77777777" w:rsidTr="000F472E">
        <w:trPr>
          <w:gridBefore w:val="1"/>
          <w:gridAfter w:val="1"/>
          <w:wBefore w:w="8" w:type="dxa"/>
          <w:wAfter w:w="47" w:type="dxa"/>
          <w:cantSplit/>
          <w:trHeight w:hRule="exact" w:val="340"/>
          <w:jc w:val="center"/>
        </w:trPr>
        <w:tc>
          <w:tcPr>
            <w:tcW w:w="7961" w:type="dxa"/>
            <w:gridSpan w:val="12"/>
            <w:tcBorders>
              <w:left w:val="nil"/>
              <w:bottom w:val="single" w:sz="8" w:space="0" w:color="auto"/>
              <w:right w:val="nil"/>
            </w:tcBorders>
            <w:vAlign w:val="bottom"/>
          </w:tcPr>
          <w:p w14:paraId="0AA8797E" w14:textId="217CBF31" w:rsidR="00717082" w:rsidRPr="0084129C" w:rsidRDefault="00717082" w:rsidP="00492399">
            <w:pPr>
              <w:tabs>
                <w:tab w:val="left" w:pos="3948"/>
              </w:tabs>
              <w:ind w:leftChars="-17" w:left="-41" w:right="79"/>
              <w:jc w:val="both"/>
              <w:rPr>
                <w:rFonts w:ascii="標楷體" w:eastAsia="標楷體" w:hAnsi="標楷體" w:cs="新細明體"/>
                <w:kern w:val="0"/>
                <w:szCs w:val="24"/>
              </w:rPr>
            </w:pPr>
            <w:r w:rsidRPr="0084129C">
              <w:rPr>
                <w:rFonts w:ascii="標楷體" w:eastAsia="標楷體" w:hAnsi="標楷體" w:cs="新細明體" w:hint="eastAsia"/>
                <w:kern w:val="0"/>
                <w:szCs w:val="24"/>
              </w:rPr>
              <w:t xml:space="preserve">                 </w:t>
            </w:r>
            <w:r w:rsidR="00492399">
              <w:rPr>
                <w:rFonts w:ascii="標楷體" w:eastAsia="標楷體" w:hAnsi="標楷體" w:cs="新細明體" w:hint="eastAsia"/>
                <w:kern w:val="0"/>
                <w:szCs w:val="24"/>
              </w:rPr>
              <w:t xml:space="preserve">                </w:t>
            </w:r>
            <w:r w:rsidRPr="0084129C">
              <w:rPr>
                <w:rFonts w:ascii="標楷體" w:eastAsia="標楷體" w:hAnsi="標楷體" w:cs="新細明體" w:hint="eastAsia"/>
                <w:kern w:val="0"/>
                <w:szCs w:val="24"/>
              </w:rPr>
              <w:t>中華民國</w:t>
            </w:r>
            <w:r w:rsidRPr="00492399">
              <w:rPr>
                <w:rFonts w:ascii="標楷體" w:eastAsia="標楷體" w:hAnsi="標楷體" w:cs="新細明體" w:hint="eastAsia"/>
                <w:bCs/>
                <w:kern w:val="0"/>
                <w:szCs w:val="24"/>
              </w:rPr>
              <w:t>11</w:t>
            </w:r>
            <w:r w:rsidR="007361F4">
              <w:rPr>
                <w:rFonts w:ascii="標楷體" w:eastAsia="標楷體" w:hAnsi="標楷體" w:cs="新細明體" w:hint="eastAsia"/>
                <w:bCs/>
                <w:kern w:val="0"/>
                <w:szCs w:val="24"/>
              </w:rPr>
              <w:t>3</w:t>
            </w:r>
            <w:r w:rsidRPr="0084129C">
              <w:rPr>
                <w:rFonts w:ascii="標楷體" w:eastAsia="標楷體" w:hAnsi="標楷體" w:cs="新細明體" w:hint="eastAsia"/>
                <w:kern w:val="0"/>
                <w:szCs w:val="24"/>
              </w:rPr>
              <w:t>年度</w:t>
            </w:r>
          </w:p>
        </w:tc>
        <w:tc>
          <w:tcPr>
            <w:tcW w:w="1959" w:type="dxa"/>
            <w:gridSpan w:val="4"/>
            <w:tcBorders>
              <w:left w:val="nil"/>
              <w:bottom w:val="single" w:sz="8" w:space="0" w:color="auto"/>
              <w:right w:val="nil"/>
            </w:tcBorders>
            <w:vAlign w:val="bottom"/>
          </w:tcPr>
          <w:p w14:paraId="7C497D95" w14:textId="77777777" w:rsidR="00717082" w:rsidRPr="0084129C" w:rsidRDefault="00717082" w:rsidP="00492399">
            <w:pPr>
              <w:snapToGrid w:val="0"/>
              <w:ind w:right="-6"/>
              <w:jc w:val="right"/>
              <w:rPr>
                <w:rFonts w:ascii="標楷體" w:eastAsia="標楷體" w:hAnsi="標楷體" w:cs="新細明體"/>
                <w:kern w:val="0"/>
                <w:sz w:val="20"/>
              </w:rPr>
            </w:pPr>
            <w:r w:rsidRPr="0084129C">
              <w:rPr>
                <w:rFonts w:ascii="標楷體" w:eastAsia="標楷體" w:hAnsi="標楷體" w:cs="新細明體" w:hint="eastAsia"/>
                <w:kern w:val="0"/>
                <w:sz w:val="20"/>
              </w:rPr>
              <w:t>單位：新臺幣元</w:t>
            </w:r>
          </w:p>
        </w:tc>
      </w:tr>
      <w:tr w:rsidR="00457C9D" w:rsidRPr="00E63D57" w14:paraId="3435BD8F"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1077"/>
        </w:trPr>
        <w:tc>
          <w:tcPr>
            <w:tcW w:w="2690" w:type="dxa"/>
            <w:gridSpan w:val="3"/>
            <w:tcBorders>
              <w:top w:val="single" w:sz="4" w:space="0" w:color="auto"/>
              <w:left w:val="nil"/>
              <w:bottom w:val="single" w:sz="8" w:space="0" w:color="auto"/>
              <w:right w:val="single" w:sz="4" w:space="0" w:color="auto"/>
            </w:tcBorders>
            <w:vAlign w:val="center"/>
          </w:tcPr>
          <w:p w14:paraId="4FE771AD" w14:textId="77777777" w:rsidR="00457C9D" w:rsidRPr="00E63D57" w:rsidRDefault="00457C9D" w:rsidP="00457C9D">
            <w:pPr>
              <w:spacing w:line="240" w:lineRule="exact"/>
              <w:ind w:left="170" w:right="170"/>
              <w:jc w:val="distribute"/>
              <w:rPr>
                <w:rFonts w:ascii="標楷體" w:eastAsia="標楷體" w:hAnsi="標楷體"/>
                <w:spacing w:val="-12"/>
                <w:sz w:val="20"/>
              </w:rPr>
            </w:pPr>
            <w:r w:rsidRPr="00E63D57">
              <w:rPr>
                <w:rFonts w:ascii="標楷體" w:eastAsia="標楷體" w:hAnsi="標楷體" w:hint="eastAsia"/>
                <w:spacing w:val="-12"/>
                <w:sz w:val="20"/>
              </w:rPr>
              <w:t>基金名稱</w:t>
            </w:r>
          </w:p>
        </w:tc>
        <w:tc>
          <w:tcPr>
            <w:tcW w:w="1134" w:type="dxa"/>
            <w:gridSpan w:val="2"/>
            <w:tcBorders>
              <w:top w:val="single" w:sz="4" w:space="0" w:color="auto"/>
              <w:left w:val="single" w:sz="4" w:space="0" w:color="auto"/>
              <w:bottom w:val="single" w:sz="8" w:space="0" w:color="auto"/>
              <w:right w:val="single" w:sz="4" w:space="0" w:color="auto"/>
            </w:tcBorders>
            <w:vAlign w:val="center"/>
          </w:tcPr>
          <w:p w14:paraId="5061B17C" w14:textId="77777777" w:rsidR="00457C9D" w:rsidRDefault="00457C9D" w:rsidP="00457C9D">
            <w:pPr>
              <w:autoSpaceDE w:val="0"/>
              <w:autoSpaceDN w:val="0"/>
              <w:adjustRightInd w:val="0"/>
              <w:ind w:left="-14" w:right="10"/>
              <w:jc w:val="distribute"/>
              <w:rPr>
                <w:rFonts w:ascii="標楷體" w:eastAsia="標楷體" w:hAnsi="標楷體"/>
                <w:sz w:val="20"/>
              </w:rPr>
            </w:pPr>
            <w:r w:rsidRPr="00E63D57">
              <w:rPr>
                <w:rFonts w:ascii="標楷體" w:eastAsia="標楷體" w:hAnsi="標楷體" w:hint="eastAsia"/>
                <w:sz w:val="20"/>
              </w:rPr>
              <w:t>期末現金及</w:t>
            </w:r>
          </w:p>
          <w:p w14:paraId="2516297B" w14:textId="4EE2BCEF" w:rsidR="00457C9D" w:rsidRPr="00E63D57" w:rsidRDefault="00457C9D" w:rsidP="00457C9D">
            <w:pPr>
              <w:autoSpaceDE w:val="0"/>
              <w:autoSpaceDN w:val="0"/>
              <w:adjustRightInd w:val="0"/>
              <w:ind w:left="-14" w:right="10"/>
              <w:jc w:val="distribute"/>
              <w:rPr>
                <w:rFonts w:ascii="標楷體" w:eastAsia="標楷體" w:hAnsi="標楷體"/>
                <w:sz w:val="20"/>
              </w:rPr>
            </w:pPr>
            <w:r w:rsidRPr="00E63D57">
              <w:rPr>
                <w:rFonts w:ascii="標楷體" w:eastAsia="標楷體" w:hAnsi="標楷體" w:hint="eastAsia"/>
                <w:sz w:val="20"/>
              </w:rPr>
              <w:t>約當現金</w:t>
            </w:r>
          </w:p>
        </w:tc>
        <w:tc>
          <w:tcPr>
            <w:tcW w:w="1275" w:type="dxa"/>
            <w:gridSpan w:val="2"/>
            <w:tcBorders>
              <w:top w:val="single" w:sz="4" w:space="0" w:color="auto"/>
              <w:left w:val="single" w:sz="4" w:space="0" w:color="auto"/>
              <w:bottom w:val="single" w:sz="8" w:space="0" w:color="auto"/>
              <w:right w:val="single" w:sz="4" w:space="0" w:color="auto"/>
            </w:tcBorders>
            <w:vAlign w:val="center"/>
          </w:tcPr>
          <w:p w14:paraId="4FC77393" w14:textId="77777777" w:rsidR="00457C9D" w:rsidRDefault="00457C9D" w:rsidP="00457C9D">
            <w:pPr>
              <w:autoSpaceDE w:val="0"/>
              <w:autoSpaceDN w:val="0"/>
              <w:adjustRightInd w:val="0"/>
              <w:ind w:left="-10" w:right="37"/>
              <w:jc w:val="distribute"/>
              <w:rPr>
                <w:rFonts w:ascii="標楷體" w:eastAsia="標楷體" w:hAnsi="標楷體"/>
                <w:sz w:val="20"/>
              </w:rPr>
            </w:pPr>
            <w:r w:rsidRPr="00E63D57">
              <w:rPr>
                <w:rFonts w:ascii="標楷體" w:eastAsia="標楷體" w:hAnsi="標楷體" w:hint="eastAsia"/>
                <w:sz w:val="20"/>
              </w:rPr>
              <w:t>期初現金及</w:t>
            </w:r>
          </w:p>
          <w:p w14:paraId="288665A2" w14:textId="31A9A1F3" w:rsidR="00457C9D" w:rsidRPr="00E63D57" w:rsidRDefault="00457C9D" w:rsidP="00457C9D">
            <w:pPr>
              <w:autoSpaceDE w:val="0"/>
              <w:autoSpaceDN w:val="0"/>
              <w:adjustRightInd w:val="0"/>
              <w:ind w:left="-10" w:right="37"/>
              <w:jc w:val="distribute"/>
              <w:rPr>
                <w:rFonts w:ascii="標楷體" w:eastAsia="標楷體" w:hAnsi="標楷體"/>
                <w:sz w:val="20"/>
              </w:rPr>
            </w:pPr>
            <w:r w:rsidRPr="00E63D57">
              <w:rPr>
                <w:rFonts w:ascii="標楷體" w:eastAsia="標楷體" w:hAnsi="標楷體" w:hint="eastAsia"/>
                <w:sz w:val="20"/>
              </w:rPr>
              <w:t>約當現金</w:t>
            </w:r>
          </w:p>
        </w:tc>
        <w:tc>
          <w:tcPr>
            <w:tcW w:w="1276" w:type="dxa"/>
            <w:gridSpan w:val="2"/>
            <w:tcBorders>
              <w:top w:val="single" w:sz="4" w:space="0" w:color="auto"/>
              <w:left w:val="single" w:sz="4" w:space="0" w:color="auto"/>
              <w:bottom w:val="single" w:sz="8" w:space="0" w:color="auto"/>
              <w:right w:val="single" w:sz="4" w:space="0" w:color="auto"/>
            </w:tcBorders>
            <w:vAlign w:val="center"/>
          </w:tcPr>
          <w:p w14:paraId="2266ACBD" w14:textId="77777777" w:rsidR="00457C9D"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現金及約當</w:t>
            </w:r>
          </w:p>
          <w:p w14:paraId="57FDA3C7" w14:textId="77777777" w:rsidR="00457C9D"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現金之淨增</w:t>
            </w:r>
          </w:p>
          <w:p w14:paraId="0E735DE0" w14:textId="3880F052" w:rsidR="00457C9D" w:rsidRPr="00E63D57" w:rsidRDefault="00457C9D" w:rsidP="00457C9D">
            <w:pPr>
              <w:autoSpaceDE w:val="0"/>
              <w:autoSpaceDN w:val="0"/>
              <w:adjustRightInd w:val="0"/>
              <w:snapToGrid w:val="0"/>
              <w:jc w:val="distribute"/>
              <w:rPr>
                <w:rFonts w:ascii="標楷體" w:eastAsia="標楷體" w:hAnsi="標楷體"/>
                <w:sz w:val="20"/>
              </w:rPr>
            </w:pPr>
            <w:r w:rsidRPr="00E63D57">
              <w:rPr>
                <w:rFonts w:ascii="標楷體" w:eastAsia="標楷體" w:hAnsi="標楷體" w:hint="eastAsia"/>
                <w:sz w:val="20"/>
              </w:rPr>
              <w:t>（淨減）</w:t>
            </w:r>
          </w:p>
        </w:tc>
        <w:tc>
          <w:tcPr>
            <w:tcW w:w="1134" w:type="dxa"/>
            <w:gridSpan w:val="3"/>
            <w:tcBorders>
              <w:top w:val="single" w:sz="4" w:space="0" w:color="auto"/>
              <w:left w:val="single" w:sz="4" w:space="0" w:color="auto"/>
              <w:bottom w:val="single" w:sz="8" w:space="0" w:color="auto"/>
              <w:right w:val="single" w:sz="4" w:space="0" w:color="auto"/>
            </w:tcBorders>
            <w:vAlign w:val="center"/>
          </w:tcPr>
          <w:p w14:paraId="4B7DC953" w14:textId="77777777"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營業活動之淨現金流入</w:t>
            </w:r>
          </w:p>
          <w:p w14:paraId="43E62C9D" w14:textId="33A15EF4"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（流出）</w:t>
            </w:r>
          </w:p>
        </w:tc>
        <w:tc>
          <w:tcPr>
            <w:tcW w:w="1276" w:type="dxa"/>
            <w:gridSpan w:val="2"/>
            <w:tcBorders>
              <w:top w:val="single" w:sz="4" w:space="0" w:color="auto"/>
              <w:left w:val="single" w:sz="4" w:space="0" w:color="auto"/>
              <w:bottom w:val="single" w:sz="8" w:space="0" w:color="auto"/>
              <w:right w:val="single" w:sz="4" w:space="0" w:color="auto"/>
            </w:tcBorders>
            <w:vAlign w:val="center"/>
          </w:tcPr>
          <w:p w14:paraId="1CE53304" w14:textId="77777777" w:rsidR="00457C9D"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投資活動之</w:t>
            </w:r>
          </w:p>
          <w:p w14:paraId="1FE2F1C1" w14:textId="77777777"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淨現金流入</w:t>
            </w:r>
          </w:p>
          <w:p w14:paraId="66DA1C46" w14:textId="60612FA9" w:rsidR="00457C9D" w:rsidRPr="00E63D57" w:rsidRDefault="00457C9D" w:rsidP="00457C9D">
            <w:pPr>
              <w:autoSpaceDE w:val="0"/>
              <w:autoSpaceDN w:val="0"/>
              <w:adjustRightInd w:val="0"/>
              <w:snapToGrid w:val="0"/>
              <w:ind w:leftChars="10" w:left="24" w:rightChars="10" w:right="24"/>
              <w:jc w:val="distribute"/>
              <w:rPr>
                <w:rFonts w:ascii="標楷體" w:eastAsia="標楷體" w:hAnsi="標楷體"/>
                <w:sz w:val="20"/>
              </w:rPr>
            </w:pPr>
            <w:r w:rsidRPr="00E63D57">
              <w:rPr>
                <w:rFonts w:ascii="標楷體" w:eastAsia="標楷體" w:hAnsi="標楷體" w:hint="eastAsia"/>
                <w:sz w:val="20"/>
              </w:rPr>
              <w:t>（流出）</w:t>
            </w:r>
          </w:p>
        </w:tc>
        <w:tc>
          <w:tcPr>
            <w:tcW w:w="1137" w:type="dxa"/>
            <w:gridSpan w:val="2"/>
            <w:tcBorders>
              <w:top w:val="single" w:sz="4" w:space="0" w:color="auto"/>
              <w:left w:val="single" w:sz="4" w:space="0" w:color="auto"/>
              <w:bottom w:val="single" w:sz="8" w:space="0" w:color="auto"/>
              <w:right w:val="nil"/>
            </w:tcBorders>
            <w:vAlign w:val="center"/>
          </w:tcPr>
          <w:p w14:paraId="20FBFFF4" w14:textId="77777777" w:rsidR="00457C9D" w:rsidRPr="00E63D57" w:rsidRDefault="00457C9D" w:rsidP="00457C9D">
            <w:pPr>
              <w:autoSpaceDE w:val="0"/>
              <w:autoSpaceDN w:val="0"/>
              <w:adjustRightInd w:val="0"/>
              <w:snapToGrid w:val="0"/>
              <w:ind w:leftChars="10" w:left="24" w:rightChars="-11" w:right="-26"/>
              <w:jc w:val="distribute"/>
              <w:rPr>
                <w:rFonts w:ascii="標楷體" w:eastAsia="標楷體" w:hAnsi="標楷體"/>
                <w:sz w:val="20"/>
              </w:rPr>
            </w:pPr>
            <w:r w:rsidRPr="00E63D57">
              <w:rPr>
                <w:rFonts w:ascii="標楷體" w:eastAsia="標楷體" w:hAnsi="標楷體" w:hint="eastAsia"/>
                <w:sz w:val="20"/>
              </w:rPr>
              <w:t>籌資活動之淨現金流入</w:t>
            </w:r>
          </w:p>
          <w:p w14:paraId="1733AB0D" w14:textId="7E96EADC" w:rsidR="00457C9D" w:rsidRPr="00E63D57" w:rsidRDefault="00457C9D" w:rsidP="00457C9D">
            <w:pPr>
              <w:autoSpaceDE w:val="0"/>
              <w:autoSpaceDN w:val="0"/>
              <w:adjustRightInd w:val="0"/>
              <w:snapToGrid w:val="0"/>
              <w:ind w:leftChars="10" w:left="24" w:rightChars="-11" w:right="-26"/>
              <w:jc w:val="distribute"/>
              <w:rPr>
                <w:rFonts w:ascii="標楷體" w:eastAsia="標楷體" w:hAnsi="標楷體"/>
                <w:sz w:val="20"/>
              </w:rPr>
            </w:pPr>
            <w:r w:rsidRPr="00E63D57">
              <w:rPr>
                <w:rFonts w:ascii="標楷體" w:eastAsia="標楷體" w:hAnsi="標楷體" w:hint="eastAsia"/>
                <w:sz w:val="20"/>
              </w:rPr>
              <w:t>（流出）</w:t>
            </w:r>
          </w:p>
        </w:tc>
      </w:tr>
      <w:tr w:rsidR="00457C9D" w:rsidRPr="00996676" w14:paraId="2C429254"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377"/>
        </w:trPr>
        <w:tc>
          <w:tcPr>
            <w:tcW w:w="2690" w:type="dxa"/>
            <w:gridSpan w:val="3"/>
            <w:tcBorders>
              <w:top w:val="single" w:sz="8" w:space="0" w:color="auto"/>
              <w:left w:val="nil"/>
              <w:bottom w:val="nil"/>
              <w:right w:val="single" w:sz="4" w:space="0" w:color="auto"/>
            </w:tcBorders>
            <w:shd w:val="clear" w:color="auto" w:fill="auto"/>
            <w:vAlign w:val="center"/>
          </w:tcPr>
          <w:p w14:paraId="0CB5D465" w14:textId="469D5958" w:rsidR="00457C9D" w:rsidRPr="00335A44" w:rsidRDefault="00457C9D" w:rsidP="00457C9D">
            <w:pPr>
              <w:autoSpaceDE w:val="0"/>
              <w:autoSpaceDN w:val="0"/>
              <w:adjustRightInd w:val="0"/>
              <w:ind w:left="294" w:right="294"/>
              <w:jc w:val="distribute"/>
              <w:rPr>
                <w:rFonts w:ascii="標楷體" w:eastAsia="標楷體" w:hAnsi="標楷體"/>
                <w:b/>
                <w:sz w:val="20"/>
              </w:rPr>
            </w:pPr>
            <w:r w:rsidRPr="00335A44">
              <w:rPr>
                <w:rFonts w:ascii="新細明體" w:eastAsia="標楷體" w:hAnsi="新細明體" w:hint="eastAsia"/>
                <w:b/>
                <w:sz w:val="20"/>
                <w:szCs w:val="24"/>
              </w:rPr>
              <w:t>合計</w:t>
            </w:r>
          </w:p>
        </w:tc>
        <w:tc>
          <w:tcPr>
            <w:tcW w:w="1134" w:type="dxa"/>
            <w:gridSpan w:val="2"/>
            <w:tcBorders>
              <w:top w:val="single" w:sz="8" w:space="0" w:color="auto"/>
              <w:left w:val="single" w:sz="4" w:space="0" w:color="auto"/>
              <w:bottom w:val="nil"/>
              <w:right w:val="single" w:sz="4" w:space="0" w:color="auto"/>
            </w:tcBorders>
            <w:shd w:val="clear" w:color="auto" w:fill="auto"/>
            <w:vAlign w:val="center"/>
          </w:tcPr>
          <w:p w14:paraId="36A1D812" w14:textId="517F5C2B"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523,743,378</w:t>
            </w:r>
          </w:p>
        </w:tc>
        <w:tc>
          <w:tcPr>
            <w:tcW w:w="1275" w:type="dxa"/>
            <w:gridSpan w:val="2"/>
            <w:tcBorders>
              <w:top w:val="single" w:sz="8" w:space="0" w:color="auto"/>
              <w:left w:val="single" w:sz="4" w:space="0" w:color="auto"/>
              <w:bottom w:val="nil"/>
              <w:right w:val="single" w:sz="4" w:space="0" w:color="auto"/>
            </w:tcBorders>
            <w:shd w:val="clear" w:color="auto" w:fill="auto"/>
            <w:vAlign w:val="center"/>
          </w:tcPr>
          <w:p w14:paraId="79EAF8E9" w14:textId="7616FC92"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382,598,252</w:t>
            </w:r>
          </w:p>
        </w:tc>
        <w:tc>
          <w:tcPr>
            <w:tcW w:w="1276" w:type="dxa"/>
            <w:gridSpan w:val="2"/>
            <w:tcBorders>
              <w:top w:val="single" w:sz="8" w:space="0" w:color="auto"/>
              <w:left w:val="single" w:sz="4" w:space="0" w:color="auto"/>
              <w:bottom w:val="nil"/>
              <w:right w:val="single" w:sz="4" w:space="0" w:color="auto"/>
            </w:tcBorders>
            <w:shd w:val="clear" w:color="auto" w:fill="auto"/>
            <w:vAlign w:val="center"/>
          </w:tcPr>
          <w:p w14:paraId="465C02B2" w14:textId="575F7F5B"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141,145,126</w:t>
            </w:r>
          </w:p>
        </w:tc>
        <w:tc>
          <w:tcPr>
            <w:tcW w:w="1134" w:type="dxa"/>
            <w:gridSpan w:val="3"/>
            <w:tcBorders>
              <w:top w:val="single" w:sz="8" w:space="0" w:color="auto"/>
              <w:left w:val="single" w:sz="4" w:space="0" w:color="auto"/>
              <w:bottom w:val="nil"/>
              <w:right w:val="single" w:sz="4" w:space="0" w:color="auto"/>
            </w:tcBorders>
            <w:shd w:val="clear" w:color="auto" w:fill="auto"/>
            <w:vAlign w:val="center"/>
          </w:tcPr>
          <w:p w14:paraId="52E050D6" w14:textId="411EA7C2"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656,367,039</w:t>
            </w:r>
          </w:p>
        </w:tc>
        <w:tc>
          <w:tcPr>
            <w:tcW w:w="1276" w:type="dxa"/>
            <w:gridSpan w:val="2"/>
            <w:tcBorders>
              <w:top w:val="single" w:sz="8" w:space="0" w:color="auto"/>
              <w:left w:val="single" w:sz="4" w:space="0" w:color="auto"/>
              <w:bottom w:val="nil"/>
              <w:right w:val="single" w:sz="4" w:space="0" w:color="auto"/>
            </w:tcBorders>
            <w:shd w:val="clear" w:color="auto" w:fill="auto"/>
            <w:vAlign w:val="center"/>
          </w:tcPr>
          <w:p w14:paraId="028A0A59" w14:textId="0BF76447"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- 798,757,166</w:t>
            </w:r>
          </w:p>
        </w:tc>
        <w:tc>
          <w:tcPr>
            <w:tcW w:w="1137" w:type="dxa"/>
            <w:gridSpan w:val="2"/>
            <w:tcBorders>
              <w:top w:val="single" w:sz="8" w:space="0" w:color="auto"/>
              <w:left w:val="single" w:sz="4" w:space="0" w:color="auto"/>
              <w:bottom w:val="nil"/>
              <w:right w:val="nil"/>
            </w:tcBorders>
            <w:shd w:val="clear" w:color="auto" w:fill="auto"/>
            <w:vAlign w:val="center"/>
          </w:tcPr>
          <w:p w14:paraId="04BB9B54" w14:textId="0E17988E"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263D5A">
              <w:rPr>
                <w:rFonts w:ascii="新細明體" w:hAnsi="新細明體"/>
                <w:b/>
                <w:noProof/>
                <w:sz w:val="20"/>
              </w:rPr>
              <w:t>283,535,253</w:t>
            </w:r>
          </w:p>
        </w:tc>
      </w:tr>
      <w:tr w:rsidR="00457C9D" w:rsidRPr="00996676" w14:paraId="072F21BB"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369"/>
        </w:trPr>
        <w:tc>
          <w:tcPr>
            <w:tcW w:w="2690" w:type="dxa"/>
            <w:gridSpan w:val="3"/>
            <w:tcBorders>
              <w:top w:val="nil"/>
              <w:left w:val="nil"/>
              <w:bottom w:val="nil"/>
              <w:right w:val="single" w:sz="4" w:space="0" w:color="auto"/>
            </w:tcBorders>
            <w:shd w:val="clear" w:color="auto" w:fill="auto"/>
            <w:vAlign w:val="center"/>
          </w:tcPr>
          <w:p w14:paraId="10F45C74" w14:textId="6522C196" w:rsidR="00457C9D" w:rsidRPr="00335A44" w:rsidRDefault="00457C9D" w:rsidP="00457C9D">
            <w:pPr>
              <w:autoSpaceDE w:val="0"/>
              <w:autoSpaceDN w:val="0"/>
              <w:adjustRightInd w:val="0"/>
              <w:ind w:right="57"/>
              <w:jc w:val="distribute"/>
              <w:rPr>
                <w:rFonts w:ascii="標楷體" w:eastAsia="標楷體" w:hAnsi="標楷體"/>
                <w:b/>
                <w:sz w:val="20"/>
              </w:rPr>
            </w:pPr>
            <w:r w:rsidRPr="00335A44">
              <w:rPr>
                <w:rFonts w:ascii="標楷體" w:eastAsia="標楷體" w:hAnsi="標楷體" w:hint="eastAsia"/>
                <w:b/>
                <w:noProof/>
                <w:sz w:val="20"/>
              </w:rPr>
              <w:t>新北市政府農業局</w:t>
            </w:r>
          </w:p>
        </w:tc>
        <w:tc>
          <w:tcPr>
            <w:tcW w:w="1134" w:type="dxa"/>
            <w:gridSpan w:val="2"/>
            <w:tcBorders>
              <w:top w:val="nil"/>
              <w:left w:val="single" w:sz="4" w:space="0" w:color="auto"/>
              <w:bottom w:val="nil"/>
              <w:right w:val="single" w:sz="4" w:space="0" w:color="auto"/>
            </w:tcBorders>
            <w:shd w:val="clear" w:color="auto" w:fill="auto"/>
            <w:vAlign w:val="center"/>
          </w:tcPr>
          <w:p w14:paraId="098B7E5C" w14:textId="486F360C"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8B4213">
              <w:rPr>
                <w:rFonts w:ascii="新細明體" w:hAnsi="新細明體"/>
                <w:b/>
                <w:noProof/>
                <w:sz w:val="20"/>
              </w:rPr>
              <w:t>190,349,165</w:t>
            </w:r>
          </w:p>
        </w:tc>
        <w:tc>
          <w:tcPr>
            <w:tcW w:w="1275" w:type="dxa"/>
            <w:gridSpan w:val="2"/>
            <w:tcBorders>
              <w:top w:val="nil"/>
              <w:left w:val="single" w:sz="4" w:space="0" w:color="auto"/>
              <w:bottom w:val="nil"/>
              <w:right w:val="single" w:sz="4" w:space="0" w:color="auto"/>
            </w:tcBorders>
            <w:shd w:val="clear" w:color="auto" w:fill="auto"/>
            <w:vAlign w:val="center"/>
          </w:tcPr>
          <w:p w14:paraId="477B51B2" w14:textId="5F48C086"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8B4213">
              <w:rPr>
                <w:rFonts w:ascii="新細明體" w:hAnsi="新細明體"/>
                <w:b/>
                <w:noProof/>
                <w:sz w:val="20"/>
              </w:rPr>
              <w:t>147,851,604</w:t>
            </w:r>
          </w:p>
        </w:tc>
        <w:tc>
          <w:tcPr>
            <w:tcW w:w="1276" w:type="dxa"/>
            <w:gridSpan w:val="2"/>
            <w:tcBorders>
              <w:top w:val="nil"/>
              <w:left w:val="single" w:sz="4" w:space="0" w:color="auto"/>
              <w:bottom w:val="nil"/>
              <w:right w:val="single" w:sz="4" w:space="0" w:color="auto"/>
            </w:tcBorders>
            <w:shd w:val="clear" w:color="auto" w:fill="auto"/>
            <w:vAlign w:val="center"/>
          </w:tcPr>
          <w:p w14:paraId="60F9F9AF" w14:textId="23EA40B5" w:rsidR="00457C9D" w:rsidRPr="00335A44" w:rsidRDefault="00457C9D" w:rsidP="00457C9D">
            <w:pPr>
              <w:autoSpaceDE w:val="0"/>
              <w:autoSpaceDN w:val="0"/>
              <w:adjustRightInd w:val="0"/>
              <w:ind w:right="6"/>
              <w:jc w:val="right"/>
              <w:rPr>
                <w:rFonts w:ascii="新細明體" w:hAnsi="新細明體" w:cs="新細明體"/>
                <w:b/>
                <w:bCs/>
                <w:kern w:val="0"/>
                <w:sz w:val="20"/>
              </w:rPr>
            </w:pPr>
            <w:r w:rsidRPr="008B4213">
              <w:rPr>
                <w:rFonts w:ascii="新細明體" w:hAnsi="新細明體"/>
                <w:b/>
                <w:noProof/>
                <w:sz w:val="20"/>
              </w:rPr>
              <w:t>42,497,561</w:t>
            </w:r>
          </w:p>
        </w:tc>
        <w:tc>
          <w:tcPr>
            <w:tcW w:w="1134" w:type="dxa"/>
            <w:gridSpan w:val="3"/>
            <w:tcBorders>
              <w:top w:val="nil"/>
              <w:left w:val="single" w:sz="4" w:space="0" w:color="auto"/>
              <w:bottom w:val="nil"/>
              <w:right w:val="single" w:sz="4" w:space="0" w:color="auto"/>
            </w:tcBorders>
            <w:shd w:val="clear" w:color="auto" w:fill="auto"/>
            <w:vAlign w:val="center"/>
          </w:tcPr>
          <w:p w14:paraId="70EC92D3" w14:textId="4A3E9FBD"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61,173,652</w:t>
            </w:r>
          </w:p>
        </w:tc>
        <w:tc>
          <w:tcPr>
            <w:tcW w:w="1276" w:type="dxa"/>
            <w:gridSpan w:val="2"/>
            <w:tcBorders>
              <w:top w:val="nil"/>
              <w:left w:val="single" w:sz="4" w:space="0" w:color="auto"/>
              <w:bottom w:val="nil"/>
              <w:right w:val="single" w:sz="4" w:space="0" w:color="auto"/>
            </w:tcBorders>
            <w:shd w:val="clear" w:color="auto" w:fill="auto"/>
            <w:vAlign w:val="center"/>
          </w:tcPr>
          <w:p w14:paraId="3EC9AA34" w14:textId="3C16DF96"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- 82,285,030</w:t>
            </w:r>
          </w:p>
        </w:tc>
        <w:tc>
          <w:tcPr>
            <w:tcW w:w="1137" w:type="dxa"/>
            <w:gridSpan w:val="2"/>
            <w:tcBorders>
              <w:top w:val="nil"/>
              <w:left w:val="single" w:sz="4" w:space="0" w:color="auto"/>
              <w:bottom w:val="nil"/>
              <w:right w:val="nil"/>
            </w:tcBorders>
            <w:shd w:val="clear" w:color="auto" w:fill="auto"/>
            <w:vAlign w:val="center"/>
          </w:tcPr>
          <w:p w14:paraId="599368FA" w14:textId="28B9D5A3"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63,608,939</w:t>
            </w:r>
          </w:p>
        </w:tc>
      </w:tr>
      <w:tr w:rsidR="00457C9D" w:rsidRPr="00996676" w14:paraId="3D273BFD"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412"/>
        </w:trPr>
        <w:tc>
          <w:tcPr>
            <w:tcW w:w="2690" w:type="dxa"/>
            <w:gridSpan w:val="3"/>
            <w:tcBorders>
              <w:top w:val="nil"/>
              <w:left w:val="nil"/>
              <w:bottom w:val="nil"/>
              <w:right w:val="single" w:sz="4" w:space="0" w:color="auto"/>
            </w:tcBorders>
            <w:shd w:val="clear" w:color="auto" w:fill="auto"/>
            <w:vAlign w:val="center"/>
          </w:tcPr>
          <w:p w14:paraId="362DAD6B" w14:textId="141C977D" w:rsidR="00457C9D" w:rsidRPr="00335A44" w:rsidRDefault="00457C9D" w:rsidP="00457C9D">
            <w:pPr>
              <w:autoSpaceDE w:val="0"/>
              <w:autoSpaceDN w:val="0"/>
              <w:adjustRightInd w:val="0"/>
              <w:spacing w:line="240" w:lineRule="exact"/>
              <w:ind w:left="166" w:right="57"/>
              <w:jc w:val="distribute"/>
              <w:rPr>
                <w:rFonts w:ascii="標楷體" w:eastAsia="標楷體" w:hAnsi="標楷體"/>
                <w:sz w:val="20"/>
              </w:rPr>
            </w:pPr>
            <w:r w:rsidRPr="00080199">
              <w:rPr>
                <w:rFonts w:ascii="新細明體" w:eastAsia="標楷體" w:hAnsi="新細明體" w:hint="eastAsia"/>
                <w:noProof/>
                <w:spacing w:val="-8"/>
                <w:sz w:val="20"/>
              </w:rPr>
              <w:t>新北市果菜運銷股份有限公司</w:t>
            </w:r>
          </w:p>
        </w:tc>
        <w:tc>
          <w:tcPr>
            <w:tcW w:w="1134" w:type="dxa"/>
            <w:gridSpan w:val="2"/>
            <w:tcBorders>
              <w:top w:val="nil"/>
              <w:left w:val="single" w:sz="4" w:space="0" w:color="auto"/>
              <w:bottom w:val="nil"/>
              <w:right w:val="single" w:sz="4" w:space="0" w:color="auto"/>
            </w:tcBorders>
            <w:shd w:val="clear" w:color="auto" w:fill="auto"/>
            <w:vAlign w:val="center"/>
          </w:tcPr>
          <w:p w14:paraId="1162BB57" w14:textId="31BB3A08"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190,349,165</w:t>
            </w:r>
          </w:p>
        </w:tc>
        <w:tc>
          <w:tcPr>
            <w:tcW w:w="1275" w:type="dxa"/>
            <w:gridSpan w:val="2"/>
            <w:tcBorders>
              <w:top w:val="nil"/>
              <w:left w:val="single" w:sz="4" w:space="0" w:color="auto"/>
              <w:bottom w:val="nil"/>
              <w:right w:val="single" w:sz="4" w:space="0" w:color="auto"/>
            </w:tcBorders>
            <w:shd w:val="clear" w:color="auto" w:fill="auto"/>
            <w:vAlign w:val="center"/>
          </w:tcPr>
          <w:p w14:paraId="13B9A770" w14:textId="0DED38F2"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147,851,604</w:t>
            </w:r>
          </w:p>
        </w:tc>
        <w:tc>
          <w:tcPr>
            <w:tcW w:w="1276" w:type="dxa"/>
            <w:gridSpan w:val="2"/>
            <w:tcBorders>
              <w:top w:val="nil"/>
              <w:left w:val="single" w:sz="4" w:space="0" w:color="auto"/>
              <w:bottom w:val="nil"/>
              <w:right w:val="single" w:sz="4" w:space="0" w:color="auto"/>
            </w:tcBorders>
            <w:shd w:val="clear" w:color="auto" w:fill="auto"/>
            <w:vAlign w:val="center"/>
          </w:tcPr>
          <w:p w14:paraId="54593B51" w14:textId="1AEBF835"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42,497,561</w:t>
            </w:r>
          </w:p>
        </w:tc>
        <w:tc>
          <w:tcPr>
            <w:tcW w:w="1134" w:type="dxa"/>
            <w:gridSpan w:val="3"/>
            <w:tcBorders>
              <w:top w:val="nil"/>
              <w:left w:val="single" w:sz="4" w:space="0" w:color="auto"/>
              <w:bottom w:val="nil"/>
              <w:right w:val="single" w:sz="4" w:space="0" w:color="auto"/>
            </w:tcBorders>
            <w:shd w:val="clear" w:color="auto" w:fill="auto"/>
            <w:vAlign w:val="center"/>
          </w:tcPr>
          <w:p w14:paraId="7E458523" w14:textId="674C3657"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61,173,652</w:t>
            </w:r>
          </w:p>
        </w:tc>
        <w:tc>
          <w:tcPr>
            <w:tcW w:w="1276" w:type="dxa"/>
            <w:gridSpan w:val="2"/>
            <w:tcBorders>
              <w:top w:val="nil"/>
              <w:left w:val="single" w:sz="4" w:space="0" w:color="auto"/>
              <w:bottom w:val="nil"/>
              <w:right w:val="single" w:sz="4" w:space="0" w:color="auto"/>
            </w:tcBorders>
            <w:shd w:val="clear" w:color="auto" w:fill="auto"/>
            <w:vAlign w:val="center"/>
          </w:tcPr>
          <w:p w14:paraId="4C119370" w14:textId="762AAA38"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- 82,285,030</w:t>
            </w:r>
          </w:p>
        </w:tc>
        <w:tc>
          <w:tcPr>
            <w:tcW w:w="1137" w:type="dxa"/>
            <w:gridSpan w:val="2"/>
            <w:tcBorders>
              <w:top w:val="nil"/>
              <w:left w:val="single" w:sz="4" w:space="0" w:color="auto"/>
              <w:bottom w:val="nil"/>
              <w:right w:val="nil"/>
            </w:tcBorders>
            <w:shd w:val="clear" w:color="auto" w:fill="auto"/>
            <w:vAlign w:val="center"/>
          </w:tcPr>
          <w:p w14:paraId="5952161D" w14:textId="38EC3B32" w:rsidR="00457C9D" w:rsidRPr="00335A44" w:rsidRDefault="00457C9D" w:rsidP="00457C9D">
            <w:pPr>
              <w:autoSpaceDE w:val="0"/>
              <w:autoSpaceDN w:val="0"/>
              <w:adjustRightInd w:val="0"/>
              <w:ind w:right="6"/>
              <w:jc w:val="right"/>
              <w:rPr>
                <w:rFonts w:ascii="新細明體" w:hAnsi="新細明體"/>
                <w:color w:val="FF0000"/>
                <w:kern w:val="0"/>
                <w:sz w:val="20"/>
              </w:rPr>
            </w:pPr>
            <w:r w:rsidRPr="008B4213">
              <w:rPr>
                <w:rFonts w:ascii="新細明體" w:hAnsi="新細明體"/>
                <w:noProof/>
                <w:sz w:val="20"/>
              </w:rPr>
              <w:t>63,608,939</w:t>
            </w:r>
          </w:p>
        </w:tc>
      </w:tr>
      <w:tr w:rsidR="00457C9D" w:rsidRPr="00996676" w14:paraId="26205377"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369"/>
        </w:trPr>
        <w:tc>
          <w:tcPr>
            <w:tcW w:w="2690" w:type="dxa"/>
            <w:gridSpan w:val="3"/>
            <w:tcBorders>
              <w:top w:val="nil"/>
              <w:left w:val="nil"/>
              <w:bottom w:val="nil"/>
              <w:right w:val="single" w:sz="4" w:space="0" w:color="auto"/>
            </w:tcBorders>
            <w:shd w:val="clear" w:color="auto" w:fill="auto"/>
            <w:vAlign w:val="center"/>
          </w:tcPr>
          <w:p w14:paraId="25353081" w14:textId="15EBD322" w:rsidR="00457C9D" w:rsidRPr="00335A44" w:rsidRDefault="00457C9D" w:rsidP="00457C9D">
            <w:pPr>
              <w:autoSpaceDE w:val="0"/>
              <w:autoSpaceDN w:val="0"/>
              <w:adjustRightInd w:val="0"/>
              <w:ind w:left="1" w:right="57" w:firstLineChars="5" w:firstLine="10"/>
              <w:jc w:val="distribute"/>
              <w:rPr>
                <w:rFonts w:ascii="標楷體" w:eastAsia="標楷體" w:hAnsi="標楷體"/>
                <w:b/>
                <w:sz w:val="20"/>
              </w:rPr>
            </w:pPr>
            <w:r w:rsidRPr="00335A44">
              <w:rPr>
                <w:rFonts w:ascii="標楷體" w:eastAsia="標楷體" w:hAnsi="標楷體" w:hint="eastAsia"/>
                <w:b/>
                <w:noProof/>
                <w:sz w:val="20"/>
              </w:rPr>
              <w:t>新北市政府捷運工程局</w:t>
            </w:r>
          </w:p>
        </w:tc>
        <w:tc>
          <w:tcPr>
            <w:tcW w:w="1134" w:type="dxa"/>
            <w:gridSpan w:val="2"/>
            <w:tcBorders>
              <w:top w:val="nil"/>
              <w:left w:val="single" w:sz="4" w:space="0" w:color="auto"/>
              <w:bottom w:val="nil"/>
              <w:right w:val="single" w:sz="4" w:space="0" w:color="auto"/>
            </w:tcBorders>
            <w:shd w:val="clear" w:color="auto" w:fill="auto"/>
            <w:vAlign w:val="center"/>
          </w:tcPr>
          <w:p w14:paraId="0492854E" w14:textId="516A6F8F"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333,394,213</w:t>
            </w:r>
          </w:p>
        </w:tc>
        <w:tc>
          <w:tcPr>
            <w:tcW w:w="1275" w:type="dxa"/>
            <w:gridSpan w:val="2"/>
            <w:tcBorders>
              <w:top w:val="nil"/>
              <w:left w:val="single" w:sz="4" w:space="0" w:color="auto"/>
              <w:bottom w:val="nil"/>
              <w:right w:val="single" w:sz="4" w:space="0" w:color="auto"/>
            </w:tcBorders>
            <w:shd w:val="clear" w:color="auto" w:fill="auto"/>
            <w:vAlign w:val="center"/>
          </w:tcPr>
          <w:p w14:paraId="0410BCE8" w14:textId="60A4126C"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234,746,648</w:t>
            </w:r>
          </w:p>
        </w:tc>
        <w:tc>
          <w:tcPr>
            <w:tcW w:w="1276" w:type="dxa"/>
            <w:gridSpan w:val="2"/>
            <w:tcBorders>
              <w:top w:val="nil"/>
              <w:left w:val="single" w:sz="4" w:space="0" w:color="auto"/>
              <w:bottom w:val="nil"/>
              <w:right w:val="single" w:sz="4" w:space="0" w:color="auto"/>
            </w:tcBorders>
            <w:shd w:val="clear" w:color="auto" w:fill="auto"/>
            <w:vAlign w:val="center"/>
          </w:tcPr>
          <w:p w14:paraId="112BD345" w14:textId="3527C4E7"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98,647,565</w:t>
            </w:r>
          </w:p>
        </w:tc>
        <w:tc>
          <w:tcPr>
            <w:tcW w:w="1134" w:type="dxa"/>
            <w:gridSpan w:val="3"/>
            <w:tcBorders>
              <w:top w:val="nil"/>
              <w:left w:val="single" w:sz="4" w:space="0" w:color="auto"/>
              <w:bottom w:val="nil"/>
              <w:right w:val="single" w:sz="4" w:space="0" w:color="auto"/>
            </w:tcBorders>
            <w:shd w:val="clear" w:color="auto" w:fill="auto"/>
            <w:vAlign w:val="center"/>
          </w:tcPr>
          <w:p w14:paraId="5954C060" w14:textId="57E5A6D7"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595,193,387</w:t>
            </w:r>
          </w:p>
        </w:tc>
        <w:tc>
          <w:tcPr>
            <w:tcW w:w="1276" w:type="dxa"/>
            <w:gridSpan w:val="2"/>
            <w:tcBorders>
              <w:top w:val="nil"/>
              <w:left w:val="single" w:sz="4" w:space="0" w:color="auto"/>
              <w:bottom w:val="nil"/>
              <w:right w:val="single" w:sz="4" w:space="0" w:color="auto"/>
            </w:tcBorders>
            <w:shd w:val="clear" w:color="auto" w:fill="auto"/>
            <w:vAlign w:val="center"/>
          </w:tcPr>
          <w:p w14:paraId="23651990" w14:textId="179CAE6E"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- 716,472,136</w:t>
            </w:r>
          </w:p>
        </w:tc>
        <w:tc>
          <w:tcPr>
            <w:tcW w:w="1137" w:type="dxa"/>
            <w:gridSpan w:val="2"/>
            <w:tcBorders>
              <w:top w:val="nil"/>
              <w:left w:val="single" w:sz="4" w:space="0" w:color="auto"/>
              <w:bottom w:val="nil"/>
              <w:right w:val="nil"/>
            </w:tcBorders>
            <w:shd w:val="clear" w:color="auto" w:fill="auto"/>
            <w:vAlign w:val="center"/>
          </w:tcPr>
          <w:p w14:paraId="7892785C" w14:textId="51FE4D6E" w:rsidR="00457C9D" w:rsidRPr="00335A44" w:rsidRDefault="00457C9D" w:rsidP="00457C9D">
            <w:pPr>
              <w:autoSpaceDE w:val="0"/>
              <w:autoSpaceDN w:val="0"/>
              <w:adjustRightInd w:val="0"/>
              <w:ind w:right="6"/>
              <w:jc w:val="right"/>
              <w:rPr>
                <w:rFonts w:ascii="新細明體" w:hAnsi="新細明體"/>
                <w:b/>
                <w:color w:val="FF0000"/>
                <w:kern w:val="0"/>
                <w:sz w:val="20"/>
              </w:rPr>
            </w:pPr>
            <w:r w:rsidRPr="008B4213">
              <w:rPr>
                <w:rFonts w:ascii="新細明體" w:hAnsi="新細明體"/>
                <w:b/>
                <w:noProof/>
                <w:sz w:val="20"/>
              </w:rPr>
              <w:t>219,926,314</w:t>
            </w:r>
          </w:p>
        </w:tc>
      </w:tr>
      <w:tr w:rsidR="00457C9D" w:rsidRPr="00996676" w14:paraId="13374600"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324"/>
        </w:trPr>
        <w:tc>
          <w:tcPr>
            <w:tcW w:w="2690" w:type="dxa"/>
            <w:gridSpan w:val="3"/>
            <w:tcBorders>
              <w:top w:val="nil"/>
              <w:left w:val="nil"/>
              <w:bottom w:val="single" w:sz="8" w:space="0" w:color="auto"/>
              <w:right w:val="single" w:sz="4" w:space="0" w:color="auto"/>
            </w:tcBorders>
            <w:shd w:val="clear" w:color="auto" w:fill="auto"/>
            <w:vAlign w:val="center"/>
          </w:tcPr>
          <w:p w14:paraId="412EC164" w14:textId="604B7348" w:rsidR="00457C9D" w:rsidRPr="00335A44" w:rsidRDefault="00457C9D" w:rsidP="00457C9D">
            <w:pPr>
              <w:autoSpaceDE w:val="0"/>
              <w:autoSpaceDN w:val="0"/>
              <w:adjustRightInd w:val="0"/>
              <w:spacing w:line="240" w:lineRule="exact"/>
              <w:ind w:leftChars="63" w:left="151" w:right="57"/>
              <w:jc w:val="distribute"/>
              <w:rPr>
                <w:rFonts w:ascii="標楷體" w:eastAsia="標楷體" w:hAnsi="標楷體"/>
                <w:sz w:val="20"/>
              </w:rPr>
            </w:pPr>
            <w:r w:rsidRPr="00D1438B">
              <w:rPr>
                <w:rFonts w:ascii="新細明體" w:eastAsia="標楷體" w:hAnsi="新細明體" w:hint="eastAsia"/>
                <w:noProof/>
                <w:spacing w:val="-2"/>
                <w:sz w:val="20"/>
              </w:rPr>
              <w:t>新北大眾捷運股份有限公司</w:t>
            </w:r>
          </w:p>
        </w:tc>
        <w:tc>
          <w:tcPr>
            <w:tcW w:w="1134" w:type="dxa"/>
            <w:gridSpan w:val="2"/>
            <w:tcBorders>
              <w:top w:val="nil"/>
              <w:left w:val="single" w:sz="4" w:space="0" w:color="auto"/>
              <w:bottom w:val="single" w:sz="8" w:space="0" w:color="auto"/>
              <w:right w:val="single" w:sz="4" w:space="0" w:color="auto"/>
            </w:tcBorders>
            <w:shd w:val="clear" w:color="auto" w:fill="auto"/>
            <w:vAlign w:val="center"/>
          </w:tcPr>
          <w:p w14:paraId="39BDE5E8" w14:textId="16388F99"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333,394,213</w:t>
            </w:r>
          </w:p>
        </w:tc>
        <w:tc>
          <w:tcPr>
            <w:tcW w:w="1275" w:type="dxa"/>
            <w:gridSpan w:val="2"/>
            <w:tcBorders>
              <w:top w:val="nil"/>
              <w:left w:val="single" w:sz="4" w:space="0" w:color="auto"/>
              <w:bottom w:val="single" w:sz="8" w:space="0" w:color="auto"/>
              <w:right w:val="single" w:sz="4" w:space="0" w:color="auto"/>
            </w:tcBorders>
            <w:shd w:val="clear" w:color="auto" w:fill="auto"/>
            <w:vAlign w:val="center"/>
          </w:tcPr>
          <w:p w14:paraId="4529C12F" w14:textId="2723C6A3"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234,746,648</w:t>
            </w:r>
          </w:p>
        </w:tc>
        <w:tc>
          <w:tcPr>
            <w:tcW w:w="1276" w:type="dxa"/>
            <w:gridSpan w:val="2"/>
            <w:tcBorders>
              <w:top w:val="nil"/>
              <w:left w:val="single" w:sz="4" w:space="0" w:color="auto"/>
              <w:bottom w:val="single" w:sz="8" w:space="0" w:color="auto"/>
              <w:right w:val="single" w:sz="4" w:space="0" w:color="auto"/>
            </w:tcBorders>
            <w:shd w:val="clear" w:color="auto" w:fill="auto"/>
            <w:vAlign w:val="center"/>
          </w:tcPr>
          <w:p w14:paraId="6DE501FC" w14:textId="5E28EE9A"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98,647,565</w:t>
            </w:r>
          </w:p>
        </w:tc>
        <w:tc>
          <w:tcPr>
            <w:tcW w:w="1134" w:type="dxa"/>
            <w:gridSpan w:val="3"/>
            <w:tcBorders>
              <w:top w:val="nil"/>
              <w:left w:val="single" w:sz="4" w:space="0" w:color="auto"/>
              <w:bottom w:val="single" w:sz="8" w:space="0" w:color="auto"/>
              <w:right w:val="single" w:sz="4" w:space="0" w:color="auto"/>
            </w:tcBorders>
            <w:shd w:val="clear" w:color="auto" w:fill="auto"/>
            <w:vAlign w:val="center"/>
          </w:tcPr>
          <w:p w14:paraId="058A1F8E" w14:textId="0644506B"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595,193,387</w:t>
            </w:r>
          </w:p>
        </w:tc>
        <w:tc>
          <w:tcPr>
            <w:tcW w:w="1276" w:type="dxa"/>
            <w:gridSpan w:val="2"/>
            <w:tcBorders>
              <w:top w:val="nil"/>
              <w:left w:val="single" w:sz="4" w:space="0" w:color="auto"/>
              <w:bottom w:val="single" w:sz="8" w:space="0" w:color="auto"/>
              <w:right w:val="single" w:sz="4" w:space="0" w:color="auto"/>
            </w:tcBorders>
            <w:shd w:val="clear" w:color="auto" w:fill="auto"/>
            <w:vAlign w:val="center"/>
          </w:tcPr>
          <w:p w14:paraId="1EE93991" w14:textId="41259B06"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- 716,472,136</w:t>
            </w:r>
          </w:p>
        </w:tc>
        <w:tc>
          <w:tcPr>
            <w:tcW w:w="1137" w:type="dxa"/>
            <w:gridSpan w:val="2"/>
            <w:tcBorders>
              <w:top w:val="nil"/>
              <w:left w:val="single" w:sz="4" w:space="0" w:color="auto"/>
              <w:bottom w:val="single" w:sz="8" w:space="0" w:color="auto"/>
              <w:right w:val="nil"/>
            </w:tcBorders>
            <w:shd w:val="clear" w:color="auto" w:fill="auto"/>
            <w:vAlign w:val="center"/>
          </w:tcPr>
          <w:p w14:paraId="7452453E" w14:textId="0922FD40" w:rsidR="00457C9D" w:rsidRPr="00335A44" w:rsidRDefault="00457C9D" w:rsidP="00457C9D">
            <w:pPr>
              <w:autoSpaceDE w:val="0"/>
              <w:autoSpaceDN w:val="0"/>
              <w:adjustRightInd w:val="0"/>
              <w:ind w:right="6"/>
              <w:jc w:val="right"/>
              <w:rPr>
                <w:rFonts w:ascii="新細明體" w:hAnsi="新細明體"/>
                <w:color w:val="FF0000"/>
                <w:kern w:val="0"/>
                <w:sz w:val="20"/>
              </w:rPr>
            </w:pPr>
            <w:r w:rsidRPr="00E446AB">
              <w:rPr>
                <w:rFonts w:ascii="新細明體" w:hAnsi="新細明體"/>
                <w:noProof/>
                <w:sz w:val="20"/>
              </w:rPr>
              <w:t>219,926,314</w:t>
            </w:r>
          </w:p>
        </w:tc>
      </w:tr>
      <w:tr w:rsidR="007361F4" w:rsidRPr="00996676" w14:paraId="7108CF7D" w14:textId="77777777" w:rsidTr="000F472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2"/>
          <w:wAfter w:w="53" w:type="dxa"/>
          <w:cantSplit/>
          <w:trHeight w:val="272"/>
        </w:trPr>
        <w:tc>
          <w:tcPr>
            <w:tcW w:w="9922" w:type="dxa"/>
            <w:gridSpan w:val="16"/>
            <w:tcBorders>
              <w:top w:val="single" w:sz="8" w:space="0" w:color="auto"/>
              <w:left w:val="nil"/>
              <w:bottom w:val="nil"/>
              <w:right w:val="nil"/>
            </w:tcBorders>
            <w:shd w:val="clear" w:color="auto" w:fill="auto"/>
            <w:vAlign w:val="center"/>
          </w:tcPr>
          <w:p w14:paraId="4A8525D2" w14:textId="06B16D7E" w:rsidR="007361F4" w:rsidRPr="00655AB0" w:rsidRDefault="007361F4" w:rsidP="007361F4">
            <w:pPr>
              <w:adjustRightInd w:val="0"/>
              <w:snapToGrid w:val="0"/>
              <w:spacing w:line="272" w:lineRule="exact"/>
              <w:ind w:left="604" w:hangingChars="302" w:hanging="604"/>
              <w:jc w:val="both"/>
              <w:rPr>
                <w:rFonts w:ascii="標楷體" w:eastAsia="標楷體" w:hAnsi="標楷體"/>
                <w:kern w:val="0"/>
                <w:sz w:val="20"/>
              </w:rPr>
            </w:pPr>
            <w:r w:rsidRPr="00054689">
              <w:rPr>
                <w:rFonts w:ascii="標楷體" w:eastAsia="標楷體" w:hAnsi="標楷體" w:hint="eastAsia"/>
                <w:sz w:val="20"/>
              </w:rPr>
              <w:t>註：</w:t>
            </w:r>
            <w:r w:rsidRPr="007361F4">
              <w:rPr>
                <w:rFonts w:ascii="標楷體" w:eastAsia="標楷體" w:hAnsi="標楷體" w:hint="eastAsia"/>
                <w:sz w:val="20"/>
              </w:rPr>
              <w:t>本表係採現金及約當現金基礎，包括現金及自投資日起3個月內到期或清償之債權證券</w:t>
            </w:r>
            <w:r w:rsidRPr="00054689">
              <w:rPr>
                <w:rFonts w:ascii="標楷體" w:eastAsia="標楷體" w:hAnsi="標楷體" w:hint="eastAsia"/>
                <w:kern w:val="0"/>
                <w:sz w:val="20"/>
              </w:rPr>
              <w:t>。</w:t>
            </w:r>
          </w:p>
        </w:tc>
      </w:tr>
    </w:tbl>
    <w:p w14:paraId="7A0CE551" w14:textId="77777777" w:rsidR="00717082" w:rsidRPr="00655AB0" w:rsidRDefault="00717082" w:rsidP="00717082">
      <w:pPr>
        <w:spacing w:line="14" w:lineRule="exact"/>
        <w:rPr>
          <w:rFonts w:ascii="新細明體" w:eastAsia="標楷體" w:hAnsi="新細明體"/>
        </w:rPr>
      </w:pPr>
    </w:p>
    <w:p w14:paraId="119E6B45" w14:textId="47309383" w:rsidR="00FB7DB7" w:rsidRPr="00054689" w:rsidRDefault="00FB7DB7" w:rsidP="002C57FB">
      <w:pPr>
        <w:tabs>
          <w:tab w:val="center" w:pos="4934"/>
          <w:tab w:val="right" w:pos="8880"/>
        </w:tabs>
        <w:snapToGrid w:val="0"/>
        <w:spacing w:afterLines="25" w:after="60" w:line="420" w:lineRule="exact"/>
        <w:jc w:val="center"/>
        <w:rPr>
          <w:rFonts w:ascii="標楷體" w:eastAsia="標楷體" w:hAnsi="標楷體" w:cs="Times New Roman"/>
          <w:b/>
          <w:sz w:val="32"/>
          <w:szCs w:val="24"/>
        </w:rPr>
      </w:pPr>
      <w:r>
        <w:rPr>
          <w:rFonts w:ascii="標楷體" w:eastAsia="標楷體" w:hAnsi="標楷體" w:cs="Times New Roman" w:hint="eastAsia"/>
          <w:b/>
          <w:sz w:val="32"/>
          <w:szCs w:val="24"/>
          <w:u w:val="single"/>
        </w:rPr>
        <w:lastRenderedPageBreak/>
        <w:t>五</w:t>
      </w:r>
      <w:r w:rsidRPr="004758CA">
        <w:rPr>
          <w:rFonts w:ascii="標楷體" w:eastAsia="標楷體" w:hAnsi="標楷體" w:cs="Times New Roman" w:hint="eastAsia"/>
          <w:b/>
          <w:sz w:val="32"/>
          <w:szCs w:val="24"/>
          <w:u w:val="single"/>
        </w:rPr>
        <w:t>、</w:t>
      </w:r>
      <w:r w:rsidR="007361F4" w:rsidRPr="007361F4">
        <w:rPr>
          <w:rFonts w:ascii="標楷體" w:eastAsia="標楷體" w:hAnsi="標楷體" w:cs="Times New Roman" w:hint="eastAsia"/>
          <w:b/>
          <w:sz w:val="32"/>
          <w:szCs w:val="24"/>
          <w:u w:val="single"/>
        </w:rPr>
        <w:t>盈虧審定後現金流量綜計表</w:t>
      </w:r>
      <w:r w:rsidRPr="00CB7BEA">
        <w:rPr>
          <w:rFonts w:ascii="標楷體" w:eastAsia="標楷體" w:hAnsi="標楷體" w:cs="Times New Roman" w:hint="eastAsia"/>
          <w:b/>
          <w:szCs w:val="20"/>
          <w:u w:val="single"/>
        </w:rPr>
        <w:t>（項目別）</w:t>
      </w:r>
    </w:p>
    <w:p w14:paraId="0585F7DC" w14:textId="141FB73A" w:rsidR="00FB7DB7" w:rsidRPr="00054689" w:rsidRDefault="00FB7DB7" w:rsidP="00DF604D">
      <w:pPr>
        <w:tabs>
          <w:tab w:val="center" w:pos="4934"/>
          <w:tab w:val="right" w:pos="9883"/>
        </w:tabs>
        <w:snapToGrid w:val="0"/>
        <w:spacing w:afterLines="10" w:after="24"/>
        <w:ind w:right="510"/>
        <w:rPr>
          <w:rFonts w:ascii="標楷體" w:eastAsia="標楷體" w:hAnsi="Times New Roman" w:cs="Times New Roman"/>
          <w:kern w:val="0"/>
          <w:szCs w:val="24"/>
        </w:rPr>
      </w:pPr>
      <w:r w:rsidRPr="00054689">
        <w:rPr>
          <w:rFonts w:ascii="標楷體" w:eastAsia="標楷體" w:hAnsi="Times New Roman" w:cs="Times New Roman" w:hint="eastAsia"/>
          <w:kern w:val="0"/>
          <w:szCs w:val="24"/>
        </w:rPr>
        <w:tab/>
        <w:t>中華民國1</w:t>
      </w:r>
      <w:r w:rsidRPr="00054689">
        <w:rPr>
          <w:rFonts w:ascii="標楷體" w:eastAsia="標楷體" w:hAnsi="Times New Roman" w:cs="Times New Roman"/>
          <w:kern w:val="0"/>
          <w:szCs w:val="24"/>
        </w:rPr>
        <w:t>1</w:t>
      </w:r>
      <w:r w:rsidR="007361F4">
        <w:rPr>
          <w:rFonts w:ascii="標楷體" w:eastAsia="標楷體" w:hAnsi="Times New Roman" w:cs="Times New Roman" w:hint="eastAsia"/>
          <w:kern w:val="0"/>
          <w:szCs w:val="24"/>
        </w:rPr>
        <w:t>3</w:t>
      </w:r>
      <w:r w:rsidRPr="00054689">
        <w:rPr>
          <w:rFonts w:ascii="標楷體" w:eastAsia="標楷體" w:hAnsi="Times New Roman" w:cs="Times New Roman" w:hint="eastAsia"/>
          <w:kern w:val="0"/>
          <w:szCs w:val="24"/>
        </w:rPr>
        <w:t>年度</w:t>
      </w:r>
      <w:r w:rsidRPr="00054689">
        <w:rPr>
          <w:rFonts w:ascii="標楷體" w:eastAsia="標楷體" w:hAnsi="Times New Roman" w:cs="Times New Roman" w:hint="eastAsia"/>
          <w:kern w:val="0"/>
          <w:szCs w:val="24"/>
        </w:rPr>
        <w:tab/>
      </w:r>
      <w:r w:rsidRPr="00054689">
        <w:rPr>
          <w:rFonts w:ascii="標楷體" w:eastAsia="標楷體" w:hAnsi="Times New Roman" w:cs="Times New Roman" w:hint="eastAsia"/>
          <w:kern w:val="0"/>
          <w:sz w:val="20"/>
          <w:szCs w:val="24"/>
        </w:rPr>
        <w:t>單位：新臺幣元</w:t>
      </w:r>
    </w:p>
    <w:tbl>
      <w:tblPr>
        <w:tblW w:w="9954" w:type="dxa"/>
        <w:tblLayout w:type="fixed"/>
        <w:tblCellMar>
          <w:left w:w="28" w:type="dxa"/>
          <w:right w:w="28" w:type="dxa"/>
        </w:tblCellMar>
        <w:tblLook w:val="04A0" w:firstRow="1" w:lastRow="0" w:firstColumn="1" w:lastColumn="0" w:noHBand="0" w:noVBand="1"/>
      </w:tblPr>
      <w:tblGrid>
        <w:gridCol w:w="20"/>
        <w:gridCol w:w="6"/>
        <w:gridCol w:w="2723"/>
        <w:gridCol w:w="1811"/>
        <w:gridCol w:w="709"/>
        <w:gridCol w:w="736"/>
        <w:gridCol w:w="965"/>
        <w:gridCol w:w="481"/>
        <w:gridCol w:w="228"/>
        <w:gridCol w:w="409"/>
        <w:gridCol w:w="809"/>
        <w:gridCol w:w="345"/>
        <w:gridCol w:w="312"/>
        <w:gridCol w:w="393"/>
        <w:gridCol w:w="7"/>
      </w:tblGrid>
      <w:tr w:rsidR="00FB7DB7" w:rsidRPr="00CB7BEA" w14:paraId="0E3181E8" w14:textId="77777777" w:rsidTr="002E7AD9">
        <w:trPr>
          <w:gridBefore w:val="2"/>
          <w:gridAfter w:val="1"/>
          <w:wBefore w:w="26" w:type="dxa"/>
          <w:wAfter w:w="7" w:type="dxa"/>
          <w:trHeight w:hRule="exact" w:val="567"/>
        </w:trPr>
        <w:tc>
          <w:tcPr>
            <w:tcW w:w="4534" w:type="dxa"/>
            <w:gridSpan w:val="2"/>
            <w:vMerge w:val="restart"/>
            <w:tcBorders>
              <w:top w:val="single" w:sz="8" w:space="0" w:color="auto"/>
              <w:left w:val="nil"/>
              <w:bottom w:val="single" w:sz="8" w:space="0" w:color="auto"/>
              <w:right w:val="single" w:sz="4" w:space="0" w:color="auto"/>
            </w:tcBorders>
            <w:vAlign w:val="center"/>
            <w:hideMark/>
          </w:tcPr>
          <w:p w14:paraId="7F825DF7"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項目</w:t>
            </w:r>
          </w:p>
        </w:tc>
        <w:tc>
          <w:tcPr>
            <w:tcW w:w="1445"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475BC747"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預算數</w:t>
            </w:r>
          </w:p>
        </w:tc>
        <w:tc>
          <w:tcPr>
            <w:tcW w:w="1446"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26F8B84D"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決算數</w:t>
            </w:r>
          </w:p>
        </w:tc>
        <w:tc>
          <w:tcPr>
            <w:tcW w:w="2496" w:type="dxa"/>
            <w:gridSpan w:val="6"/>
            <w:tcBorders>
              <w:top w:val="single" w:sz="8" w:space="0" w:color="auto"/>
              <w:left w:val="nil"/>
              <w:bottom w:val="single" w:sz="4" w:space="0" w:color="auto"/>
              <w:right w:val="nil"/>
            </w:tcBorders>
            <w:noWrap/>
            <w:vAlign w:val="center"/>
            <w:hideMark/>
          </w:tcPr>
          <w:p w14:paraId="2EC31CB8"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比較增減</w:t>
            </w:r>
          </w:p>
        </w:tc>
      </w:tr>
      <w:tr w:rsidR="00FB7DB7" w:rsidRPr="00CB7BEA" w14:paraId="7902D23F" w14:textId="77777777" w:rsidTr="002E7AD9">
        <w:trPr>
          <w:gridBefore w:val="2"/>
          <w:gridAfter w:val="1"/>
          <w:wBefore w:w="26" w:type="dxa"/>
          <w:wAfter w:w="7" w:type="dxa"/>
          <w:trHeight w:hRule="exact" w:val="567"/>
        </w:trPr>
        <w:tc>
          <w:tcPr>
            <w:tcW w:w="4534" w:type="dxa"/>
            <w:gridSpan w:val="2"/>
            <w:vMerge/>
            <w:tcBorders>
              <w:top w:val="single" w:sz="8" w:space="0" w:color="auto"/>
              <w:left w:val="nil"/>
              <w:bottom w:val="single" w:sz="8" w:space="0" w:color="auto"/>
              <w:right w:val="single" w:sz="4" w:space="0" w:color="auto"/>
            </w:tcBorders>
            <w:vAlign w:val="center"/>
            <w:hideMark/>
          </w:tcPr>
          <w:p w14:paraId="1C516A90" w14:textId="77777777" w:rsidR="00FB7DB7" w:rsidRPr="00CB7BEA" w:rsidRDefault="00FB7DB7" w:rsidP="00FB7DB7">
            <w:pPr>
              <w:widowControl/>
              <w:rPr>
                <w:rFonts w:ascii="新細明體" w:eastAsia="標楷體" w:hAnsi="新細明體" w:cs="新細明體"/>
                <w:kern w:val="0"/>
                <w:sz w:val="20"/>
                <w:szCs w:val="20"/>
              </w:rPr>
            </w:pPr>
          </w:p>
        </w:tc>
        <w:tc>
          <w:tcPr>
            <w:tcW w:w="1445" w:type="dxa"/>
            <w:gridSpan w:val="2"/>
            <w:vMerge/>
            <w:tcBorders>
              <w:top w:val="single" w:sz="8" w:space="0" w:color="auto"/>
              <w:left w:val="single" w:sz="4" w:space="0" w:color="auto"/>
              <w:bottom w:val="single" w:sz="8" w:space="0" w:color="auto"/>
              <w:right w:val="single" w:sz="4" w:space="0" w:color="auto"/>
            </w:tcBorders>
            <w:vAlign w:val="center"/>
            <w:hideMark/>
          </w:tcPr>
          <w:p w14:paraId="7A71E283" w14:textId="77777777" w:rsidR="00FB7DB7" w:rsidRPr="00CB7BEA" w:rsidRDefault="00FB7DB7" w:rsidP="00FB7DB7">
            <w:pPr>
              <w:widowControl/>
              <w:rPr>
                <w:rFonts w:ascii="新細明體" w:eastAsia="標楷體" w:hAnsi="新細明體" w:cs="新細明體"/>
                <w:kern w:val="0"/>
                <w:sz w:val="20"/>
                <w:szCs w:val="20"/>
              </w:rPr>
            </w:pPr>
          </w:p>
        </w:tc>
        <w:tc>
          <w:tcPr>
            <w:tcW w:w="1446" w:type="dxa"/>
            <w:gridSpan w:val="2"/>
            <w:vMerge/>
            <w:tcBorders>
              <w:top w:val="single" w:sz="8" w:space="0" w:color="auto"/>
              <w:left w:val="single" w:sz="4" w:space="0" w:color="auto"/>
              <w:bottom w:val="single" w:sz="8" w:space="0" w:color="auto"/>
              <w:right w:val="single" w:sz="4" w:space="0" w:color="auto"/>
            </w:tcBorders>
            <w:vAlign w:val="center"/>
            <w:hideMark/>
          </w:tcPr>
          <w:p w14:paraId="7E0BB160" w14:textId="77777777" w:rsidR="00FB7DB7" w:rsidRPr="00CB7BEA" w:rsidRDefault="00FB7DB7" w:rsidP="00FB7DB7">
            <w:pPr>
              <w:widowControl/>
              <w:rPr>
                <w:rFonts w:ascii="新細明體" w:eastAsia="標楷體" w:hAnsi="新細明體" w:cs="新細明體"/>
                <w:kern w:val="0"/>
                <w:sz w:val="20"/>
                <w:szCs w:val="20"/>
              </w:rPr>
            </w:pPr>
          </w:p>
        </w:tc>
        <w:tc>
          <w:tcPr>
            <w:tcW w:w="1446" w:type="dxa"/>
            <w:gridSpan w:val="3"/>
            <w:tcBorders>
              <w:top w:val="single" w:sz="4" w:space="0" w:color="auto"/>
              <w:left w:val="nil"/>
              <w:bottom w:val="single" w:sz="8" w:space="0" w:color="auto"/>
              <w:right w:val="single" w:sz="4" w:space="0" w:color="auto"/>
            </w:tcBorders>
            <w:noWrap/>
            <w:vAlign w:val="center"/>
            <w:hideMark/>
          </w:tcPr>
          <w:p w14:paraId="21A09E65"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 xml:space="preserve">金　</w:t>
            </w:r>
            <w:r w:rsidRPr="00CB7BEA">
              <w:rPr>
                <w:rFonts w:ascii="新細明體" w:eastAsia="標楷體" w:hAnsi="新細明體" w:cs="新細明體" w:hint="eastAsia"/>
                <w:kern w:val="0"/>
                <w:sz w:val="20"/>
                <w:szCs w:val="20"/>
              </w:rPr>
              <w:t xml:space="preserve">  </w:t>
            </w:r>
            <w:r w:rsidRPr="00CB7BEA">
              <w:rPr>
                <w:rFonts w:ascii="新細明體" w:eastAsia="標楷體" w:hAnsi="新細明體" w:cs="新細明體" w:hint="eastAsia"/>
                <w:kern w:val="0"/>
                <w:sz w:val="20"/>
                <w:szCs w:val="20"/>
              </w:rPr>
              <w:t>額</w:t>
            </w:r>
          </w:p>
        </w:tc>
        <w:tc>
          <w:tcPr>
            <w:tcW w:w="1050" w:type="dxa"/>
            <w:gridSpan w:val="3"/>
            <w:tcBorders>
              <w:top w:val="single" w:sz="4" w:space="0" w:color="auto"/>
              <w:left w:val="nil"/>
              <w:bottom w:val="single" w:sz="8" w:space="0" w:color="auto"/>
              <w:right w:val="nil"/>
            </w:tcBorders>
            <w:noWrap/>
            <w:vAlign w:val="center"/>
            <w:hideMark/>
          </w:tcPr>
          <w:p w14:paraId="29E95F89" w14:textId="77777777" w:rsidR="00FB7DB7" w:rsidRPr="00CB7BEA" w:rsidRDefault="00FB7DB7" w:rsidP="00FB7DB7">
            <w:pPr>
              <w:widowControl/>
              <w:ind w:leftChars="10" w:left="24" w:rightChars="10" w:right="24"/>
              <w:jc w:val="distribute"/>
              <w:rPr>
                <w:rFonts w:ascii="新細明體" w:eastAsia="標楷體" w:hAnsi="新細明體" w:cs="新細明體"/>
                <w:kern w:val="0"/>
                <w:sz w:val="20"/>
                <w:szCs w:val="20"/>
              </w:rPr>
            </w:pPr>
            <w:r w:rsidRPr="00CB7BEA">
              <w:rPr>
                <w:rFonts w:ascii="新細明體" w:eastAsia="標楷體" w:hAnsi="新細明體" w:cs="新細明體" w:hint="eastAsia"/>
                <w:kern w:val="0"/>
                <w:sz w:val="20"/>
                <w:szCs w:val="20"/>
              </w:rPr>
              <w:t>％</w:t>
            </w:r>
          </w:p>
        </w:tc>
      </w:tr>
      <w:tr w:rsidR="00457C9D" w:rsidRPr="00CB7BEA" w14:paraId="2AF75D36" w14:textId="77777777" w:rsidTr="002E7AD9">
        <w:trPr>
          <w:gridBefore w:val="2"/>
          <w:gridAfter w:val="1"/>
          <w:wBefore w:w="26" w:type="dxa"/>
          <w:wAfter w:w="7" w:type="dxa"/>
          <w:trHeight w:val="482"/>
        </w:trPr>
        <w:tc>
          <w:tcPr>
            <w:tcW w:w="4534" w:type="dxa"/>
            <w:gridSpan w:val="2"/>
            <w:tcBorders>
              <w:top w:val="single" w:sz="8" w:space="0" w:color="auto"/>
              <w:left w:val="nil"/>
              <w:bottom w:val="nil"/>
              <w:right w:val="single" w:sz="4" w:space="0" w:color="auto"/>
            </w:tcBorders>
            <w:noWrap/>
            <w:vAlign w:val="center"/>
            <w:hideMark/>
          </w:tcPr>
          <w:p w14:paraId="7C48C606" w14:textId="09709819" w:rsidR="00457C9D" w:rsidRPr="00CB7BEA" w:rsidRDefault="00457C9D" w:rsidP="00457C9D">
            <w:pPr>
              <w:ind w:rightChars="10" w:right="24"/>
              <w:jc w:val="distribute"/>
              <w:rPr>
                <w:rFonts w:ascii="標楷體" w:eastAsia="標楷體" w:hAnsi="標楷體" w:cs="Times New Roman"/>
                <w:b/>
                <w:kern w:val="0"/>
                <w:sz w:val="20"/>
                <w:szCs w:val="20"/>
              </w:rPr>
            </w:pPr>
            <w:r w:rsidRPr="00CB7BEA">
              <w:rPr>
                <w:rFonts w:ascii="標楷體" w:eastAsia="標楷體" w:hAnsi="標楷體" w:cs="Times New Roman" w:hint="eastAsia"/>
                <w:b/>
                <w:noProof/>
                <w:kern w:val="0"/>
                <w:sz w:val="20"/>
                <w:szCs w:val="20"/>
              </w:rPr>
              <w:t>營業活動之現金流量</w:t>
            </w:r>
          </w:p>
        </w:tc>
        <w:tc>
          <w:tcPr>
            <w:tcW w:w="1445" w:type="dxa"/>
            <w:gridSpan w:val="2"/>
            <w:tcBorders>
              <w:top w:val="single" w:sz="8" w:space="0" w:color="auto"/>
              <w:left w:val="nil"/>
              <w:bottom w:val="nil"/>
              <w:right w:val="single" w:sz="4" w:space="0" w:color="auto"/>
            </w:tcBorders>
            <w:noWrap/>
            <w:vAlign w:val="center"/>
          </w:tcPr>
          <w:p w14:paraId="0EE1E039" w14:textId="77777777" w:rsidR="00457C9D" w:rsidRPr="00CB7BEA" w:rsidRDefault="00457C9D" w:rsidP="00457C9D">
            <w:pPr>
              <w:autoSpaceDE w:val="0"/>
              <w:autoSpaceDN w:val="0"/>
              <w:adjustRightInd w:val="0"/>
              <w:ind w:right="20"/>
              <w:jc w:val="right"/>
              <w:rPr>
                <w:rFonts w:ascii="新細明體" w:eastAsia="新細明體" w:hAnsi="新細明體" w:cs="Times New Roman"/>
                <w:b/>
                <w:kern w:val="0"/>
                <w:sz w:val="20"/>
                <w:szCs w:val="20"/>
              </w:rPr>
            </w:pPr>
          </w:p>
        </w:tc>
        <w:tc>
          <w:tcPr>
            <w:tcW w:w="1446" w:type="dxa"/>
            <w:gridSpan w:val="2"/>
            <w:tcBorders>
              <w:top w:val="single" w:sz="8" w:space="0" w:color="auto"/>
              <w:left w:val="nil"/>
              <w:bottom w:val="nil"/>
              <w:right w:val="single" w:sz="4" w:space="0" w:color="auto"/>
            </w:tcBorders>
            <w:noWrap/>
            <w:vAlign w:val="center"/>
          </w:tcPr>
          <w:p w14:paraId="0A63B0EB" w14:textId="77777777" w:rsidR="00457C9D" w:rsidRPr="00CB7BEA" w:rsidRDefault="00457C9D" w:rsidP="00457C9D">
            <w:pPr>
              <w:autoSpaceDE w:val="0"/>
              <w:autoSpaceDN w:val="0"/>
              <w:adjustRightInd w:val="0"/>
              <w:ind w:right="20"/>
              <w:jc w:val="right"/>
              <w:rPr>
                <w:rFonts w:ascii="新細明體" w:eastAsia="新細明體" w:hAnsi="新細明體" w:cs="Times New Roman"/>
                <w:b/>
                <w:kern w:val="0"/>
                <w:sz w:val="20"/>
                <w:szCs w:val="20"/>
              </w:rPr>
            </w:pPr>
          </w:p>
        </w:tc>
        <w:tc>
          <w:tcPr>
            <w:tcW w:w="1446" w:type="dxa"/>
            <w:gridSpan w:val="3"/>
            <w:tcBorders>
              <w:top w:val="single" w:sz="8" w:space="0" w:color="auto"/>
              <w:left w:val="nil"/>
              <w:bottom w:val="nil"/>
              <w:right w:val="nil"/>
            </w:tcBorders>
            <w:noWrap/>
            <w:vAlign w:val="center"/>
          </w:tcPr>
          <w:p w14:paraId="2D86E26B" w14:textId="77777777" w:rsidR="00457C9D" w:rsidRPr="00CB7BEA" w:rsidRDefault="00457C9D" w:rsidP="00457C9D">
            <w:pPr>
              <w:autoSpaceDE w:val="0"/>
              <w:autoSpaceDN w:val="0"/>
              <w:adjustRightInd w:val="0"/>
              <w:ind w:right="20"/>
              <w:jc w:val="right"/>
              <w:rPr>
                <w:rFonts w:ascii="新細明體" w:eastAsia="新細明體" w:hAnsi="新細明體" w:cs="Times New Roman"/>
                <w:b/>
                <w:kern w:val="0"/>
                <w:sz w:val="20"/>
                <w:szCs w:val="20"/>
              </w:rPr>
            </w:pPr>
          </w:p>
        </w:tc>
        <w:tc>
          <w:tcPr>
            <w:tcW w:w="1050" w:type="dxa"/>
            <w:gridSpan w:val="3"/>
            <w:tcBorders>
              <w:top w:val="single" w:sz="8" w:space="0" w:color="auto"/>
              <w:left w:val="single" w:sz="4" w:space="0" w:color="auto"/>
              <w:bottom w:val="nil"/>
              <w:right w:val="nil"/>
            </w:tcBorders>
            <w:noWrap/>
            <w:vAlign w:val="center"/>
          </w:tcPr>
          <w:p w14:paraId="2AA8DB72" w14:textId="77777777" w:rsidR="00457C9D" w:rsidRPr="00CB7BEA" w:rsidRDefault="00457C9D" w:rsidP="00457C9D">
            <w:pPr>
              <w:autoSpaceDE w:val="0"/>
              <w:autoSpaceDN w:val="0"/>
              <w:adjustRightInd w:val="0"/>
              <w:ind w:right="20"/>
              <w:jc w:val="right"/>
              <w:rPr>
                <w:rFonts w:ascii="新細明體" w:eastAsia="新細明體" w:hAnsi="新細明體" w:cs="Times New Roman"/>
                <w:b/>
                <w:kern w:val="0"/>
                <w:sz w:val="20"/>
                <w:szCs w:val="20"/>
              </w:rPr>
            </w:pPr>
          </w:p>
        </w:tc>
      </w:tr>
      <w:tr w:rsidR="00457C9D" w:rsidRPr="00CB7BEA" w14:paraId="519EE838"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6EBFAE51" w14:textId="5134324E" w:rsidR="00457C9D" w:rsidRPr="00CB7BEA" w:rsidRDefault="00457C9D" w:rsidP="00457C9D">
            <w:pPr>
              <w:ind w:leftChars="200" w:left="480" w:rightChars="-30" w:right="-72"/>
              <w:jc w:val="distribute"/>
              <w:rPr>
                <w:rFonts w:ascii="標楷體" w:eastAsia="標楷體" w:hAnsi="標楷體" w:cs="Times New Roman"/>
                <w:kern w:val="0"/>
                <w:sz w:val="20"/>
                <w:szCs w:val="20"/>
              </w:rPr>
            </w:pPr>
            <w:r w:rsidRPr="00CB7BEA">
              <w:rPr>
                <w:rFonts w:ascii="標楷體" w:eastAsia="標楷體" w:hAnsi="標楷體" w:cs="Times New Roman" w:hint="eastAsia"/>
                <w:noProof/>
                <w:kern w:val="0"/>
                <w:sz w:val="20"/>
                <w:szCs w:val="20"/>
              </w:rPr>
              <w:t>稅前淨利（淨損）</w:t>
            </w:r>
          </w:p>
        </w:tc>
        <w:tc>
          <w:tcPr>
            <w:tcW w:w="1445" w:type="dxa"/>
            <w:gridSpan w:val="2"/>
            <w:tcBorders>
              <w:top w:val="nil"/>
              <w:left w:val="nil"/>
              <w:bottom w:val="nil"/>
              <w:right w:val="single" w:sz="4" w:space="0" w:color="auto"/>
            </w:tcBorders>
            <w:noWrap/>
            <w:vAlign w:val="center"/>
            <w:hideMark/>
          </w:tcPr>
          <w:p w14:paraId="4A8F4120" w14:textId="2F7BDE3D"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10,733,000</w:t>
            </w:r>
          </w:p>
        </w:tc>
        <w:tc>
          <w:tcPr>
            <w:tcW w:w="1446" w:type="dxa"/>
            <w:gridSpan w:val="2"/>
            <w:tcBorders>
              <w:top w:val="nil"/>
              <w:left w:val="nil"/>
              <w:bottom w:val="nil"/>
              <w:right w:val="single" w:sz="4" w:space="0" w:color="auto"/>
            </w:tcBorders>
            <w:noWrap/>
            <w:vAlign w:val="center"/>
            <w:hideMark/>
          </w:tcPr>
          <w:p w14:paraId="74C25172" w14:textId="0FE02877"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75,714,428</w:t>
            </w:r>
          </w:p>
        </w:tc>
        <w:tc>
          <w:tcPr>
            <w:tcW w:w="1446" w:type="dxa"/>
            <w:gridSpan w:val="3"/>
            <w:tcBorders>
              <w:top w:val="nil"/>
              <w:left w:val="nil"/>
              <w:bottom w:val="nil"/>
              <w:right w:val="single" w:sz="4" w:space="0" w:color="auto"/>
            </w:tcBorders>
            <w:noWrap/>
            <w:vAlign w:val="center"/>
            <w:hideMark/>
          </w:tcPr>
          <w:p w14:paraId="5DBB8709" w14:textId="494D290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64,981,428</w:t>
            </w:r>
          </w:p>
        </w:tc>
        <w:tc>
          <w:tcPr>
            <w:tcW w:w="1050" w:type="dxa"/>
            <w:gridSpan w:val="3"/>
            <w:noWrap/>
            <w:vAlign w:val="center"/>
            <w:hideMark/>
          </w:tcPr>
          <w:p w14:paraId="7E385196" w14:textId="45447B2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605.44</w:t>
            </w:r>
          </w:p>
        </w:tc>
      </w:tr>
      <w:tr w:rsidR="00457C9D" w:rsidRPr="00CB7BEA" w14:paraId="66700F85"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583F8894" w14:textId="0ADDED18"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利息股利之調整</w:t>
            </w:r>
          </w:p>
        </w:tc>
        <w:tc>
          <w:tcPr>
            <w:tcW w:w="1445" w:type="dxa"/>
            <w:gridSpan w:val="2"/>
            <w:tcBorders>
              <w:top w:val="nil"/>
              <w:left w:val="nil"/>
              <w:bottom w:val="nil"/>
              <w:right w:val="single" w:sz="4" w:space="0" w:color="auto"/>
            </w:tcBorders>
            <w:noWrap/>
            <w:vAlign w:val="center"/>
            <w:hideMark/>
          </w:tcPr>
          <w:p w14:paraId="1867869C" w14:textId="10406CA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- 6,075,000</w:t>
            </w:r>
          </w:p>
        </w:tc>
        <w:tc>
          <w:tcPr>
            <w:tcW w:w="1446" w:type="dxa"/>
            <w:gridSpan w:val="2"/>
            <w:tcBorders>
              <w:top w:val="nil"/>
              <w:left w:val="nil"/>
              <w:bottom w:val="nil"/>
              <w:right w:val="single" w:sz="4" w:space="0" w:color="auto"/>
            </w:tcBorders>
            <w:noWrap/>
            <w:vAlign w:val="center"/>
            <w:hideMark/>
          </w:tcPr>
          <w:p w14:paraId="56A3D747" w14:textId="0A4BE4F4"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- 39,597,865</w:t>
            </w:r>
          </w:p>
        </w:tc>
        <w:tc>
          <w:tcPr>
            <w:tcW w:w="1446" w:type="dxa"/>
            <w:gridSpan w:val="3"/>
            <w:tcBorders>
              <w:top w:val="nil"/>
              <w:left w:val="nil"/>
              <w:bottom w:val="nil"/>
              <w:right w:val="single" w:sz="4" w:space="0" w:color="auto"/>
            </w:tcBorders>
            <w:noWrap/>
            <w:vAlign w:val="center"/>
            <w:hideMark/>
          </w:tcPr>
          <w:p w14:paraId="66869901" w14:textId="0588C21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- 33,522,865</w:t>
            </w:r>
          </w:p>
        </w:tc>
        <w:tc>
          <w:tcPr>
            <w:tcW w:w="1050" w:type="dxa"/>
            <w:gridSpan w:val="3"/>
            <w:noWrap/>
            <w:vAlign w:val="center"/>
            <w:hideMark/>
          </w:tcPr>
          <w:p w14:paraId="54A8AFE0" w14:textId="7DADCE52"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551.82</w:t>
            </w:r>
          </w:p>
        </w:tc>
      </w:tr>
      <w:tr w:rsidR="00457C9D" w:rsidRPr="00CB7BEA" w14:paraId="219BEF4C"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741057C6" w14:textId="6504622C" w:rsidR="00457C9D" w:rsidRPr="00CB7BEA" w:rsidRDefault="00457C9D" w:rsidP="00457C9D">
            <w:pPr>
              <w:ind w:leftChars="200" w:left="480" w:rightChars="-30" w:right="-72"/>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未計利息股利之稅前淨利（淨損）</w:t>
            </w:r>
          </w:p>
        </w:tc>
        <w:tc>
          <w:tcPr>
            <w:tcW w:w="1445" w:type="dxa"/>
            <w:gridSpan w:val="2"/>
            <w:tcBorders>
              <w:top w:val="nil"/>
              <w:left w:val="nil"/>
              <w:bottom w:val="nil"/>
              <w:right w:val="single" w:sz="4" w:space="0" w:color="auto"/>
            </w:tcBorders>
            <w:noWrap/>
            <w:vAlign w:val="center"/>
            <w:hideMark/>
          </w:tcPr>
          <w:p w14:paraId="32044DCD" w14:textId="037099EB"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4,658,000</w:t>
            </w:r>
          </w:p>
        </w:tc>
        <w:tc>
          <w:tcPr>
            <w:tcW w:w="1446" w:type="dxa"/>
            <w:gridSpan w:val="2"/>
            <w:tcBorders>
              <w:top w:val="nil"/>
              <w:left w:val="nil"/>
              <w:bottom w:val="nil"/>
              <w:right w:val="single" w:sz="4" w:space="0" w:color="auto"/>
            </w:tcBorders>
            <w:noWrap/>
            <w:vAlign w:val="center"/>
            <w:hideMark/>
          </w:tcPr>
          <w:p w14:paraId="6A298983" w14:textId="11869256"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36,116,563</w:t>
            </w:r>
          </w:p>
        </w:tc>
        <w:tc>
          <w:tcPr>
            <w:tcW w:w="1446" w:type="dxa"/>
            <w:gridSpan w:val="3"/>
            <w:tcBorders>
              <w:top w:val="nil"/>
              <w:left w:val="nil"/>
              <w:bottom w:val="nil"/>
              <w:right w:val="single" w:sz="4" w:space="0" w:color="auto"/>
            </w:tcBorders>
            <w:noWrap/>
            <w:vAlign w:val="center"/>
            <w:hideMark/>
          </w:tcPr>
          <w:p w14:paraId="568D50D6" w14:textId="4DB11BE8"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31,458,563</w:t>
            </w:r>
          </w:p>
        </w:tc>
        <w:tc>
          <w:tcPr>
            <w:tcW w:w="1050" w:type="dxa"/>
            <w:gridSpan w:val="3"/>
            <w:noWrap/>
            <w:vAlign w:val="center"/>
            <w:hideMark/>
          </w:tcPr>
          <w:p w14:paraId="06631150" w14:textId="744A7ED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675.37</w:t>
            </w:r>
          </w:p>
        </w:tc>
      </w:tr>
      <w:tr w:rsidR="00457C9D" w:rsidRPr="00CB7BEA" w14:paraId="218C4FBC"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76380A27" w14:textId="1BFDF00C"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調整項目</w:t>
            </w:r>
          </w:p>
        </w:tc>
        <w:tc>
          <w:tcPr>
            <w:tcW w:w="1445" w:type="dxa"/>
            <w:gridSpan w:val="2"/>
            <w:tcBorders>
              <w:top w:val="nil"/>
              <w:left w:val="nil"/>
              <w:bottom w:val="nil"/>
              <w:right w:val="single" w:sz="4" w:space="0" w:color="auto"/>
            </w:tcBorders>
            <w:noWrap/>
            <w:vAlign w:val="center"/>
            <w:hideMark/>
          </w:tcPr>
          <w:p w14:paraId="5EEA6850" w14:textId="1EDEA83F"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77,161,000</w:t>
            </w:r>
          </w:p>
        </w:tc>
        <w:tc>
          <w:tcPr>
            <w:tcW w:w="1446" w:type="dxa"/>
            <w:gridSpan w:val="2"/>
            <w:tcBorders>
              <w:top w:val="nil"/>
              <w:left w:val="nil"/>
              <w:bottom w:val="nil"/>
              <w:right w:val="single" w:sz="4" w:space="0" w:color="auto"/>
            </w:tcBorders>
            <w:noWrap/>
            <w:vAlign w:val="center"/>
            <w:hideMark/>
          </w:tcPr>
          <w:p w14:paraId="61B09F80" w14:textId="3606930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588,293,369</w:t>
            </w:r>
          </w:p>
        </w:tc>
        <w:tc>
          <w:tcPr>
            <w:tcW w:w="1446" w:type="dxa"/>
            <w:gridSpan w:val="3"/>
            <w:tcBorders>
              <w:top w:val="nil"/>
              <w:left w:val="nil"/>
              <w:bottom w:val="nil"/>
              <w:right w:val="single" w:sz="4" w:space="0" w:color="auto"/>
            </w:tcBorders>
            <w:noWrap/>
            <w:vAlign w:val="center"/>
            <w:hideMark/>
          </w:tcPr>
          <w:p w14:paraId="4FE3D48E" w14:textId="01D183E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511,132,369</w:t>
            </w:r>
          </w:p>
        </w:tc>
        <w:tc>
          <w:tcPr>
            <w:tcW w:w="1050" w:type="dxa"/>
            <w:gridSpan w:val="3"/>
            <w:noWrap/>
            <w:vAlign w:val="center"/>
            <w:hideMark/>
          </w:tcPr>
          <w:p w14:paraId="725E2A5E" w14:textId="7F0A0C6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662.42</w:t>
            </w:r>
          </w:p>
        </w:tc>
      </w:tr>
      <w:tr w:rsidR="00457C9D" w:rsidRPr="00CB7BEA" w14:paraId="3D06E12A"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1EDBB53E" w14:textId="5AC98B1C" w:rsidR="00457C9D" w:rsidRPr="00CB7BEA" w:rsidRDefault="00457C9D" w:rsidP="00457C9D">
            <w:pPr>
              <w:ind w:leftChars="200" w:left="480" w:rightChars="-30" w:right="-72"/>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未計利息股利之現金流入（流出）</w:t>
            </w:r>
          </w:p>
        </w:tc>
        <w:tc>
          <w:tcPr>
            <w:tcW w:w="1445" w:type="dxa"/>
            <w:gridSpan w:val="2"/>
            <w:tcBorders>
              <w:top w:val="nil"/>
              <w:left w:val="nil"/>
              <w:bottom w:val="nil"/>
              <w:right w:val="single" w:sz="4" w:space="0" w:color="auto"/>
            </w:tcBorders>
            <w:noWrap/>
            <w:vAlign w:val="center"/>
            <w:hideMark/>
          </w:tcPr>
          <w:p w14:paraId="6DC4CC1C" w14:textId="41316045"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81,819,000</w:t>
            </w:r>
          </w:p>
        </w:tc>
        <w:tc>
          <w:tcPr>
            <w:tcW w:w="1446" w:type="dxa"/>
            <w:gridSpan w:val="2"/>
            <w:tcBorders>
              <w:top w:val="nil"/>
              <w:left w:val="nil"/>
              <w:bottom w:val="nil"/>
              <w:right w:val="single" w:sz="4" w:space="0" w:color="auto"/>
            </w:tcBorders>
            <w:noWrap/>
            <w:vAlign w:val="center"/>
            <w:hideMark/>
          </w:tcPr>
          <w:p w14:paraId="31D73E0A" w14:textId="27E1CB99"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624,409,932</w:t>
            </w:r>
          </w:p>
        </w:tc>
        <w:tc>
          <w:tcPr>
            <w:tcW w:w="1446" w:type="dxa"/>
            <w:gridSpan w:val="3"/>
            <w:tcBorders>
              <w:top w:val="nil"/>
              <w:left w:val="nil"/>
              <w:bottom w:val="nil"/>
              <w:right w:val="single" w:sz="4" w:space="0" w:color="auto"/>
            </w:tcBorders>
            <w:noWrap/>
            <w:vAlign w:val="center"/>
            <w:hideMark/>
          </w:tcPr>
          <w:p w14:paraId="2973E6D1" w14:textId="3E7D3287"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542,590,932</w:t>
            </w:r>
          </w:p>
        </w:tc>
        <w:tc>
          <w:tcPr>
            <w:tcW w:w="1050" w:type="dxa"/>
            <w:gridSpan w:val="3"/>
            <w:noWrap/>
            <w:vAlign w:val="center"/>
            <w:hideMark/>
          </w:tcPr>
          <w:p w14:paraId="5E6AA9F4" w14:textId="2B5B7609"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663.16</w:t>
            </w:r>
          </w:p>
        </w:tc>
      </w:tr>
      <w:tr w:rsidR="00457C9D" w:rsidRPr="00CB7BEA" w14:paraId="70195FB5"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4BF8D4D6" w14:textId="2124659C"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收取利息</w:t>
            </w:r>
          </w:p>
        </w:tc>
        <w:tc>
          <w:tcPr>
            <w:tcW w:w="1445" w:type="dxa"/>
            <w:gridSpan w:val="2"/>
            <w:tcBorders>
              <w:top w:val="nil"/>
              <w:left w:val="nil"/>
              <w:bottom w:val="nil"/>
              <w:right w:val="single" w:sz="4" w:space="0" w:color="auto"/>
            </w:tcBorders>
            <w:noWrap/>
            <w:vAlign w:val="center"/>
            <w:hideMark/>
          </w:tcPr>
          <w:p w14:paraId="2409E1A6" w14:textId="16015E2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A7915">
              <w:rPr>
                <w:rFonts w:ascii="新細明體" w:eastAsia="新細明體" w:hAnsi="新細明體"/>
                <w:noProof/>
                <w:color w:val="000000"/>
                <w:sz w:val="20"/>
                <w:szCs w:val="20"/>
              </w:rPr>
              <w:t>6,079,000</w:t>
            </w:r>
          </w:p>
        </w:tc>
        <w:tc>
          <w:tcPr>
            <w:tcW w:w="1446" w:type="dxa"/>
            <w:gridSpan w:val="2"/>
            <w:tcBorders>
              <w:top w:val="nil"/>
              <w:left w:val="nil"/>
              <w:bottom w:val="nil"/>
              <w:right w:val="single" w:sz="4" w:space="0" w:color="auto"/>
            </w:tcBorders>
            <w:noWrap/>
            <w:vAlign w:val="center"/>
            <w:hideMark/>
          </w:tcPr>
          <w:p w14:paraId="2A2250DB" w14:textId="2D7E5A81"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39,597,865</w:t>
            </w:r>
          </w:p>
        </w:tc>
        <w:tc>
          <w:tcPr>
            <w:tcW w:w="1446" w:type="dxa"/>
            <w:gridSpan w:val="3"/>
            <w:tcBorders>
              <w:top w:val="nil"/>
              <w:left w:val="nil"/>
              <w:bottom w:val="nil"/>
              <w:right w:val="single" w:sz="4" w:space="0" w:color="auto"/>
            </w:tcBorders>
            <w:noWrap/>
            <w:vAlign w:val="center"/>
            <w:hideMark/>
          </w:tcPr>
          <w:p w14:paraId="0184BA34" w14:textId="63C625E3"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33,518,865</w:t>
            </w:r>
          </w:p>
        </w:tc>
        <w:tc>
          <w:tcPr>
            <w:tcW w:w="1050" w:type="dxa"/>
            <w:gridSpan w:val="3"/>
            <w:noWrap/>
            <w:vAlign w:val="center"/>
            <w:hideMark/>
          </w:tcPr>
          <w:p w14:paraId="5BE80BCB" w14:textId="2EF0C73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551.39</w:t>
            </w:r>
          </w:p>
        </w:tc>
      </w:tr>
      <w:tr w:rsidR="00457C9D" w:rsidRPr="00CB7BEA" w14:paraId="270926DD"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tcPr>
          <w:p w14:paraId="18799CD1" w14:textId="3B3C9FE7"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支付所得稅</w:t>
            </w:r>
          </w:p>
        </w:tc>
        <w:tc>
          <w:tcPr>
            <w:tcW w:w="1445" w:type="dxa"/>
            <w:gridSpan w:val="2"/>
            <w:tcBorders>
              <w:top w:val="nil"/>
              <w:left w:val="nil"/>
              <w:bottom w:val="nil"/>
              <w:right w:val="single" w:sz="4" w:space="0" w:color="auto"/>
            </w:tcBorders>
            <w:noWrap/>
            <w:vAlign w:val="center"/>
          </w:tcPr>
          <w:p w14:paraId="0C81AD5C" w14:textId="6CD72D18"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971A3">
              <w:rPr>
                <w:rFonts w:ascii="新細明體" w:eastAsia="新細明體" w:hAnsi="新細明體"/>
                <w:noProof/>
                <w:color w:val="000000"/>
                <w:sz w:val="20"/>
                <w:szCs w:val="20"/>
              </w:rPr>
              <w:t>- 2,845,000</w:t>
            </w:r>
          </w:p>
        </w:tc>
        <w:tc>
          <w:tcPr>
            <w:tcW w:w="1446" w:type="dxa"/>
            <w:gridSpan w:val="2"/>
            <w:tcBorders>
              <w:top w:val="nil"/>
              <w:left w:val="nil"/>
              <w:bottom w:val="nil"/>
              <w:right w:val="single" w:sz="4" w:space="0" w:color="auto"/>
            </w:tcBorders>
            <w:noWrap/>
            <w:vAlign w:val="center"/>
          </w:tcPr>
          <w:p w14:paraId="65E45512" w14:textId="47E4DFA8"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noProof/>
                <w:color w:val="000000"/>
                <w:sz w:val="20"/>
                <w:szCs w:val="20"/>
              </w:rPr>
              <w:t>- 7,640,758</w:t>
            </w:r>
          </w:p>
        </w:tc>
        <w:tc>
          <w:tcPr>
            <w:tcW w:w="1446" w:type="dxa"/>
            <w:gridSpan w:val="3"/>
            <w:tcBorders>
              <w:top w:val="nil"/>
              <w:left w:val="nil"/>
              <w:bottom w:val="nil"/>
              <w:right w:val="single" w:sz="4" w:space="0" w:color="auto"/>
            </w:tcBorders>
            <w:noWrap/>
            <w:vAlign w:val="center"/>
          </w:tcPr>
          <w:p w14:paraId="03A08BA7" w14:textId="6B7487F2"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- 4,795,758</w:t>
            </w:r>
          </w:p>
        </w:tc>
        <w:tc>
          <w:tcPr>
            <w:tcW w:w="1050" w:type="dxa"/>
            <w:gridSpan w:val="3"/>
            <w:noWrap/>
            <w:vAlign w:val="center"/>
          </w:tcPr>
          <w:p w14:paraId="411A3FAA" w14:textId="68FBFD4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168.57</w:t>
            </w:r>
          </w:p>
        </w:tc>
      </w:tr>
      <w:tr w:rsidR="00457C9D" w:rsidRPr="00CB7BEA" w14:paraId="4A8D0CC0"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2524B86A" w14:textId="5438BEB5" w:rsidR="00457C9D" w:rsidRPr="00CB7BEA" w:rsidRDefault="00457C9D" w:rsidP="005F3414">
            <w:pPr>
              <w:ind w:leftChars="100" w:left="240" w:rightChars="-30" w:right="-72"/>
              <w:jc w:val="distribute"/>
              <w:rPr>
                <w:rFonts w:ascii="標楷體" w:eastAsia="標楷體" w:hAnsi="標楷體" w:cs="Times New Roman"/>
                <w:noProof/>
                <w:kern w:val="0"/>
                <w:sz w:val="20"/>
                <w:szCs w:val="20"/>
              </w:rPr>
            </w:pPr>
            <w:r w:rsidRPr="00CB7BEA">
              <w:rPr>
                <w:rFonts w:ascii="標楷體" w:eastAsia="標楷體" w:hAnsi="標楷體" w:cs="Times New Roman" w:hint="eastAsia"/>
                <w:b/>
                <w:noProof/>
                <w:kern w:val="0"/>
                <w:sz w:val="20"/>
                <w:szCs w:val="20"/>
              </w:rPr>
              <w:t>營業活動之淨現金流入（流出）</w:t>
            </w:r>
          </w:p>
        </w:tc>
        <w:tc>
          <w:tcPr>
            <w:tcW w:w="1445" w:type="dxa"/>
            <w:gridSpan w:val="2"/>
            <w:tcBorders>
              <w:top w:val="nil"/>
              <w:left w:val="nil"/>
              <w:bottom w:val="nil"/>
              <w:right w:val="single" w:sz="4" w:space="0" w:color="auto"/>
            </w:tcBorders>
            <w:noWrap/>
            <w:vAlign w:val="center"/>
            <w:hideMark/>
          </w:tcPr>
          <w:p w14:paraId="0CC382F8" w14:textId="2D41899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971A3">
              <w:rPr>
                <w:rFonts w:ascii="新細明體" w:eastAsia="新細明體" w:hAnsi="新細明體"/>
                <w:b/>
                <w:noProof/>
                <w:color w:val="000000"/>
                <w:sz w:val="20"/>
                <w:szCs w:val="20"/>
              </w:rPr>
              <w:t>85,053,000</w:t>
            </w:r>
          </w:p>
        </w:tc>
        <w:tc>
          <w:tcPr>
            <w:tcW w:w="1446" w:type="dxa"/>
            <w:gridSpan w:val="2"/>
            <w:tcBorders>
              <w:top w:val="nil"/>
              <w:left w:val="nil"/>
              <w:bottom w:val="nil"/>
              <w:right w:val="single" w:sz="4" w:space="0" w:color="auto"/>
            </w:tcBorders>
            <w:noWrap/>
            <w:vAlign w:val="center"/>
            <w:hideMark/>
          </w:tcPr>
          <w:p w14:paraId="43840A02" w14:textId="6A67C413"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C6002">
              <w:rPr>
                <w:rFonts w:ascii="新細明體" w:eastAsia="新細明體" w:hAnsi="新細明體"/>
                <w:b/>
                <w:noProof/>
                <w:color w:val="000000"/>
                <w:sz w:val="20"/>
                <w:szCs w:val="20"/>
              </w:rPr>
              <w:t>656,367,039</w:t>
            </w:r>
          </w:p>
        </w:tc>
        <w:tc>
          <w:tcPr>
            <w:tcW w:w="1446" w:type="dxa"/>
            <w:gridSpan w:val="3"/>
            <w:tcBorders>
              <w:top w:val="nil"/>
              <w:left w:val="nil"/>
              <w:bottom w:val="nil"/>
              <w:right w:val="single" w:sz="4" w:space="0" w:color="auto"/>
            </w:tcBorders>
            <w:noWrap/>
            <w:vAlign w:val="center"/>
            <w:hideMark/>
          </w:tcPr>
          <w:p w14:paraId="3B80C51F" w14:textId="298C80A4"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b/>
                <w:noProof/>
                <w:color w:val="000000"/>
                <w:sz w:val="20"/>
                <w:szCs w:val="20"/>
              </w:rPr>
              <w:t>571,314,039</w:t>
            </w:r>
          </w:p>
        </w:tc>
        <w:tc>
          <w:tcPr>
            <w:tcW w:w="1050" w:type="dxa"/>
            <w:gridSpan w:val="3"/>
            <w:noWrap/>
            <w:vAlign w:val="center"/>
            <w:hideMark/>
          </w:tcPr>
          <w:p w14:paraId="5616FA4C" w14:textId="5FBF7306"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b/>
                <w:noProof/>
                <w:color w:val="000000"/>
                <w:sz w:val="20"/>
                <w:szCs w:val="20"/>
              </w:rPr>
              <w:t>671.72</w:t>
            </w:r>
          </w:p>
        </w:tc>
      </w:tr>
      <w:tr w:rsidR="00457C9D" w:rsidRPr="00CB7BEA" w14:paraId="6BFAF4EA"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202F051B" w14:textId="4EFAB780" w:rsidR="00457C9D" w:rsidRPr="00CB7BEA" w:rsidRDefault="00457C9D" w:rsidP="00A827F4">
            <w:pPr>
              <w:ind w:rightChars="10" w:right="24"/>
              <w:jc w:val="distribute"/>
              <w:rPr>
                <w:rFonts w:ascii="標楷體" w:eastAsia="標楷體" w:hAnsi="標楷體" w:cs="Times New Roman"/>
                <w:b/>
                <w:kern w:val="0"/>
                <w:sz w:val="20"/>
                <w:szCs w:val="20"/>
              </w:rPr>
            </w:pPr>
            <w:r w:rsidRPr="00CB7BEA">
              <w:rPr>
                <w:rFonts w:ascii="標楷體" w:eastAsia="標楷體" w:hAnsi="標楷體" w:cs="Times New Roman" w:hint="eastAsia"/>
                <w:b/>
                <w:noProof/>
                <w:kern w:val="0"/>
                <w:sz w:val="20"/>
                <w:szCs w:val="20"/>
              </w:rPr>
              <w:t>投資活動之現金流量</w:t>
            </w:r>
          </w:p>
        </w:tc>
        <w:tc>
          <w:tcPr>
            <w:tcW w:w="1445" w:type="dxa"/>
            <w:gridSpan w:val="2"/>
            <w:tcBorders>
              <w:top w:val="nil"/>
              <w:left w:val="nil"/>
              <w:bottom w:val="nil"/>
              <w:right w:val="single" w:sz="4" w:space="0" w:color="auto"/>
            </w:tcBorders>
            <w:noWrap/>
            <w:vAlign w:val="center"/>
            <w:hideMark/>
          </w:tcPr>
          <w:p w14:paraId="46E3B11A" w14:textId="60678E29" w:rsidR="00457C9D" w:rsidRPr="00475E01" w:rsidRDefault="00457C9D" w:rsidP="00457C9D">
            <w:pPr>
              <w:jc w:val="right"/>
              <w:rPr>
                <w:rFonts w:ascii="新細明體" w:eastAsia="新細明體" w:hAnsi="新細明體"/>
                <w:b/>
                <w:noProof/>
                <w:color w:val="000000"/>
                <w:sz w:val="20"/>
                <w:szCs w:val="20"/>
              </w:rPr>
            </w:pPr>
          </w:p>
        </w:tc>
        <w:tc>
          <w:tcPr>
            <w:tcW w:w="1446" w:type="dxa"/>
            <w:gridSpan w:val="2"/>
            <w:tcBorders>
              <w:top w:val="nil"/>
              <w:left w:val="nil"/>
              <w:bottom w:val="nil"/>
              <w:right w:val="single" w:sz="4" w:space="0" w:color="auto"/>
            </w:tcBorders>
            <w:noWrap/>
            <w:vAlign w:val="center"/>
            <w:hideMark/>
          </w:tcPr>
          <w:p w14:paraId="280E198C" w14:textId="7FC59AB9" w:rsidR="00457C9D" w:rsidRPr="00475E01" w:rsidRDefault="00457C9D" w:rsidP="00457C9D">
            <w:pPr>
              <w:jc w:val="right"/>
              <w:rPr>
                <w:rFonts w:ascii="新細明體" w:eastAsia="新細明體" w:hAnsi="新細明體"/>
                <w:b/>
                <w:noProof/>
                <w:color w:val="000000"/>
                <w:sz w:val="20"/>
                <w:szCs w:val="20"/>
              </w:rPr>
            </w:pPr>
          </w:p>
        </w:tc>
        <w:tc>
          <w:tcPr>
            <w:tcW w:w="1446" w:type="dxa"/>
            <w:gridSpan w:val="3"/>
            <w:tcBorders>
              <w:top w:val="nil"/>
              <w:left w:val="nil"/>
              <w:bottom w:val="nil"/>
              <w:right w:val="single" w:sz="4" w:space="0" w:color="auto"/>
            </w:tcBorders>
            <w:noWrap/>
            <w:vAlign w:val="center"/>
            <w:hideMark/>
          </w:tcPr>
          <w:p w14:paraId="3FF6E74D" w14:textId="5ACDB79F" w:rsidR="00457C9D" w:rsidRPr="00475E01" w:rsidRDefault="00457C9D" w:rsidP="00457C9D">
            <w:pPr>
              <w:jc w:val="right"/>
              <w:rPr>
                <w:rFonts w:ascii="新細明體" w:eastAsia="新細明體" w:hAnsi="新細明體"/>
                <w:b/>
                <w:noProof/>
                <w:color w:val="000000"/>
                <w:sz w:val="20"/>
                <w:szCs w:val="20"/>
              </w:rPr>
            </w:pPr>
          </w:p>
        </w:tc>
        <w:tc>
          <w:tcPr>
            <w:tcW w:w="1050" w:type="dxa"/>
            <w:gridSpan w:val="3"/>
            <w:noWrap/>
            <w:vAlign w:val="center"/>
            <w:hideMark/>
          </w:tcPr>
          <w:p w14:paraId="7E144DD6" w14:textId="210A37E3" w:rsidR="00457C9D" w:rsidRPr="00475E01" w:rsidRDefault="00457C9D" w:rsidP="00457C9D">
            <w:pPr>
              <w:jc w:val="right"/>
              <w:rPr>
                <w:rFonts w:ascii="新細明體" w:eastAsia="新細明體" w:hAnsi="新細明體"/>
                <w:b/>
                <w:noProof/>
                <w:color w:val="000000"/>
                <w:sz w:val="20"/>
                <w:szCs w:val="20"/>
              </w:rPr>
            </w:pPr>
          </w:p>
        </w:tc>
      </w:tr>
      <w:tr w:rsidR="00457C9D" w:rsidRPr="00CB7BEA" w14:paraId="2D2826BF"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15929DB0" w14:textId="5D6860B0" w:rsidR="00457C9D" w:rsidRPr="00CB7BEA" w:rsidRDefault="00457C9D" w:rsidP="00206FD9">
            <w:pPr>
              <w:ind w:leftChars="200" w:left="480" w:rightChars="-30" w:right="-72"/>
              <w:jc w:val="distribute"/>
              <w:rPr>
                <w:rFonts w:ascii="標楷體" w:eastAsia="標楷體" w:hAnsi="標楷體" w:cs="Times New Roman"/>
                <w:b/>
                <w:kern w:val="0"/>
                <w:sz w:val="20"/>
                <w:szCs w:val="20"/>
              </w:rPr>
            </w:pPr>
            <w:r w:rsidRPr="00CB7BEA">
              <w:rPr>
                <w:rFonts w:ascii="標楷體" w:eastAsia="標楷體" w:hAnsi="標楷體" w:cs="Times New Roman" w:hint="eastAsia"/>
                <w:noProof/>
                <w:kern w:val="0"/>
                <w:sz w:val="20"/>
                <w:szCs w:val="20"/>
              </w:rPr>
              <w:t>流動金融資產淨減（淨增）</w:t>
            </w:r>
          </w:p>
        </w:tc>
        <w:tc>
          <w:tcPr>
            <w:tcW w:w="1445" w:type="dxa"/>
            <w:gridSpan w:val="2"/>
            <w:tcBorders>
              <w:top w:val="nil"/>
              <w:left w:val="nil"/>
              <w:bottom w:val="nil"/>
              <w:right w:val="single" w:sz="4" w:space="0" w:color="auto"/>
            </w:tcBorders>
            <w:noWrap/>
            <w:vAlign w:val="center"/>
          </w:tcPr>
          <w:p w14:paraId="34B812F9" w14:textId="52E15FE0"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r w:rsidRPr="00862C45">
              <w:rPr>
                <w:rFonts w:ascii="新細明體" w:eastAsia="新細明體" w:hAnsi="新細明體"/>
                <w:noProof/>
                <w:color w:val="000000"/>
                <w:sz w:val="20"/>
                <w:szCs w:val="20"/>
              </w:rPr>
              <w:t>- 26,125,000</w:t>
            </w:r>
          </w:p>
        </w:tc>
        <w:tc>
          <w:tcPr>
            <w:tcW w:w="1446" w:type="dxa"/>
            <w:gridSpan w:val="2"/>
            <w:tcBorders>
              <w:top w:val="nil"/>
              <w:left w:val="nil"/>
              <w:bottom w:val="nil"/>
              <w:right w:val="single" w:sz="4" w:space="0" w:color="auto"/>
            </w:tcBorders>
            <w:noWrap/>
            <w:vAlign w:val="center"/>
          </w:tcPr>
          <w:p w14:paraId="14BCB07A" w14:textId="36C4FBD3"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r w:rsidRPr="00C21BAC">
              <w:rPr>
                <w:rFonts w:ascii="新細明體" w:eastAsia="新細明體" w:hAnsi="新細明體"/>
                <w:noProof/>
                <w:color w:val="000000"/>
                <w:sz w:val="20"/>
                <w:szCs w:val="20"/>
              </w:rPr>
              <w:t>- 604,500,000</w:t>
            </w:r>
          </w:p>
        </w:tc>
        <w:tc>
          <w:tcPr>
            <w:tcW w:w="1446" w:type="dxa"/>
            <w:gridSpan w:val="3"/>
            <w:tcBorders>
              <w:top w:val="nil"/>
              <w:left w:val="nil"/>
              <w:bottom w:val="nil"/>
              <w:right w:val="single" w:sz="4" w:space="0" w:color="auto"/>
            </w:tcBorders>
            <w:noWrap/>
            <w:vAlign w:val="center"/>
          </w:tcPr>
          <w:p w14:paraId="25CAFFE1" w14:textId="460CAA16"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r w:rsidRPr="009E1F58">
              <w:rPr>
                <w:rFonts w:ascii="新細明體" w:eastAsia="新細明體" w:hAnsi="新細明體"/>
                <w:noProof/>
                <w:color w:val="000000"/>
                <w:sz w:val="20"/>
                <w:szCs w:val="20"/>
              </w:rPr>
              <w:t>- 578,375,000</w:t>
            </w:r>
          </w:p>
        </w:tc>
        <w:tc>
          <w:tcPr>
            <w:tcW w:w="1050" w:type="dxa"/>
            <w:gridSpan w:val="3"/>
            <w:noWrap/>
            <w:vAlign w:val="center"/>
          </w:tcPr>
          <w:p w14:paraId="77C7201E" w14:textId="0301BED1"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r w:rsidRPr="009D51BC">
              <w:rPr>
                <w:rFonts w:ascii="新細明體" w:eastAsia="新細明體" w:hAnsi="新細明體"/>
                <w:noProof/>
                <w:color w:val="000000"/>
                <w:sz w:val="20"/>
                <w:szCs w:val="20"/>
              </w:rPr>
              <w:t>2,213.88</w:t>
            </w:r>
          </w:p>
        </w:tc>
      </w:tr>
      <w:tr w:rsidR="00457C9D" w:rsidRPr="00CB7BEA" w14:paraId="61300472"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78632CFF" w14:textId="69E6C6D1" w:rsidR="00457C9D" w:rsidRPr="00CB7BEA" w:rsidRDefault="00457C9D" w:rsidP="00206FD9">
            <w:pPr>
              <w:ind w:leftChars="200" w:left="480" w:rightChars="10" w:right="24"/>
              <w:jc w:val="distribute"/>
              <w:rPr>
                <w:rFonts w:ascii="標楷體" w:eastAsia="標楷體" w:hAnsi="標楷體" w:cs="Times New Roman"/>
                <w:noProof/>
                <w:kern w:val="0"/>
                <w:sz w:val="20"/>
                <w:szCs w:val="20"/>
              </w:rPr>
            </w:pPr>
            <w:r>
              <w:rPr>
                <w:rFonts w:ascii="標楷體" w:eastAsia="標楷體" w:hAnsi="標楷體" w:cs="Times New Roman" w:hint="eastAsia"/>
                <w:noProof/>
                <w:kern w:val="0"/>
                <w:sz w:val="20"/>
                <w:szCs w:val="20"/>
              </w:rPr>
              <w:t>減少</w:t>
            </w:r>
            <w:r w:rsidRPr="00862C45">
              <w:rPr>
                <w:rFonts w:ascii="標楷體" w:eastAsia="標楷體" w:hAnsi="標楷體" w:cs="Times New Roman" w:hint="eastAsia"/>
                <w:noProof/>
                <w:kern w:val="0"/>
                <w:sz w:val="20"/>
                <w:szCs w:val="20"/>
              </w:rPr>
              <w:t>不動產、廠房及設備、礦產資源</w:t>
            </w:r>
          </w:p>
        </w:tc>
        <w:tc>
          <w:tcPr>
            <w:tcW w:w="1445" w:type="dxa"/>
            <w:gridSpan w:val="2"/>
            <w:tcBorders>
              <w:top w:val="nil"/>
              <w:left w:val="nil"/>
              <w:bottom w:val="nil"/>
              <w:right w:val="single" w:sz="4" w:space="0" w:color="auto"/>
            </w:tcBorders>
            <w:noWrap/>
            <w:vAlign w:val="center"/>
            <w:hideMark/>
          </w:tcPr>
          <w:p w14:paraId="0FC23B02" w14:textId="49F9FA3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81723D">
              <w:rPr>
                <w:rFonts w:ascii="新細明體" w:hAnsi="新細明體" w:hint="eastAsia"/>
                <w:noProof/>
                <w:color w:val="000000"/>
                <w:sz w:val="18"/>
              </w:rPr>
              <w:t>－</w:t>
            </w:r>
          </w:p>
        </w:tc>
        <w:tc>
          <w:tcPr>
            <w:tcW w:w="1446" w:type="dxa"/>
            <w:gridSpan w:val="2"/>
            <w:tcBorders>
              <w:top w:val="nil"/>
              <w:left w:val="nil"/>
              <w:bottom w:val="nil"/>
              <w:right w:val="single" w:sz="4" w:space="0" w:color="auto"/>
            </w:tcBorders>
            <w:noWrap/>
            <w:vAlign w:val="center"/>
            <w:hideMark/>
          </w:tcPr>
          <w:p w14:paraId="295E85AF" w14:textId="5AAD0EAD"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21BAC">
              <w:rPr>
                <w:rFonts w:ascii="新細明體" w:eastAsia="新細明體" w:hAnsi="新細明體"/>
                <w:noProof/>
                <w:color w:val="000000"/>
                <w:sz w:val="20"/>
                <w:szCs w:val="20"/>
              </w:rPr>
              <w:t>613,333</w:t>
            </w:r>
          </w:p>
        </w:tc>
        <w:tc>
          <w:tcPr>
            <w:tcW w:w="1446" w:type="dxa"/>
            <w:gridSpan w:val="3"/>
            <w:tcBorders>
              <w:top w:val="nil"/>
              <w:left w:val="nil"/>
              <w:bottom w:val="nil"/>
              <w:right w:val="single" w:sz="4" w:space="0" w:color="auto"/>
            </w:tcBorders>
            <w:noWrap/>
            <w:vAlign w:val="center"/>
            <w:hideMark/>
          </w:tcPr>
          <w:p w14:paraId="2A3B48C4" w14:textId="22F9450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noProof/>
                <w:color w:val="000000"/>
                <w:sz w:val="20"/>
                <w:szCs w:val="20"/>
              </w:rPr>
              <w:t>613,333</w:t>
            </w:r>
          </w:p>
        </w:tc>
        <w:tc>
          <w:tcPr>
            <w:tcW w:w="1050" w:type="dxa"/>
            <w:gridSpan w:val="3"/>
            <w:noWrap/>
            <w:vAlign w:val="center"/>
            <w:hideMark/>
          </w:tcPr>
          <w:p w14:paraId="3F6357E7" w14:textId="06C69191"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hint="eastAsia"/>
                <w:noProof/>
                <w:color w:val="000000"/>
                <w:sz w:val="20"/>
                <w:szCs w:val="20"/>
              </w:rPr>
              <w:t>-</w:t>
            </w:r>
            <w:r w:rsidRPr="009D51BC">
              <w:rPr>
                <w:rFonts w:ascii="新細明體" w:eastAsia="新細明體" w:hAnsi="新細明體"/>
                <w:noProof/>
                <w:color w:val="000000"/>
                <w:sz w:val="20"/>
                <w:szCs w:val="20"/>
              </w:rPr>
              <w:t>-</w:t>
            </w:r>
          </w:p>
        </w:tc>
      </w:tr>
      <w:tr w:rsidR="00457C9D" w:rsidRPr="00CB7BEA" w14:paraId="3B111FB1"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0A2766DA" w14:textId="2DF72C2B" w:rsidR="00457C9D" w:rsidRPr="00CB7BEA" w:rsidRDefault="00457C9D" w:rsidP="00457C9D">
            <w:pPr>
              <w:ind w:leftChars="200" w:left="480" w:rightChars="-30" w:right="-72"/>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無形資產及其他資產淨減（淨增）</w:t>
            </w:r>
          </w:p>
        </w:tc>
        <w:tc>
          <w:tcPr>
            <w:tcW w:w="1445" w:type="dxa"/>
            <w:gridSpan w:val="2"/>
            <w:tcBorders>
              <w:top w:val="nil"/>
              <w:left w:val="nil"/>
              <w:bottom w:val="nil"/>
              <w:right w:val="single" w:sz="4" w:space="0" w:color="auto"/>
            </w:tcBorders>
            <w:noWrap/>
            <w:vAlign w:val="center"/>
            <w:hideMark/>
          </w:tcPr>
          <w:p w14:paraId="24A18014" w14:textId="31B6EF3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034BC0">
              <w:rPr>
                <w:rFonts w:ascii="新細明體" w:eastAsia="新細明體" w:hAnsi="新細明體"/>
                <w:noProof/>
                <w:color w:val="000000"/>
                <w:sz w:val="20"/>
                <w:szCs w:val="20"/>
              </w:rPr>
              <w:t>- 8,654,000</w:t>
            </w:r>
          </w:p>
        </w:tc>
        <w:tc>
          <w:tcPr>
            <w:tcW w:w="1446" w:type="dxa"/>
            <w:gridSpan w:val="2"/>
            <w:tcBorders>
              <w:top w:val="nil"/>
              <w:left w:val="nil"/>
              <w:bottom w:val="nil"/>
              <w:right w:val="single" w:sz="4" w:space="0" w:color="auto"/>
            </w:tcBorders>
            <w:noWrap/>
            <w:vAlign w:val="center"/>
            <w:hideMark/>
          </w:tcPr>
          <w:p w14:paraId="62BB52A9" w14:textId="160218AF"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21BAC">
              <w:rPr>
                <w:rFonts w:ascii="新細明體" w:eastAsia="新細明體" w:hAnsi="新細明體"/>
                <w:noProof/>
                <w:color w:val="000000"/>
                <w:sz w:val="20"/>
                <w:szCs w:val="20"/>
              </w:rPr>
              <w:t>296,126</w:t>
            </w:r>
          </w:p>
        </w:tc>
        <w:tc>
          <w:tcPr>
            <w:tcW w:w="1446" w:type="dxa"/>
            <w:gridSpan w:val="3"/>
            <w:tcBorders>
              <w:top w:val="nil"/>
              <w:left w:val="nil"/>
              <w:bottom w:val="nil"/>
              <w:right w:val="single" w:sz="4" w:space="0" w:color="auto"/>
            </w:tcBorders>
            <w:noWrap/>
            <w:vAlign w:val="center"/>
            <w:hideMark/>
          </w:tcPr>
          <w:p w14:paraId="475EFD9A" w14:textId="7F134379"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noProof/>
                <w:color w:val="000000"/>
                <w:sz w:val="20"/>
                <w:szCs w:val="20"/>
              </w:rPr>
              <w:t>8,950,126</w:t>
            </w:r>
          </w:p>
        </w:tc>
        <w:tc>
          <w:tcPr>
            <w:tcW w:w="1050" w:type="dxa"/>
            <w:gridSpan w:val="3"/>
            <w:noWrap/>
            <w:vAlign w:val="center"/>
            <w:hideMark/>
          </w:tcPr>
          <w:p w14:paraId="2233DF7A" w14:textId="0D478B33"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w:t>
            </w:r>
          </w:p>
        </w:tc>
      </w:tr>
      <w:tr w:rsidR="00457C9D" w:rsidRPr="00CB7BEA" w14:paraId="2E5C77D0"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1AF99102" w14:textId="6C7C99D0"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增加基金及長期應收款</w:t>
            </w:r>
          </w:p>
        </w:tc>
        <w:tc>
          <w:tcPr>
            <w:tcW w:w="1445" w:type="dxa"/>
            <w:gridSpan w:val="2"/>
            <w:tcBorders>
              <w:top w:val="nil"/>
              <w:left w:val="nil"/>
              <w:bottom w:val="nil"/>
              <w:right w:val="single" w:sz="4" w:space="0" w:color="auto"/>
            </w:tcBorders>
            <w:noWrap/>
            <w:vAlign w:val="center"/>
            <w:hideMark/>
          </w:tcPr>
          <w:p w14:paraId="733CCD0B" w14:textId="5A9D4E28"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034BC0">
              <w:rPr>
                <w:rFonts w:ascii="新細明體" w:eastAsia="新細明體" w:hAnsi="新細明體"/>
                <w:noProof/>
                <w:color w:val="000000"/>
                <w:sz w:val="20"/>
                <w:szCs w:val="20"/>
              </w:rPr>
              <w:t>- 11,062,000</w:t>
            </w:r>
          </w:p>
        </w:tc>
        <w:tc>
          <w:tcPr>
            <w:tcW w:w="1446" w:type="dxa"/>
            <w:gridSpan w:val="2"/>
            <w:tcBorders>
              <w:top w:val="nil"/>
              <w:left w:val="nil"/>
              <w:bottom w:val="nil"/>
              <w:right w:val="single" w:sz="4" w:space="0" w:color="auto"/>
            </w:tcBorders>
            <w:noWrap/>
            <w:vAlign w:val="center"/>
            <w:hideMark/>
          </w:tcPr>
          <w:p w14:paraId="7E931E98" w14:textId="3B51CAB1"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21BAC">
              <w:rPr>
                <w:rFonts w:ascii="新細明體" w:eastAsia="新細明體" w:hAnsi="新細明體"/>
                <w:noProof/>
                <w:color w:val="000000"/>
                <w:sz w:val="20"/>
                <w:szCs w:val="20"/>
              </w:rPr>
              <w:t>- 2,348,443</w:t>
            </w:r>
          </w:p>
        </w:tc>
        <w:tc>
          <w:tcPr>
            <w:tcW w:w="1446" w:type="dxa"/>
            <w:gridSpan w:val="3"/>
            <w:tcBorders>
              <w:top w:val="nil"/>
              <w:left w:val="nil"/>
              <w:bottom w:val="nil"/>
              <w:right w:val="single" w:sz="4" w:space="0" w:color="auto"/>
            </w:tcBorders>
            <w:noWrap/>
            <w:vAlign w:val="center"/>
            <w:hideMark/>
          </w:tcPr>
          <w:p w14:paraId="6D09BA4E" w14:textId="78EBD3E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noProof/>
                <w:color w:val="000000"/>
                <w:sz w:val="20"/>
                <w:szCs w:val="20"/>
              </w:rPr>
              <w:t>8,713,557</w:t>
            </w:r>
          </w:p>
        </w:tc>
        <w:tc>
          <w:tcPr>
            <w:tcW w:w="1050" w:type="dxa"/>
            <w:gridSpan w:val="3"/>
            <w:noWrap/>
            <w:vAlign w:val="center"/>
            <w:hideMark/>
          </w:tcPr>
          <w:p w14:paraId="293D43BD" w14:textId="23B0EF3A"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- 78.77</w:t>
            </w:r>
          </w:p>
        </w:tc>
      </w:tr>
      <w:tr w:rsidR="00457C9D" w:rsidRPr="00CB7BEA" w14:paraId="2E8EC7A7"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2C6D2B59" w14:textId="1A9E73AD"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增加不動產、廠房及設備、礦產資源</w:t>
            </w:r>
          </w:p>
        </w:tc>
        <w:tc>
          <w:tcPr>
            <w:tcW w:w="1445" w:type="dxa"/>
            <w:gridSpan w:val="2"/>
            <w:tcBorders>
              <w:top w:val="nil"/>
              <w:left w:val="nil"/>
              <w:bottom w:val="nil"/>
              <w:right w:val="single" w:sz="4" w:space="0" w:color="auto"/>
            </w:tcBorders>
            <w:noWrap/>
            <w:vAlign w:val="center"/>
            <w:hideMark/>
          </w:tcPr>
          <w:p w14:paraId="7324C56D" w14:textId="61AF52A4"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034BC0">
              <w:rPr>
                <w:rFonts w:ascii="新細明體" w:eastAsia="新細明體" w:hAnsi="新細明體"/>
                <w:noProof/>
                <w:color w:val="000000"/>
                <w:sz w:val="20"/>
                <w:szCs w:val="20"/>
              </w:rPr>
              <w:t>- 28,337,000</w:t>
            </w:r>
          </w:p>
        </w:tc>
        <w:tc>
          <w:tcPr>
            <w:tcW w:w="1446" w:type="dxa"/>
            <w:gridSpan w:val="2"/>
            <w:tcBorders>
              <w:top w:val="nil"/>
              <w:left w:val="nil"/>
              <w:bottom w:val="nil"/>
              <w:right w:val="single" w:sz="4" w:space="0" w:color="auto"/>
            </w:tcBorders>
            <w:noWrap/>
            <w:vAlign w:val="center"/>
            <w:hideMark/>
          </w:tcPr>
          <w:p w14:paraId="64B6ED77" w14:textId="5ACEFF18"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C21BAC">
              <w:rPr>
                <w:rFonts w:ascii="新細明體" w:eastAsia="新細明體" w:hAnsi="新細明體"/>
                <w:noProof/>
                <w:color w:val="000000"/>
                <w:sz w:val="20"/>
                <w:szCs w:val="20"/>
              </w:rPr>
              <w:t>- 192,818,182</w:t>
            </w:r>
          </w:p>
        </w:tc>
        <w:tc>
          <w:tcPr>
            <w:tcW w:w="1446" w:type="dxa"/>
            <w:gridSpan w:val="3"/>
            <w:tcBorders>
              <w:top w:val="nil"/>
              <w:left w:val="nil"/>
              <w:bottom w:val="nil"/>
              <w:right w:val="single" w:sz="4" w:space="0" w:color="auto"/>
            </w:tcBorders>
            <w:noWrap/>
            <w:vAlign w:val="center"/>
            <w:hideMark/>
          </w:tcPr>
          <w:p w14:paraId="58C0ECA2" w14:textId="4534CE0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noProof/>
                <w:color w:val="000000"/>
                <w:sz w:val="20"/>
                <w:szCs w:val="20"/>
              </w:rPr>
              <w:t>- 164,481,182</w:t>
            </w:r>
          </w:p>
        </w:tc>
        <w:tc>
          <w:tcPr>
            <w:tcW w:w="1050" w:type="dxa"/>
            <w:gridSpan w:val="3"/>
            <w:noWrap/>
            <w:vAlign w:val="center"/>
            <w:hideMark/>
          </w:tcPr>
          <w:p w14:paraId="7C42ED19" w14:textId="2C01DEAD"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580.45</w:t>
            </w:r>
          </w:p>
        </w:tc>
      </w:tr>
      <w:tr w:rsidR="00457C9D" w:rsidRPr="00CB7BEA" w14:paraId="5DD617FD"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368E16FA" w14:textId="48801ECF" w:rsidR="00457C9D" w:rsidRPr="00CB7BEA" w:rsidRDefault="00457C9D" w:rsidP="00457C9D">
            <w:pPr>
              <w:ind w:leftChars="100" w:left="240" w:rightChars="-30" w:right="-72"/>
              <w:jc w:val="distribute"/>
              <w:rPr>
                <w:rFonts w:ascii="標楷體" w:eastAsia="標楷體" w:hAnsi="標楷體" w:cs="Times New Roman"/>
                <w:b/>
                <w:kern w:val="0"/>
                <w:sz w:val="20"/>
                <w:szCs w:val="20"/>
              </w:rPr>
            </w:pPr>
            <w:r w:rsidRPr="00CB7BEA">
              <w:rPr>
                <w:rFonts w:ascii="標楷體" w:eastAsia="標楷體" w:hAnsi="標楷體" w:cs="Times New Roman" w:hint="eastAsia"/>
                <w:b/>
                <w:noProof/>
                <w:kern w:val="0"/>
                <w:sz w:val="20"/>
                <w:szCs w:val="20"/>
              </w:rPr>
              <w:t>投資活動之淨現金流入（流出）</w:t>
            </w:r>
          </w:p>
        </w:tc>
        <w:tc>
          <w:tcPr>
            <w:tcW w:w="1445" w:type="dxa"/>
            <w:gridSpan w:val="2"/>
            <w:tcBorders>
              <w:top w:val="nil"/>
              <w:left w:val="nil"/>
              <w:bottom w:val="nil"/>
              <w:right w:val="single" w:sz="4" w:space="0" w:color="auto"/>
            </w:tcBorders>
            <w:noWrap/>
            <w:vAlign w:val="center"/>
          </w:tcPr>
          <w:p w14:paraId="04144F56" w14:textId="636B3011" w:rsidR="00457C9D" w:rsidRPr="00475E01" w:rsidRDefault="00457C9D" w:rsidP="00457C9D">
            <w:pPr>
              <w:jc w:val="right"/>
              <w:rPr>
                <w:rFonts w:ascii="新細明體" w:eastAsia="新細明體" w:hAnsi="新細明體"/>
                <w:b/>
                <w:noProof/>
                <w:color w:val="000000"/>
                <w:sz w:val="20"/>
                <w:szCs w:val="20"/>
              </w:rPr>
            </w:pPr>
            <w:r w:rsidRPr="00034BC0">
              <w:rPr>
                <w:rFonts w:ascii="新細明體" w:eastAsia="新細明體" w:hAnsi="新細明體"/>
                <w:b/>
                <w:noProof/>
                <w:color w:val="000000"/>
                <w:sz w:val="20"/>
                <w:szCs w:val="20"/>
              </w:rPr>
              <w:t>- 74,178,000</w:t>
            </w:r>
          </w:p>
        </w:tc>
        <w:tc>
          <w:tcPr>
            <w:tcW w:w="1446" w:type="dxa"/>
            <w:gridSpan w:val="2"/>
            <w:tcBorders>
              <w:top w:val="nil"/>
              <w:left w:val="nil"/>
              <w:bottom w:val="nil"/>
              <w:right w:val="single" w:sz="4" w:space="0" w:color="auto"/>
            </w:tcBorders>
            <w:noWrap/>
            <w:vAlign w:val="center"/>
          </w:tcPr>
          <w:p w14:paraId="1A3459E8" w14:textId="3F3BF142" w:rsidR="00457C9D" w:rsidRPr="00475E01" w:rsidRDefault="00457C9D" w:rsidP="00457C9D">
            <w:pPr>
              <w:autoSpaceDE w:val="0"/>
              <w:autoSpaceDN w:val="0"/>
              <w:adjustRightInd w:val="0"/>
              <w:ind w:right="28"/>
              <w:jc w:val="right"/>
              <w:rPr>
                <w:rFonts w:ascii="新細明體" w:eastAsia="新細明體" w:hAnsi="新細明體"/>
                <w:b/>
                <w:noProof/>
                <w:color w:val="000000"/>
                <w:sz w:val="20"/>
                <w:szCs w:val="20"/>
              </w:rPr>
            </w:pPr>
            <w:r w:rsidRPr="00C21BAC">
              <w:rPr>
                <w:rFonts w:ascii="新細明體" w:eastAsia="新細明體" w:hAnsi="新細明體"/>
                <w:b/>
                <w:noProof/>
                <w:color w:val="000000"/>
                <w:sz w:val="20"/>
                <w:szCs w:val="20"/>
              </w:rPr>
              <w:t>- 798,757,166</w:t>
            </w:r>
          </w:p>
        </w:tc>
        <w:tc>
          <w:tcPr>
            <w:tcW w:w="1446" w:type="dxa"/>
            <w:gridSpan w:val="3"/>
            <w:tcBorders>
              <w:top w:val="nil"/>
              <w:left w:val="nil"/>
              <w:bottom w:val="nil"/>
              <w:right w:val="single" w:sz="4" w:space="0" w:color="auto"/>
            </w:tcBorders>
            <w:noWrap/>
            <w:vAlign w:val="center"/>
          </w:tcPr>
          <w:p w14:paraId="6569CD94" w14:textId="0612E147" w:rsidR="00457C9D" w:rsidRPr="00475E01" w:rsidRDefault="00457C9D" w:rsidP="00457C9D">
            <w:pPr>
              <w:autoSpaceDE w:val="0"/>
              <w:autoSpaceDN w:val="0"/>
              <w:adjustRightInd w:val="0"/>
              <w:ind w:right="28"/>
              <w:jc w:val="right"/>
              <w:rPr>
                <w:rFonts w:ascii="新細明體" w:eastAsia="新細明體" w:hAnsi="新細明體"/>
                <w:b/>
                <w:noProof/>
                <w:color w:val="000000"/>
                <w:sz w:val="20"/>
                <w:szCs w:val="20"/>
              </w:rPr>
            </w:pPr>
            <w:r w:rsidRPr="009E1F58">
              <w:rPr>
                <w:rFonts w:ascii="新細明體" w:eastAsia="新細明體" w:hAnsi="新細明體"/>
                <w:b/>
                <w:noProof/>
                <w:color w:val="000000"/>
                <w:sz w:val="20"/>
                <w:szCs w:val="20"/>
              </w:rPr>
              <w:t>- 724,579,166</w:t>
            </w:r>
          </w:p>
        </w:tc>
        <w:tc>
          <w:tcPr>
            <w:tcW w:w="1050" w:type="dxa"/>
            <w:gridSpan w:val="3"/>
            <w:noWrap/>
            <w:vAlign w:val="center"/>
          </w:tcPr>
          <w:p w14:paraId="27009EBA" w14:textId="7D48EE49" w:rsidR="00457C9D" w:rsidRPr="00475E01" w:rsidRDefault="00457C9D" w:rsidP="00457C9D">
            <w:pPr>
              <w:jc w:val="right"/>
              <w:rPr>
                <w:rFonts w:ascii="新細明體" w:eastAsia="新細明體" w:hAnsi="新細明體"/>
                <w:b/>
                <w:noProof/>
                <w:color w:val="000000"/>
                <w:sz w:val="20"/>
                <w:szCs w:val="20"/>
              </w:rPr>
            </w:pPr>
            <w:r w:rsidRPr="009D51BC">
              <w:rPr>
                <w:rFonts w:ascii="新細明體" w:eastAsia="新細明體" w:hAnsi="新細明體"/>
                <w:b/>
                <w:noProof/>
                <w:color w:val="000000"/>
                <w:sz w:val="20"/>
                <w:szCs w:val="20"/>
              </w:rPr>
              <w:t>976.81</w:t>
            </w:r>
          </w:p>
        </w:tc>
      </w:tr>
      <w:tr w:rsidR="00457C9D" w:rsidRPr="00CB7BEA" w14:paraId="28AA0460"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79633D9E" w14:textId="4A0BC697" w:rsidR="00457C9D" w:rsidRPr="00CB7BEA" w:rsidRDefault="00457C9D" w:rsidP="00457C9D">
            <w:pPr>
              <w:ind w:rightChars="10" w:right="24"/>
              <w:jc w:val="distribute"/>
              <w:rPr>
                <w:rFonts w:ascii="標楷體" w:eastAsia="標楷體" w:hAnsi="標楷體" w:cs="Times New Roman"/>
                <w:b/>
                <w:kern w:val="0"/>
                <w:sz w:val="20"/>
                <w:szCs w:val="20"/>
              </w:rPr>
            </w:pPr>
            <w:r w:rsidRPr="00CB7BEA">
              <w:rPr>
                <w:rFonts w:ascii="標楷體" w:eastAsia="標楷體" w:hAnsi="標楷體" w:cs="Times New Roman" w:hint="eastAsia"/>
                <w:b/>
                <w:noProof/>
                <w:kern w:val="0"/>
                <w:sz w:val="20"/>
                <w:szCs w:val="20"/>
              </w:rPr>
              <w:t>籌資活動之現金流量</w:t>
            </w:r>
          </w:p>
        </w:tc>
        <w:tc>
          <w:tcPr>
            <w:tcW w:w="1445" w:type="dxa"/>
            <w:gridSpan w:val="2"/>
            <w:tcBorders>
              <w:top w:val="nil"/>
              <w:left w:val="nil"/>
              <w:bottom w:val="nil"/>
              <w:right w:val="single" w:sz="4" w:space="0" w:color="auto"/>
            </w:tcBorders>
            <w:noWrap/>
            <w:vAlign w:val="center"/>
          </w:tcPr>
          <w:p w14:paraId="6F3FC823" w14:textId="77777777"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p>
        </w:tc>
        <w:tc>
          <w:tcPr>
            <w:tcW w:w="1446" w:type="dxa"/>
            <w:gridSpan w:val="2"/>
            <w:tcBorders>
              <w:top w:val="nil"/>
              <w:left w:val="nil"/>
              <w:bottom w:val="nil"/>
              <w:right w:val="single" w:sz="4" w:space="0" w:color="auto"/>
            </w:tcBorders>
            <w:noWrap/>
            <w:vAlign w:val="center"/>
          </w:tcPr>
          <w:p w14:paraId="7CEDDCB9" w14:textId="77777777"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p>
        </w:tc>
        <w:tc>
          <w:tcPr>
            <w:tcW w:w="1446" w:type="dxa"/>
            <w:gridSpan w:val="3"/>
            <w:tcBorders>
              <w:top w:val="nil"/>
              <w:left w:val="nil"/>
              <w:bottom w:val="nil"/>
              <w:right w:val="single" w:sz="4" w:space="0" w:color="auto"/>
            </w:tcBorders>
            <w:noWrap/>
            <w:vAlign w:val="center"/>
          </w:tcPr>
          <w:p w14:paraId="4C39A8B5" w14:textId="77777777"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p>
        </w:tc>
        <w:tc>
          <w:tcPr>
            <w:tcW w:w="1050" w:type="dxa"/>
            <w:gridSpan w:val="3"/>
            <w:noWrap/>
            <w:vAlign w:val="center"/>
          </w:tcPr>
          <w:p w14:paraId="5B09F933" w14:textId="77777777" w:rsidR="00457C9D" w:rsidRPr="00475E01" w:rsidRDefault="00457C9D" w:rsidP="00457C9D">
            <w:pPr>
              <w:autoSpaceDE w:val="0"/>
              <w:autoSpaceDN w:val="0"/>
              <w:adjustRightInd w:val="0"/>
              <w:ind w:right="28"/>
              <w:jc w:val="right"/>
              <w:rPr>
                <w:rFonts w:ascii="新細明體" w:eastAsia="新細明體" w:hAnsi="新細明體" w:cs="Times New Roman"/>
                <w:noProof/>
                <w:sz w:val="20"/>
                <w:szCs w:val="20"/>
              </w:rPr>
            </w:pPr>
          </w:p>
        </w:tc>
      </w:tr>
      <w:tr w:rsidR="00457C9D" w:rsidRPr="00CB7BEA" w14:paraId="23AAF988"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1D76B177" w14:textId="491A8BC4" w:rsidR="00457C9D" w:rsidRPr="00CB7BEA" w:rsidRDefault="00457C9D" w:rsidP="00457C9D">
            <w:pPr>
              <w:ind w:leftChars="200" w:left="480" w:rightChars="-30" w:right="-72"/>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其他負債淨增（淨減）</w:t>
            </w:r>
          </w:p>
        </w:tc>
        <w:tc>
          <w:tcPr>
            <w:tcW w:w="1445" w:type="dxa"/>
            <w:gridSpan w:val="2"/>
            <w:tcBorders>
              <w:top w:val="nil"/>
              <w:left w:val="nil"/>
              <w:bottom w:val="nil"/>
              <w:right w:val="single" w:sz="4" w:space="0" w:color="auto"/>
            </w:tcBorders>
            <w:noWrap/>
            <w:vAlign w:val="center"/>
          </w:tcPr>
          <w:p w14:paraId="6D82ECDB" w14:textId="74312E8F"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463821">
              <w:rPr>
                <w:rFonts w:ascii="新細明體" w:eastAsia="新細明體" w:hAnsi="新細明體"/>
                <w:noProof/>
                <w:color w:val="000000"/>
                <w:sz w:val="20"/>
                <w:szCs w:val="20"/>
              </w:rPr>
              <w:t>22,004,000</w:t>
            </w:r>
          </w:p>
        </w:tc>
        <w:tc>
          <w:tcPr>
            <w:tcW w:w="1446" w:type="dxa"/>
            <w:gridSpan w:val="2"/>
            <w:tcBorders>
              <w:top w:val="nil"/>
              <w:left w:val="nil"/>
              <w:bottom w:val="nil"/>
              <w:right w:val="single" w:sz="4" w:space="0" w:color="auto"/>
            </w:tcBorders>
            <w:noWrap/>
            <w:vAlign w:val="center"/>
          </w:tcPr>
          <w:p w14:paraId="52C58A77" w14:textId="6B8A9FCC"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61F10">
              <w:rPr>
                <w:rFonts w:ascii="新細明體" w:eastAsia="新細明體" w:hAnsi="新細明體"/>
                <w:noProof/>
                <w:color w:val="000000"/>
                <w:sz w:val="20"/>
                <w:szCs w:val="20"/>
              </w:rPr>
              <w:t>- 116,464,747</w:t>
            </w:r>
          </w:p>
        </w:tc>
        <w:tc>
          <w:tcPr>
            <w:tcW w:w="1446" w:type="dxa"/>
            <w:gridSpan w:val="3"/>
            <w:tcBorders>
              <w:top w:val="nil"/>
              <w:left w:val="nil"/>
              <w:bottom w:val="nil"/>
              <w:right w:val="single" w:sz="4" w:space="0" w:color="auto"/>
            </w:tcBorders>
            <w:noWrap/>
            <w:vAlign w:val="center"/>
          </w:tcPr>
          <w:p w14:paraId="7F5DC946" w14:textId="55E1BD20"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noProof/>
                <w:color w:val="000000"/>
                <w:sz w:val="20"/>
                <w:szCs w:val="20"/>
              </w:rPr>
              <w:t>- 138,468,747</w:t>
            </w:r>
          </w:p>
        </w:tc>
        <w:tc>
          <w:tcPr>
            <w:tcW w:w="1050" w:type="dxa"/>
            <w:gridSpan w:val="3"/>
            <w:noWrap/>
            <w:vAlign w:val="center"/>
          </w:tcPr>
          <w:p w14:paraId="4BFF7EA9" w14:textId="2CC86EF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D51BC">
              <w:rPr>
                <w:rFonts w:ascii="新細明體" w:eastAsia="新細明體" w:hAnsi="新細明體"/>
                <w:noProof/>
                <w:color w:val="000000"/>
                <w:sz w:val="20"/>
                <w:szCs w:val="20"/>
              </w:rPr>
              <w:t>--</w:t>
            </w:r>
          </w:p>
        </w:tc>
      </w:tr>
      <w:tr w:rsidR="00457C9D" w:rsidRPr="00CB7BEA" w14:paraId="216CE649"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71338B9A" w14:textId="3F08F3E8" w:rsidR="00457C9D" w:rsidRPr="00CB7BEA" w:rsidRDefault="00457C9D" w:rsidP="00457C9D">
            <w:pPr>
              <w:ind w:leftChars="200" w:left="480" w:rightChars="10" w:right="24"/>
              <w:jc w:val="distribute"/>
              <w:rPr>
                <w:rFonts w:ascii="標楷體" w:eastAsia="標楷體" w:hAnsi="標楷體" w:cs="Times New Roman"/>
                <w:noProof/>
                <w:kern w:val="0"/>
                <w:sz w:val="20"/>
                <w:szCs w:val="20"/>
              </w:rPr>
            </w:pPr>
            <w:r w:rsidRPr="00CB7BEA">
              <w:rPr>
                <w:rFonts w:ascii="標楷體" w:eastAsia="標楷體" w:hAnsi="標楷體" w:cs="Times New Roman" w:hint="eastAsia"/>
                <w:noProof/>
                <w:kern w:val="0"/>
                <w:sz w:val="20"/>
                <w:szCs w:val="20"/>
              </w:rPr>
              <w:t>增加資本、公積及填補虧損</w:t>
            </w:r>
          </w:p>
        </w:tc>
        <w:tc>
          <w:tcPr>
            <w:tcW w:w="1445" w:type="dxa"/>
            <w:gridSpan w:val="2"/>
            <w:tcBorders>
              <w:top w:val="nil"/>
              <w:left w:val="nil"/>
              <w:bottom w:val="nil"/>
              <w:right w:val="single" w:sz="4" w:space="0" w:color="auto"/>
            </w:tcBorders>
            <w:noWrap/>
            <w:vAlign w:val="center"/>
          </w:tcPr>
          <w:p w14:paraId="617F91CC" w14:textId="7381C4F5"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463821">
              <w:rPr>
                <w:rFonts w:ascii="新細明體" w:eastAsia="新細明體" w:hAnsi="新細明體"/>
                <w:noProof/>
                <w:color w:val="000000"/>
                <w:sz w:val="20"/>
                <w:szCs w:val="20"/>
              </w:rPr>
              <w:t>400,000,000</w:t>
            </w:r>
          </w:p>
        </w:tc>
        <w:tc>
          <w:tcPr>
            <w:tcW w:w="1446" w:type="dxa"/>
            <w:gridSpan w:val="2"/>
            <w:tcBorders>
              <w:top w:val="nil"/>
              <w:left w:val="nil"/>
              <w:bottom w:val="nil"/>
              <w:right w:val="single" w:sz="4" w:space="0" w:color="auto"/>
            </w:tcBorders>
            <w:noWrap/>
            <w:vAlign w:val="center"/>
          </w:tcPr>
          <w:p w14:paraId="76092CE0" w14:textId="151F21DF"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261F10">
              <w:rPr>
                <w:rFonts w:ascii="新細明體" w:eastAsia="新細明體" w:hAnsi="新細明體"/>
                <w:noProof/>
                <w:color w:val="000000"/>
                <w:sz w:val="20"/>
                <w:szCs w:val="20"/>
              </w:rPr>
              <w:t>400,000,000</w:t>
            </w:r>
          </w:p>
        </w:tc>
        <w:tc>
          <w:tcPr>
            <w:tcW w:w="1446" w:type="dxa"/>
            <w:gridSpan w:val="3"/>
            <w:tcBorders>
              <w:top w:val="nil"/>
              <w:left w:val="nil"/>
              <w:bottom w:val="nil"/>
              <w:right w:val="single" w:sz="4" w:space="0" w:color="auto"/>
            </w:tcBorders>
            <w:noWrap/>
            <w:vAlign w:val="center"/>
          </w:tcPr>
          <w:p w14:paraId="590B918C" w14:textId="0621D98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9E1F58">
              <w:rPr>
                <w:rFonts w:ascii="新細明體" w:eastAsia="新細明體" w:hAnsi="新細明體" w:hint="eastAsia"/>
                <w:noProof/>
                <w:color w:val="000000"/>
                <w:sz w:val="20"/>
                <w:szCs w:val="20"/>
              </w:rPr>
              <w:t>－</w:t>
            </w:r>
          </w:p>
        </w:tc>
        <w:tc>
          <w:tcPr>
            <w:tcW w:w="1050" w:type="dxa"/>
            <w:gridSpan w:val="3"/>
            <w:noWrap/>
            <w:vAlign w:val="center"/>
          </w:tcPr>
          <w:p w14:paraId="2BDB9196" w14:textId="3835132E" w:rsidR="00457C9D" w:rsidRPr="00475E01" w:rsidRDefault="00457C9D" w:rsidP="00457C9D">
            <w:pPr>
              <w:autoSpaceDE w:val="0"/>
              <w:autoSpaceDN w:val="0"/>
              <w:adjustRightInd w:val="0"/>
              <w:ind w:right="28"/>
              <w:jc w:val="right"/>
              <w:rPr>
                <w:rFonts w:ascii="新細明體" w:eastAsia="新細明體" w:hAnsi="新細明體"/>
                <w:noProof/>
                <w:color w:val="000000"/>
                <w:sz w:val="20"/>
                <w:szCs w:val="20"/>
              </w:rPr>
            </w:pPr>
            <w:r w:rsidRPr="00475E01">
              <w:rPr>
                <w:rFonts w:ascii="新細明體" w:eastAsia="新細明體" w:hAnsi="新細明體" w:hint="eastAsia"/>
                <w:noProof/>
                <w:color w:val="000000"/>
                <w:sz w:val="20"/>
                <w:szCs w:val="20"/>
              </w:rPr>
              <w:t>－</w:t>
            </w:r>
          </w:p>
        </w:tc>
      </w:tr>
      <w:tr w:rsidR="00457C9D" w:rsidRPr="00CB7BEA" w14:paraId="5D7341C9"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69CB3A3C" w14:textId="5DE9FBBF" w:rsidR="00457C9D" w:rsidRPr="00CB7BEA" w:rsidRDefault="00457C9D" w:rsidP="00457C9D">
            <w:pPr>
              <w:ind w:leftChars="100" w:left="240" w:rightChars="-30" w:right="-72"/>
              <w:jc w:val="distribute"/>
              <w:rPr>
                <w:rFonts w:ascii="標楷體" w:eastAsia="標楷體" w:hAnsi="標楷體" w:cs="Times New Roman"/>
                <w:b/>
                <w:kern w:val="0"/>
                <w:sz w:val="20"/>
                <w:szCs w:val="20"/>
              </w:rPr>
            </w:pPr>
            <w:r w:rsidRPr="00CB7BEA">
              <w:rPr>
                <w:rFonts w:ascii="標楷體" w:eastAsia="標楷體" w:hAnsi="標楷體" w:cs="Times New Roman" w:hint="eastAsia"/>
                <w:b/>
                <w:noProof/>
                <w:kern w:val="0"/>
                <w:sz w:val="20"/>
                <w:szCs w:val="20"/>
              </w:rPr>
              <w:t>籌資活動之淨現金流入（流出）</w:t>
            </w:r>
          </w:p>
        </w:tc>
        <w:tc>
          <w:tcPr>
            <w:tcW w:w="1445" w:type="dxa"/>
            <w:gridSpan w:val="2"/>
            <w:tcBorders>
              <w:top w:val="nil"/>
              <w:left w:val="nil"/>
              <w:bottom w:val="nil"/>
              <w:right w:val="single" w:sz="4" w:space="0" w:color="auto"/>
            </w:tcBorders>
            <w:noWrap/>
            <w:vAlign w:val="center"/>
          </w:tcPr>
          <w:p w14:paraId="34860715" w14:textId="62665C20" w:rsidR="00457C9D" w:rsidRPr="00475E01" w:rsidRDefault="00457C9D" w:rsidP="00457C9D">
            <w:pPr>
              <w:jc w:val="right"/>
              <w:rPr>
                <w:rFonts w:ascii="新細明體" w:eastAsia="新細明體" w:hAnsi="新細明體"/>
                <w:b/>
                <w:noProof/>
                <w:color w:val="000000"/>
                <w:sz w:val="20"/>
                <w:szCs w:val="20"/>
              </w:rPr>
            </w:pPr>
            <w:r w:rsidRPr="00463821">
              <w:rPr>
                <w:rFonts w:ascii="新細明體" w:eastAsia="新細明體" w:hAnsi="新細明體"/>
                <w:b/>
                <w:noProof/>
                <w:color w:val="000000"/>
                <w:sz w:val="20"/>
                <w:szCs w:val="20"/>
              </w:rPr>
              <w:t>422,004,000</w:t>
            </w:r>
          </w:p>
        </w:tc>
        <w:tc>
          <w:tcPr>
            <w:tcW w:w="1446" w:type="dxa"/>
            <w:gridSpan w:val="2"/>
            <w:tcBorders>
              <w:top w:val="nil"/>
              <w:left w:val="nil"/>
              <w:bottom w:val="nil"/>
              <w:right w:val="single" w:sz="4" w:space="0" w:color="auto"/>
            </w:tcBorders>
            <w:noWrap/>
            <w:vAlign w:val="center"/>
          </w:tcPr>
          <w:p w14:paraId="14CA9111" w14:textId="0C351B85" w:rsidR="00457C9D" w:rsidRPr="00475E01" w:rsidRDefault="00457C9D" w:rsidP="00457C9D">
            <w:pPr>
              <w:jc w:val="right"/>
              <w:rPr>
                <w:rFonts w:ascii="新細明體" w:eastAsia="新細明體" w:hAnsi="新細明體"/>
                <w:b/>
                <w:noProof/>
                <w:color w:val="000000"/>
                <w:sz w:val="20"/>
                <w:szCs w:val="20"/>
              </w:rPr>
            </w:pPr>
            <w:r w:rsidRPr="00261F10">
              <w:rPr>
                <w:rFonts w:ascii="新細明體" w:eastAsia="新細明體" w:hAnsi="新細明體"/>
                <w:b/>
                <w:noProof/>
                <w:color w:val="000000"/>
                <w:sz w:val="20"/>
                <w:szCs w:val="20"/>
              </w:rPr>
              <w:t>283,535,253</w:t>
            </w:r>
          </w:p>
        </w:tc>
        <w:tc>
          <w:tcPr>
            <w:tcW w:w="1446" w:type="dxa"/>
            <w:gridSpan w:val="3"/>
            <w:tcBorders>
              <w:top w:val="nil"/>
              <w:left w:val="nil"/>
              <w:bottom w:val="nil"/>
              <w:right w:val="single" w:sz="4" w:space="0" w:color="auto"/>
            </w:tcBorders>
            <w:noWrap/>
            <w:vAlign w:val="center"/>
          </w:tcPr>
          <w:p w14:paraId="3A2BE3E3" w14:textId="3E6D2355" w:rsidR="00457C9D" w:rsidRPr="00475E01" w:rsidRDefault="00457C9D" w:rsidP="00457C9D">
            <w:pPr>
              <w:jc w:val="right"/>
              <w:rPr>
                <w:rFonts w:ascii="新細明體" w:eastAsia="新細明體" w:hAnsi="新細明體"/>
                <w:b/>
                <w:noProof/>
                <w:color w:val="000000"/>
                <w:sz w:val="20"/>
                <w:szCs w:val="20"/>
              </w:rPr>
            </w:pPr>
            <w:r w:rsidRPr="009E1F58">
              <w:rPr>
                <w:rFonts w:ascii="新細明體" w:eastAsia="新細明體" w:hAnsi="新細明體"/>
                <w:b/>
                <w:noProof/>
                <w:color w:val="000000"/>
                <w:sz w:val="20"/>
                <w:szCs w:val="20"/>
              </w:rPr>
              <w:t>- 138,468,747</w:t>
            </w:r>
          </w:p>
        </w:tc>
        <w:tc>
          <w:tcPr>
            <w:tcW w:w="1050" w:type="dxa"/>
            <w:gridSpan w:val="3"/>
            <w:noWrap/>
            <w:vAlign w:val="center"/>
          </w:tcPr>
          <w:p w14:paraId="40D24379" w14:textId="71007761" w:rsidR="00457C9D" w:rsidRPr="00475E01" w:rsidRDefault="00457C9D" w:rsidP="00457C9D">
            <w:pPr>
              <w:jc w:val="right"/>
              <w:rPr>
                <w:rFonts w:ascii="新細明體" w:eastAsia="新細明體" w:hAnsi="新細明體"/>
                <w:b/>
                <w:noProof/>
                <w:color w:val="000000"/>
                <w:sz w:val="20"/>
                <w:szCs w:val="20"/>
              </w:rPr>
            </w:pPr>
            <w:r w:rsidRPr="00AF6A54">
              <w:rPr>
                <w:rFonts w:ascii="新細明體" w:eastAsia="新細明體" w:hAnsi="新細明體"/>
                <w:b/>
                <w:noProof/>
                <w:color w:val="000000"/>
                <w:sz w:val="20"/>
                <w:szCs w:val="20"/>
              </w:rPr>
              <w:t>- 32.81</w:t>
            </w:r>
          </w:p>
        </w:tc>
      </w:tr>
      <w:tr w:rsidR="00457C9D" w:rsidRPr="00CB7BEA" w14:paraId="6FF17B1A"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vAlign w:val="center"/>
            <w:hideMark/>
          </w:tcPr>
          <w:p w14:paraId="29AFAB24" w14:textId="61AA9775" w:rsidR="00457C9D" w:rsidRPr="00CB7BEA" w:rsidRDefault="00457C9D" w:rsidP="00457C9D">
            <w:pPr>
              <w:ind w:rightChars="-30" w:right="-72"/>
              <w:jc w:val="distribute"/>
              <w:rPr>
                <w:rFonts w:ascii="標楷體" w:eastAsia="標楷體" w:hAnsi="標楷體" w:cs="Times New Roman"/>
                <w:b/>
                <w:noProof/>
                <w:kern w:val="0"/>
                <w:sz w:val="20"/>
                <w:szCs w:val="20"/>
              </w:rPr>
            </w:pPr>
            <w:r w:rsidRPr="00CB7BEA">
              <w:rPr>
                <w:rFonts w:ascii="標楷體" w:eastAsia="標楷體" w:hAnsi="標楷體" w:cs="Times New Roman" w:hint="eastAsia"/>
                <w:b/>
                <w:noProof/>
                <w:kern w:val="0"/>
                <w:sz w:val="20"/>
                <w:szCs w:val="20"/>
              </w:rPr>
              <w:t>現金及約當現金之淨增（淨減）</w:t>
            </w:r>
          </w:p>
        </w:tc>
        <w:tc>
          <w:tcPr>
            <w:tcW w:w="1445" w:type="dxa"/>
            <w:gridSpan w:val="2"/>
            <w:tcBorders>
              <w:top w:val="nil"/>
              <w:left w:val="nil"/>
              <w:bottom w:val="nil"/>
              <w:right w:val="single" w:sz="4" w:space="0" w:color="auto"/>
            </w:tcBorders>
            <w:noWrap/>
            <w:vAlign w:val="center"/>
          </w:tcPr>
          <w:p w14:paraId="534545DD" w14:textId="40DECD5B" w:rsidR="00457C9D" w:rsidRPr="00475E01" w:rsidRDefault="00457C9D" w:rsidP="00457C9D">
            <w:pPr>
              <w:jc w:val="right"/>
              <w:rPr>
                <w:rFonts w:ascii="新細明體" w:eastAsia="新細明體" w:hAnsi="新細明體"/>
                <w:b/>
                <w:noProof/>
                <w:color w:val="000000"/>
                <w:sz w:val="20"/>
                <w:szCs w:val="20"/>
              </w:rPr>
            </w:pPr>
            <w:r w:rsidRPr="00463821">
              <w:rPr>
                <w:rFonts w:ascii="新細明體" w:eastAsia="新細明體" w:hAnsi="新細明體"/>
                <w:b/>
                <w:noProof/>
                <w:color w:val="000000"/>
                <w:sz w:val="20"/>
                <w:szCs w:val="20"/>
              </w:rPr>
              <w:t>432,879,000</w:t>
            </w:r>
          </w:p>
        </w:tc>
        <w:tc>
          <w:tcPr>
            <w:tcW w:w="1446" w:type="dxa"/>
            <w:gridSpan w:val="2"/>
            <w:tcBorders>
              <w:top w:val="nil"/>
              <w:left w:val="nil"/>
              <w:bottom w:val="nil"/>
              <w:right w:val="single" w:sz="4" w:space="0" w:color="auto"/>
            </w:tcBorders>
            <w:noWrap/>
            <w:vAlign w:val="center"/>
          </w:tcPr>
          <w:p w14:paraId="23961B8F" w14:textId="42E59A10" w:rsidR="00457C9D" w:rsidRPr="00475E01" w:rsidRDefault="00457C9D" w:rsidP="00457C9D">
            <w:pPr>
              <w:jc w:val="right"/>
              <w:rPr>
                <w:rFonts w:ascii="新細明體" w:eastAsia="新細明體" w:hAnsi="新細明體"/>
                <w:b/>
                <w:noProof/>
                <w:color w:val="000000"/>
                <w:sz w:val="20"/>
                <w:szCs w:val="20"/>
              </w:rPr>
            </w:pPr>
            <w:r w:rsidRPr="00261F10">
              <w:rPr>
                <w:rFonts w:ascii="新細明體" w:eastAsia="新細明體" w:hAnsi="新細明體"/>
                <w:b/>
                <w:noProof/>
                <w:color w:val="000000"/>
                <w:sz w:val="20"/>
                <w:szCs w:val="20"/>
              </w:rPr>
              <w:t>141,145,126</w:t>
            </w:r>
          </w:p>
        </w:tc>
        <w:tc>
          <w:tcPr>
            <w:tcW w:w="1446" w:type="dxa"/>
            <w:gridSpan w:val="3"/>
            <w:tcBorders>
              <w:top w:val="nil"/>
              <w:left w:val="nil"/>
              <w:bottom w:val="nil"/>
              <w:right w:val="single" w:sz="4" w:space="0" w:color="auto"/>
            </w:tcBorders>
            <w:noWrap/>
            <w:vAlign w:val="center"/>
          </w:tcPr>
          <w:p w14:paraId="50AC027B" w14:textId="1F7AE271" w:rsidR="00457C9D" w:rsidRPr="00475E01" w:rsidRDefault="00457C9D" w:rsidP="00457C9D">
            <w:pPr>
              <w:jc w:val="right"/>
              <w:rPr>
                <w:rFonts w:ascii="新細明體" w:eastAsia="新細明體" w:hAnsi="新細明體"/>
                <w:b/>
                <w:noProof/>
                <w:color w:val="000000"/>
                <w:sz w:val="20"/>
                <w:szCs w:val="20"/>
              </w:rPr>
            </w:pPr>
            <w:r w:rsidRPr="009E1F58">
              <w:rPr>
                <w:rFonts w:ascii="新細明體" w:eastAsia="新細明體" w:hAnsi="新細明體"/>
                <w:b/>
                <w:noProof/>
                <w:color w:val="000000"/>
                <w:sz w:val="20"/>
                <w:szCs w:val="20"/>
              </w:rPr>
              <w:t>- 291,733,874</w:t>
            </w:r>
          </w:p>
        </w:tc>
        <w:tc>
          <w:tcPr>
            <w:tcW w:w="1050" w:type="dxa"/>
            <w:gridSpan w:val="3"/>
            <w:noWrap/>
            <w:vAlign w:val="center"/>
          </w:tcPr>
          <w:p w14:paraId="71E81819" w14:textId="6A320E1C" w:rsidR="00457C9D" w:rsidRPr="00475E01" w:rsidRDefault="00457C9D" w:rsidP="00457C9D">
            <w:pPr>
              <w:jc w:val="right"/>
              <w:rPr>
                <w:rFonts w:ascii="新細明體" w:eastAsia="新細明體" w:hAnsi="新細明體"/>
                <w:b/>
                <w:noProof/>
                <w:color w:val="000000"/>
                <w:sz w:val="20"/>
                <w:szCs w:val="20"/>
              </w:rPr>
            </w:pPr>
            <w:r w:rsidRPr="00AF6A54">
              <w:rPr>
                <w:rFonts w:ascii="新細明體" w:eastAsia="新細明體" w:hAnsi="新細明體"/>
                <w:b/>
                <w:noProof/>
                <w:color w:val="000000"/>
                <w:sz w:val="20"/>
                <w:szCs w:val="20"/>
              </w:rPr>
              <w:t>- 67.39</w:t>
            </w:r>
          </w:p>
        </w:tc>
      </w:tr>
      <w:tr w:rsidR="00457C9D" w:rsidRPr="00CB7BEA" w14:paraId="0CD2834F"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1E0C96BF" w14:textId="40B212DD" w:rsidR="00457C9D" w:rsidRPr="00CB7BEA" w:rsidRDefault="00457C9D" w:rsidP="00457C9D">
            <w:pPr>
              <w:ind w:rightChars="10" w:right="24"/>
              <w:jc w:val="distribute"/>
              <w:rPr>
                <w:rFonts w:ascii="標楷體" w:eastAsia="標楷體" w:hAnsi="標楷體" w:cs="Times New Roman"/>
                <w:b/>
                <w:noProof/>
                <w:kern w:val="0"/>
                <w:sz w:val="20"/>
                <w:szCs w:val="20"/>
              </w:rPr>
            </w:pPr>
            <w:r w:rsidRPr="00CB7BEA">
              <w:rPr>
                <w:rFonts w:ascii="標楷體" w:eastAsia="標楷體" w:hAnsi="標楷體" w:cs="Times New Roman" w:hint="eastAsia"/>
                <w:b/>
                <w:noProof/>
                <w:kern w:val="0"/>
                <w:sz w:val="20"/>
                <w:szCs w:val="20"/>
              </w:rPr>
              <w:t>期初現金及約當現金</w:t>
            </w:r>
          </w:p>
        </w:tc>
        <w:tc>
          <w:tcPr>
            <w:tcW w:w="1445" w:type="dxa"/>
            <w:gridSpan w:val="2"/>
            <w:tcBorders>
              <w:top w:val="nil"/>
              <w:left w:val="nil"/>
              <w:bottom w:val="nil"/>
              <w:right w:val="single" w:sz="4" w:space="0" w:color="auto"/>
            </w:tcBorders>
            <w:noWrap/>
            <w:vAlign w:val="center"/>
          </w:tcPr>
          <w:p w14:paraId="63FFF26E" w14:textId="7F4A104F" w:rsidR="00457C9D" w:rsidRPr="00475E01" w:rsidRDefault="00457C9D" w:rsidP="00457C9D">
            <w:pPr>
              <w:jc w:val="right"/>
              <w:rPr>
                <w:rFonts w:ascii="新細明體" w:eastAsia="新細明體" w:hAnsi="新細明體"/>
                <w:b/>
                <w:noProof/>
                <w:color w:val="000000"/>
                <w:sz w:val="20"/>
                <w:szCs w:val="20"/>
              </w:rPr>
            </w:pPr>
            <w:r w:rsidRPr="00463821">
              <w:rPr>
                <w:rFonts w:ascii="新細明體" w:eastAsia="新細明體" w:hAnsi="新細明體"/>
                <w:b/>
                <w:noProof/>
                <w:color w:val="000000"/>
                <w:sz w:val="20"/>
                <w:szCs w:val="20"/>
              </w:rPr>
              <w:t>142,109,000</w:t>
            </w:r>
          </w:p>
        </w:tc>
        <w:tc>
          <w:tcPr>
            <w:tcW w:w="1446" w:type="dxa"/>
            <w:gridSpan w:val="2"/>
            <w:tcBorders>
              <w:top w:val="nil"/>
              <w:left w:val="nil"/>
              <w:bottom w:val="nil"/>
              <w:right w:val="single" w:sz="4" w:space="0" w:color="auto"/>
            </w:tcBorders>
            <w:noWrap/>
            <w:vAlign w:val="center"/>
          </w:tcPr>
          <w:p w14:paraId="6D044604" w14:textId="3303B140" w:rsidR="00457C9D" w:rsidRPr="00475E01" w:rsidRDefault="00457C9D" w:rsidP="00457C9D">
            <w:pPr>
              <w:jc w:val="right"/>
              <w:rPr>
                <w:rFonts w:ascii="新細明體" w:eastAsia="新細明體" w:hAnsi="新細明體"/>
                <w:b/>
                <w:noProof/>
                <w:color w:val="000000"/>
                <w:sz w:val="20"/>
                <w:szCs w:val="20"/>
              </w:rPr>
            </w:pPr>
            <w:r w:rsidRPr="00261F10">
              <w:rPr>
                <w:rFonts w:ascii="新細明體" w:eastAsia="新細明體" w:hAnsi="新細明體"/>
                <w:b/>
                <w:noProof/>
                <w:color w:val="000000"/>
                <w:sz w:val="20"/>
                <w:szCs w:val="20"/>
              </w:rPr>
              <w:t>382,598,252</w:t>
            </w:r>
          </w:p>
        </w:tc>
        <w:tc>
          <w:tcPr>
            <w:tcW w:w="1446" w:type="dxa"/>
            <w:gridSpan w:val="3"/>
            <w:tcBorders>
              <w:top w:val="nil"/>
              <w:left w:val="nil"/>
              <w:bottom w:val="nil"/>
              <w:right w:val="single" w:sz="4" w:space="0" w:color="auto"/>
            </w:tcBorders>
            <w:noWrap/>
            <w:vAlign w:val="center"/>
          </w:tcPr>
          <w:p w14:paraId="57FF0269" w14:textId="1CBE7378" w:rsidR="00457C9D" w:rsidRPr="00475E01" w:rsidRDefault="00457C9D" w:rsidP="00457C9D">
            <w:pPr>
              <w:jc w:val="right"/>
              <w:rPr>
                <w:rFonts w:ascii="新細明體" w:eastAsia="新細明體" w:hAnsi="新細明體"/>
                <w:b/>
                <w:noProof/>
                <w:color w:val="000000"/>
                <w:sz w:val="20"/>
                <w:szCs w:val="20"/>
              </w:rPr>
            </w:pPr>
            <w:r w:rsidRPr="009E1F58">
              <w:rPr>
                <w:rFonts w:ascii="新細明體" w:eastAsia="新細明體" w:hAnsi="新細明體"/>
                <w:b/>
                <w:noProof/>
                <w:color w:val="000000"/>
                <w:sz w:val="20"/>
                <w:szCs w:val="20"/>
              </w:rPr>
              <w:t>240,489,252</w:t>
            </w:r>
          </w:p>
        </w:tc>
        <w:tc>
          <w:tcPr>
            <w:tcW w:w="1050" w:type="dxa"/>
            <w:gridSpan w:val="3"/>
            <w:noWrap/>
            <w:vAlign w:val="center"/>
          </w:tcPr>
          <w:p w14:paraId="6D0C52D4" w14:textId="01640B40" w:rsidR="00457C9D" w:rsidRPr="00475E01" w:rsidRDefault="00457C9D" w:rsidP="00457C9D">
            <w:pPr>
              <w:jc w:val="right"/>
              <w:rPr>
                <w:rFonts w:ascii="新細明體" w:eastAsia="新細明體" w:hAnsi="新細明體"/>
                <w:b/>
                <w:noProof/>
                <w:color w:val="000000"/>
                <w:sz w:val="20"/>
                <w:szCs w:val="20"/>
              </w:rPr>
            </w:pPr>
            <w:r w:rsidRPr="00AF6A54">
              <w:rPr>
                <w:rFonts w:ascii="新細明體" w:eastAsia="新細明體" w:hAnsi="新細明體"/>
                <w:b/>
                <w:noProof/>
                <w:color w:val="000000"/>
                <w:sz w:val="20"/>
                <w:szCs w:val="20"/>
              </w:rPr>
              <w:t>169.23</w:t>
            </w:r>
          </w:p>
        </w:tc>
      </w:tr>
      <w:tr w:rsidR="00457C9D" w:rsidRPr="00CB7BEA" w14:paraId="556628BD" w14:textId="77777777" w:rsidTr="002E7AD9">
        <w:trPr>
          <w:gridBefore w:val="2"/>
          <w:gridAfter w:val="1"/>
          <w:wBefore w:w="26" w:type="dxa"/>
          <w:wAfter w:w="7" w:type="dxa"/>
          <w:trHeight w:val="482"/>
        </w:trPr>
        <w:tc>
          <w:tcPr>
            <w:tcW w:w="4534" w:type="dxa"/>
            <w:gridSpan w:val="2"/>
            <w:tcBorders>
              <w:top w:val="nil"/>
              <w:left w:val="nil"/>
              <w:bottom w:val="nil"/>
              <w:right w:val="single" w:sz="4" w:space="0" w:color="auto"/>
            </w:tcBorders>
            <w:noWrap/>
            <w:vAlign w:val="center"/>
            <w:hideMark/>
          </w:tcPr>
          <w:p w14:paraId="03041D95" w14:textId="6BD4C020" w:rsidR="00457C9D" w:rsidRPr="00CB7BEA" w:rsidRDefault="00457C9D" w:rsidP="00457C9D">
            <w:pPr>
              <w:ind w:rightChars="10" w:right="24"/>
              <w:jc w:val="distribute"/>
              <w:rPr>
                <w:rFonts w:ascii="標楷體" w:eastAsia="標楷體" w:hAnsi="標楷體" w:cs="Times New Roman"/>
                <w:b/>
                <w:noProof/>
                <w:kern w:val="0"/>
                <w:sz w:val="20"/>
                <w:szCs w:val="20"/>
              </w:rPr>
            </w:pPr>
            <w:r w:rsidRPr="00CB7BEA">
              <w:rPr>
                <w:rFonts w:ascii="標楷體" w:eastAsia="標楷體" w:hAnsi="標楷體" w:cs="Times New Roman" w:hint="eastAsia"/>
                <w:b/>
                <w:noProof/>
                <w:kern w:val="0"/>
                <w:sz w:val="20"/>
                <w:szCs w:val="20"/>
              </w:rPr>
              <w:t>期末現金及約當現金</w:t>
            </w:r>
          </w:p>
        </w:tc>
        <w:tc>
          <w:tcPr>
            <w:tcW w:w="1445" w:type="dxa"/>
            <w:gridSpan w:val="2"/>
            <w:tcBorders>
              <w:top w:val="nil"/>
              <w:left w:val="nil"/>
              <w:bottom w:val="nil"/>
              <w:right w:val="single" w:sz="4" w:space="0" w:color="auto"/>
            </w:tcBorders>
            <w:noWrap/>
            <w:vAlign w:val="center"/>
          </w:tcPr>
          <w:p w14:paraId="4FEF933A" w14:textId="101D1AF0" w:rsidR="00457C9D" w:rsidRPr="00475E01" w:rsidRDefault="00457C9D" w:rsidP="00457C9D">
            <w:pPr>
              <w:jc w:val="right"/>
              <w:rPr>
                <w:rFonts w:ascii="新細明體" w:eastAsia="新細明體" w:hAnsi="新細明體"/>
                <w:b/>
                <w:noProof/>
                <w:color w:val="000000"/>
                <w:sz w:val="20"/>
                <w:szCs w:val="20"/>
              </w:rPr>
            </w:pPr>
            <w:r w:rsidRPr="00463821">
              <w:rPr>
                <w:rFonts w:ascii="新細明體" w:eastAsia="新細明體" w:hAnsi="新細明體"/>
                <w:b/>
                <w:noProof/>
                <w:color w:val="000000"/>
                <w:sz w:val="20"/>
                <w:szCs w:val="20"/>
              </w:rPr>
              <w:t>574,988,000</w:t>
            </w:r>
          </w:p>
        </w:tc>
        <w:tc>
          <w:tcPr>
            <w:tcW w:w="1446" w:type="dxa"/>
            <w:gridSpan w:val="2"/>
            <w:tcBorders>
              <w:top w:val="nil"/>
              <w:left w:val="nil"/>
              <w:bottom w:val="nil"/>
              <w:right w:val="single" w:sz="4" w:space="0" w:color="auto"/>
            </w:tcBorders>
            <w:noWrap/>
            <w:vAlign w:val="center"/>
          </w:tcPr>
          <w:p w14:paraId="34EFF775" w14:textId="40CA7885" w:rsidR="00457C9D" w:rsidRPr="00475E01" w:rsidRDefault="00457C9D" w:rsidP="00457C9D">
            <w:pPr>
              <w:jc w:val="right"/>
              <w:rPr>
                <w:rFonts w:ascii="新細明體" w:eastAsia="新細明體" w:hAnsi="新細明體"/>
                <w:b/>
                <w:noProof/>
                <w:color w:val="000000"/>
                <w:sz w:val="20"/>
                <w:szCs w:val="20"/>
              </w:rPr>
            </w:pPr>
            <w:r w:rsidRPr="00261F10">
              <w:rPr>
                <w:rFonts w:ascii="新細明體" w:eastAsia="新細明體" w:hAnsi="新細明體"/>
                <w:b/>
                <w:noProof/>
                <w:color w:val="000000"/>
                <w:sz w:val="20"/>
                <w:szCs w:val="20"/>
              </w:rPr>
              <w:t>523,743,378</w:t>
            </w:r>
          </w:p>
        </w:tc>
        <w:tc>
          <w:tcPr>
            <w:tcW w:w="1446" w:type="dxa"/>
            <w:gridSpan w:val="3"/>
            <w:tcBorders>
              <w:top w:val="nil"/>
              <w:left w:val="nil"/>
              <w:bottom w:val="nil"/>
              <w:right w:val="single" w:sz="4" w:space="0" w:color="auto"/>
            </w:tcBorders>
            <w:noWrap/>
            <w:vAlign w:val="center"/>
          </w:tcPr>
          <w:p w14:paraId="74F516BF" w14:textId="370A7B62" w:rsidR="00457C9D" w:rsidRPr="00475E01" w:rsidRDefault="00457C9D" w:rsidP="00457C9D">
            <w:pPr>
              <w:jc w:val="right"/>
              <w:rPr>
                <w:rFonts w:ascii="新細明體" w:eastAsia="新細明體" w:hAnsi="新細明體"/>
                <w:b/>
                <w:noProof/>
                <w:color w:val="000000"/>
                <w:sz w:val="20"/>
                <w:szCs w:val="20"/>
              </w:rPr>
            </w:pPr>
            <w:r w:rsidRPr="009E1F58">
              <w:rPr>
                <w:rFonts w:ascii="新細明體" w:eastAsia="新細明體" w:hAnsi="新細明體"/>
                <w:b/>
                <w:noProof/>
                <w:color w:val="000000"/>
                <w:sz w:val="20"/>
                <w:szCs w:val="20"/>
              </w:rPr>
              <w:t>- 51,244,622</w:t>
            </w:r>
          </w:p>
        </w:tc>
        <w:tc>
          <w:tcPr>
            <w:tcW w:w="1050" w:type="dxa"/>
            <w:gridSpan w:val="3"/>
            <w:noWrap/>
            <w:vAlign w:val="center"/>
          </w:tcPr>
          <w:p w14:paraId="79769605" w14:textId="41BACD07" w:rsidR="00457C9D" w:rsidRPr="00475E01" w:rsidRDefault="00457C9D" w:rsidP="00457C9D">
            <w:pPr>
              <w:jc w:val="right"/>
              <w:rPr>
                <w:rFonts w:ascii="新細明體" w:eastAsia="新細明體" w:hAnsi="新細明體"/>
                <w:b/>
                <w:noProof/>
                <w:color w:val="000000"/>
                <w:sz w:val="20"/>
                <w:szCs w:val="20"/>
              </w:rPr>
            </w:pPr>
            <w:r w:rsidRPr="00AF6A54">
              <w:rPr>
                <w:rFonts w:ascii="新細明體" w:eastAsia="新細明體" w:hAnsi="新細明體"/>
                <w:b/>
                <w:noProof/>
                <w:color w:val="000000"/>
                <w:sz w:val="20"/>
                <w:szCs w:val="20"/>
              </w:rPr>
              <w:t xml:space="preserve">- </w:t>
            </w:r>
            <w:r>
              <w:rPr>
                <w:rFonts w:ascii="新細明體" w:eastAsia="新細明體" w:hAnsi="新細明體"/>
                <w:b/>
                <w:noProof/>
                <w:color w:val="000000"/>
                <w:sz w:val="20"/>
                <w:szCs w:val="20"/>
              </w:rPr>
              <w:t>8.9</w:t>
            </w:r>
            <w:r w:rsidRPr="00AF6A54">
              <w:rPr>
                <w:rFonts w:ascii="新細明體" w:eastAsia="新細明體" w:hAnsi="新細明體"/>
                <w:b/>
                <w:noProof/>
                <w:color w:val="000000"/>
                <w:sz w:val="20"/>
                <w:szCs w:val="20"/>
              </w:rPr>
              <w:t>1</w:t>
            </w:r>
          </w:p>
        </w:tc>
      </w:tr>
      <w:tr w:rsidR="00FB7DB7" w:rsidRPr="00054689" w14:paraId="015CCA02" w14:textId="77777777" w:rsidTr="002E7AD9">
        <w:trPr>
          <w:gridBefore w:val="2"/>
          <w:wBefore w:w="26" w:type="dxa"/>
          <w:trHeight w:val="722"/>
        </w:trPr>
        <w:tc>
          <w:tcPr>
            <w:tcW w:w="9928" w:type="dxa"/>
            <w:gridSpan w:val="13"/>
            <w:tcBorders>
              <w:top w:val="single" w:sz="8" w:space="0" w:color="auto"/>
              <w:left w:val="nil"/>
              <w:bottom w:val="nil"/>
              <w:right w:val="nil"/>
            </w:tcBorders>
            <w:noWrap/>
            <w:hideMark/>
          </w:tcPr>
          <w:p w14:paraId="4B35BC4B" w14:textId="4913C499" w:rsidR="00FB7DB7" w:rsidRPr="00CB7BEA" w:rsidRDefault="00FB7DB7" w:rsidP="00DF604D">
            <w:pPr>
              <w:adjustRightInd w:val="0"/>
              <w:snapToGrid w:val="0"/>
              <w:spacing w:line="300" w:lineRule="exact"/>
              <w:ind w:left="604" w:hangingChars="302" w:hanging="604"/>
              <w:jc w:val="both"/>
              <w:rPr>
                <w:rFonts w:ascii="標楷體" w:eastAsia="標楷體" w:hAnsi="標楷體" w:cs="Times New Roman"/>
                <w:kern w:val="0"/>
                <w:sz w:val="20"/>
                <w:szCs w:val="20"/>
              </w:rPr>
            </w:pPr>
            <w:r w:rsidRPr="00CB7BEA">
              <w:rPr>
                <w:rFonts w:ascii="標楷體" w:eastAsia="標楷體" w:hAnsi="標楷體" w:cs="Times New Roman" w:hint="eastAsia"/>
                <w:sz w:val="20"/>
                <w:szCs w:val="20"/>
              </w:rPr>
              <w:t>註：</w:t>
            </w:r>
            <w:r w:rsidRPr="00CB7BEA">
              <w:rPr>
                <w:rFonts w:ascii="標楷體" w:eastAsia="標楷體" w:hAnsi="標楷體" w:cs="Times New Roman" w:hint="eastAsia"/>
                <w:kern w:val="0"/>
                <w:sz w:val="20"/>
                <w:szCs w:val="20"/>
              </w:rPr>
              <w:t>1.</w:t>
            </w:r>
            <w:r w:rsidR="007361F4" w:rsidRPr="007361F4">
              <w:rPr>
                <w:rFonts w:ascii="標楷體" w:eastAsia="標楷體" w:hAnsi="標楷體" w:cs="Times New Roman" w:hint="eastAsia"/>
                <w:kern w:val="0"/>
                <w:sz w:val="20"/>
                <w:szCs w:val="20"/>
              </w:rPr>
              <w:t>本表係採現金及約當現金基礎，包括現金及自投資日起3個月內到期或清償之債權證券</w:t>
            </w:r>
            <w:r w:rsidRPr="00CB7BEA">
              <w:rPr>
                <w:rFonts w:ascii="標楷體" w:eastAsia="標楷體" w:hAnsi="標楷體" w:cs="Times New Roman" w:hint="eastAsia"/>
                <w:kern w:val="0"/>
                <w:sz w:val="20"/>
                <w:szCs w:val="20"/>
              </w:rPr>
              <w:t>。</w:t>
            </w:r>
          </w:p>
          <w:p w14:paraId="678556B8" w14:textId="530C6E32" w:rsidR="00FB7DB7" w:rsidRPr="00CB7BEA" w:rsidRDefault="00FB7DB7" w:rsidP="00DF604D">
            <w:pPr>
              <w:tabs>
                <w:tab w:val="left" w:pos="408"/>
              </w:tabs>
              <w:adjustRightInd w:val="0"/>
              <w:snapToGrid w:val="0"/>
              <w:spacing w:line="300" w:lineRule="exact"/>
              <w:ind w:leftChars="169" w:left="616" w:hangingChars="105" w:hanging="210"/>
              <w:jc w:val="both"/>
              <w:rPr>
                <w:rFonts w:ascii="標楷體" w:eastAsia="標楷體" w:hAnsi="標楷體" w:cs="Times New Roman"/>
                <w:kern w:val="0"/>
                <w:sz w:val="20"/>
                <w:szCs w:val="20"/>
                <w:highlight w:val="yellow"/>
              </w:rPr>
            </w:pPr>
            <w:r w:rsidRPr="00CB7BEA">
              <w:rPr>
                <w:rFonts w:ascii="標楷體" w:eastAsia="標楷體" w:hAnsi="標楷體" w:cs="Times New Roman" w:hint="eastAsia"/>
                <w:kern w:val="0"/>
                <w:sz w:val="20"/>
                <w:szCs w:val="20"/>
              </w:rPr>
              <w:t>2.</w:t>
            </w:r>
            <w:r w:rsidR="007361F4" w:rsidRPr="007361F4">
              <w:rPr>
                <w:rFonts w:ascii="標楷體" w:eastAsia="標楷體" w:hAnsi="標楷體" w:cs="Times New Roman" w:hint="eastAsia"/>
                <w:kern w:val="0"/>
                <w:sz w:val="20"/>
                <w:szCs w:val="20"/>
              </w:rPr>
              <w:t>本表「調整項目」欄所列，包括提列折舊、減損及折耗、攤銷、投資收益、長期負債、沖轉遞延負債、處理資產損失（利益）、其他、流動資產淨減（淨增）及流動負債淨增（淨減）</w:t>
            </w:r>
            <w:r w:rsidRPr="00CB7BEA">
              <w:rPr>
                <w:rFonts w:ascii="標楷體" w:eastAsia="標楷體" w:hAnsi="標楷體" w:cs="Times New Roman" w:hint="eastAsia"/>
                <w:kern w:val="0"/>
                <w:sz w:val="20"/>
                <w:szCs w:val="20"/>
              </w:rPr>
              <w:t>。</w:t>
            </w:r>
          </w:p>
        </w:tc>
      </w:tr>
      <w:tr w:rsidR="002E7AD9" w:rsidRPr="00D1438B" w14:paraId="40B70846" w14:textId="77777777" w:rsidTr="002E7AD9">
        <w:trPr>
          <w:gridBefore w:val="1"/>
          <w:gridAfter w:val="2"/>
          <w:wBefore w:w="20" w:type="dxa"/>
          <w:wAfter w:w="400" w:type="dxa"/>
          <w:trHeight w:hRule="exact" w:val="397"/>
        </w:trPr>
        <w:tc>
          <w:tcPr>
            <w:tcW w:w="9534" w:type="dxa"/>
            <w:gridSpan w:val="12"/>
            <w:noWrap/>
            <w:vAlign w:val="bottom"/>
            <w:hideMark/>
          </w:tcPr>
          <w:p w14:paraId="49A7AD7A" w14:textId="77777777" w:rsidR="002E7AD9" w:rsidRPr="009C5D00" w:rsidRDefault="002E7AD9" w:rsidP="009F393E">
            <w:pPr>
              <w:widowControl/>
              <w:tabs>
                <w:tab w:val="left" w:pos="2406"/>
              </w:tabs>
              <w:ind w:right="-437"/>
              <w:jc w:val="center"/>
              <w:rPr>
                <w:rFonts w:ascii="標楷體" w:eastAsia="標楷體" w:hAnsi="新細明體" w:cs="新細明體"/>
                <w:b/>
                <w:bCs/>
                <w:kern w:val="0"/>
                <w:sz w:val="32"/>
                <w:szCs w:val="32"/>
                <w:u w:val="single"/>
              </w:rPr>
            </w:pPr>
            <w:r w:rsidRPr="009C5D00">
              <w:rPr>
                <w:rFonts w:ascii="標楷體" w:eastAsia="標楷體" w:hAnsi="新細明體" w:cs="新細明體"/>
                <w:b/>
                <w:bCs/>
                <w:kern w:val="0"/>
                <w:sz w:val="32"/>
                <w:szCs w:val="32"/>
                <w:u w:val="single"/>
              </w:rPr>
              <w:lastRenderedPageBreak/>
              <w:t>六</w:t>
            </w:r>
            <w:r w:rsidRPr="009C5D00">
              <w:rPr>
                <w:rFonts w:ascii="標楷體" w:eastAsia="標楷體" w:hAnsi="新細明體" w:cs="新細明體" w:hint="eastAsia"/>
                <w:b/>
                <w:bCs/>
                <w:kern w:val="0"/>
                <w:sz w:val="32"/>
                <w:szCs w:val="32"/>
                <w:u w:val="single"/>
              </w:rPr>
              <w:t>、盈虧審定後資產負債綜計表</w:t>
            </w:r>
            <w:r w:rsidRPr="009C5D00">
              <w:rPr>
                <w:rFonts w:ascii="標楷體" w:eastAsia="標楷體" w:hAnsi="標楷體" w:cs="新細明體" w:hint="eastAsia"/>
                <w:b/>
                <w:bCs/>
                <w:kern w:val="0"/>
                <w:szCs w:val="24"/>
                <w:u w:val="single"/>
              </w:rPr>
              <w:t>（科目別</w:t>
            </w:r>
            <w:r w:rsidRPr="009C5D00">
              <w:rPr>
                <w:rFonts w:ascii="標楷體" w:eastAsia="標楷體" w:hAnsi="標楷體" w:cs="新細明體"/>
                <w:b/>
                <w:bCs/>
                <w:kern w:val="0"/>
                <w:szCs w:val="24"/>
                <w:u w:val="single"/>
              </w:rPr>
              <w:t>）</w:t>
            </w:r>
          </w:p>
        </w:tc>
      </w:tr>
      <w:tr w:rsidR="002E7AD9" w:rsidRPr="00D1438B" w14:paraId="3DEDFEE3" w14:textId="77777777" w:rsidTr="002E7AD9">
        <w:trPr>
          <w:trHeight w:hRule="exact" w:val="340"/>
        </w:trPr>
        <w:tc>
          <w:tcPr>
            <w:tcW w:w="8088" w:type="dxa"/>
            <w:gridSpan w:val="10"/>
            <w:tcBorders>
              <w:top w:val="nil"/>
              <w:left w:val="nil"/>
              <w:bottom w:val="single" w:sz="8" w:space="0" w:color="auto"/>
              <w:right w:val="nil"/>
            </w:tcBorders>
            <w:noWrap/>
            <w:vAlign w:val="bottom"/>
            <w:hideMark/>
          </w:tcPr>
          <w:p w14:paraId="48C52EEF" w14:textId="77777777" w:rsidR="002E7AD9" w:rsidRPr="00D1438B" w:rsidRDefault="002E7AD9" w:rsidP="009F393E">
            <w:pPr>
              <w:widowControl/>
              <w:ind w:right="-11" w:firstLineChars="695" w:firstLine="1668"/>
              <w:jc w:val="center"/>
              <w:rPr>
                <w:rFonts w:ascii="新細明體" w:eastAsia="標楷體" w:hAnsi="新細明體" w:cs="新細明體"/>
                <w:b/>
                <w:bCs/>
                <w:noProof/>
                <w:kern w:val="0"/>
                <w:szCs w:val="24"/>
                <w:u w:val="single"/>
              </w:rPr>
            </w:pPr>
            <w:r w:rsidRPr="00D1438B">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113</w:t>
            </w:r>
            <w:r w:rsidRPr="00D1438B">
              <w:rPr>
                <w:rFonts w:ascii="標楷體" w:eastAsia="標楷體" w:hAnsi="標楷體" w:cs="新細明體" w:hint="eastAsia"/>
                <w:bCs/>
                <w:kern w:val="0"/>
                <w:szCs w:val="24"/>
              </w:rPr>
              <w:t>年12月31</w:t>
            </w:r>
            <w:r w:rsidRPr="00D1438B">
              <w:rPr>
                <w:rFonts w:ascii="新細明體" w:eastAsia="標楷體" w:hAnsi="新細明體" w:cs="新細明體" w:hint="eastAsia"/>
                <w:bCs/>
                <w:kern w:val="0"/>
                <w:szCs w:val="24"/>
              </w:rPr>
              <w:t>日</w:t>
            </w:r>
          </w:p>
        </w:tc>
        <w:tc>
          <w:tcPr>
            <w:tcW w:w="1866" w:type="dxa"/>
            <w:gridSpan w:val="5"/>
            <w:tcBorders>
              <w:top w:val="nil"/>
              <w:left w:val="nil"/>
              <w:bottom w:val="single" w:sz="8" w:space="0" w:color="auto"/>
            </w:tcBorders>
            <w:vAlign w:val="bottom"/>
            <w:hideMark/>
          </w:tcPr>
          <w:p w14:paraId="4FA667EE" w14:textId="77777777" w:rsidR="002E7AD9" w:rsidRPr="00D1438B" w:rsidRDefault="002E7AD9" w:rsidP="009F393E">
            <w:pPr>
              <w:widowControl/>
              <w:ind w:leftChars="-49" w:left="-118" w:right="-6"/>
              <w:jc w:val="right"/>
              <w:rPr>
                <w:rFonts w:ascii="新細明體" w:eastAsia="標楷體" w:hAnsi="新細明體" w:cs="新細明體"/>
                <w:b/>
                <w:bCs/>
                <w:noProof/>
                <w:spacing w:val="-8"/>
                <w:kern w:val="0"/>
                <w:sz w:val="20"/>
                <w:u w:val="single"/>
              </w:rPr>
            </w:pPr>
            <w:r w:rsidRPr="00D1438B">
              <w:rPr>
                <w:rFonts w:ascii="新細明體" w:eastAsia="標楷體" w:hAnsi="新細明體" w:hint="eastAsia"/>
                <w:spacing w:val="-8"/>
                <w:sz w:val="20"/>
              </w:rPr>
              <w:t>單位：新臺幣元</w:t>
            </w:r>
          </w:p>
        </w:tc>
      </w:tr>
      <w:tr w:rsidR="002E7AD9" w:rsidRPr="00D1438B" w14:paraId="6311D1B8" w14:textId="77777777" w:rsidTr="002E7AD9">
        <w:trPr>
          <w:trHeight w:hRule="exact" w:val="567"/>
        </w:trPr>
        <w:tc>
          <w:tcPr>
            <w:tcW w:w="2749" w:type="dxa"/>
            <w:gridSpan w:val="3"/>
            <w:vMerge w:val="restart"/>
            <w:tcBorders>
              <w:top w:val="single" w:sz="8" w:space="0" w:color="auto"/>
              <w:left w:val="nil"/>
              <w:right w:val="single" w:sz="4" w:space="0" w:color="auto"/>
            </w:tcBorders>
            <w:vAlign w:val="center"/>
            <w:hideMark/>
          </w:tcPr>
          <w:p w14:paraId="6E5813BE"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科目</w:t>
            </w:r>
          </w:p>
        </w:tc>
        <w:tc>
          <w:tcPr>
            <w:tcW w:w="2520" w:type="dxa"/>
            <w:gridSpan w:val="2"/>
            <w:tcBorders>
              <w:top w:val="single" w:sz="8" w:space="0" w:color="auto"/>
              <w:left w:val="single" w:sz="4" w:space="0" w:color="auto"/>
              <w:bottom w:val="single" w:sz="4" w:space="0" w:color="auto"/>
              <w:right w:val="single" w:sz="4" w:space="0" w:color="auto"/>
            </w:tcBorders>
            <w:vAlign w:val="center"/>
            <w:hideMark/>
          </w:tcPr>
          <w:p w14:paraId="43FA5297" w14:textId="77777777" w:rsidR="002E7AD9" w:rsidRPr="00D1438B" w:rsidRDefault="002E7AD9" w:rsidP="009F393E">
            <w:pPr>
              <w:ind w:leftChars="100" w:left="240" w:rightChars="100" w:right="240"/>
              <w:jc w:val="distribute"/>
              <w:rPr>
                <w:rFonts w:ascii="標楷體" w:eastAsia="標楷體" w:hAnsi="標楷體" w:cs="新細明體"/>
                <w:sz w:val="20"/>
              </w:rPr>
            </w:pPr>
            <w:r>
              <w:rPr>
                <w:rFonts w:ascii="標楷體" w:eastAsia="標楷體" w:hAnsi="標楷體" w:cs="新細明體" w:hint="eastAsia"/>
                <w:sz w:val="20"/>
              </w:rPr>
              <w:t>113</w:t>
            </w:r>
            <w:r w:rsidRPr="00D1438B">
              <w:rPr>
                <w:rFonts w:ascii="標楷體" w:eastAsia="標楷體" w:hAnsi="標楷體" w:cs="新細明體" w:hint="eastAsia"/>
                <w:sz w:val="20"/>
              </w:rPr>
              <w:t>年12月31日</w:t>
            </w:r>
          </w:p>
        </w:tc>
        <w:tc>
          <w:tcPr>
            <w:tcW w:w="2410" w:type="dxa"/>
            <w:gridSpan w:val="4"/>
            <w:tcBorders>
              <w:top w:val="single" w:sz="8" w:space="0" w:color="auto"/>
              <w:left w:val="single" w:sz="4" w:space="0" w:color="auto"/>
              <w:bottom w:val="single" w:sz="4" w:space="0" w:color="auto"/>
              <w:right w:val="single" w:sz="4" w:space="0" w:color="auto"/>
            </w:tcBorders>
            <w:vAlign w:val="center"/>
            <w:hideMark/>
          </w:tcPr>
          <w:p w14:paraId="753F3A5A" w14:textId="77777777" w:rsidR="002E7AD9" w:rsidRPr="00D1438B" w:rsidRDefault="002E7AD9" w:rsidP="009F393E">
            <w:pPr>
              <w:ind w:leftChars="100" w:left="240" w:rightChars="100" w:right="240"/>
              <w:jc w:val="distribute"/>
              <w:rPr>
                <w:rFonts w:ascii="標楷體" w:eastAsia="標楷體" w:hAnsi="標楷體" w:cs="新細明體"/>
                <w:sz w:val="20"/>
              </w:rPr>
            </w:pPr>
            <w:r>
              <w:rPr>
                <w:rFonts w:ascii="標楷體" w:eastAsia="標楷體" w:hAnsi="標楷體" w:cs="新細明體" w:hint="eastAsia"/>
                <w:sz w:val="20"/>
              </w:rPr>
              <w:t>112</w:t>
            </w:r>
            <w:r w:rsidRPr="00D1438B">
              <w:rPr>
                <w:rFonts w:ascii="標楷體" w:eastAsia="標楷體" w:hAnsi="標楷體" w:cs="新細明體" w:hint="eastAsia"/>
                <w:sz w:val="20"/>
              </w:rPr>
              <w:t>年12月31日</w:t>
            </w:r>
          </w:p>
        </w:tc>
        <w:tc>
          <w:tcPr>
            <w:tcW w:w="2275" w:type="dxa"/>
            <w:gridSpan w:val="6"/>
            <w:tcBorders>
              <w:top w:val="single" w:sz="8" w:space="0" w:color="auto"/>
              <w:left w:val="single" w:sz="4" w:space="0" w:color="auto"/>
              <w:bottom w:val="single" w:sz="4" w:space="0" w:color="auto"/>
            </w:tcBorders>
            <w:vAlign w:val="center"/>
            <w:hideMark/>
          </w:tcPr>
          <w:p w14:paraId="15AE8430"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kern w:val="0"/>
                <w:sz w:val="20"/>
              </w:rPr>
              <w:t>比較增減</w:t>
            </w:r>
          </w:p>
        </w:tc>
      </w:tr>
      <w:tr w:rsidR="002E7AD9" w:rsidRPr="00D1438B" w14:paraId="67CD72FF" w14:textId="77777777" w:rsidTr="002E7AD9">
        <w:trPr>
          <w:trHeight w:hRule="exact" w:val="567"/>
        </w:trPr>
        <w:tc>
          <w:tcPr>
            <w:tcW w:w="2749" w:type="dxa"/>
            <w:gridSpan w:val="3"/>
            <w:vMerge/>
            <w:tcBorders>
              <w:left w:val="nil"/>
              <w:bottom w:val="single" w:sz="8" w:space="0" w:color="auto"/>
              <w:right w:val="single" w:sz="4" w:space="0" w:color="auto"/>
            </w:tcBorders>
            <w:vAlign w:val="center"/>
            <w:hideMark/>
          </w:tcPr>
          <w:p w14:paraId="3DA76718" w14:textId="77777777" w:rsidR="002E7AD9" w:rsidRPr="00D1438B" w:rsidRDefault="002E7AD9" w:rsidP="009F393E">
            <w:pPr>
              <w:widowControl/>
              <w:rPr>
                <w:rFonts w:ascii="新細明體" w:eastAsia="標楷體" w:hAnsi="新細明體" w:cs="新細明體"/>
                <w:sz w:val="20"/>
              </w:rPr>
            </w:pPr>
          </w:p>
        </w:tc>
        <w:tc>
          <w:tcPr>
            <w:tcW w:w="1811" w:type="dxa"/>
            <w:tcBorders>
              <w:top w:val="single" w:sz="4" w:space="0" w:color="auto"/>
              <w:left w:val="single" w:sz="4" w:space="0" w:color="auto"/>
              <w:bottom w:val="single" w:sz="8" w:space="0" w:color="auto"/>
              <w:right w:val="single" w:sz="4" w:space="0" w:color="auto"/>
            </w:tcBorders>
            <w:vAlign w:val="center"/>
            <w:hideMark/>
          </w:tcPr>
          <w:p w14:paraId="5A2AE918"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09" w:type="dxa"/>
            <w:tcBorders>
              <w:top w:val="single" w:sz="4" w:space="0" w:color="auto"/>
              <w:left w:val="single" w:sz="4" w:space="0" w:color="auto"/>
              <w:bottom w:val="single" w:sz="8" w:space="0" w:color="auto"/>
              <w:right w:val="single" w:sz="4" w:space="0" w:color="auto"/>
            </w:tcBorders>
            <w:vAlign w:val="center"/>
            <w:hideMark/>
          </w:tcPr>
          <w:p w14:paraId="3B3D34B5"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c>
          <w:tcPr>
            <w:tcW w:w="1701" w:type="dxa"/>
            <w:gridSpan w:val="2"/>
            <w:tcBorders>
              <w:top w:val="single" w:sz="4" w:space="0" w:color="auto"/>
              <w:left w:val="single" w:sz="4" w:space="0" w:color="auto"/>
              <w:bottom w:val="single" w:sz="8" w:space="0" w:color="auto"/>
              <w:right w:val="single" w:sz="4" w:space="0" w:color="auto"/>
            </w:tcBorders>
            <w:vAlign w:val="center"/>
            <w:hideMark/>
          </w:tcPr>
          <w:p w14:paraId="361BC850"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09" w:type="dxa"/>
            <w:gridSpan w:val="2"/>
            <w:tcBorders>
              <w:top w:val="single" w:sz="4" w:space="0" w:color="auto"/>
              <w:left w:val="single" w:sz="4" w:space="0" w:color="auto"/>
              <w:bottom w:val="single" w:sz="8" w:space="0" w:color="auto"/>
              <w:right w:val="single" w:sz="4" w:space="0" w:color="auto"/>
            </w:tcBorders>
            <w:vAlign w:val="center"/>
            <w:hideMark/>
          </w:tcPr>
          <w:p w14:paraId="62E0869E"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c>
          <w:tcPr>
            <w:tcW w:w="1563" w:type="dxa"/>
            <w:gridSpan w:val="3"/>
            <w:tcBorders>
              <w:top w:val="single" w:sz="4" w:space="0" w:color="auto"/>
              <w:left w:val="nil"/>
              <w:bottom w:val="single" w:sz="8" w:space="0" w:color="auto"/>
              <w:right w:val="single" w:sz="4" w:space="0" w:color="auto"/>
            </w:tcBorders>
            <w:noWrap/>
            <w:vAlign w:val="center"/>
            <w:hideMark/>
          </w:tcPr>
          <w:p w14:paraId="5A994845"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金額</w:t>
            </w:r>
          </w:p>
        </w:tc>
        <w:tc>
          <w:tcPr>
            <w:tcW w:w="712" w:type="dxa"/>
            <w:gridSpan w:val="3"/>
            <w:tcBorders>
              <w:top w:val="single" w:sz="4" w:space="0" w:color="auto"/>
              <w:left w:val="single" w:sz="4" w:space="0" w:color="auto"/>
              <w:bottom w:val="single" w:sz="8" w:space="0" w:color="auto"/>
              <w:right w:val="nil"/>
            </w:tcBorders>
            <w:vAlign w:val="center"/>
            <w:hideMark/>
          </w:tcPr>
          <w:p w14:paraId="457655FC" w14:textId="77777777" w:rsidR="002E7AD9" w:rsidRPr="00D1438B" w:rsidRDefault="002E7AD9" w:rsidP="009F393E">
            <w:pPr>
              <w:ind w:leftChars="20" w:left="48" w:rightChars="20" w:right="48"/>
              <w:jc w:val="distribute"/>
              <w:rPr>
                <w:rFonts w:ascii="新細明體" w:eastAsia="標楷體" w:hAnsi="新細明體" w:cs="新細明體"/>
                <w:sz w:val="20"/>
              </w:rPr>
            </w:pPr>
            <w:r w:rsidRPr="00D1438B">
              <w:rPr>
                <w:rFonts w:ascii="新細明體" w:eastAsia="標楷體" w:hAnsi="新細明體" w:cs="新細明體" w:hint="eastAsia"/>
                <w:sz w:val="20"/>
              </w:rPr>
              <w:t>％</w:t>
            </w:r>
          </w:p>
        </w:tc>
      </w:tr>
      <w:tr w:rsidR="00457C9D" w:rsidRPr="00D1438B" w14:paraId="0F30374A" w14:textId="77777777" w:rsidTr="002E7AD9">
        <w:trPr>
          <w:trHeight w:val="737"/>
        </w:trPr>
        <w:tc>
          <w:tcPr>
            <w:tcW w:w="2749" w:type="dxa"/>
            <w:gridSpan w:val="3"/>
            <w:tcBorders>
              <w:top w:val="single" w:sz="8" w:space="0" w:color="auto"/>
              <w:left w:val="nil"/>
              <w:bottom w:val="nil"/>
              <w:right w:val="single" w:sz="4" w:space="0" w:color="auto"/>
            </w:tcBorders>
            <w:noWrap/>
            <w:vAlign w:val="center"/>
            <w:hideMark/>
          </w:tcPr>
          <w:p w14:paraId="4FC1814B" w14:textId="1BB29DA8" w:rsidR="00457C9D" w:rsidRPr="00D1438B" w:rsidRDefault="00457C9D" w:rsidP="00457C9D">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資產</w:t>
            </w:r>
          </w:p>
        </w:tc>
        <w:tc>
          <w:tcPr>
            <w:tcW w:w="1811" w:type="dxa"/>
            <w:tcBorders>
              <w:top w:val="single" w:sz="8" w:space="0" w:color="auto"/>
              <w:left w:val="nil"/>
              <w:bottom w:val="nil"/>
              <w:right w:val="single" w:sz="4" w:space="0" w:color="auto"/>
            </w:tcBorders>
            <w:noWrap/>
            <w:vAlign w:val="center"/>
            <w:hideMark/>
          </w:tcPr>
          <w:p w14:paraId="4D8A0039" w14:textId="56ADB8E2"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3,701,554,183</w:t>
            </w:r>
          </w:p>
        </w:tc>
        <w:tc>
          <w:tcPr>
            <w:tcW w:w="709" w:type="dxa"/>
            <w:tcBorders>
              <w:top w:val="single" w:sz="8" w:space="0" w:color="auto"/>
              <w:left w:val="nil"/>
              <w:bottom w:val="nil"/>
              <w:right w:val="single" w:sz="4" w:space="0" w:color="auto"/>
            </w:tcBorders>
            <w:vAlign w:val="center"/>
            <w:hideMark/>
          </w:tcPr>
          <w:p w14:paraId="42376CB7" w14:textId="005A7032"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701" w:type="dxa"/>
            <w:gridSpan w:val="2"/>
            <w:tcBorders>
              <w:top w:val="single" w:sz="8" w:space="0" w:color="auto"/>
              <w:left w:val="nil"/>
              <w:bottom w:val="nil"/>
              <w:right w:val="single" w:sz="4" w:space="0" w:color="auto"/>
            </w:tcBorders>
            <w:noWrap/>
            <w:vAlign w:val="center"/>
            <w:hideMark/>
          </w:tcPr>
          <w:p w14:paraId="6352726F" w14:textId="0A177D6A"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3,130,007,737</w:t>
            </w:r>
          </w:p>
        </w:tc>
        <w:tc>
          <w:tcPr>
            <w:tcW w:w="709" w:type="dxa"/>
            <w:gridSpan w:val="2"/>
            <w:tcBorders>
              <w:top w:val="single" w:sz="8" w:space="0" w:color="auto"/>
              <w:left w:val="nil"/>
              <w:bottom w:val="nil"/>
              <w:right w:val="single" w:sz="4" w:space="0" w:color="auto"/>
            </w:tcBorders>
            <w:vAlign w:val="center"/>
            <w:hideMark/>
          </w:tcPr>
          <w:p w14:paraId="6CFCF0E0" w14:textId="38F9E064"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563" w:type="dxa"/>
            <w:gridSpan w:val="3"/>
            <w:tcBorders>
              <w:top w:val="single" w:sz="8" w:space="0" w:color="auto"/>
              <w:left w:val="nil"/>
              <w:bottom w:val="nil"/>
              <w:right w:val="single" w:sz="4" w:space="0" w:color="auto"/>
            </w:tcBorders>
            <w:noWrap/>
            <w:vAlign w:val="center"/>
            <w:hideMark/>
          </w:tcPr>
          <w:p w14:paraId="3EB1B870" w14:textId="6E288E69"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571,546,446</w:t>
            </w:r>
          </w:p>
        </w:tc>
        <w:tc>
          <w:tcPr>
            <w:tcW w:w="712" w:type="dxa"/>
            <w:gridSpan w:val="3"/>
            <w:tcBorders>
              <w:top w:val="single" w:sz="8" w:space="0" w:color="auto"/>
              <w:left w:val="single" w:sz="4" w:space="0" w:color="auto"/>
              <w:bottom w:val="nil"/>
              <w:right w:val="nil"/>
            </w:tcBorders>
            <w:vAlign w:val="center"/>
            <w:hideMark/>
          </w:tcPr>
          <w:p w14:paraId="42FD6C4A" w14:textId="1520A01F"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18.26</w:t>
            </w:r>
          </w:p>
        </w:tc>
      </w:tr>
      <w:tr w:rsidR="00457C9D" w:rsidRPr="00D1438B" w14:paraId="7F8E8E43" w14:textId="77777777" w:rsidTr="002E7AD9">
        <w:trPr>
          <w:trHeight w:val="680"/>
        </w:trPr>
        <w:tc>
          <w:tcPr>
            <w:tcW w:w="2749" w:type="dxa"/>
            <w:gridSpan w:val="3"/>
            <w:tcBorders>
              <w:top w:val="nil"/>
              <w:left w:val="nil"/>
              <w:bottom w:val="nil"/>
              <w:right w:val="single" w:sz="4" w:space="0" w:color="auto"/>
            </w:tcBorders>
            <w:noWrap/>
            <w:vAlign w:val="center"/>
            <w:hideMark/>
          </w:tcPr>
          <w:p w14:paraId="47C5D4A5" w14:textId="12A2410C"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流動資產</w:t>
            </w:r>
          </w:p>
        </w:tc>
        <w:tc>
          <w:tcPr>
            <w:tcW w:w="1811" w:type="dxa"/>
            <w:tcBorders>
              <w:top w:val="nil"/>
              <w:left w:val="nil"/>
              <w:bottom w:val="nil"/>
              <w:right w:val="single" w:sz="4" w:space="0" w:color="auto"/>
            </w:tcBorders>
            <w:noWrap/>
            <w:vAlign w:val="center"/>
            <w:hideMark/>
          </w:tcPr>
          <w:p w14:paraId="0B7B91B7" w14:textId="02875A1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2,839,068,997</w:t>
            </w:r>
          </w:p>
        </w:tc>
        <w:tc>
          <w:tcPr>
            <w:tcW w:w="709" w:type="dxa"/>
            <w:tcBorders>
              <w:top w:val="nil"/>
              <w:left w:val="nil"/>
              <w:bottom w:val="nil"/>
              <w:right w:val="single" w:sz="4" w:space="0" w:color="auto"/>
            </w:tcBorders>
            <w:vAlign w:val="center"/>
            <w:hideMark/>
          </w:tcPr>
          <w:p w14:paraId="1E91CFCE" w14:textId="55878D1C"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76.70</w:t>
            </w:r>
          </w:p>
        </w:tc>
        <w:tc>
          <w:tcPr>
            <w:tcW w:w="1701" w:type="dxa"/>
            <w:gridSpan w:val="2"/>
            <w:tcBorders>
              <w:top w:val="nil"/>
              <w:left w:val="nil"/>
              <w:bottom w:val="nil"/>
              <w:right w:val="single" w:sz="4" w:space="0" w:color="auto"/>
            </w:tcBorders>
            <w:noWrap/>
            <w:vAlign w:val="center"/>
            <w:hideMark/>
          </w:tcPr>
          <w:p w14:paraId="5ADDDFC3" w14:textId="656DB72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2,429,070,067</w:t>
            </w:r>
          </w:p>
        </w:tc>
        <w:tc>
          <w:tcPr>
            <w:tcW w:w="709" w:type="dxa"/>
            <w:gridSpan w:val="2"/>
            <w:tcBorders>
              <w:top w:val="nil"/>
              <w:left w:val="nil"/>
              <w:bottom w:val="nil"/>
              <w:right w:val="single" w:sz="4" w:space="0" w:color="auto"/>
            </w:tcBorders>
            <w:vAlign w:val="center"/>
            <w:hideMark/>
          </w:tcPr>
          <w:p w14:paraId="0CDE1216" w14:textId="127B7A6E"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77.61</w:t>
            </w:r>
          </w:p>
        </w:tc>
        <w:tc>
          <w:tcPr>
            <w:tcW w:w="1563" w:type="dxa"/>
            <w:gridSpan w:val="3"/>
            <w:tcBorders>
              <w:top w:val="nil"/>
              <w:left w:val="nil"/>
              <w:bottom w:val="nil"/>
              <w:right w:val="single" w:sz="4" w:space="0" w:color="auto"/>
            </w:tcBorders>
            <w:noWrap/>
            <w:vAlign w:val="center"/>
            <w:hideMark/>
          </w:tcPr>
          <w:p w14:paraId="3E688C17" w14:textId="7F682CC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409,998,930</w:t>
            </w:r>
          </w:p>
        </w:tc>
        <w:tc>
          <w:tcPr>
            <w:tcW w:w="712" w:type="dxa"/>
            <w:gridSpan w:val="3"/>
            <w:tcBorders>
              <w:top w:val="nil"/>
              <w:left w:val="single" w:sz="4" w:space="0" w:color="auto"/>
              <w:bottom w:val="nil"/>
              <w:right w:val="nil"/>
            </w:tcBorders>
            <w:vAlign w:val="center"/>
            <w:hideMark/>
          </w:tcPr>
          <w:p w14:paraId="4BD32DBD" w14:textId="461655A6"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16.88</w:t>
            </w:r>
          </w:p>
        </w:tc>
      </w:tr>
      <w:tr w:rsidR="00457C9D" w:rsidRPr="00D1438B" w14:paraId="70180C60" w14:textId="77777777" w:rsidTr="002E7AD9">
        <w:trPr>
          <w:trHeight w:val="680"/>
        </w:trPr>
        <w:tc>
          <w:tcPr>
            <w:tcW w:w="2749" w:type="dxa"/>
            <w:gridSpan w:val="3"/>
            <w:tcBorders>
              <w:top w:val="nil"/>
              <w:left w:val="nil"/>
              <w:bottom w:val="nil"/>
              <w:right w:val="single" w:sz="4" w:space="0" w:color="auto"/>
            </w:tcBorders>
            <w:noWrap/>
            <w:vAlign w:val="center"/>
            <w:hideMark/>
          </w:tcPr>
          <w:p w14:paraId="1AF4A20B" w14:textId="7F7ED9B0"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基金、投資及長期應收款</w:t>
            </w:r>
          </w:p>
        </w:tc>
        <w:tc>
          <w:tcPr>
            <w:tcW w:w="1811" w:type="dxa"/>
            <w:tcBorders>
              <w:top w:val="nil"/>
              <w:left w:val="nil"/>
              <w:bottom w:val="nil"/>
              <w:right w:val="single" w:sz="4" w:space="0" w:color="auto"/>
            </w:tcBorders>
            <w:noWrap/>
            <w:vAlign w:val="center"/>
            <w:hideMark/>
          </w:tcPr>
          <w:p w14:paraId="35F943A8" w14:textId="79F7460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119,761,877</w:t>
            </w:r>
          </w:p>
        </w:tc>
        <w:tc>
          <w:tcPr>
            <w:tcW w:w="709" w:type="dxa"/>
            <w:tcBorders>
              <w:top w:val="nil"/>
              <w:left w:val="nil"/>
              <w:bottom w:val="nil"/>
              <w:right w:val="single" w:sz="4" w:space="0" w:color="auto"/>
            </w:tcBorders>
            <w:vAlign w:val="center"/>
            <w:hideMark/>
          </w:tcPr>
          <w:p w14:paraId="36A55EB2" w14:textId="126F513C"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3.24</w:t>
            </w:r>
          </w:p>
        </w:tc>
        <w:tc>
          <w:tcPr>
            <w:tcW w:w="1701" w:type="dxa"/>
            <w:gridSpan w:val="2"/>
            <w:tcBorders>
              <w:top w:val="nil"/>
              <w:left w:val="nil"/>
              <w:bottom w:val="nil"/>
              <w:right w:val="single" w:sz="4" w:space="0" w:color="auto"/>
            </w:tcBorders>
            <w:noWrap/>
            <w:vAlign w:val="center"/>
            <w:hideMark/>
          </w:tcPr>
          <w:p w14:paraId="012EA444" w14:textId="43DC394C"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117,413,434</w:t>
            </w:r>
          </w:p>
        </w:tc>
        <w:tc>
          <w:tcPr>
            <w:tcW w:w="709" w:type="dxa"/>
            <w:gridSpan w:val="2"/>
            <w:tcBorders>
              <w:top w:val="nil"/>
              <w:left w:val="nil"/>
              <w:bottom w:val="nil"/>
              <w:right w:val="single" w:sz="4" w:space="0" w:color="auto"/>
            </w:tcBorders>
            <w:vAlign w:val="center"/>
            <w:hideMark/>
          </w:tcPr>
          <w:p w14:paraId="756070C2" w14:textId="7059DE8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3.75</w:t>
            </w:r>
          </w:p>
        </w:tc>
        <w:tc>
          <w:tcPr>
            <w:tcW w:w="1563" w:type="dxa"/>
            <w:gridSpan w:val="3"/>
            <w:tcBorders>
              <w:top w:val="nil"/>
              <w:left w:val="nil"/>
              <w:bottom w:val="nil"/>
              <w:right w:val="single" w:sz="4" w:space="0" w:color="auto"/>
            </w:tcBorders>
            <w:noWrap/>
            <w:vAlign w:val="center"/>
            <w:hideMark/>
          </w:tcPr>
          <w:p w14:paraId="0FD2BB31" w14:textId="43C874A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2,348,443</w:t>
            </w:r>
          </w:p>
        </w:tc>
        <w:tc>
          <w:tcPr>
            <w:tcW w:w="712" w:type="dxa"/>
            <w:gridSpan w:val="3"/>
            <w:tcBorders>
              <w:top w:val="nil"/>
              <w:left w:val="single" w:sz="4" w:space="0" w:color="auto"/>
              <w:bottom w:val="nil"/>
              <w:right w:val="nil"/>
            </w:tcBorders>
            <w:vAlign w:val="center"/>
            <w:hideMark/>
          </w:tcPr>
          <w:p w14:paraId="2263F76E" w14:textId="468337B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2.00</w:t>
            </w:r>
          </w:p>
        </w:tc>
      </w:tr>
      <w:tr w:rsidR="00457C9D" w:rsidRPr="00D1438B" w14:paraId="434B1795" w14:textId="77777777" w:rsidTr="002E7AD9">
        <w:trPr>
          <w:trHeight w:val="680"/>
        </w:trPr>
        <w:tc>
          <w:tcPr>
            <w:tcW w:w="2749" w:type="dxa"/>
            <w:gridSpan w:val="3"/>
            <w:tcBorders>
              <w:top w:val="nil"/>
              <w:left w:val="nil"/>
              <w:bottom w:val="nil"/>
              <w:right w:val="single" w:sz="4" w:space="0" w:color="auto"/>
            </w:tcBorders>
            <w:noWrap/>
            <w:vAlign w:val="center"/>
            <w:hideMark/>
          </w:tcPr>
          <w:p w14:paraId="659FC1C6" w14:textId="2FA76137"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標楷體" w:eastAsia="標楷體" w:hAnsi="標楷體" w:hint="eastAsia"/>
                <w:noProof/>
                <w:sz w:val="20"/>
              </w:rPr>
              <w:t>不動產、廠房及設備</w:t>
            </w:r>
          </w:p>
        </w:tc>
        <w:tc>
          <w:tcPr>
            <w:tcW w:w="1811" w:type="dxa"/>
            <w:tcBorders>
              <w:top w:val="nil"/>
              <w:left w:val="nil"/>
              <w:bottom w:val="nil"/>
              <w:right w:val="single" w:sz="4" w:space="0" w:color="auto"/>
            </w:tcBorders>
            <w:noWrap/>
            <w:vAlign w:val="center"/>
            <w:hideMark/>
          </w:tcPr>
          <w:p w14:paraId="3CD9AF5B" w14:textId="6F47CDF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687,758,800</w:t>
            </w:r>
          </w:p>
        </w:tc>
        <w:tc>
          <w:tcPr>
            <w:tcW w:w="709" w:type="dxa"/>
            <w:tcBorders>
              <w:top w:val="nil"/>
              <w:left w:val="nil"/>
              <w:bottom w:val="nil"/>
              <w:right w:val="single" w:sz="4" w:space="0" w:color="auto"/>
            </w:tcBorders>
            <w:vAlign w:val="center"/>
            <w:hideMark/>
          </w:tcPr>
          <w:p w14:paraId="06291B84" w14:textId="31F5F3C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18.58</w:t>
            </w:r>
          </w:p>
        </w:tc>
        <w:tc>
          <w:tcPr>
            <w:tcW w:w="1701" w:type="dxa"/>
            <w:gridSpan w:val="2"/>
            <w:tcBorders>
              <w:top w:val="nil"/>
              <w:left w:val="nil"/>
              <w:bottom w:val="nil"/>
              <w:right w:val="single" w:sz="4" w:space="0" w:color="auto"/>
            </w:tcBorders>
            <w:noWrap/>
            <w:vAlign w:val="center"/>
            <w:hideMark/>
          </w:tcPr>
          <w:p w14:paraId="7211482E" w14:textId="698C1D4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520,243,876</w:t>
            </w:r>
          </w:p>
        </w:tc>
        <w:tc>
          <w:tcPr>
            <w:tcW w:w="709" w:type="dxa"/>
            <w:gridSpan w:val="2"/>
            <w:tcBorders>
              <w:top w:val="nil"/>
              <w:left w:val="nil"/>
              <w:bottom w:val="nil"/>
              <w:right w:val="single" w:sz="4" w:space="0" w:color="auto"/>
            </w:tcBorders>
            <w:vAlign w:val="center"/>
            <w:hideMark/>
          </w:tcPr>
          <w:p w14:paraId="1C0AF384" w14:textId="11C1C80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16.62</w:t>
            </w:r>
          </w:p>
        </w:tc>
        <w:tc>
          <w:tcPr>
            <w:tcW w:w="1563" w:type="dxa"/>
            <w:gridSpan w:val="3"/>
            <w:tcBorders>
              <w:top w:val="nil"/>
              <w:left w:val="nil"/>
              <w:bottom w:val="nil"/>
              <w:right w:val="single" w:sz="4" w:space="0" w:color="auto"/>
            </w:tcBorders>
            <w:noWrap/>
            <w:vAlign w:val="center"/>
            <w:hideMark/>
          </w:tcPr>
          <w:p w14:paraId="6B2CCA85" w14:textId="12E42F5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167,514,924</w:t>
            </w:r>
          </w:p>
        </w:tc>
        <w:tc>
          <w:tcPr>
            <w:tcW w:w="712" w:type="dxa"/>
            <w:gridSpan w:val="3"/>
            <w:tcBorders>
              <w:top w:val="nil"/>
              <w:left w:val="single" w:sz="4" w:space="0" w:color="auto"/>
              <w:bottom w:val="nil"/>
              <w:right w:val="nil"/>
            </w:tcBorders>
            <w:vAlign w:val="center"/>
            <w:hideMark/>
          </w:tcPr>
          <w:p w14:paraId="306239AB" w14:textId="5373718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32.20</w:t>
            </w:r>
          </w:p>
        </w:tc>
      </w:tr>
      <w:tr w:rsidR="00457C9D" w:rsidRPr="00D1438B" w14:paraId="1C40CC37" w14:textId="77777777" w:rsidTr="002E7AD9">
        <w:trPr>
          <w:trHeight w:val="680"/>
        </w:trPr>
        <w:tc>
          <w:tcPr>
            <w:tcW w:w="2749" w:type="dxa"/>
            <w:gridSpan w:val="3"/>
            <w:tcBorders>
              <w:top w:val="nil"/>
              <w:left w:val="nil"/>
              <w:bottom w:val="nil"/>
              <w:right w:val="single" w:sz="4" w:space="0" w:color="auto"/>
            </w:tcBorders>
            <w:noWrap/>
            <w:vAlign w:val="center"/>
          </w:tcPr>
          <w:p w14:paraId="32D48D64" w14:textId="46175B1D"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標楷體" w:eastAsia="標楷體" w:hAnsi="標楷體" w:hint="eastAsia"/>
                <w:noProof/>
                <w:sz w:val="20"/>
              </w:rPr>
              <w:t>投資性不動產</w:t>
            </w:r>
          </w:p>
        </w:tc>
        <w:tc>
          <w:tcPr>
            <w:tcW w:w="1811" w:type="dxa"/>
            <w:tcBorders>
              <w:top w:val="nil"/>
              <w:left w:val="nil"/>
              <w:bottom w:val="nil"/>
              <w:right w:val="single" w:sz="4" w:space="0" w:color="auto"/>
            </w:tcBorders>
            <w:noWrap/>
            <w:vAlign w:val="center"/>
          </w:tcPr>
          <w:p w14:paraId="1F40FC23" w14:textId="296B702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26,607,050</w:t>
            </w:r>
          </w:p>
        </w:tc>
        <w:tc>
          <w:tcPr>
            <w:tcW w:w="709" w:type="dxa"/>
            <w:tcBorders>
              <w:top w:val="nil"/>
              <w:left w:val="nil"/>
              <w:bottom w:val="nil"/>
              <w:right w:val="single" w:sz="4" w:space="0" w:color="auto"/>
            </w:tcBorders>
            <w:vAlign w:val="center"/>
          </w:tcPr>
          <w:p w14:paraId="1B159725" w14:textId="74F3F4B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0.72</w:t>
            </w:r>
          </w:p>
        </w:tc>
        <w:tc>
          <w:tcPr>
            <w:tcW w:w="1701" w:type="dxa"/>
            <w:gridSpan w:val="2"/>
            <w:tcBorders>
              <w:top w:val="nil"/>
              <w:left w:val="nil"/>
              <w:bottom w:val="nil"/>
              <w:right w:val="single" w:sz="4" w:space="0" w:color="auto"/>
            </w:tcBorders>
            <w:noWrap/>
            <w:vAlign w:val="center"/>
          </w:tcPr>
          <w:p w14:paraId="26542469" w14:textId="6022DB0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29,405,529</w:t>
            </w:r>
          </w:p>
        </w:tc>
        <w:tc>
          <w:tcPr>
            <w:tcW w:w="709" w:type="dxa"/>
            <w:gridSpan w:val="2"/>
            <w:tcBorders>
              <w:top w:val="nil"/>
              <w:left w:val="nil"/>
              <w:bottom w:val="nil"/>
              <w:right w:val="single" w:sz="4" w:space="0" w:color="auto"/>
            </w:tcBorders>
            <w:vAlign w:val="center"/>
          </w:tcPr>
          <w:p w14:paraId="05058BF1" w14:textId="73966C3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0.94</w:t>
            </w:r>
          </w:p>
        </w:tc>
        <w:tc>
          <w:tcPr>
            <w:tcW w:w="1563" w:type="dxa"/>
            <w:gridSpan w:val="3"/>
            <w:tcBorders>
              <w:top w:val="nil"/>
              <w:left w:val="nil"/>
              <w:bottom w:val="nil"/>
              <w:right w:val="single" w:sz="4" w:space="0" w:color="auto"/>
            </w:tcBorders>
            <w:noWrap/>
            <w:vAlign w:val="center"/>
          </w:tcPr>
          <w:p w14:paraId="40D64E14" w14:textId="7835B88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- 2,798,479</w:t>
            </w:r>
          </w:p>
        </w:tc>
        <w:tc>
          <w:tcPr>
            <w:tcW w:w="712" w:type="dxa"/>
            <w:gridSpan w:val="3"/>
            <w:tcBorders>
              <w:top w:val="nil"/>
              <w:left w:val="single" w:sz="4" w:space="0" w:color="auto"/>
              <w:bottom w:val="nil"/>
              <w:right w:val="nil"/>
            </w:tcBorders>
            <w:vAlign w:val="center"/>
          </w:tcPr>
          <w:p w14:paraId="787E3193" w14:textId="24E504F9"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- 9.52</w:t>
            </w:r>
          </w:p>
        </w:tc>
      </w:tr>
      <w:tr w:rsidR="00457C9D" w:rsidRPr="00D1438B" w14:paraId="484DEB49" w14:textId="77777777" w:rsidTr="002E7AD9">
        <w:trPr>
          <w:trHeight w:val="680"/>
        </w:trPr>
        <w:tc>
          <w:tcPr>
            <w:tcW w:w="2749" w:type="dxa"/>
            <w:gridSpan w:val="3"/>
            <w:tcBorders>
              <w:top w:val="nil"/>
              <w:left w:val="nil"/>
              <w:bottom w:val="nil"/>
              <w:right w:val="single" w:sz="4" w:space="0" w:color="auto"/>
            </w:tcBorders>
            <w:noWrap/>
            <w:vAlign w:val="center"/>
            <w:hideMark/>
          </w:tcPr>
          <w:p w14:paraId="7CE71E89" w14:textId="729FE5D4"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無形資產及礦產資源</w:t>
            </w:r>
          </w:p>
        </w:tc>
        <w:tc>
          <w:tcPr>
            <w:tcW w:w="1811" w:type="dxa"/>
            <w:tcBorders>
              <w:top w:val="nil"/>
              <w:left w:val="nil"/>
              <w:bottom w:val="nil"/>
              <w:right w:val="single" w:sz="4" w:space="0" w:color="auto"/>
            </w:tcBorders>
            <w:noWrap/>
            <w:vAlign w:val="center"/>
            <w:hideMark/>
          </w:tcPr>
          <w:p w14:paraId="498B75B0" w14:textId="0258ABEB"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15,919,446</w:t>
            </w:r>
          </w:p>
        </w:tc>
        <w:tc>
          <w:tcPr>
            <w:tcW w:w="709" w:type="dxa"/>
            <w:tcBorders>
              <w:top w:val="nil"/>
              <w:left w:val="nil"/>
              <w:bottom w:val="nil"/>
              <w:right w:val="single" w:sz="4" w:space="0" w:color="auto"/>
            </w:tcBorders>
            <w:vAlign w:val="center"/>
            <w:hideMark/>
          </w:tcPr>
          <w:p w14:paraId="062ECDF6" w14:textId="7A14E82D"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0.43</w:t>
            </w:r>
          </w:p>
        </w:tc>
        <w:tc>
          <w:tcPr>
            <w:tcW w:w="1701" w:type="dxa"/>
            <w:gridSpan w:val="2"/>
            <w:tcBorders>
              <w:top w:val="nil"/>
              <w:left w:val="nil"/>
              <w:bottom w:val="nil"/>
              <w:right w:val="single" w:sz="4" w:space="0" w:color="auto"/>
            </w:tcBorders>
            <w:noWrap/>
            <w:vAlign w:val="center"/>
            <w:hideMark/>
          </w:tcPr>
          <w:p w14:paraId="4CA014DB" w14:textId="41DDB96A"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19,720,827</w:t>
            </w:r>
          </w:p>
        </w:tc>
        <w:tc>
          <w:tcPr>
            <w:tcW w:w="709" w:type="dxa"/>
            <w:gridSpan w:val="2"/>
            <w:tcBorders>
              <w:top w:val="nil"/>
              <w:left w:val="nil"/>
              <w:bottom w:val="nil"/>
              <w:right w:val="single" w:sz="4" w:space="0" w:color="auto"/>
            </w:tcBorders>
            <w:vAlign w:val="center"/>
            <w:hideMark/>
          </w:tcPr>
          <w:p w14:paraId="344D0221" w14:textId="2831D41A"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0.63</w:t>
            </w:r>
          </w:p>
        </w:tc>
        <w:tc>
          <w:tcPr>
            <w:tcW w:w="1563" w:type="dxa"/>
            <w:gridSpan w:val="3"/>
            <w:tcBorders>
              <w:top w:val="nil"/>
              <w:left w:val="nil"/>
              <w:bottom w:val="nil"/>
              <w:right w:val="single" w:sz="4" w:space="0" w:color="auto"/>
            </w:tcBorders>
            <w:noWrap/>
            <w:vAlign w:val="center"/>
            <w:hideMark/>
          </w:tcPr>
          <w:p w14:paraId="09578D66" w14:textId="6CC98BA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- 3,801,381</w:t>
            </w:r>
          </w:p>
        </w:tc>
        <w:tc>
          <w:tcPr>
            <w:tcW w:w="712" w:type="dxa"/>
            <w:gridSpan w:val="3"/>
            <w:tcBorders>
              <w:top w:val="nil"/>
              <w:left w:val="single" w:sz="4" w:space="0" w:color="auto"/>
              <w:bottom w:val="nil"/>
              <w:right w:val="nil"/>
            </w:tcBorders>
            <w:vAlign w:val="center"/>
            <w:hideMark/>
          </w:tcPr>
          <w:p w14:paraId="7ED83A9F" w14:textId="5ED4E50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- 19.28</w:t>
            </w:r>
          </w:p>
        </w:tc>
      </w:tr>
      <w:tr w:rsidR="00457C9D" w:rsidRPr="00D1438B" w14:paraId="4DB4B157" w14:textId="77777777" w:rsidTr="002E7AD9">
        <w:trPr>
          <w:trHeight w:val="680"/>
        </w:trPr>
        <w:tc>
          <w:tcPr>
            <w:tcW w:w="2749" w:type="dxa"/>
            <w:gridSpan w:val="3"/>
            <w:tcBorders>
              <w:top w:val="nil"/>
              <w:left w:val="nil"/>
              <w:bottom w:val="nil"/>
              <w:right w:val="single" w:sz="4" w:space="0" w:color="auto"/>
            </w:tcBorders>
            <w:noWrap/>
            <w:vAlign w:val="center"/>
            <w:hideMark/>
          </w:tcPr>
          <w:p w14:paraId="70481D5E" w14:textId="748ED7F6"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其他資產</w:t>
            </w:r>
          </w:p>
        </w:tc>
        <w:tc>
          <w:tcPr>
            <w:tcW w:w="1811" w:type="dxa"/>
            <w:tcBorders>
              <w:top w:val="nil"/>
              <w:left w:val="nil"/>
              <w:bottom w:val="nil"/>
              <w:right w:val="single" w:sz="4" w:space="0" w:color="auto"/>
            </w:tcBorders>
            <w:noWrap/>
            <w:vAlign w:val="center"/>
            <w:hideMark/>
          </w:tcPr>
          <w:p w14:paraId="199B94CA" w14:textId="45CD20C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12,438,013</w:t>
            </w:r>
          </w:p>
        </w:tc>
        <w:tc>
          <w:tcPr>
            <w:tcW w:w="709" w:type="dxa"/>
            <w:tcBorders>
              <w:top w:val="nil"/>
              <w:left w:val="nil"/>
              <w:bottom w:val="nil"/>
              <w:right w:val="single" w:sz="4" w:space="0" w:color="auto"/>
            </w:tcBorders>
            <w:vAlign w:val="center"/>
            <w:hideMark/>
          </w:tcPr>
          <w:p w14:paraId="00A7C3C2" w14:textId="49A9461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0.34</w:t>
            </w:r>
          </w:p>
        </w:tc>
        <w:tc>
          <w:tcPr>
            <w:tcW w:w="1701" w:type="dxa"/>
            <w:gridSpan w:val="2"/>
            <w:tcBorders>
              <w:top w:val="nil"/>
              <w:left w:val="nil"/>
              <w:bottom w:val="nil"/>
              <w:right w:val="single" w:sz="4" w:space="0" w:color="auto"/>
            </w:tcBorders>
            <w:noWrap/>
            <w:vAlign w:val="center"/>
            <w:hideMark/>
          </w:tcPr>
          <w:p w14:paraId="3F0D89B2" w14:textId="3EDE6BF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14,154,004</w:t>
            </w:r>
          </w:p>
        </w:tc>
        <w:tc>
          <w:tcPr>
            <w:tcW w:w="709" w:type="dxa"/>
            <w:gridSpan w:val="2"/>
            <w:tcBorders>
              <w:top w:val="nil"/>
              <w:left w:val="nil"/>
              <w:bottom w:val="nil"/>
              <w:right w:val="single" w:sz="4" w:space="0" w:color="auto"/>
            </w:tcBorders>
            <w:vAlign w:val="center"/>
            <w:hideMark/>
          </w:tcPr>
          <w:p w14:paraId="05684F8E" w14:textId="495E825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0.45</w:t>
            </w:r>
          </w:p>
        </w:tc>
        <w:tc>
          <w:tcPr>
            <w:tcW w:w="1563" w:type="dxa"/>
            <w:gridSpan w:val="3"/>
            <w:tcBorders>
              <w:top w:val="nil"/>
              <w:left w:val="nil"/>
              <w:bottom w:val="nil"/>
              <w:right w:val="single" w:sz="4" w:space="0" w:color="auto"/>
            </w:tcBorders>
            <w:noWrap/>
            <w:vAlign w:val="center"/>
            <w:hideMark/>
          </w:tcPr>
          <w:p w14:paraId="0DC0AA05" w14:textId="1EE5F48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- 1,715,991</w:t>
            </w:r>
          </w:p>
        </w:tc>
        <w:tc>
          <w:tcPr>
            <w:tcW w:w="712" w:type="dxa"/>
            <w:gridSpan w:val="3"/>
            <w:tcBorders>
              <w:top w:val="nil"/>
              <w:left w:val="single" w:sz="4" w:space="0" w:color="auto"/>
              <w:bottom w:val="nil"/>
              <w:right w:val="nil"/>
            </w:tcBorders>
            <w:vAlign w:val="center"/>
            <w:hideMark/>
          </w:tcPr>
          <w:p w14:paraId="33473478" w14:textId="618B0F3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- 12.12</w:t>
            </w:r>
          </w:p>
        </w:tc>
      </w:tr>
      <w:tr w:rsidR="00457C9D" w:rsidRPr="00D1438B" w14:paraId="6A8F1911" w14:textId="77777777" w:rsidTr="002E7AD9">
        <w:trPr>
          <w:trHeight w:val="737"/>
        </w:trPr>
        <w:tc>
          <w:tcPr>
            <w:tcW w:w="2749" w:type="dxa"/>
            <w:gridSpan w:val="3"/>
            <w:tcBorders>
              <w:top w:val="nil"/>
              <w:left w:val="nil"/>
              <w:bottom w:val="nil"/>
              <w:right w:val="single" w:sz="4" w:space="0" w:color="auto"/>
            </w:tcBorders>
            <w:noWrap/>
            <w:vAlign w:val="center"/>
            <w:hideMark/>
          </w:tcPr>
          <w:p w14:paraId="280436F7" w14:textId="65A64F59" w:rsidR="00457C9D" w:rsidRPr="00D1438B" w:rsidRDefault="00457C9D" w:rsidP="00457C9D">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資產總額</w:t>
            </w:r>
          </w:p>
        </w:tc>
        <w:tc>
          <w:tcPr>
            <w:tcW w:w="1811" w:type="dxa"/>
            <w:tcBorders>
              <w:top w:val="nil"/>
              <w:left w:val="nil"/>
              <w:bottom w:val="nil"/>
              <w:right w:val="single" w:sz="4" w:space="0" w:color="auto"/>
            </w:tcBorders>
            <w:noWrap/>
            <w:vAlign w:val="center"/>
            <w:hideMark/>
          </w:tcPr>
          <w:p w14:paraId="44BD6BD6" w14:textId="60AC147F"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3,701,554,183</w:t>
            </w:r>
          </w:p>
        </w:tc>
        <w:tc>
          <w:tcPr>
            <w:tcW w:w="709" w:type="dxa"/>
            <w:tcBorders>
              <w:top w:val="nil"/>
              <w:left w:val="nil"/>
              <w:bottom w:val="nil"/>
              <w:right w:val="single" w:sz="4" w:space="0" w:color="auto"/>
            </w:tcBorders>
            <w:vAlign w:val="center"/>
            <w:hideMark/>
          </w:tcPr>
          <w:p w14:paraId="31DEBCDF" w14:textId="142B7E86"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701" w:type="dxa"/>
            <w:gridSpan w:val="2"/>
            <w:tcBorders>
              <w:top w:val="nil"/>
              <w:left w:val="nil"/>
              <w:bottom w:val="nil"/>
              <w:right w:val="single" w:sz="4" w:space="0" w:color="auto"/>
            </w:tcBorders>
            <w:noWrap/>
            <w:vAlign w:val="center"/>
            <w:hideMark/>
          </w:tcPr>
          <w:p w14:paraId="49007F78" w14:textId="47DD25F2"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3,130,007,737</w:t>
            </w:r>
          </w:p>
        </w:tc>
        <w:tc>
          <w:tcPr>
            <w:tcW w:w="709" w:type="dxa"/>
            <w:gridSpan w:val="2"/>
            <w:tcBorders>
              <w:top w:val="nil"/>
              <w:left w:val="nil"/>
              <w:bottom w:val="nil"/>
              <w:right w:val="single" w:sz="4" w:space="0" w:color="auto"/>
            </w:tcBorders>
            <w:vAlign w:val="center"/>
            <w:hideMark/>
          </w:tcPr>
          <w:p w14:paraId="3326EADF" w14:textId="10F4E2CA"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563" w:type="dxa"/>
            <w:gridSpan w:val="3"/>
            <w:tcBorders>
              <w:top w:val="nil"/>
              <w:left w:val="nil"/>
              <w:bottom w:val="nil"/>
              <w:right w:val="single" w:sz="4" w:space="0" w:color="auto"/>
            </w:tcBorders>
            <w:noWrap/>
            <w:vAlign w:val="center"/>
            <w:hideMark/>
          </w:tcPr>
          <w:p w14:paraId="770D4367" w14:textId="164E75DA"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571,546,446</w:t>
            </w:r>
          </w:p>
        </w:tc>
        <w:tc>
          <w:tcPr>
            <w:tcW w:w="712" w:type="dxa"/>
            <w:gridSpan w:val="3"/>
            <w:tcBorders>
              <w:top w:val="nil"/>
              <w:left w:val="single" w:sz="4" w:space="0" w:color="auto"/>
              <w:bottom w:val="nil"/>
              <w:right w:val="nil"/>
            </w:tcBorders>
            <w:vAlign w:val="center"/>
            <w:hideMark/>
          </w:tcPr>
          <w:p w14:paraId="52DFB0D1" w14:textId="732E8888"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18.26</w:t>
            </w:r>
          </w:p>
        </w:tc>
      </w:tr>
      <w:tr w:rsidR="00457C9D" w:rsidRPr="00D1438B" w14:paraId="04191DC1" w14:textId="77777777" w:rsidTr="002E7AD9">
        <w:trPr>
          <w:trHeight w:val="737"/>
        </w:trPr>
        <w:tc>
          <w:tcPr>
            <w:tcW w:w="2749" w:type="dxa"/>
            <w:gridSpan w:val="3"/>
            <w:tcBorders>
              <w:top w:val="nil"/>
              <w:left w:val="nil"/>
              <w:bottom w:val="nil"/>
              <w:right w:val="single" w:sz="4" w:space="0" w:color="auto"/>
            </w:tcBorders>
            <w:noWrap/>
            <w:vAlign w:val="center"/>
            <w:hideMark/>
          </w:tcPr>
          <w:p w14:paraId="0EC18489" w14:textId="29D8173C" w:rsidR="00457C9D" w:rsidRPr="00D1438B" w:rsidRDefault="00457C9D" w:rsidP="00457C9D">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負債</w:t>
            </w:r>
          </w:p>
        </w:tc>
        <w:tc>
          <w:tcPr>
            <w:tcW w:w="1811" w:type="dxa"/>
            <w:tcBorders>
              <w:top w:val="nil"/>
              <w:left w:val="nil"/>
              <w:bottom w:val="nil"/>
              <w:right w:val="single" w:sz="4" w:space="0" w:color="auto"/>
            </w:tcBorders>
            <w:noWrap/>
            <w:vAlign w:val="center"/>
            <w:hideMark/>
          </w:tcPr>
          <w:p w14:paraId="310629B4" w14:textId="3A5063A8"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1,630,747,992</w:t>
            </w:r>
          </w:p>
        </w:tc>
        <w:tc>
          <w:tcPr>
            <w:tcW w:w="709" w:type="dxa"/>
            <w:tcBorders>
              <w:top w:val="nil"/>
              <w:left w:val="nil"/>
              <w:bottom w:val="nil"/>
              <w:right w:val="single" w:sz="4" w:space="0" w:color="auto"/>
            </w:tcBorders>
            <w:vAlign w:val="center"/>
            <w:hideMark/>
          </w:tcPr>
          <w:p w14:paraId="547A9F21" w14:textId="1D61B6D0"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44.06</w:t>
            </w:r>
          </w:p>
        </w:tc>
        <w:tc>
          <w:tcPr>
            <w:tcW w:w="1701" w:type="dxa"/>
            <w:gridSpan w:val="2"/>
            <w:tcBorders>
              <w:top w:val="nil"/>
              <w:left w:val="nil"/>
              <w:bottom w:val="nil"/>
              <w:right w:val="single" w:sz="4" w:space="0" w:color="auto"/>
            </w:tcBorders>
            <w:noWrap/>
            <w:vAlign w:val="center"/>
            <w:hideMark/>
          </w:tcPr>
          <w:p w14:paraId="7F378C6D" w14:textId="7FD47045"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1,527,530,093</w:t>
            </w:r>
          </w:p>
        </w:tc>
        <w:tc>
          <w:tcPr>
            <w:tcW w:w="709" w:type="dxa"/>
            <w:gridSpan w:val="2"/>
            <w:tcBorders>
              <w:top w:val="nil"/>
              <w:left w:val="nil"/>
              <w:bottom w:val="nil"/>
              <w:right w:val="single" w:sz="4" w:space="0" w:color="auto"/>
            </w:tcBorders>
            <w:vAlign w:val="center"/>
            <w:hideMark/>
          </w:tcPr>
          <w:p w14:paraId="111330D4" w14:textId="2E67CED9"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48.80</w:t>
            </w:r>
          </w:p>
        </w:tc>
        <w:tc>
          <w:tcPr>
            <w:tcW w:w="1563" w:type="dxa"/>
            <w:gridSpan w:val="3"/>
            <w:tcBorders>
              <w:top w:val="nil"/>
              <w:left w:val="nil"/>
              <w:bottom w:val="nil"/>
              <w:right w:val="single" w:sz="4" w:space="0" w:color="auto"/>
            </w:tcBorders>
            <w:noWrap/>
            <w:vAlign w:val="center"/>
            <w:hideMark/>
          </w:tcPr>
          <w:p w14:paraId="2844F8FA" w14:textId="765B53A2"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103,217,899</w:t>
            </w:r>
          </w:p>
        </w:tc>
        <w:tc>
          <w:tcPr>
            <w:tcW w:w="712" w:type="dxa"/>
            <w:gridSpan w:val="3"/>
            <w:tcBorders>
              <w:top w:val="nil"/>
              <w:left w:val="single" w:sz="4" w:space="0" w:color="auto"/>
              <w:bottom w:val="nil"/>
              <w:right w:val="nil"/>
            </w:tcBorders>
            <w:vAlign w:val="center"/>
            <w:hideMark/>
          </w:tcPr>
          <w:p w14:paraId="79105EFE" w14:textId="47893BF9"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6.76</w:t>
            </w:r>
          </w:p>
        </w:tc>
      </w:tr>
      <w:tr w:rsidR="00457C9D" w:rsidRPr="00D1438B" w14:paraId="61966ACA" w14:textId="77777777" w:rsidTr="002E7AD9">
        <w:trPr>
          <w:trHeight w:val="680"/>
        </w:trPr>
        <w:tc>
          <w:tcPr>
            <w:tcW w:w="2749" w:type="dxa"/>
            <w:gridSpan w:val="3"/>
            <w:tcBorders>
              <w:top w:val="nil"/>
              <w:left w:val="nil"/>
              <w:bottom w:val="nil"/>
              <w:right w:val="single" w:sz="4" w:space="0" w:color="auto"/>
            </w:tcBorders>
            <w:noWrap/>
            <w:vAlign w:val="center"/>
            <w:hideMark/>
          </w:tcPr>
          <w:p w14:paraId="529722BE" w14:textId="6EEFE960"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流動負債</w:t>
            </w:r>
          </w:p>
        </w:tc>
        <w:tc>
          <w:tcPr>
            <w:tcW w:w="1811" w:type="dxa"/>
            <w:tcBorders>
              <w:top w:val="nil"/>
              <w:left w:val="nil"/>
              <w:bottom w:val="nil"/>
              <w:right w:val="single" w:sz="4" w:space="0" w:color="auto"/>
            </w:tcBorders>
            <w:noWrap/>
            <w:vAlign w:val="center"/>
            <w:hideMark/>
          </w:tcPr>
          <w:p w14:paraId="0B1CC49E" w14:textId="10B6AB7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676,959,631</w:t>
            </w:r>
          </w:p>
        </w:tc>
        <w:tc>
          <w:tcPr>
            <w:tcW w:w="709" w:type="dxa"/>
            <w:tcBorders>
              <w:top w:val="nil"/>
              <w:left w:val="nil"/>
              <w:bottom w:val="nil"/>
              <w:right w:val="single" w:sz="4" w:space="0" w:color="auto"/>
            </w:tcBorders>
            <w:vAlign w:val="center"/>
            <w:hideMark/>
          </w:tcPr>
          <w:p w14:paraId="69AFA2F5" w14:textId="7D3A3ECD"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18.29</w:t>
            </w:r>
          </w:p>
        </w:tc>
        <w:tc>
          <w:tcPr>
            <w:tcW w:w="1701" w:type="dxa"/>
            <w:gridSpan w:val="2"/>
            <w:tcBorders>
              <w:top w:val="nil"/>
              <w:left w:val="nil"/>
              <w:bottom w:val="nil"/>
              <w:right w:val="single" w:sz="4" w:space="0" w:color="auto"/>
            </w:tcBorders>
            <w:noWrap/>
            <w:vAlign w:val="center"/>
            <w:hideMark/>
          </w:tcPr>
          <w:p w14:paraId="120B8EBD" w14:textId="08A60988"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460,000,296</w:t>
            </w:r>
          </w:p>
        </w:tc>
        <w:tc>
          <w:tcPr>
            <w:tcW w:w="709" w:type="dxa"/>
            <w:gridSpan w:val="2"/>
            <w:tcBorders>
              <w:top w:val="nil"/>
              <w:left w:val="nil"/>
              <w:bottom w:val="nil"/>
              <w:right w:val="single" w:sz="4" w:space="0" w:color="auto"/>
            </w:tcBorders>
            <w:vAlign w:val="center"/>
            <w:hideMark/>
          </w:tcPr>
          <w:p w14:paraId="606F9431" w14:textId="74FC26F8"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14.70</w:t>
            </w:r>
          </w:p>
        </w:tc>
        <w:tc>
          <w:tcPr>
            <w:tcW w:w="1563" w:type="dxa"/>
            <w:gridSpan w:val="3"/>
            <w:tcBorders>
              <w:top w:val="nil"/>
              <w:left w:val="nil"/>
              <w:bottom w:val="nil"/>
              <w:right w:val="single" w:sz="4" w:space="0" w:color="auto"/>
            </w:tcBorders>
            <w:noWrap/>
            <w:vAlign w:val="center"/>
            <w:hideMark/>
          </w:tcPr>
          <w:p w14:paraId="33950A19" w14:textId="4984399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216,959,335</w:t>
            </w:r>
          </w:p>
        </w:tc>
        <w:tc>
          <w:tcPr>
            <w:tcW w:w="712" w:type="dxa"/>
            <w:gridSpan w:val="3"/>
            <w:tcBorders>
              <w:top w:val="nil"/>
              <w:left w:val="single" w:sz="4" w:space="0" w:color="auto"/>
              <w:bottom w:val="nil"/>
              <w:right w:val="nil"/>
            </w:tcBorders>
            <w:vAlign w:val="center"/>
            <w:hideMark/>
          </w:tcPr>
          <w:p w14:paraId="77B122F1" w14:textId="77AAB1D2"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47.17</w:t>
            </w:r>
          </w:p>
        </w:tc>
      </w:tr>
      <w:tr w:rsidR="00457C9D" w:rsidRPr="00D1438B" w14:paraId="6327FBA0" w14:textId="77777777" w:rsidTr="002E7AD9">
        <w:trPr>
          <w:trHeight w:val="680"/>
        </w:trPr>
        <w:tc>
          <w:tcPr>
            <w:tcW w:w="2749" w:type="dxa"/>
            <w:gridSpan w:val="3"/>
            <w:tcBorders>
              <w:top w:val="nil"/>
              <w:left w:val="nil"/>
              <w:bottom w:val="nil"/>
              <w:right w:val="single" w:sz="4" w:space="0" w:color="auto"/>
            </w:tcBorders>
            <w:noWrap/>
            <w:vAlign w:val="center"/>
            <w:hideMark/>
          </w:tcPr>
          <w:p w14:paraId="628BAF4E" w14:textId="1914AF33"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長期負債</w:t>
            </w:r>
          </w:p>
        </w:tc>
        <w:tc>
          <w:tcPr>
            <w:tcW w:w="1811" w:type="dxa"/>
            <w:tcBorders>
              <w:top w:val="nil"/>
              <w:left w:val="nil"/>
              <w:bottom w:val="nil"/>
              <w:right w:val="single" w:sz="4" w:space="0" w:color="auto"/>
            </w:tcBorders>
            <w:noWrap/>
            <w:vAlign w:val="center"/>
            <w:hideMark/>
          </w:tcPr>
          <w:p w14:paraId="23D14111" w14:textId="01808E0B"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121,338,423</w:t>
            </w:r>
          </w:p>
        </w:tc>
        <w:tc>
          <w:tcPr>
            <w:tcW w:w="709" w:type="dxa"/>
            <w:tcBorders>
              <w:top w:val="nil"/>
              <w:left w:val="nil"/>
              <w:bottom w:val="nil"/>
              <w:right w:val="single" w:sz="4" w:space="0" w:color="auto"/>
            </w:tcBorders>
            <w:vAlign w:val="center"/>
            <w:hideMark/>
          </w:tcPr>
          <w:p w14:paraId="2DB9FB13" w14:textId="18F1EAE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3.28</w:t>
            </w:r>
          </w:p>
        </w:tc>
        <w:tc>
          <w:tcPr>
            <w:tcW w:w="1701" w:type="dxa"/>
            <w:gridSpan w:val="2"/>
            <w:tcBorders>
              <w:top w:val="nil"/>
              <w:left w:val="nil"/>
              <w:bottom w:val="nil"/>
              <w:right w:val="single" w:sz="4" w:space="0" w:color="auto"/>
            </w:tcBorders>
            <w:noWrap/>
            <w:vAlign w:val="center"/>
            <w:hideMark/>
          </w:tcPr>
          <w:p w14:paraId="52E1CFD5" w14:textId="460DE67C"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118,615,112</w:t>
            </w:r>
          </w:p>
        </w:tc>
        <w:tc>
          <w:tcPr>
            <w:tcW w:w="709" w:type="dxa"/>
            <w:gridSpan w:val="2"/>
            <w:tcBorders>
              <w:top w:val="nil"/>
              <w:left w:val="nil"/>
              <w:bottom w:val="nil"/>
              <w:right w:val="single" w:sz="4" w:space="0" w:color="auto"/>
            </w:tcBorders>
            <w:vAlign w:val="center"/>
            <w:hideMark/>
          </w:tcPr>
          <w:p w14:paraId="3BEF069B" w14:textId="7EF2D322"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3.79</w:t>
            </w:r>
          </w:p>
        </w:tc>
        <w:tc>
          <w:tcPr>
            <w:tcW w:w="1563" w:type="dxa"/>
            <w:gridSpan w:val="3"/>
            <w:tcBorders>
              <w:top w:val="nil"/>
              <w:left w:val="nil"/>
              <w:bottom w:val="nil"/>
              <w:right w:val="single" w:sz="4" w:space="0" w:color="auto"/>
            </w:tcBorders>
            <w:noWrap/>
            <w:vAlign w:val="center"/>
            <w:hideMark/>
          </w:tcPr>
          <w:p w14:paraId="5BDD352F" w14:textId="7CFBDBA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2,723,311</w:t>
            </w:r>
          </w:p>
        </w:tc>
        <w:tc>
          <w:tcPr>
            <w:tcW w:w="712" w:type="dxa"/>
            <w:gridSpan w:val="3"/>
            <w:tcBorders>
              <w:top w:val="nil"/>
              <w:left w:val="single" w:sz="4" w:space="0" w:color="auto"/>
              <w:bottom w:val="nil"/>
              <w:right w:val="nil"/>
            </w:tcBorders>
            <w:vAlign w:val="center"/>
            <w:hideMark/>
          </w:tcPr>
          <w:p w14:paraId="504E33D9" w14:textId="6D06823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2.30</w:t>
            </w:r>
          </w:p>
        </w:tc>
      </w:tr>
      <w:tr w:rsidR="00457C9D" w:rsidRPr="00D1438B" w14:paraId="030A585D" w14:textId="77777777" w:rsidTr="002E7AD9">
        <w:trPr>
          <w:trHeight w:val="680"/>
        </w:trPr>
        <w:tc>
          <w:tcPr>
            <w:tcW w:w="2749" w:type="dxa"/>
            <w:gridSpan w:val="3"/>
            <w:tcBorders>
              <w:top w:val="nil"/>
              <w:left w:val="nil"/>
              <w:bottom w:val="nil"/>
              <w:right w:val="single" w:sz="4" w:space="0" w:color="auto"/>
            </w:tcBorders>
            <w:noWrap/>
            <w:vAlign w:val="center"/>
            <w:hideMark/>
          </w:tcPr>
          <w:p w14:paraId="0FED0344" w14:textId="5BC52BA0"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其他負債</w:t>
            </w:r>
          </w:p>
        </w:tc>
        <w:tc>
          <w:tcPr>
            <w:tcW w:w="1811" w:type="dxa"/>
            <w:tcBorders>
              <w:top w:val="nil"/>
              <w:left w:val="nil"/>
              <w:bottom w:val="nil"/>
              <w:right w:val="single" w:sz="4" w:space="0" w:color="auto"/>
            </w:tcBorders>
            <w:noWrap/>
            <w:vAlign w:val="center"/>
            <w:hideMark/>
          </w:tcPr>
          <w:p w14:paraId="12A30EE3" w14:textId="238ED29A"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832,449,938</w:t>
            </w:r>
          </w:p>
        </w:tc>
        <w:tc>
          <w:tcPr>
            <w:tcW w:w="709" w:type="dxa"/>
            <w:tcBorders>
              <w:top w:val="nil"/>
              <w:left w:val="nil"/>
              <w:bottom w:val="nil"/>
              <w:right w:val="single" w:sz="4" w:space="0" w:color="auto"/>
            </w:tcBorders>
            <w:vAlign w:val="center"/>
            <w:hideMark/>
          </w:tcPr>
          <w:p w14:paraId="147EE360" w14:textId="52DB767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22.49</w:t>
            </w:r>
          </w:p>
        </w:tc>
        <w:tc>
          <w:tcPr>
            <w:tcW w:w="1701" w:type="dxa"/>
            <w:gridSpan w:val="2"/>
            <w:tcBorders>
              <w:top w:val="nil"/>
              <w:left w:val="nil"/>
              <w:bottom w:val="nil"/>
              <w:right w:val="single" w:sz="4" w:space="0" w:color="auto"/>
            </w:tcBorders>
            <w:noWrap/>
            <w:vAlign w:val="center"/>
            <w:hideMark/>
          </w:tcPr>
          <w:p w14:paraId="62E5833C" w14:textId="52BCA769"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948,914,685</w:t>
            </w:r>
          </w:p>
        </w:tc>
        <w:tc>
          <w:tcPr>
            <w:tcW w:w="709" w:type="dxa"/>
            <w:gridSpan w:val="2"/>
            <w:tcBorders>
              <w:top w:val="nil"/>
              <w:left w:val="nil"/>
              <w:bottom w:val="nil"/>
              <w:right w:val="single" w:sz="4" w:space="0" w:color="auto"/>
            </w:tcBorders>
            <w:vAlign w:val="center"/>
            <w:hideMark/>
          </w:tcPr>
          <w:p w14:paraId="19E878D4" w14:textId="0936B40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30.32</w:t>
            </w:r>
          </w:p>
        </w:tc>
        <w:tc>
          <w:tcPr>
            <w:tcW w:w="1563" w:type="dxa"/>
            <w:gridSpan w:val="3"/>
            <w:tcBorders>
              <w:top w:val="nil"/>
              <w:left w:val="nil"/>
              <w:bottom w:val="nil"/>
              <w:right w:val="single" w:sz="4" w:space="0" w:color="auto"/>
            </w:tcBorders>
            <w:noWrap/>
            <w:vAlign w:val="center"/>
            <w:hideMark/>
          </w:tcPr>
          <w:p w14:paraId="0670234D" w14:textId="1281325A"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- 116,464,747</w:t>
            </w:r>
          </w:p>
        </w:tc>
        <w:tc>
          <w:tcPr>
            <w:tcW w:w="712" w:type="dxa"/>
            <w:gridSpan w:val="3"/>
            <w:tcBorders>
              <w:top w:val="nil"/>
              <w:left w:val="single" w:sz="4" w:space="0" w:color="auto"/>
              <w:bottom w:val="nil"/>
              <w:right w:val="nil"/>
            </w:tcBorders>
            <w:vAlign w:val="center"/>
            <w:hideMark/>
          </w:tcPr>
          <w:p w14:paraId="170702FD" w14:textId="0CF48877"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- 12.27</w:t>
            </w:r>
          </w:p>
        </w:tc>
      </w:tr>
      <w:tr w:rsidR="00457C9D" w:rsidRPr="00D1438B" w14:paraId="7F0C2955" w14:textId="77777777" w:rsidTr="002E7AD9">
        <w:trPr>
          <w:trHeight w:val="737"/>
        </w:trPr>
        <w:tc>
          <w:tcPr>
            <w:tcW w:w="2749" w:type="dxa"/>
            <w:gridSpan w:val="3"/>
            <w:tcBorders>
              <w:top w:val="nil"/>
              <w:left w:val="nil"/>
              <w:bottom w:val="nil"/>
              <w:right w:val="single" w:sz="4" w:space="0" w:color="auto"/>
            </w:tcBorders>
            <w:noWrap/>
            <w:vAlign w:val="center"/>
            <w:hideMark/>
          </w:tcPr>
          <w:p w14:paraId="3EECA0F5" w14:textId="27AB65E4" w:rsidR="00457C9D" w:rsidRPr="00D1438B" w:rsidRDefault="00457C9D" w:rsidP="00457C9D">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權益</w:t>
            </w:r>
          </w:p>
        </w:tc>
        <w:tc>
          <w:tcPr>
            <w:tcW w:w="1811" w:type="dxa"/>
            <w:tcBorders>
              <w:top w:val="nil"/>
              <w:left w:val="nil"/>
              <w:bottom w:val="nil"/>
              <w:right w:val="single" w:sz="4" w:space="0" w:color="auto"/>
            </w:tcBorders>
            <w:noWrap/>
            <w:vAlign w:val="center"/>
            <w:hideMark/>
          </w:tcPr>
          <w:p w14:paraId="16E7A130" w14:textId="7ACD5E37"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2,070,806,191</w:t>
            </w:r>
          </w:p>
        </w:tc>
        <w:tc>
          <w:tcPr>
            <w:tcW w:w="709" w:type="dxa"/>
            <w:tcBorders>
              <w:top w:val="nil"/>
              <w:left w:val="nil"/>
              <w:bottom w:val="nil"/>
              <w:right w:val="single" w:sz="4" w:space="0" w:color="auto"/>
            </w:tcBorders>
            <w:vAlign w:val="center"/>
            <w:hideMark/>
          </w:tcPr>
          <w:p w14:paraId="4F1F722C" w14:textId="43C9BAA6"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55.94</w:t>
            </w:r>
          </w:p>
        </w:tc>
        <w:tc>
          <w:tcPr>
            <w:tcW w:w="1701" w:type="dxa"/>
            <w:gridSpan w:val="2"/>
            <w:tcBorders>
              <w:top w:val="nil"/>
              <w:left w:val="nil"/>
              <w:bottom w:val="nil"/>
              <w:right w:val="single" w:sz="4" w:space="0" w:color="auto"/>
            </w:tcBorders>
            <w:noWrap/>
            <w:vAlign w:val="center"/>
            <w:hideMark/>
          </w:tcPr>
          <w:p w14:paraId="046BE39F" w14:textId="01038301"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1,602,477,644</w:t>
            </w:r>
          </w:p>
        </w:tc>
        <w:tc>
          <w:tcPr>
            <w:tcW w:w="709" w:type="dxa"/>
            <w:gridSpan w:val="2"/>
            <w:tcBorders>
              <w:top w:val="nil"/>
              <w:left w:val="nil"/>
              <w:bottom w:val="nil"/>
              <w:right w:val="single" w:sz="4" w:space="0" w:color="auto"/>
            </w:tcBorders>
            <w:vAlign w:val="center"/>
            <w:hideMark/>
          </w:tcPr>
          <w:p w14:paraId="3A07F1E0" w14:textId="755632FE"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51.20</w:t>
            </w:r>
          </w:p>
        </w:tc>
        <w:tc>
          <w:tcPr>
            <w:tcW w:w="1563" w:type="dxa"/>
            <w:gridSpan w:val="3"/>
            <w:tcBorders>
              <w:top w:val="nil"/>
              <w:left w:val="nil"/>
              <w:bottom w:val="nil"/>
              <w:right w:val="single" w:sz="4" w:space="0" w:color="auto"/>
            </w:tcBorders>
            <w:noWrap/>
            <w:vAlign w:val="center"/>
            <w:hideMark/>
          </w:tcPr>
          <w:p w14:paraId="5DD6F12B" w14:textId="2401DC4B"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468,328,547</w:t>
            </w:r>
          </w:p>
        </w:tc>
        <w:tc>
          <w:tcPr>
            <w:tcW w:w="712" w:type="dxa"/>
            <w:gridSpan w:val="3"/>
            <w:tcBorders>
              <w:top w:val="nil"/>
              <w:left w:val="single" w:sz="4" w:space="0" w:color="auto"/>
              <w:bottom w:val="nil"/>
              <w:right w:val="nil"/>
            </w:tcBorders>
            <w:vAlign w:val="center"/>
            <w:hideMark/>
          </w:tcPr>
          <w:p w14:paraId="19EEF3D0" w14:textId="49BB529C"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29.23</w:t>
            </w:r>
          </w:p>
        </w:tc>
      </w:tr>
      <w:tr w:rsidR="00457C9D" w:rsidRPr="00D1438B" w14:paraId="2A622021" w14:textId="77777777" w:rsidTr="002E7AD9">
        <w:trPr>
          <w:trHeight w:val="680"/>
        </w:trPr>
        <w:tc>
          <w:tcPr>
            <w:tcW w:w="2749" w:type="dxa"/>
            <w:gridSpan w:val="3"/>
            <w:tcBorders>
              <w:top w:val="nil"/>
              <w:left w:val="nil"/>
              <w:bottom w:val="nil"/>
              <w:right w:val="single" w:sz="4" w:space="0" w:color="auto"/>
            </w:tcBorders>
            <w:noWrap/>
            <w:vAlign w:val="center"/>
            <w:hideMark/>
          </w:tcPr>
          <w:p w14:paraId="109A999E" w14:textId="381249C7"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資本</w:t>
            </w:r>
          </w:p>
        </w:tc>
        <w:tc>
          <w:tcPr>
            <w:tcW w:w="1811" w:type="dxa"/>
            <w:tcBorders>
              <w:top w:val="nil"/>
              <w:left w:val="nil"/>
              <w:bottom w:val="nil"/>
              <w:right w:val="single" w:sz="4" w:space="0" w:color="auto"/>
            </w:tcBorders>
            <w:noWrap/>
            <w:vAlign w:val="center"/>
            <w:hideMark/>
          </w:tcPr>
          <w:p w14:paraId="16040011" w14:textId="4975186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2,425,000,000</w:t>
            </w:r>
          </w:p>
        </w:tc>
        <w:tc>
          <w:tcPr>
            <w:tcW w:w="709" w:type="dxa"/>
            <w:tcBorders>
              <w:top w:val="nil"/>
              <w:left w:val="nil"/>
              <w:bottom w:val="nil"/>
              <w:right w:val="single" w:sz="4" w:space="0" w:color="auto"/>
            </w:tcBorders>
            <w:vAlign w:val="center"/>
            <w:hideMark/>
          </w:tcPr>
          <w:p w14:paraId="32835276" w14:textId="1BE6ECF4"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65.51</w:t>
            </w:r>
          </w:p>
        </w:tc>
        <w:tc>
          <w:tcPr>
            <w:tcW w:w="1701" w:type="dxa"/>
            <w:gridSpan w:val="2"/>
            <w:tcBorders>
              <w:top w:val="nil"/>
              <w:left w:val="nil"/>
              <w:bottom w:val="nil"/>
              <w:right w:val="single" w:sz="4" w:space="0" w:color="auto"/>
            </w:tcBorders>
            <w:noWrap/>
            <w:vAlign w:val="center"/>
            <w:hideMark/>
          </w:tcPr>
          <w:p w14:paraId="72FF3AE0" w14:textId="466BFB9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2,025,000,000</w:t>
            </w:r>
          </w:p>
        </w:tc>
        <w:tc>
          <w:tcPr>
            <w:tcW w:w="709" w:type="dxa"/>
            <w:gridSpan w:val="2"/>
            <w:tcBorders>
              <w:top w:val="nil"/>
              <w:left w:val="nil"/>
              <w:bottom w:val="nil"/>
              <w:right w:val="single" w:sz="4" w:space="0" w:color="auto"/>
            </w:tcBorders>
            <w:vAlign w:val="center"/>
            <w:hideMark/>
          </w:tcPr>
          <w:p w14:paraId="4482A48D" w14:textId="2EDA6D09"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64.70</w:t>
            </w:r>
          </w:p>
        </w:tc>
        <w:tc>
          <w:tcPr>
            <w:tcW w:w="1563" w:type="dxa"/>
            <w:gridSpan w:val="3"/>
            <w:tcBorders>
              <w:top w:val="nil"/>
              <w:left w:val="nil"/>
              <w:bottom w:val="nil"/>
              <w:right w:val="single" w:sz="4" w:space="0" w:color="auto"/>
            </w:tcBorders>
            <w:noWrap/>
            <w:vAlign w:val="center"/>
            <w:hideMark/>
          </w:tcPr>
          <w:p w14:paraId="62EF94C1" w14:textId="68656F9F"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400,000,000</w:t>
            </w:r>
          </w:p>
        </w:tc>
        <w:tc>
          <w:tcPr>
            <w:tcW w:w="712" w:type="dxa"/>
            <w:gridSpan w:val="3"/>
            <w:tcBorders>
              <w:top w:val="nil"/>
              <w:left w:val="single" w:sz="4" w:space="0" w:color="auto"/>
              <w:bottom w:val="nil"/>
              <w:right w:val="nil"/>
            </w:tcBorders>
            <w:vAlign w:val="center"/>
            <w:hideMark/>
          </w:tcPr>
          <w:p w14:paraId="1C2AA0A8" w14:textId="1545DF6A"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19.75</w:t>
            </w:r>
          </w:p>
        </w:tc>
      </w:tr>
      <w:tr w:rsidR="00457C9D" w:rsidRPr="00D1438B" w14:paraId="5A6F94DD" w14:textId="77777777" w:rsidTr="002E7AD9">
        <w:trPr>
          <w:trHeight w:val="680"/>
        </w:trPr>
        <w:tc>
          <w:tcPr>
            <w:tcW w:w="2749" w:type="dxa"/>
            <w:gridSpan w:val="3"/>
            <w:tcBorders>
              <w:top w:val="nil"/>
              <w:left w:val="nil"/>
              <w:bottom w:val="nil"/>
              <w:right w:val="single" w:sz="4" w:space="0" w:color="auto"/>
            </w:tcBorders>
            <w:noWrap/>
            <w:vAlign w:val="center"/>
            <w:hideMark/>
          </w:tcPr>
          <w:p w14:paraId="11775653" w14:textId="5C3A9857"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資本公積</w:t>
            </w:r>
          </w:p>
        </w:tc>
        <w:tc>
          <w:tcPr>
            <w:tcW w:w="1811" w:type="dxa"/>
            <w:tcBorders>
              <w:top w:val="nil"/>
              <w:left w:val="nil"/>
              <w:bottom w:val="nil"/>
              <w:right w:val="single" w:sz="4" w:space="0" w:color="auto"/>
            </w:tcBorders>
            <w:noWrap/>
            <w:vAlign w:val="center"/>
            <w:hideMark/>
          </w:tcPr>
          <w:p w14:paraId="2A377ACE" w14:textId="60BE271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21,048,685</w:t>
            </w:r>
          </w:p>
        </w:tc>
        <w:tc>
          <w:tcPr>
            <w:tcW w:w="709" w:type="dxa"/>
            <w:tcBorders>
              <w:top w:val="nil"/>
              <w:left w:val="nil"/>
              <w:bottom w:val="nil"/>
              <w:right w:val="single" w:sz="4" w:space="0" w:color="auto"/>
            </w:tcBorders>
            <w:vAlign w:val="center"/>
            <w:hideMark/>
          </w:tcPr>
          <w:p w14:paraId="2D6F03B5" w14:textId="43E82C59"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0.57</w:t>
            </w:r>
          </w:p>
        </w:tc>
        <w:tc>
          <w:tcPr>
            <w:tcW w:w="1701" w:type="dxa"/>
            <w:gridSpan w:val="2"/>
            <w:tcBorders>
              <w:top w:val="nil"/>
              <w:left w:val="nil"/>
              <w:bottom w:val="nil"/>
              <w:right w:val="single" w:sz="4" w:space="0" w:color="auto"/>
            </w:tcBorders>
            <w:noWrap/>
            <w:vAlign w:val="center"/>
            <w:hideMark/>
          </w:tcPr>
          <w:p w14:paraId="16EE0C8D" w14:textId="646666B0"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21,048,685</w:t>
            </w:r>
          </w:p>
        </w:tc>
        <w:tc>
          <w:tcPr>
            <w:tcW w:w="709" w:type="dxa"/>
            <w:gridSpan w:val="2"/>
            <w:tcBorders>
              <w:top w:val="nil"/>
              <w:left w:val="nil"/>
              <w:bottom w:val="nil"/>
              <w:right w:val="single" w:sz="4" w:space="0" w:color="auto"/>
            </w:tcBorders>
            <w:vAlign w:val="center"/>
            <w:hideMark/>
          </w:tcPr>
          <w:p w14:paraId="45642FE0" w14:textId="5773F6D6"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0.67</w:t>
            </w:r>
          </w:p>
        </w:tc>
        <w:tc>
          <w:tcPr>
            <w:tcW w:w="1563" w:type="dxa"/>
            <w:gridSpan w:val="3"/>
            <w:tcBorders>
              <w:top w:val="nil"/>
              <w:left w:val="nil"/>
              <w:bottom w:val="nil"/>
              <w:right w:val="single" w:sz="4" w:space="0" w:color="auto"/>
            </w:tcBorders>
            <w:noWrap/>
            <w:vAlign w:val="center"/>
            <w:hideMark/>
          </w:tcPr>
          <w:p w14:paraId="2F8D7620" w14:textId="781D127C" w:rsidR="00457C9D" w:rsidRPr="000D22E3" w:rsidRDefault="00457C9D" w:rsidP="00457C9D">
            <w:pPr>
              <w:jc w:val="right"/>
              <w:rPr>
                <w:rFonts w:asciiTheme="minorEastAsia" w:hAnsiTheme="minorEastAsia"/>
                <w:sz w:val="20"/>
                <w:szCs w:val="20"/>
              </w:rPr>
            </w:pPr>
            <w:r w:rsidRPr="000D22E3">
              <w:rPr>
                <w:rFonts w:asciiTheme="minorEastAsia" w:hAnsiTheme="minorEastAsia" w:hint="eastAsia"/>
                <w:noProof/>
                <w:sz w:val="20"/>
                <w:szCs w:val="20"/>
              </w:rPr>
              <w:t>－</w:t>
            </w:r>
          </w:p>
        </w:tc>
        <w:tc>
          <w:tcPr>
            <w:tcW w:w="712" w:type="dxa"/>
            <w:gridSpan w:val="3"/>
            <w:tcBorders>
              <w:top w:val="nil"/>
              <w:left w:val="single" w:sz="4" w:space="0" w:color="auto"/>
              <w:bottom w:val="nil"/>
              <w:right w:val="nil"/>
            </w:tcBorders>
            <w:vAlign w:val="center"/>
            <w:hideMark/>
          </w:tcPr>
          <w:p w14:paraId="60F9639E" w14:textId="5799F9B4" w:rsidR="00457C9D" w:rsidRPr="000D22E3" w:rsidRDefault="00457C9D" w:rsidP="00457C9D">
            <w:pPr>
              <w:jc w:val="right"/>
              <w:rPr>
                <w:rFonts w:asciiTheme="minorEastAsia" w:hAnsiTheme="minorEastAsia"/>
                <w:sz w:val="20"/>
                <w:szCs w:val="20"/>
              </w:rPr>
            </w:pPr>
            <w:r w:rsidRPr="000D22E3">
              <w:rPr>
                <w:rFonts w:asciiTheme="minorEastAsia" w:hAnsiTheme="minorEastAsia" w:hint="eastAsia"/>
                <w:noProof/>
                <w:sz w:val="20"/>
                <w:szCs w:val="20"/>
              </w:rPr>
              <w:t>－</w:t>
            </w:r>
          </w:p>
        </w:tc>
      </w:tr>
      <w:tr w:rsidR="00457C9D" w:rsidRPr="00D1438B" w14:paraId="4C8E0114" w14:textId="77777777" w:rsidTr="002E7AD9">
        <w:trPr>
          <w:trHeight w:val="680"/>
        </w:trPr>
        <w:tc>
          <w:tcPr>
            <w:tcW w:w="2749" w:type="dxa"/>
            <w:gridSpan w:val="3"/>
            <w:tcBorders>
              <w:top w:val="nil"/>
              <w:left w:val="nil"/>
              <w:bottom w:val="nil"/>
              <w:right w:val="single" w:sz="4" w:space="0" w:color="auto"/>
            </w:tcBorders>
            <w:noWrap/>
            <w:vAlign w:val="center"/>
            <w:hideMark/>
          </w:tcPr>
          <w:p w14:paraId="05AED4C8" w14:textId="20CC0C40" w:rsidR="00457C9D" w:rsidRPr="00D1438B" w:rsidRDefault="00457C9D" w:rsidP="00457C9D">
            <w:pPr>
              <w:ind w:leftChars="20" w:left="48" w:rightChars="20" w:right="48" w:firstLineChars="120" w:firstLine="240"/>
              <w:jc w:val="distribute"/>
              <w:rPr>
                <w:rFonts w:ascii="新細明體" w:eastAsia="標楷體" w:hAnsi="新細明體" w:cs="新細明體"/>
                <w:sz w:val="20"/>
              </w:rPr>
            </w:pPr>
            <w:r w:rsidRPr="00D1438B">
              <w:rPr>
                <w:rFonts w:ascii="新細明體" w:eastAsia="標楷體" w:hAnsi="新細明體" w:cs="新細明體" w:hint="eastAsia"/>
                <w:sz w:val="20"/>
              </w:rPr>
              <w:t>保留</w:t>
            </w:r>
            <w:r w:rsidRPr="00D1438B">
              <w:rPr>
                <w:rFonts w:ascii="標楷體" w:eastAsia="標楷體" w:hAnsi="標楷體" w:cs="新細明體" w:hint="eastAsia"/>
                <w:sz w:val="20"/>
              </w:rPr>
              <w:t>盈餘</w:t>
            </w:r>
            <w:r>
              <w:rPr>
                <w:rFonts w:ascii="標楷體" w:eastAsia="標楷體" w:hAnsi="標楷體" w:cs="新細明體" w:hint="eastAsia"/>
                <w:sz w:val="20"/>
              </w:rPr>
              <w:t>（</w:t>
            </w:r>
            <w:r w:rsidRPr="00D1438B">
              <w:rPr>
                <w:rFonts w:ascii="標楷體" w:eastAsia="標楷體" w:hAnsi="標楷體" w:cs="新細明體" w:hint="eastAsia"/>
                <w:sz w:val="20"/>
              </w:rPr>
              <w:t>或累積虧損</w:t>
            </w:r>
            <w:r>
              <w:rPr>
                <w:rFonts w:ascii="標楷體" w:eastAsia="標楷體" w:hAnsi="標楷體" w:cs="新細明體" w:hint="eastAsia"/>
                <w:sz w:val="20"/>
              </w:rPr>
              <w:t>）</w:t>
            </w:r>
          </w:p>
        </w:tc>
        <w:tc>
          <w:tcPr>
            <w:tcW w:w="1811" w:type="dxa"/>
            <w:tcBorders>
              <w:top w:val="nil"/>
              <w:left w:val="nil"/>
              <w:bottom w:val="nil"/>
              <w:right w:val="single" w:sz="4" w:space="0" w:color="auto"/>
            </w:tcBorders>
            <w:noWrap/>
            <w:vAlign w:val="center"/>
            <w:hideMark/>
          </w:tcPr>
          <w:p w14:paraId="1F259EC0" w14:textId="1C74068B"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w:t>
            </w:r>
            <w:r>
              <w:rPr>
                <w:rFonts w:asciiTheme="minorEastAsia" w:hAnsiTheme="minorEastAsia" w:hint="eastAsia"/>
                <w:noProof/>
                <w:sz w:val="20"/>
                <w:szCs w:val="20"/>
              </w:rPr>
              <w:t xml:space="preserve"> </w:t>
            </w:r>
            <w:r w:rsidRPr="000D22E3">
              <w:rPr>
                <w:rFonts w:asciiTheme="minorEastAsia" w:hAnsiTheme="minorEastAsia"/>
                <w:noProof/>
                <w:sz w:val="20"/>
                <w:szCs w:val="20"/>
              </w:rPr>
              <w:t>375,242,494</w:t>
            </w:r>
          </w:p>
        </w:tc>
        <w:tc>
          <w:tcPr>
            <w:tcW w:w="709" w:type="dxa"/>
            <w:tcBorders>
              <w:top w:val="nil"/>
              <w:left w:val="nil"/>
              <w:bottom w:val="nil"/>
              <w:right w:val="single" w:sz="4" w:space="0" w:color="auto"/>
            </w:tcBorders>
            <w:vAlign w:val="center"/>
            <w:hideMark/>
          </w:tcPr>
          <w:p w14:paraId="0147F808" w14:textId="6CA5A3F5"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- 10.14</w:t>
            </w:r>
          </w:p>
        </w:tc>
        <w:tc>
          <w:tcPr>
            <w:tcW w:w="1701" w:type="dxa"/>
            <w:gridSpan w:val="2"/>
            <w:tcBorders>
              <w:top w:val="nil"/>
              <w:left w:val="nil"/>
              <w:bottom w:val="nil"/>
              <w:right w:val="single" w:sz="4" w:space="0" w:color="auto"/>
            </w:tcBorders>
            <w:noWrap/>
            <w:vAlign w:val="center"/>
            <w:hideMark/>
          </w:tcPr>
          <w:p w14:paraId="4102FAF0" w14:textId="1244D27C"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w:t>
            </w:r>
            <w:r>
              <w:rPr>
                <w:rFonts w:asciiTheme="minorEastAsia" w:hAnsiTheme="minorEastAsia" w:hint="eastAsia"/>
                <w:noProof/>
                <w:sz w:val="20"/>
                <w:szCs w:val="20"/>
              </w:rPr>
              <w:t xml:space="preserve"> </w:t>
            </w:r>
            <w:r w:rsidRPr="000D22E3">
              <w:rPr>
                <w:rFonts w:asciiTheme="minorEastAsia" w:hAnsiTheme="minorEastAsia"/>
                <w:noProof/>
                <w:sz w:val="20"/>
                <w:szCs w:val="20"/>
              </w:rPr>
              <w:t>443,571,041</w:t>
            </w:r>
          </w:p>
        </w:tc>
        <w:tc>
          <w:tcPr>
            <w:tcW w:w="709" w:type="dxa"/>
            <w:gridSpan w:val="2"/>
            <w:tcBorders>
              <w:top w:val="nil"/>
              <w:left w:val="nil"/>
              <w:bottom w:val="nil"/>
              <w:right w:val="single" w:sz="4" w:space="0" w:color="auto"/>
            </w:tcBorders>
            <w:vAlign w:val="center"/>
            <w:hideMark/>
          </w:tcPr>
          <w:p w14:paraId="2A618D3A" w14:textId="6E8618C1"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- 14.17</w:t>
            </w:r>
          </w:p>
        </w:tc>
        <w:tc>
          <w:tcPr>
            <w:tcW w:w="1563" w:type="dxa"/>
            <w:gridSpan w:val="3"/>
            <w:tcBorders>
              <w:top w:val="nil"/>
              <w:left w:val="nil"/>
              <w:bottom w:val="nil"/>
              <w:right w:val="single" w:sz="4" w:space="0" w:color="auto"/>
            </w:tcBorders>
            <w:noWrap/>
            <w:vAlign w:val="center"/>
            <w:hideMark/>
          </w:tcPr>
          <w:p w14:paraId="7B73A64F" w14:textId="61344AFB"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68,328,547</w:t>
            </w:r>
          </w:p>
        </w:tc>
        <w:tc>
          <w:tcPr>
            <w:tcW w:w="712" w:type="dxa"/>
            <w:gridSpan w:val="3"/>
            <w:tcBorders>
              <w:top w:val="nil"/>
              <w:left w:val="single" w:sz="4" w:space="0" w:color="auto"/>
              <w:bottom w:val="nil"/>
              <w:right w:val="nil"/>
            </w:tcBorders>
            <w:vAlign w:val="center"/>
            <w:hideMark/>
          </w:tcPr>
          <w:p w14:paraId="1EC02667" w14:textId="209CC03D" w:rsidR="00457C9D" w:rsidRPr="000D22E3" w:rsidRDefault="00457C9D" w:rsidP="00457C9D">
            <w:pPr>
              <w:jc w:val="right"/>
              <w:rPr>
                <w:rFonts w:asciiTheme="minorEastAsia" w:hAnsiTheme="minorEastAsia"/>
                <w:sz w:val="20"/>
                <w:szCs w:val="20"/>
              </w:rPr>
            </w:pPr>
            <w:r w:rsidRPr="000D22E3">
              <w:rPr>
                <w:rFonts w:asciiTheme="minorEastAsia" w:hAnsiTheme="minorEastAsia"/>
                <w:noProof/>
                <w:sz w:val="20"/>
                <w:szCs w:val="20"/>
              </w:rPr>
              <w:t>- 15.40</w:t>
            </w:r>
          </w:p>
        </w:tc>
      </w:tr>
      <w:tr w:rsidR="00457C9D" w:rsidRPr="001E4EB5" w14:paraId="2E967B0D" w14:textId="77777777" w:rsidTr="002E7AD9">
        <w:trPr>
          <w:trHeight w:val="737"/>
        </w:trPr>
        <w:tc>
          <w:tcPr>
            <w:tcW w:w="2749" w:type="dxa"/>
            <w:gridSpan w:val="3"/>
            <w:tcBorders>
              <w:top w:val="nil"/>
              <w:left w:val="nil"/>
              <w:bottom w:val="single" w:sz="8" w:space="0" w:color="auto"/>
              <w:right w:val="single" w:sz="4" w:space="0" w:color="auto"/>
            </w:tcBorders>
            <w:noWrap/>
            <w:vAlign w:val="center"/>
            <w:hideMark/>
          </w:tcPr>
          <w:p w14:paraId="7ECC36ED" w14:textId="4466BEAC" w:rsidR="00457C9D" w:rsidRPr="00D1438B" w:rsidRDefault="00457C9D" w:rsidP="00457C9D">
            <w:pPr>
              <w:ind w:leftChars="20" w:left="48" w:rightChars="20" w:right="48"/>
              <w:jc w:val="distribute"/>
              <w:rPr>
                <w:rFonts w:ascii="新細明體" w:eastAsia="標楷體" w:hAnsi="新細明體" w:cs="新細明體"/>
                <w:b/>
                <w:sz w:val="20"/>
              </w:rPr>
            </w:pPr>
            <w:r w:rsidRPr="00D1438B">
              <w:rPr>
                <w:rFonts w:ascii="新細明體" w:eastAsia="標楷體" w:hAnsi="新細明體" w:cs="新細明體" w:hint="eastAsia"/>
                <w:b/>
                <w:sz w:val="20"/>
              </w:rPr>
              <w:t>負債及權益總額</w:t>
            </w:r>
          </w:p>
        </w:tc>
        <w:tc>
          <w:tcPr>
            <w:tcW w:w="1811" w:type="dxa"/>
            <w:tcBorders>
              <w:top w:val="nil"/>
              <w:left w:val="nil"/>
              <w:bottom w:val="single" w:sz="8" w:space="0" w:color="auto"/>
              <w:right w:val="single" w:sz="4" w:space="0" w:color="auto"/>
            </w:tcBorders>
            <w:noWrap/>
            <w:vAlign w:val="center"/>
            <w:hideMark/>
          </w:tcPr>
          <w:p w14:paraId="7B641A0E" w14:textId="049BF249"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3,701,554,183</w:t>
            </w:r>
          </w:p>
        </w:tc>
        <w:tc>
          <w:tcPr>
            <w:tcW w:w="709" w:type="dxa"/>
            <w:tcBorders>
              <w:top w:val="nil"/>
              <w:left w:val="nil"/>
              <w:bottom w:val="single" w:sz="8" w:space="0" w:color="auto"/>
              <w:right w:val="single" w:sz="4" w:space="0" w:color="auto"/>
            </w:tcBorders>
            <w:vAlign w:val="center"/>
            <w:hideMark/>
          </w:tcPr>
          <w:p w14:paraId="4A4883F2" w14:textId="43415F5E"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701" w:type="dxa"/>
            <w:gridSpan w:val="2"/>
            <w:tcBorders>
              <w:top w:val="nil"/>
              <w:left w:val="nil"/>
              <w:bottom w:val="single" w:sz="8" w:space="0" w:color="auto"/>
              <w:right w:val="single" w:sz="4" w:space="0" w:color="auto"/>
            </w:tcBorders>
            <w:noWrap/>
            <w:vAlign w:val="center"/>
            <w:hideMark/>
          </w:tcPr>
          <w:p w14:paraId="5AFAB44D" w14:textId="6819CC7E"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3,130,007,737</w:t>
            </w:r>
          </w:p>
        </w:tc>
        <w:tc>
          <w:tcPr>
            <w:tcW w:w="709" w:type="dxa"/>
            <w:gridSpan w:val="2"/>
            <w:tcBorders>
              <w:top w:val="nil"/>
              <w:left w:val="nil"/>
              <w:bottom w:val="single" w:sz="8" w:space="0" w:color="auto"/>
              <w:right w:val="single" w:sz="4" w:space="0" w:color="auto"/>
            </w:tcBorders>
            <w:vAlign w:val="center"/>
            <w:hideMark/>
          </w:tcPr>
          <w:p w14:paraId="5EE3E28F" w14:textId="2824E9E1"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100.00</w:t>
            </w:r>
          </w:p>
        </w:tc>
        <w:tc>
          <w:tcPr>
            <w:tcW w:w="1563" w:type="dxa"/>
            <w:gridSpan w:val="3"/>
            <w:tcBorders>
              <w:top w:val="nil"/>
              <w:left w:val="nil"/>
              <w:bottom w:val="single" w:sz="8" w:space="0" w:color="auto"/>
              <w:right w:val="single" w:sz="4" w:space="0" w:color="auto"/>
            </w:tcBorders>
            <w:noWrap/>
            <w:vAlign w:val="center"/>
            <w:hideMark/>
          </w:tcPr>
          <w:p w14:paraId="67777A10" w14:textId="7F90E913"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571,546,446</w:t>
            </w:r>
          </w:p>
        </w:tc>
        <w:tc>
          <w:tcPr>
            <w:tcW w:w="712" w:type="dxa"/>
            <w:gridSpan w:val="3"/>
            <w:tcBorders>
              <w:top w:val="nil"/>
              <w:left w:val="single" w:sz="4" w:space="0" w:color="auto"/>
              <w:bottom w:val="single" w:sz="8" w:space="0" w:color="auto"/>
              <w:right w:val="nil"/>
            </w:tcBorders>
            <w:vAlign w:val="center"/>
            <w:hideMark/>
          </w:tcPr>
          <w:p w14:paraId="6D92AA27" w14:textId="43DABA51" w:rsidR="00457C9D" w:rsidRPr="000D22E3" w:rsidRDefault="00457C9D" w:rsidP="00457C9D">
            <w:pPr>
              <w:jc w:val="right"/>
              <w:rPr>
                <w:rFonts w:asciiTheme="minorEastAsia" w:hAnsiTheme="minorEastAsia"/>
                <w:b/>
                <w:sz w:val="20"/>
                <w:szCs w:val="20"/>
              </w:rPr>
            </w:pPr>
            <w:r w:rsidRPr="000D22E3">
              <w:rPr>
                <w:rFonts w:asciiTheme="minorEastAsia" w:hAnsiTheme="minorEastAsia"/>
                <w:b/>
                <w:noProof/>
                <w:sz w:val="20"/>
                <w:szCs w:val="20"/>
              </w:rPr>
              <w:t>18.26</w:t>
            </w:r>
          </w:p>
        </w:tc>
      </w:tr>
    </w:tbl>
    <w:p w14:paraId="5DFB7651" w14:textId="77777777" w:rsidR="002E7AD9" w:rsidRPr="00BD005B" w:rsidRDefault="002E7AD9" w:rsidP="002E7AD9">
      <w:pPr>
        <w:widowControl/>
        <w:rPr>
          <w:rFonts w:ascii="標楷體" w:eastAsia="標楷體" w:hAnsi="標楷體" w:cs="Times New Roman"/>
          <w:bCs/>
          <w:kern w:val="0"/>
          <w:sz w:val="18"/>
          <w:szCs w:val="18"/>
        </w:rPr>
      </w:pPr>
      <w:r w:rsidRPr="00BD005B">
        <w:rPr>
          <w:rFonts w:ascii="標楷體" w:eastAsia="標楷體" w:hAnsi="標楷體" w:cs="Times New Roman" w:hint="eastAsia"/>
          <w:bCs/>
          <w:kern w:val="0"/>
          <w:sz w:val="18"/>
          <w:szCs w:val="18"/>
        </w:rPr>
        <w:t>註：</w:t>
      </w:r>
      <w:r w:rsidRPr="00586B5A">
        <w:rPr>
          <w:rFonts w:ascii="標楷體" w:eastAsia="標楷體" w:hAnsi="標楷體" w:cs="Times New Roman" w:hint="eastAsia"/>
          <w:bCs/>
          <w:kern w:val="0"/>
          <w:sz w:val="18"/>
          <w:szCs w:val="18"/>
        </w:rPr>
        <w:t>信託代理與保證之或有資產與或有負債，11</w:t>
      </w:r>
      <w:r>
        <w:rPr>
          <w:rFonts w:ascii="標楷體" w:eastAsia="標楷體" w:hAnsi="標楷體" w:cs="Times New Roman" w:hint="eastAsia"/>
          <w:bCs/>
          <w:kern w:val="0"/>
          <w:sz w:val="18"/>
          <w:szCs w:val="18"/>
        </w:rPr>
        <w:t>3</w:t>
      </w:r>
      <w:r w:rsidRPr="00586B5A">
        <w:rPr>
          <w:rFonts w:ascii="標楷體" w:eastAsia="標楷體" w:hAnsi="標楷體" w:cs="Times New Roman" w:hint="eastAsia"/>
          <w:bCs/>
          <w:kern w:val="0"/>
          <w:sz w:val="18"/>
          <w:szCs w:val="18"/>
        </w:rPr>
        <w:t>年底及11</w:t>
      </w:r>
      <w:r>
        <w:rPr>
          <w:rFonts w:ascii="標楷體" w:eastAsia="標楷體" w:hAnsi="標楷體" w:cs="Times New Roman" w:hint="eastAsia"/>
          <w:bCs/>
          <w:kern w:val="0"/>
          <w:sz w:val="18"/>
          <w:szCs w:val="18"/>
        </w:rPr>
        <w:t>2</w:t>
      </w:r>
      <w:r w:rsidRPr="00586B5A">
        <w:rPr>
          <w:rFonts w:ascii="標楷體" w:eastAsia="標楷體" w:hAnsi="標楷體" w:cs="Times New Roman" w:hint="eastAsia"/>
          <w:bCs/>
          <w:kern w:val="0"/>
          <w:sz w:val="18"/>
          <w:szCs w:val="18"/>
        </w:rPr>
        <w:t>年底各有</w:t>
      </w:r>
      <w:r>
        <w:rPr>
          <w:rFonts w:ascii="標楷體" w:eastAsia="標楷體" w:hAnsi="標楷體" w:cs="Times New Roman" w:hint="eastAsia"/>
          <w:bCs/>
          <w:kern w:val="0"/>
          <w:sz w:val="18"/>
          <w:szCs w:val="18"/>
        </w:rPr>
        <w:t>20,062,462</w:t>
      </w:r>
      <w:r w:rsidRPr="00586B5A">
        <w:rPr>
          <w:rFonts w:ascii="標楷體" w:eastAsia="標楷體" w:hAnsi="標楷體" w:cs="Times New Roman" w:hint="eastAsia"/>
          <w:bCs/>
          <w:kern w:val="0"/>
          <w:sz w:val="18"/>
          <w:szCs w:val="18"/>
        </w:rPr>
        <w:t>元及17,674,878元。</w:t>
      </w:r>
    </w:p>
    <w:p w14:paraId="56B60ECA" w14:textId="77777777" w:rsidR="00FB7DB7" w:rsidRPr="002E7AD9" w:rsidRDefault="00FB7DB7" w:rsidP="00FB7DB7">
      <w:pPr>
        <w:spacing w:line="14" w:lineRule="exact"/>
      </w:pPr>
    </w:p>
    <w:p w14:paraId="21625179" w14:textId="77777777" w:rsidR="00FB7DB7" w:rsidRPr="006D3195" w:rsidRDefault="00FB7DB7" w:rsidP="00FB7DB7">
      <w:pPr>
        <w:spacing w:line="14" w:lineRule="exact"/>
        <w:rPr>
          <w:rFonts w:ascii="新細明體" w:eastAsia="標楷體" w:hAnsi="新細明體"/>
        </w:rPr>
      </w:pPr>
    </w:p>
    <w:tbl>
      <w:tblPr>
        <w:tblW w:w="9979" w:type="dxa"/>
        <w:tblLayout w:type="fixed"/>
        <w:tblCellMar>
          <w:left w:w="28" w:type="dxa"/>
          <w:right w:w="57" w:type="dxa"/>
        </w:tblCellMar>
        <w:tblLook w:val="0000" w:firstRow="0" w:lastRow="0" w:firstColumn="0" w:lastColumn="0" w:noHBand="0" w:noVBand="0"/>
      </w:tblPr>
      <w:tblGrid>
        <w:gridCol w:w="3900"/>
        <w:gridCol w:w="2087"/>
        <w:gridCol w:w="2035"/>
        <w:gridCol w:w="1929"/>
        <w:gridCol w:w="28"/>
      </w:tblGrid>
      <w:tr w:rsidR="00FB7DB7" w:rsidRPr="00131267" w14:paraId="78F94070" w14:textId="77777777" w:rsidTr="00B1458C">
        <w:trPr>
          <w:gridAfter w:val="1"/>
          <w:wAfter w:w="28" w:type="dxa"/>
          <w:cantSplit/>
          <w:trHeight w:hRule="exact" w:val="397"/>
        </w:trPr>
        <w:tc>
          <w:tcPr>
            <w:tcW w:w="9951" w:type="dxa"/>
            <w:gridSpan w:val="4"/>
            <w:tcBorders>
              <w:top w:val="nil"/>
              <w:left w:val="nil"/>
              <w:bottom w:val="nil"/>
              <w:right w:val="nil"/>
            </w:tcBorders>
            <w:noWrap/>
          </w:tcPr>
          <w:p w14:paraId="746F9D7A" w14:textId="77777777" w:rsidR="00FB7DB7" w:rsidRPr="009C5D00" w:rsidRDefault="00FB7DB7" w:rsidP="00B1458C">
            <w:pPr>
              <w:snapToGrid w:val="0"/>
              <w:jc w:val="right"/>
              <w:rPr>
                <w:rFonts w:ascii="標楷體" w:eastAsia="標楷體" w:hAnsi="標楷體" w:cs="新細明體"/>
                <w:b/>
                <w:bCs/>
                <w:kern w:val="0"/>
                <w:szCs w:val="24"/>
                <w:u w:val="single"/>
              </w:rPr>
            </w:pPr>
            <w:r w:rsidRPr="009C5D00">
              <w:rPr>
                <w:rFonts w:ascii="標楷體" w:eastAsia="標楷體" w:hAnsi="標楷體" w:cs="新細明體" w:hint="eastAsia"/>
                <w:b/>
                <w:kern w:val="0"/>
                <w:sz w:val="32"/>
                <w:szCs w:val="32"/>
                <w:u w:val="single"/>
              </w:rPr>
              <w:t>七、</w:t>
            </w:r>
            <w:r w:rsidRPr="009C5D00">
              <w:rPr>
                <w:rFonts w:ascii="標楷體" w:eastAsia="標楷體" w:hAnsi="新細明體" w:cs="新細明體" w:hint="eastAsia"/>
                <w:b/>
                <w:bCs/>
                <w:kern w:val="0"/>
                <w:sz w:val="32"/>
                <w:szCs w:val="32"/>
                <w:u w:val="single"/>
              </w:rPr>
              <w:t>盈虧</w:t>
            </w:r>
            <w:r w:rsidRPr="009C5D00">
              <w:rPr>
                <w:rFonts w:ascii="標楷體" w:eastAsia="標楷體" w:hAnsi="標楷體" w:cs="新細明體" w:hint="eastAsia"/>
                <w:b/>
                <w:kern w:val="0"/>
                <w:sz w:val="32"/>
                <w:szCs w:val="32"/>
                <w:u w:val="single"/>
              </w:rPr>
              <w:t>審定後</w:t>
            </w:r>
          </w:p>
        </w:tc>
      </w:tr>
      <w:tr w:rsidR="00FB7DB7" w:rsidRPr="00131267" w14:paraId="71F86709" w14:textId="77777777" w:rsidTr="00FB7DB7">
        <w:trPr>
          <w:gridAfter w:val="1"/>
          <w:wAfter w:w="28" w:type="dxa"/>
          <w:cantSplit/>
          <w:trHeight w:hRule="exact" w:val="340"/>
        </w:trPr>
        <w:tc>
          <w:tcPr>
            <w:tcW w:w="9951" w:type="dxa"/>
            <w:gridSpan w:val="4"/>
            <w:tcBorders>
              <w:top w:val="nil"/>
              <w:left w:val="nil"/>
              <w:bottom w:val="nil"/>
              <w:right w:val="nil"/>
            </w:tcBorders>
            <w:noWrap/>
            <w:vAlign w:val="bottom"/>
          </w:tcPr>
          <w:p w14:paraId="72805EBF" w14:textId="77777777" w:rsidR="00FB7DB7" w:rsidRPr="001A51E9" w:rsidRDefault="00FB7DB7" w:rsidP="000933C1">
            <w:pPr>
              <w:ind w:rightChars="16" w:right="38"/>
              <w:jc w:val="right"/>
              <w:rPr>
                <w:rFonts w:ascii="標楷體" w:eastAsia="標楷體" w:hAnsi="標楷體" w:cs="新細明體"/>
                <w:kern w:val="0"/>
                <w:szCs w:val="24"/>
              </w:rPr>
            </w:pPr>
            <w:r w:rsidRPr="001A51E9">
              <w:rPr>
                <w:rFonts w:ascii="標楷體" w:eastAsia="標楷體" w:hAnsi="標楷體" w:cs="新細明體" w:hint="eastAsia"/>
                <w:kern w:val="0"/>
                <w:szCs w:val="24"/>
              </w:rPr>
              <w:t>中華民國</w:t>
            </w:r>
          </w:p>
          <w:p w14:paraId="41BFB10F" w14:textId="77777777" w:rsidR="00FB7DB7" w:rsidRPr="00131267" w:rsidRDefault="00FB7DB7" w:rsidP="00FB7DB7">
            <w:pPr>
              <w:ind w:rightChars="16" w:right="38"/>
              <w:rPr>
                <w:rFonts w:ascii="標楷體" w:eastAsia="標楷體" w:hAnsi="標楷體" w:cs="新細明體"/>
                <w:kern w:val="0"/>
                <w:szCs w:val="24"/>
              </w:rPr>
            </w:pPr>
          </w:p>
        </w:tc>
      </w:tr>
      <w:tr w:rsidR="00D8681E" w:rsidRPr="00FD0092" w14:paraId="0B72A7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703"/>
        </w:trPr>
        <w:tc>
          <w:tcPr>
            <w:tcW w:w="3900" w:type="dxa"/>
            <w:tcBorders>
              <w:top w:val="single" w:sz="8" w:space="0" w:color="auto"/>
              <w:bottom w:val="single" w:sz="8" w:space="0" w:color="auto"/>
            </w:tcBorders>
            <w:vAlign w:val="center"/>
          </w:tcPr>
          <w:p w14:paraId="6195B542" w14:textId="133495FA"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基金名稱</w:t>
            </w:r>
          </w:p>
        </w:tc>
        <w:tc>
          <w:tcPr>
            <w:tcW w:w="2087" w:type="dxa"/>
            <w:tcBorders>
              <w:top w:val="single" w:sz="8" w:space="0" w:color="auto"/>
              <w:bottom w:val="single" w:sz="8" w:space="0" w:color="auto"/>
            </w:tcBorders>
            <w:vAlign w:val="center"/>
          </w:tcPr>
          <w:p w14:paraId="4757A1E2" w14:textId="02753627"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資產總額</w:t>
            </w:r>
          </w:p>
        </w:tc>
        <w:tc>
          <w:tcPr>
            <w:tcW w:w="2035" w:type="dxa"/>
            <w:tcBorders>
              <w:top w:val="single" w:sz="8" w:space="0" w:color="auto"/>
              <w:bottom w:val="single" w:sz="8" w:space="0" w:color="auto"/>
            </w:tcBorders>
            <w:vAlign w:val="center"/>
          </w:tcPr>
          <w:p w14:paraId="07EA2D14" w14:textId="722D1354"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流動資產</w:t>
            </w:r>
          </w:p>
        </w:tc>
        <w:tc>
          <w:tcPr>
            <w:tcW w:w="1957" w:type="dxa"/>
            <w:gridSpan w:val="2"/>
            <w:tcBorders>
              <w:top w:val="single" w:sz="8" w:space="0" w:color="auto"/>
              <w:bottom w:val="single" w:sz="8" w:space="0" w:color="auto"/>
              <w:right w:val="single" w:sz="4" w:space="0" w:color="auto"/>
            </w:tcBorders>
            <w:vAlign w:val="center"/>
          </w:tcPr>
          <w:p w14:paraId="583CD7EF" w14:textId="77777777"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基金、投資</w:t>
            </w:r>
          </w:p>
          <w:p w14:paraId="6FBB9C93" w14:textId="3134E2F6"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及長期應收款</w:t>
            </w:r>
          </w:p>
        </w:tc>
      </w:tr>
      <w:tr w:rsidR="00457C9D" w:rsidRPr="00FD0092" w14:paraId="2450FE9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top w:val="single" w:sz="8" w:space="0" w:color="auto"/>
            </w:tcBorders>
            <w:vAlign w:val="center"/>
          </w:tcPr>
          <w:p w14:paraId="487E28C8" w14:textId="120D94F0" w:rsidR="00457C9D" w:rsidRPr="00907D93" w:rsidRDefault="00457C9D" w:rsidP="00457C9D">
            <w:pPr>
              <w:spacing w:line="240" w:lineRule="exact"/>
              <w:ind w:leftChars="10" w:left="24" w:rightChars="10" w:right="24"/>
              <w:jc w:val="distribute"/>
              <w:rPr>
                <w:rFonts w:eastAsia="標楷體" w:cs="新細明體"/>
                <w:b/>
                <w:sz w:val="20"/>
              </w:rPr>
            </w:pPr>
            <w:r w:rsidRPr="00907D93">
              <w:rPr>
                <w:rFonts w:ascii="標楷體" w:eastAsia="標楷體" w:hAnsi="標楷體" w:hint="eastAsia"/>
                <w:b/>
                <w:noProof/>
                <w:sz w:val="20"/>
              </w:rPr>
              <w:t>合計</w:t>
            </w:r>
          </w:p>
        </w:tc>
        <w:tc>
          <w:tcPr>
            <w:tcW w:w="2087" w:type="dxa"/>
            <w:tcBorders>
              <w:top w:val="single" w:sz="8" w:space="0" w:color="auto"/>
            </w:tcBorders>
            <w:vAlign w:val="center"/>
          </w:tcPr>
          <w:p w14:paraId="2AEF62D0" w14:textId="53BB2467"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3,701,554,183</w:t>
            </w:r>
          </w:p>
        </w:tc>
        <w:tc>
          <w:tcPr>
            <w:tcW w:w="2035" w:type="dxa"/>
            <w:tcBorders>
              <w:top w:val="single" w:sz="8" w:space="0" w:color="auto"/>
            </w:tcBorders>
            <w:vAlign w:val="center"/>
          </w:tcPr>
          <w:p w14:paraId="3CAE9D74" w14:textId="6D5A0041"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2,839,068,997</w:t>
            </w:r>
          </w:p>
        </w:tc>
        <w:tc>
          <w:tcPr>
            <w:tcW w:w="1957" w:type="dxa"/>
            <w:gridSpan w:val="2"/>
            <w:tcBorders>
              <w:top w:val="single" w:sz="8" w:space="0" w:color="auto"/>
              <w:right w:val="single" w:sz="4" w:space="0" w:color="auto"/>
            </w:tcBorders>
            <w:vAlign w:val="center"/>
          </w:tcPr>
          <w:p w14:paraId="11DB4775" w14:textId="1EAE3D8B"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119,761,877</w:t>
            </w:r>
          </w:p>
        </w:tc>
      </w:tr>
      <w:tr w:rsidR="00457C9D" w:rsidRPr="00FD0092" w14:paraId="4A5C79EE"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243AB57" w14:textId="2D9A2E1F" w:rsidR="00457C9D" w:rsidRPr="00907D93" w:rsidRDefault="00457C9D" w:rsidP="00457C9D">
            <w:pPr>
              <w:autoSpaceDE w:val="0"/>
              <w:autoSpaceDN w:val="0"/>
              <w:adjustRightInd w:val="0"/>
              <w:spacing w:line="240" w:lineRule="exact"/>
              <w:ind w:left="57" w:rightChars="10" w:right="24"/>
              <w:jc w:val="distribute"/>
              <w:rPr>
                <w:rFonts w:ascii="標楷體" w:eastAsia="標楷體"/>
                <w:sz w:val="20"/>
              </w:rPr>
            </w:pPr>
            <w:r w:rsidRPr="00907D93">
              <w:rPr>
                <w:rFonts w:ascii="標楷體" w:eastAsia="標楷體" w:hAnsi="標楷體" w:hint="eastAsia"/>
                <w:b/>
                <w:noProof/>
                <w:sz w:val="20"/>
              </w:rPr>
              <w:t>新北市政府農業局主管</w:t>
            </w:r>
          </w:p>
        </w:tc>
        <w:tc>
          <w:tcPr>
            <w:tcW w:w="2087" w:type="dxa"/>
            <w:vAlign w:val="center"/>
          </w:tcPr>
          <w:p w14:paraId="09110333" w14:textId="7B52EEBF"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1,329,361,508</w:t>
            </w:r>
          </w:p>
        </w:tc>
        <w:tc>
          <w:tcPr>
            <w:tcW w:w="2035" w:type="dxa"/>
            <w:vAlign w:val="center"/>
          </w:tcPr>
          <w:p w14:paraId="6CB45FCA" w14:textId="4575C1C6"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549,296,002</w:t>
            </w:r>
          </w:p>
        </w:tc>
        <w:tc>
          <w:tcPr>
            <w:tcW w:w="1957" w:type="dxa"/>
            <w:gridSpan w:val="2"/>
            <w:tcBorders>
              <w:right w:val="single" w:sz="4" w:space="0" w:color="auto"/>
            </w:tcBorders>
            <w:vAlign w:val="center"/>
          </w:tcPr>
          <w:p w14:paraId="5ECBC549" w14:textId="41A54D3B"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119,761,877</w:t>
            </w:r>
          </w:p>
        </w:tc>
      </w:tr>
      <w:tr w:rsidR="00457C9D" w:rsidRPr="00FD0092" w14:paraId="5F76BB01"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8BE7554" w14:textId="2FEA07BC" w:rsidR="00457C9D" w:rsidRPr="00907D93" w:rsidRDefault="00457C9D"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新北市果菜運銷股份有限公司</w:t>
            </w:r>
          </w:p>
        </w:tc>
        <w:tc>
          <w:tcPr>
            <w:tcW w:w="2087" w:type="dxa"/>
            <w:vAlign w:val="center"/>
          </w:tcPr>
          <w:p w14:paraId="1DA7F780" w14:textId="2D914B5B"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noProof/>
                <w:sz w:val="20"/>
              </w:rPr>
              <w:t>1,329,361,508</w:t>
            </w:r>
          </w:p>
        </w:tc>
        <w:tc>
          <w:tcPr>
            <w:tcW w:w="2035" w:type="dxa"/>
            <w:vAlign w:val="center"/>
          </w:tcPr>
          <w:p w14:paraId="4FCEB720" w14:textId="604D9362"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noProof/>
                <w:sz w:val="20"/>
              </w:rPr>
              <w:t>549,296,002</w:t>
            </w:r>
          </w:p>
        </w:tc>
        <w:tc>
          <w:tcPr>
            <w:tcW w:w="1957" w:type="dxa"/>
            <w:gridSpan w:val="2"/>
            <w:tcBorders>
              <w:right w:val="single" w:sz="4" w:space="0" w:color="auto"/>
            </w:tcBorders>
            <w:vAlign w:val="center"/>
          </w:tcPr>
          <w:p w14:paraId="4854275B" w14:textId="1D08CC84"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noProof/>
                <w:sz w:val="20"/>
              </w:rPr>
              <w:t>119,761,877</w:t>
            </w:r>
          </w:p>
        </w:tc>
      </w:tr>
      <w:tr w:rsidR="00457C9D" w:rsidRPr="00FD0092" w14:paraId="03B5D1F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8F0F33F" w14:textId="462BEE95" w:rsidR="00457C9D" w:rsidRPr="00907D93" w:rsidRDefault="00457C9D" w:rsidP="00457C9D">
            <w:pPr>
              <w:autoSpaceDE w:val="0"/>
              <w:autoSpaceDN w:val="0"/>
              <w:adjustRightInd w:val="0"/>
              <w:spacing w:line="240" w:lineRule="exact"/>
              <w:ind w:left="57" w:rightChars="10" w:right="24"/>
              <w:jc w:val="distribute"/>
              <w:rPr>
                <w:rFonts w:ascii="標楷體" w:eastAsia="標楷體"/>
                <w:b/>
                <w:sz w:val="20"/>
              </w:rPr>
            </w:pPr>
            <w:r w:rsidRPr="00907D93">
              <w:rPr>
                <w:rFonts w:ascii="標楷體" w:eastAsia="標楷體" w:hAnsi="標楷體" w:hint="eastAsia"/>
                <w:b/>
                <w:noProof/>
                <w:sz w:val="20"/>
              </w:rPr>
              <w:t>新北市政府捷運工程局主管</w:t>
            </w:r>
          </w:p>
        </w:tc>
        <w:tc>
          <w:tcPr>
            <w:tcW w:w="2087" w:type="dxa"/>
            <w:vAlign w:val="center"/>
          </w:tcPr>
          <w:p w14:paraId="7EB0A893" w14:textId="4873B76C"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2,372,192,675</w:t>
            </w:r>
          </w:p>
        </w:tc>
        <w:tc>
          <w:tcPr>
            <w:tcW w:w="2035" w:type="dxa"/>
            <w:vAlign w:val="center"/>
          </w:tcPr>
          <w:p w14:paraId="5A4016CC" w14:textId="1D12E826"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b/>
                <w:noProof/>
                <w:sz w:val="20"/>
              </w:rPr>
              <w:t>2,289,772,995</w:t>
            </w:r>
          </w:p>
        </w:tc>
        <w:tc>
          <w:tcPr>
            <w:tcW w:w="1957" w:type="dxa"/>
            <w:gridSpan w:val="2"/>
            <w:tcBorders>
              <w:right w:val="single" w:sz="4" w:space="0" w:color="auto"/>
            </w:tcBorders>
            <w:vAlign w:val="center"/>
          </w:tcPr>
          <w:p w14:paraId="67B772A3" w14:textId="0C8878F8"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731207">
              <w:rPr>
                <w:rFonts w:ascii="新細明體" w:hAnsi="新細明體" w:hint="eastAsia"/>
                <w:b/>
                <w:noProof/>
                <w:sz w:val="20"/>
              </w:rPr>
              <w:t>－</w:t>
            </w:r>
          </w:p>
        </w:tc>
      </w:tr>
      <w:tr w:rsidR="00457C9D" w:rsidRPr="00FD0092" w14:paraId="4777E2E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1441EFB" w14:textId="05449743" w:rsidR="00457C9D" w:rsidRPr="00907D93" w:rsidRDefault="00457C9D"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新北大眾捷運股份有限公司</w:t>
            </w:r>
          </w:p>
        </w:tc>
        <w:tc>
          <w:tcPr>
            <w:tcW w:w="2087" w:type="dxa"/>
            <w:vAlign w:val="center"/>
          </w:tcPr>
          <w:p w14:paraId="5D657CDE" w14:textId="43DD840F"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noProof/>
                <w:sz w:val="20"/>
              </w:rPr>
              <w:t>2,372,192,675</w:t>
            </w:r>
          </w:p>
        </w:tc>
        <w:tc>
          <w:tcPr>
            <w:tcW w:w="2035" w:type="dxa"/>
            <w:vAlign w:val="center"/>
          </w:tcPr>
          <w:p w14:paraId="197429E4" w14:textId="7F2E8495"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noProof/>
                <w:sz w:val="20"/>
              </w:rPr>
              <w:t>2,289,772,995</w:t>
            </w:r>
          </w:p>
        </w:tc>
        <w:tc>
          <w:tcPr>
            <w:tcW w:w="1957" w:type="dxa"/>
            <w:gridSpan w:val="2"/>
            <w:tcBorders>
              <w:right w:val="single" w:sz="4" w:space="0" w:color="auto"/>
            </w:tcBorders>
            <w:vAlign w:val="center"/>
          </w:tcPr>
          <w:p w14:paraId="1877D01F" w14:textId="63F37B8A"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731207">
              <w:rPr>
                <w:rFonts w:ascii="新細明體" w:hAnsi="新細明體" w:hint="eastAsia"/>
                <w:noProof/>
                <w:sz w:val="20"/>
              </w:rPr>
              <w:t>－</w:t>
            </w:r>
          </w:p>
        </w:tc>
      </w:tr>
      <w:tr w:rsidR="00FB7DB7" w:rsidRPr="00FD0092" w14:paraId="3496D54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D48366B"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65C8EC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7DEFF7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0FBBD37"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5852E8D2"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980C6A8"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C51E7E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6D3A970E"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BC1E3F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A0D7C1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FBAB0C1"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81BCE9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DD1D8C4"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1675A37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635665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25DCF4D"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53E6941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4FCCFFE4"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0681A22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728ECC8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9A4D53A"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394EAF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0305BD0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E306B3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387E0EF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B48CE20"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63188A4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F7E7C5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761E87"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67861286"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5710DF30"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D4F1CE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F141240"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00CD64C"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F40B1A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D81949F"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F2F477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3D67B4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644FA3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15232E6B"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FEC3632"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3E816E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19C33D6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17C66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7570DD0"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1B87FFD"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1E12BA7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4F8851D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3BB91B3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7B5B83B9"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1B9BACD"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D404D4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6E23C25"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502A21B2"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68DC48A"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0D95D27"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DD747E8"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6EE659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72BC8D8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2AF4A67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7B9B5FA"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A871B7A"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6C35E11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A0A5F3D"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462E0F4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6A2EE03" w14:textId="77777777" w:rsidR="00FB7DB7" w:rsidRPr="00131EF9" w:rsidRDefault="00FB7DB7" w:rsidP="00FB7DB7">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391A735"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5C865FB"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23FD4433"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sz w:val="18"/>
                <w:szCs w:val="18"/>
              </w:rPr>
            </w:pPr>
          </w:p>
        </w:tc>
      </w:tr>
      <w:tr w:rsidR="00FB7DB7" w:rsidRPr="00FD0092" w14:paraId="7055B7B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700DCE58"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5CB1E9D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3065089E"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F08669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40FEC3D9"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23755B58"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683E089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2EDDAAC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08EE8206"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049C224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08AC20FF" w14:textId="77777777" w:rsidR="00FB7DB7" w:rsidRPr="00131EF9" w:rsidRDefault="00FB7DB7" w:rsidP="00FB7DB7">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4E7A7CD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4C148319"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49F62FFF" w14:textId="77777777" w:rsidR="00FB7DB7" w:rsidRPr="00131EF9" w:rsidRDefault="00FB7DB7" w:rsidP="00FB7DB7">
            <w:pPr>
              <w:autoSpaceDE w:val="0"/>
              <w:autoSpaceDN w:val="0"/>
              <w:adjustRightInd w:val="0"/>
              <w:spacing w:line="240" w:lineRule="exact"/>
              <w:ind w:rightChars="10" w:right="24"/>
              <w:jc w:val="right"/>
              <w:rPr>
                <w:rFonts w:asciiTheme="minorEastAsia" w:hAnsiTheme="minorEastAsia"/>
                <w:b/>
                <w:sz w:val="18"/>
                <w:szCs w:val="18"/>
              </w:rPr>
            </w:pPr>
          </w:p>
        </w:tc>
      </w:tr>
      <w:tr w:rsidR="00FB7DB7" w:rsidRPr="00FD0092" w14:paraId="4AC4A056" w14:textId="77777777" w:rsidTr="008222A3">
        <w:tblPrEx>
          <w:tblBorders>
            <w:top w:val="single" w:sz="8" w:space="0" w:color="auto"/>
            <w:bottom w:val="single" w:sz="8" w:space="0" w:color="auto"/>
            <w:insideV w:val="single" w:sz="4" w:space="0" w:color="auto"/>
          </w:tblBorders>
          <w:tblCellMar>
            <w:right w:w="28" w:type="dxa"/>
          </w:tblCellMar>
        </w:tblPrEx>
        <w:trPr>
          <w:trHeight w:val="1140"/>
        </w:trPr>
        <w:tc>
          <w:tcPr>
            <w:tcW w:w="3900" w:type="dxa"/>
            <w:tcBorders>
              <w:top w:val="nil"/>
              <w:bottom w:val="single" w:sz="8" w:space="0" w:color="auto"/>
            </w:tcBorders>
            <w:vAlign w:val="center"/>
          </w:tcPr>
          <w:p w14:paraId="74DBD30F" w14:textId="77777777" w:rsidR="00FB7DB7" w:rsidRPr="00131EF9" w:rsidRDefault="00FB7DB7" w:rsidP="00FB7DB7"/>
        </w:tc>
        <w:tc>
          <w:tcPr>
            <w:tcW w:w="2087" w:type="dxa"/>
            <w:tcBorders>
              <w:top w:val="nil"/>
              <w:bottom w:val="single" w:sz="8" w:space="0" w:color="auto"/>
            </w:tcBorders>
            <w:vAlign w:val="center"/>
          </w:tcPr>
          <w:p w14:paraId="303CDB6A" w14:textId="77777777" w:rsidR="00FB7DB7" w:rsidRPr="00131EF9" w:rsidRDefault="00FB7DB7" w:rsidP="00FB7DB7">
            <w:pPr>
              <w:rPr>
                <w:rFonts w:asciiTheme="minorEastAsia" w:hAnsiTheme="minorEastAsia"/>
                <w:sz w:val="18"/>
                <w:szCs w:val="18"/>
              </w:rPr>
            </w:pPr>
          </w:p>
        </w:tc>
        <w:tc>
          <w:tcPr>
            <w:tcW w:w="2035" w:type="dxa"/>
            <w:tcBorders>
              <w:top w:val="nil"/>
              <w:bottom w:val="single" w:sz="8" w:space="0" w:color="auto"/>
            </w:tcBorders>
            <w:vAlign w:val="center"/>
          </w:tcPr>
          <w:p w14:paraId="29BA39D1" w14:textId="77777777" w:rsidR="00FB7DB7" w:rsidRPr="00131EF9" w:rsidRDefault="00FB7DB7" w:rsidP="00FB7DB7">
            <w:pPr>
              <w:rPr>
                <w:rFonts w:asciiTheme="minorEastAsia" w:hAnsiTheme="minorEastAsia"/>
                <w:sz w:val="18"/>
                <w:szCs w:val="18"/>
              </w:rPr>
            </w:pPr>
          </w:p>
        </w:tc>
        <w:tc>
          <w:tcPr>
            <w:tcW w:w="1957" w:type="dxa"/>
            <w:gridSpan w:val="2"/>
            <w:tcBorders>
              <w:top w:val="nil"/>
              <w:bottom w:val="single" w:sz="8" w:space="0" w:color="auto"/>
              <w:right w:val="single" w:sz="4" w:space="0" w:color="auto"/>
            </w:tcBorders>
            <w:vAlign w:val="center"/>
          </w:tcPr>
          <w:p w14:paraId="6848C544" w14:textId="77777777" w:rsidR="00FB7DB7" w:rsidRPr="00131EF9" w:rsidRDefault="00FB7DB7" w:rsidP="00FB7DB7">
            <w:pPr>
              <w:rPr>
                <w:rFonts w:asciiTheme="minorEastAsia" w:hAnsiTheme="minorEastAsia"/>
                <w:sz w:val="18"/>
                <w:szCs w:val="18"/>
              </w:rPr>
            </w:pPr>
          </w:p>
        </w:tc>
      </w:tr>
    </w:tbl>
    <w:p w14:paraId="7447ECE3" w14:textId="77777777" w:rsidR="00FB7DB7" w:rsidRPr="00996676" w:rsidRDefault="00FB7DB7" w:rsidP="00FB7DB7">
      <w:pPr>
        <w:pStyle w:val="afff1"/>
        <w:spacing w:line="20" w:lineRule="exact"/>
      </w:pPr>
    </w:p>
    <w:p w14:paraId="0657C504" w14:textId="77777777" w:rsidR="00FB7DB7" w:rsidRPr="00996676" w:rsidRDefault="00FB7DB7" w:rsidP="00FB7DB7">
      <w:pPr>
        <w:pStyle w:val="afff1"/>
        <w:spacing w:line="20" w:lineRule="exact"/>
        <w:jc w:val="right"/>
      </w:pPr>
    </w:p>
    <w:tbl>
      <w:tblPr>
        <w:tblW w:w="9979" w:type="dxa"/>
        <w:tblLayout w:type="fixed"/>
        <w:tblCellMar>
          <w:left w:w="28" w:type="dxa"/>
          <w:right w:w="57" w:type="dxa"/>
        </w:tblCellMar>
        <w:tblLook w:val="0000" w:firstRow="0" w:lastRow="0" w:firstColumn="0" w:lastColumn="0" w:noHBand="0" w:noVBand="0"/>
      </w:tblPr>
      <w:tblGrid>
        <w:gridCol w:w="2494"/>
        <w:gridCol w:w="2495"/>
        <w:gridCol w:w="2495"/>
        <w:gridCol w:w="2467"/>
        <w:gridCol w:w="28"/>
      </w:tblGrid>
      <w:tr w:rsidR="00FB7DB7" w:rsidRPr="00131267" w14:paraId="2C84EFAB" w14:textId="77777777" w:rsidTr="00B1458C">
        <w:trPr>
          <w:gridAfter w:val="1"/>
          <w:wAfter w:w="28" w:type="dxa"/>
          <w:cantSplit/>
          <w:trHeight w:hRule="exact" w:val="397"/>
        </w:trPr>
        <w:tc>
          <w:tcPr>
            <w:tcW w:w="9951" w:type="dxa"/>
            <w:gridSpan w:val="4"/>
            <w:tcBorders>
              <w:top w:val="nil"/>
              <w:left w:val="nil"/>
              <w:bottom w:val="nil"/>
              <w:right w:val="nil"/>
            </w:tcBorders>
            <w:noWrap/>
          </w:tcPr>
          <w:p w14:paraId="702DEA5D" w14:textId="77777777" w:rsidR="00FB7DB7" w:rsidRPr="00131267" w:rsidRDefault="00FB7DB7" w:rsidP="00B1458C">
            <w:pPr>
              <w:snapToGrid w:val="0"/>
              <w:rPr>
                <w:rFonts w:ascii="標楷體" w:eastAsia="標楷體" w:hAnsi="標楷體" w:cs="新細明體"/>
                <w:b/>
                <w:bCs/>
                <w:kern w:val="0"/>
                <w:szCs w:val="24"/>
                <w:u w:val="single"/>
              </w:rPr>
            </w:pPr>
            <w:r w:rsidRPr="00131267">
              <w:rPr>
                <w:rFonts w:ascii="標楷體" w:eastAsia="標楷體" w:hAnsi="標楷體" w:cs="新細明體" w:hint="eastAsia"/>
                <w:b/>
                <w:kern w:val="0"/>
                <w:sz w:val="32"/>
                <w:szCs w:val="32"/>
                <w:u w:val="single"/>
              </w:rPr>
              <w:t>資產負債綜計表</w:t>
            </w:r>
            <w:r w:rsidRPr="00907D93">
              <w:rPr>
                <w:rFonts w:ascii="標楷體" w:eastAsia="標楷體" w:hAnsi="標楷體" w:cs="新細明體" w:hint="eastAsia"/>
                <w:b/>
                <w:bCs/>
                <w:kern w:val="0"/>
                <w:szCs w:val="24"/>
                <w:u w:val="single"/>
              </w:rPr>
              <w:t>（基金別）</w:t>
            </w:r>
          </w:p>
        </w:tc>
      </w:tr>
      <w:tr w:rsidR="00FB7DB7" w:rsidRPr="00131267" w14:paraId="34CDD178" w14:textId="77777777" w:rsidTr="00FB7DB7">
        <w:trPr>
          <w:gridAfter w:val="1"/>
          <w:wAfter w:w="28" w:type="dxa"/>
          <w:cantSplit/>
          <w:trHeight w:hRule="exact" w:val="340"/>
        </w:trPr>
        <w:tc>
          <w:tcPr>
            <w:tcW w:w="9951" w:type="dxa"/>
            <w:gridSpan w:val="4"/>
            <w:tcBorders>
              <w:top w:val="nil"/>
              <w:left w:val="nil"/>
              <w:bottom w:val="nil"/>
              <w:right w:val="nil"/>
            </w:tcBorders>
            <w:noWrap/>
            <w:vAlign w:val="bottom"/>
          </w:tcPr>
          <w:tbl>
            <w:tblPr>
              <w:tblW w:w="9979" w:type="dxa"/>
              <w:tblLayout w:type="fixed"/>
              <w:tblCellMar>
                <w:left w:w="28" w:type="dxa"/>
                <w:right w:w="57" w:type="dxa"/>
              </w:tblCellMar>
              <w:tblLook w:val="0000" w:firstRow="0" w:lastRow="0" w:firstColumn="0" w:lastColumn="0" w:noHBand="0" w:noVBand="0"/>
            </w:tblPr>
            <w:tblGrid>
              <w:gridCol w:w="9979"/>
            </w:tblGrid>
            <w:tr w:rsidR="00FB7DB7" w:rsidRPr="00131267" w14:paraId="1EE0ABD1" w14:textId="77777777" w:rsidTr="00FB7DB7">
              <w:trPr>
                <w:cantSplit/>
                <w:trHeight w:hRule="exact" w:val="340"/>
              </w:trPr>
              <w:tc>
                <w:tcPr>
                  <w:tcW w:w="9951" w:type="dxa"/>
                  <w:tcBorders>
                    <w:top w:val="nil"/>
                    <w:left w:val="nil"/>
                    <w:bottom w:val="nil"/>
                    <w:right w:val="nil"/>
                  </w:tcBorders>
                  <w:noWrap/>
                  <w:vAlign w:val="bottom"/>
                </w:tcPr>
                <w:p w14:paraId="7B1CE741" w14:textId="334C29A9" w:rsidR="00FB7DB7" w:rsidRPr="00131267" w:rsidRDefault="00FB7DB7" w:rsidP="000933C1">
                  <w:pPr>
                    <w:ind w:rightChars="16" w:right="38"/>
                    <w:rPr>
                      <w:rFonts w:ascii="標楷體" w:eastAsia="標楷體" w:hAnsi="標楷體" w:cs="新細明體"/>
                      <w:kern w:val="0"/>
                      <w:szCs w:val="24"/>
                    </w:rPr>
                  </w:pPr>
                  <w:r w:rsidRPr="00131267">
                    <w:rPr>
                      <w:rFonts w:ascii="標楷體" w:eastAsia="標楷體" w:hAnsi="標楷體" w:cs="新細明體" w:hint="eastAsia"/>
                      <w:kern w:val="0"/>
                      <w:szCs w:val="24"/>
                    </w:rPr>
                    <w:t>11</w:t>
                  </w:r>
                  <w:r w:rsidR="00D8681E">
                    <w:rPr>
                      <w:rFonts w:ascii="標楷體" w:eastAsia="標楷體" w:hAnsi="標楷體" w:cs="新細明體" w:hint="eastAsia"/>
                      <w:kern w:val="0"/>
                      <w:szCs w:val="24"/>
                    </w:rPr>
                    <w:t>3</w:t>
                  </w:r>
                  <w:r w:rsidRPr="00131267">
                    <w:rPr>
                      <w:rFonts w:ascii="標楷體" w:eastAsia="標楷體" w:hAnsi="標楷體" w:cs="新細明體" w:hint="eastAsia"/>
                      <w:kern w:val="0"/>
                      <w:szCs w:val="24"/>
                    </w:rPr>
                    <w:t xml:space="preserve">年12月31日                    </w:t>
                  </w:r>
                  <w:r>
                    <w:rPr>
                      <w:rFonts w:ascii="標楷體" w:eastAsia="標楷體" w:hAnsi="標楷體" w:cs="新細明體" w:hint="eastAsia"/>
                      <w:kern w:val="0"/>
                      <w:szCs w:val="24"/>
                    </w:rPr>
                    <w:t xml:space="preserve">                                   </w:t>
                  </w:r>
                  <w:r w:rsidRPr="00131267">
                    <w:rPr>
                      <w:rFonts w:ascii="標楷體" w:eastAsia="標楷體" w:hAnsi="標楷體" w:cs="新細明體" w:hint="eastAsia"/>
                      <w:kern w:val="0"/>
                      <w:sz w:val="20"/>
                      <w:szCs w:val="18"/>
                    </w:rPr>
                    <w:t>單位：新臺幣元</w:t>
                  </w:r>
                </w:p>
              </w:tc>
            </w:tr>
          </w:tbl>
          <w:p w14:paraId="2C2C2680" w14:textId="77777777" w:rsidR="00FB7DB7" w:rsidRPr="00CB796C" w:rsidRDefault="00FB7DB7" w:rsidP="00FB7DB7">
            <w:pPr>
              <w:ind w:rightChars="16" w:right="38"/>
              <w:rPr>
                <w:rFonts w:ascii="標楷體" w:eastAsia="標楷體" w:hAnsi="標楷體" w:cs="新細明體"/>
                <w:kern w:val="0"/>
                <w:szCs w:val="24"/>
              </w:rPr>
            </w:pPr>
          </w:p>
        </w:tc>
      </w:tr>
      <w:tr w:rsidR="00D8681E" w:rsidRPr="00FD0092" w14:paraId="4D7E4AA1"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703"/>
        </w:trPr>
        <w:tc>
          <w:tcPr>
            <w:tcW w:w="2494" w:type="dxa"/>
            <w:tcBorders>
              <w:top w:val="single" w:sz="8" w:space="0" w:color="auto"/>
              <w:bottom w:val="single" w:sz="8" w:space="0" w:color="auto"/>
            </w:tcBorders>
            <w:vAlign w:val="center"/>
          </w:tcPr>
          <w:p w14:paraId="56E9C1AF" w14:textId="1198AFFF"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不動產、廠房及設備</w:t>
            </w:r>
          </w:p>
        </w:tc>
        <w:tc>
          <w:tcPr>
            <w:tcW w:w="2495" w:type="dxa"/>
            <w:tcBorders>
              <w:top w:val="single" w:sz="8" w:space="0" w:color="auto"/>
              <w:bottom w:val="single" w:sz="8" w:space="0" w:color="auto"/>
            </w:tcBorders>
            <w:vAlign w:val="center"/>
          </w:tcPr>
          <w:p w14:paraId="60B82F4A" w14:textId="286E9B8B"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投資性不動產</w:t>
            </w:r>
          </w:p>
        </w:tc>
        <w:tc>
          <w:tcPr>
            <w:tcW w:w="2495" w:type="dxa"/>
            <w:tcBorders>
              <w:top w:val="single" w:sz="8" w:space="0" w:color="auto"/>
              <w:bottom w:val="single" w:sz="8" w:space="0" w:color="auto"/>
            </w:tcBorders>
            <w:vAlign w:val="center"/>
          </w:tcPr>
          <w:p w14:paraId="14FB061F" w14:textId="7E96AA45"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無形資產及礦產資源</w:t>
            </w:r>
          </w:p>
        </w:tc>
        <w:tc>
          <w:tcPr>
            <w:tcW w:w="2495" w:type="dxa"/>
            <w:gridSpan w:val="2"/>
            <w:tcBorders>
              <w:top w:val="single" w:sz="8" w:space="0" w:color="auto"/>
              <w:bottom w:val="single" w:sz="8" w:space="0" w:color="auto"/>
              <w:right w:val="nil"/>
            </w:tcBorders>
            <w:vAlign w:val="center"/>
          </w:tcPr>
          <w:p w14:paraId="7D269DBD" w14:textId="5E54E8E1" w:rsidR="00D8681E" w:rsidRPr="00907D93" w:rsidRDefault="00D8681E" w:rsidP="00D8681E">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其他資產</w:t>
            </w:r>
          </w:p>
        </w:tc>
      </w:tr>
      <w:tr w:rsidR="00457C9D" w:rsidRPr="00FD0092" w14:paraId="707BD3B3"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single" w:sz="8" w:space="0" w:color="auto"/>
            </w:tcBorders>
            <w:vAlign w:val="center"/>
          </w:tcPr>
          <w:p w14:paraId="0101DCC8" w14:textId="42ED5B10" w:rsidR="00457C9D" w:rsidRPr="00907D93" w:rsidRDefault="00457C9D" w:rsidP="00457C9D">
            <w:pPr>
              <w:spacing w:line="240" w:lineRule="exact"/>
              <w:ind w:leftChars="10" w:left="24" w:rightChars="10" w:right="24"/>
              <w:jc w:val="right"/>
              <w:rPr>
                <w:rFonts w:eastAsia="標楷體" w:cs="新細明體"/>
                <w:b/>
                <w:color w:val="000000" w:themeColor="text1"/>
                <w:sz w:val="20"/>
              </w:rPr>
            </w:pPr>
            <w:r w:rsidRPr="00731207">
              <w:rPr>
                <w:rFonts w:ascii="新細明體" w:hAnsi="新細明體"/>
                <w:b/>
                <w:noProof/>
                <w:sz w:val="20"/>
              </w:rPr>
              <w:t>687,758,800</w:t>
            </w:r>
          </w:p>
        </w:tc>
        <w:tc>
          <w:tcPr>
            <w:tcW w:w="2495" w:type="dxa"/>
            <w:tcBorders>
              <w:top w:val="single" w:sz="8" w:space="0" w:color="auto"/>
            </w:tcBorders>
            <w:vAlign w:val="center"/>
          </w:tcPr>
          <w:p w14:paraId="3F7F9369" w14:textId="5E536855"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26,607,050</w:t>
            </w:r>
          </w:p>
        </w:tc>
        <w:tc>
          <w:tcPr>
            <w:tcW w:w="2495" w:type="dxa"/>
            <w:tcBorders>
              <w:top w:val="single" w:sz="8" w:space="0" w:color="auto"/>
            </w:tcBorders>
            <w:vAlign w:val="center"/>
          </w:tcPr>
          <w:p w14:paraId="1C470A2D" w14:textId="7E52441A"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15,919,446</w:t>
            </w:r>
          </w:p>
        </w:tc>
        <w:tc>
          <w:tcPr>
            <w:tcW w:w="2495" w:type="dxa"/>
            <w:gridSpan w:val="2"/>
            <w:tcBorders>
              <w:top w:val="single" w:sz="8" w:space="0" w:color="auto"/>
              <w:right w:val="nil"/>
            </w:tcBorders>
            <w:vAlign w:val="center"/>
          </w:tcPr>
          <w:p w14:paraId="6C5E15EB" w14:textId="198DE191"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12,438,013</w:t>
            </w:r>
          </w:p>
        </w:tc>
      </w:tr>
      <w:tr w:rsidR="00457C9D" w:rsidRPr="00FD0092" w14:paraId="28906B1E"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597579A1" w14:textId="45A13858" w:rsidR="00457C9D" w:rsidRPr="00907D93" w:rsidRDefault="00457C9D" w:rsidP="00457C9D">
            <w:pPr>
              <w:autoSpaceDE w:val="0"/>
              <w:autoSpaceDN w:val="0"/>
              <w:adjustRightInd w:val="0"/>
              <w:spacing w:line="240" w:lineRule="exact"/>
              <w:ind w:left="57" w:rightChars="10" w:right="24"/>
              <w:jc w:val="right"/>
              <w:rPr>
                <w:rFonts w:ascii="標楷體" w:eastAsia="標楷體"/>
                <w:color w:val="000000" w:themeColor="text1"/>
                <w:sz w:val="20"/>
              </w:rPr>
            </w:pPr>
            <w:r w:rsidRPr="00731207">
              <w:rPr>
                <w:rFonts w:ascii="新細明體" w:hAnsi="新細明體"/>
                <w:b/>
                <w:noProof/>
                <w:sz w:val="20"/>
              </w:rPr>
              <w:t>629,397,381</w:t>
            </w:r>
          </w:p>
        </w:tc>
        <w:tc>
          <w:tcPr>
            <w:tcW w:w="2495" w:type="dxa"/>
            <w:vAlign w:val="center"/>
          </w:tcPr>
          <w:p w14:paraId="0AC7FC38" w14:textId="4934E745"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26,607,050</w:t>
            </w:r>
          </w:p>
        </w:tc>
        <w:tc>
          <w:tcPr>
            <w:tcW w:w="2495" w:type="dxa"/>
            <w:vAlign w:val="center"/>
          </w:tcPr>
          <w:p w14:paraId="3523A4F2" w14:textId="4665DE3A"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640,628</w:t>
            </w:r>
          </w:p>
        </w:tc>
        <w:tc>
          <w:tcPr>
            <w:tcW w:w="2495" w:type="dxa"/>
            <w:gridSpan w:val="2"/>
            <w:tcBorders>
              <w:right w:val="nil"/>
            </w:tcBorders>
            <w:vAlign w:val="center"/>
          </w:tcPr>
          <w:p w14:paraId="337B9F06" w14:textId="43B051AD"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3,658,570</w:t>
            </w:r>
          </w:p>
        </w:tc>
      </w:tr>
      <w:tr w:rsidR="00457C9D" w:rsidRPr="00FD0092" w14:paraId="26558D7B"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476A31BE" w14:textId="790EC1EB" w:rsidR="00457C9D" w:rsidRPr="00907D93" w:rsidRDefault="00457C9D"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731207">
              <w:rPr>
                <w:rFonts w:ascii="新細明體" w:hAnsi="新細明體"/>
                <w:noProof/>
                <w:sz w:val="20"/>
              </w:rPr>
              <w:t>629,397,381</w:t>
            </w:r>
          </w:p>
        </w:tc>
        <w:tc>
          <w:tcPr>
            <w:tcW w:w="2495" w:type="dxa"/>
            <w:vAlign w:val="center"/>
          </w:tcPr>
          <w:p w14:paraId="500329AD" w14:textId="124B2F84"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noProof/>
                <w:sz w:val="20"/>
              </w:rPr>
              <w:t>26,607,050</w:t>
            </w:r>
          </w:p>
        </w:tc>
        <w:tc>
          <w:tcPr>
            <w:tcW w:w="2495" w:type="dxa"/>
            <w:vAlign w:val="center"/>
          </w:tcPr>
          <w:p w14:paraId="2462C204" w14:textId="3A56A792"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noProof/>
                <w:sz w:val="20"/>
              </w:rPr>
              <w:t>640,628</w:t>
            </w:r>
          </w:p>
        </w:tc>
        <w:tc>
          <w:tcPr>
            <w:tcW w:w="2495" w:type="dxa"/>
            <w:gridSpan w:val="2"/>
            <w:tcBorders>
              <w:right w:val="nil"/>
            </w:tcBorders>
            <w:vAlign w:val="center"/>
          </w:tcPr>
          <w:p w14:paraId="7BB9EA11" w14:textId="7CE1EFBF"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noProof/>
                <w:sz w:val="20"/>
              </w:rPr>
              <w:t>3,658,570</w:t>
            </w:r>
          </w:p>
        </w:tc>
      </w:tr>
      <w:tr w:rsidR="00457C9D" w:rsidRPr="00FD0092" w14:paraId="37E3B54C"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3B21728A" w14:textId="510D4F8A" w:rsidR="00457C9D" w:rsidRPr="00907D93" w:rsidRDefault="00457C9D" w:rsidP="00457C9D">
            <w:pPr>
              <w:autoSpaceDE w:val="0"/>
              <w:autoSpaceDN w:val="0"/>
              <w:adjustRightInd w:val="0"/>
              <w:spacing w:line="240" w:lineRule="exact"/>
              <w:ind w:left="57" w:rightChars="10" w:right="24"/>
              <w:jc w:val="right"/>
              <w:rPr>
                <w:rFonts w:ascii="標楷體" w:eastAsia="標楷體"/>
                <w:b/>
                <w:color w:val="000000" w:themeColor="text1"/>
                <w:sz w:val="20"/>
              </w:rPr>
            </w:pPr>
            <w:r w:rsidRPr="00731207">
              <w:rPr>
                <w:rFonts w:ascii="新細明體" w:hAnsi="新細明體"/>
                <w:b/>
                <w:noProof/>
                <w:sz w:val="20"/>
              </w:rPr>
              <w:t>58,361,419</w:t>
            </w:r>
          </w:p>
        </w:tc>
        <w:tc>
          <w:tcPr>
            <w:tcW w:w="2495" w:type="dxa"/>
            <w:vAlign w:val="center"/>
          </w:tcPr>
          <w:p w14:paraId="0D33DD38" w14:textId="56EB79BF"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hint="eastAsia"/>
                <w:b/>
                <w:noProof/>
                <w:sz w:val="20"/>
              </w:rPr>
              <w:t>－</w:t>
            </w:r>
          </w:p>
        </w:tc>
        <w:tc>
          <w:tcPr>
            <w:tcW w:w="2495" w:type="dxa"/>
            <w:vAlign w:val="center"/>
          </w:tcPr>
          <w:p w14:paraId="19BA72F4" w14:textId="7EB27FFB"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15,278,818</w:t>
            </w:r>
          </w:p>
        </w:tc>
        <w:tc>
          <w:tcPr>
            <w:tcW w:w="2495" w:type="dxa"/>
            <w:gridSpan w:val="2"/>
            <w:tcBorders>
              <w:right w:val="nil"/>
            </w:tcBorders>
            <w:vAlign w:val="center"/>
          </w:tcPr>
          <w:p w14:paraId="20D8CAAB" w14:textId="02BB2775"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731207">
              <w:rPr>
                <w:rFonts w:ascii="新細明體" w:hAnsi="新細明體"/>
                <w:b/>
                <w:noProof/>
                <w:sz w:val="20"/>
              </w:rPr>
              <w:t>8,779,443</w:t>
            </w:r>
          </w:p>
        </w:tc>
      </w:tr>
      <w:tr w:rsidR="00457C9D" w:rsidRPr="00FD0092" w14:paraId="79EC64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35AF00C6" w14:textId="5B6A5FD5" w:rsidR="00457C9D" w:rsidRPr="00907D93" w:rsidRDefault="00457C9D"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731207">
              <w:rPr>
                <w:rFonts w:ascii="新細明體" w:hAnsi="新細明體"/>
                <w:noProof/>
                <w:sz w:val="20"/>
              </w:rPr>
              <w:t>58,361,419</w:t>
            </w:r>
          </w:p>
        </w:tc>
        <w:tc>
          <w:tcPr>
            <w:tcW w:w="2495" w:type="dxa"/>
            <w:vAlign w:val="center"/>
          </w:tcPr>
          <w:p w14:paraId="15BD6F71" w14:textId="4F949A23"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hint="eastAsia"/>
                <w:noProof/>
                <w:sz w:val="20"/>
              </w:rPr>
              <w:t>－</w:t>
            </w:r>
          </w:p>
        </w:tc>
        <w:tc>
          <w:tcPr>
            <w:tcW w:w="2495" w:type="dxa"/>
            <w:vAlign w:val="center"/>
          </w:tcPr>
          <w:p w14:paraId="1F690EC8" w14:textId="364ACAC7"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noProof/>
                <w:sz w:val="20"/>
              </w:rPr>
              <w:t>15,278,818</w:t>
            </w:r>
          </w:p>
        </w:tc>
        <w:tc>
          <w:tcPr>
            <w:tcW w:w="2495" w:type="dxa"/>
            <w:gridSpan w:val="2"/>
            <w:tcBorders>
              <w:right w:val="nil"/>
            </w:tcBorders>
            <w:vAlign w:val="center"/>
          </w:tcPr>
          <w:p w14:paraId="1C68C222" w14:textId="5C42C80A"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731207">
              <w:rPr>
                <w:rFonts w:ascii="新細明體" w:hAnsi="新細明體"/>
                <w:noProof/>
                <w:sz w:val="20"/>
              </w:rPr>
              <w:t>8,779,443</w:t>
            </w:r>
          </w:p>
        </w:tc>
      </w:tr>
      <w:tr w:rsidR="00FB7DB7" w:rsidRPr="00FD0092" w14:paraId="750657A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CC61391" w14:textId="77777777" w:rsidR="00FB7DB7" w:rsidRPr="002B321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18"/>
                <w:szCs w:val="18"/>
              </w:rPr>
            </w:pPr>
          </w:p>
        </w:tc>
        <w:tc>
          <w:tcPr>
            <w:tcW w:w="2495" w:type="dxa"/>
            <w:vAlign w:val="center"/>
          </w:tcPr>
          <w:p w14:paraId="55E99657"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7D395A66"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1C4DF03F" w14:textId="77777777" w:rsidR="00FB7DB7" w:rsidRPr="002B321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468E7B6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0F5DBFC5"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A92A6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0700121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28C271A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5E1823B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63208ADC"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727C0A7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1BAA4A5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6EF23CE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07F56F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5F1F1898"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vAlign w:val="center"/>
          </w:tcPr>
          <w:p w14:paraId="46FF556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vAlign w:val="center"/>
          </w:tcPr>
          <w:p w14:paraId="4C7B8C7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right w:val="nil"/>
            </w:tcBorders>
            <w:vAlign w:val="center"/>
          </w:tcPr>
          <w:p w14:paraId="3AC84802"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253572C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037D3DE"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8C79D7A"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CF1232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09DE036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0BFFF7D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0E8095B5"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75FC05A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60730EF9"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9123EC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6CB62394"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5D4DEBB"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02719909"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5B088D5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22411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0756348C"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27FDD7A"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1E605CC7"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71D3EE6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6A6D8A0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1E13AAE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112AA332"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2BC381D1"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065801C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949C4E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67B8636A"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3916491"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vAlign w:val="center"/>
          </w:tcPr>
          <w:p w14:paraId="2BCC1566"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vAlign w:val="center"/>
          </w:tcPr>
          <w:p w14:paraId="4F5DB44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right w:val="nil"/>
            </w:tcBorders>
            <w:vAlign w:val="center"/>
          </w:tcPr>
          <w:p w14:paraId="58DB14C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6ED86A2F"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27CACCE6"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2A2362E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2A961F7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5C42197B"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481D758"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F6E797E"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4C37D0A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144D916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7ED10A37"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50AB04E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742F0C14"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4BEF558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7B1C67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A1848BB"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74CDA0DD"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vAlign w:val="center"/>
          </w:tcPr>
          <w:p w14:paraId="4BE8CD84"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vAlign w:val="center"/>
          </w:tcPr>
          <w:p w14:paraId="3D211D7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vAlign w:val="center"/>
          </w:tcPr>
          <w:p w14:paraId="3A752AC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right w:val="nil"/>
            </w:tcBorders>
            <w:vAlign w:val="center"/>
          </w:tcPr>
          <w:p w14:paraId="3BF65953"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24678705"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bottom w:val="nil"/>
            </w:tcBorders>
            <w:vAlign w:val="center"/>
          </w:tcPr>
          <w:p w14:paraId="0FA124B7" w14:textId="77777777" w:rsidR="00FB7DB7" w:rsidRPr="00FD0092" w:rsidRDefault="00FB7DB7" w:rsidP="00FB7DB7">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2495" w:type="dxa"/>
            <w:tcBorders>
              <w:bottom w:val="nil"/>
            </w:tcBorders>
            <w:vAlign w:val="center"/>
          </w:tcPr>
          <w:p w14:paraId="340A3FA5"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tcBorders>
              <w:bottom w:val="nil"/>
            </w:tcBorders>
            <w:vAlign w:val="center"/>
          </w:tcPr>
          <w:p w14:paraId="08387B81"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2495" w:type="dxa"/>
            <w:gridSpan w:val="2"/>
            <w:tcBorders>
              <w:bottom w:val="nil"/>
              <w:right w:val="nil"/>
            </w:tcBorders>
            <w:vAlign w:val="center"/>
          </w:tcPr>
          <w:p w14:paraId="79E6C02D"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FB7DB7" w:rsidRPr="00FD0092" w14:paraId="581531F7"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nil"/>
              <w:bottom w:val="nil"/>
            </w:tcBorders>
            <w:vAlign w:val="center"/>
          </w:tcPr>
          <w:p w14:paraId="32B38A48"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nil"/>
            </w:tcBorders>
            <w:vAlign w:val="center"/>
          </w:tcPr>
          <w:p w14:paraId="2CCCC03A"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nil"/>
            </w:tcBorders>
            <w:vAlign w:val="center"/>
          </w:tcPr>
          <w:p w14:paraId="45F74344"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nil"/>
              <w:right w:val="nil"/>
            </w:tcBorders>
            <w:vAlign w:val="center"/>
          </w:tcPr>
          <w:p w14:paraId="39DC6B82"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44985370" w14:textId="77777777" w:rsidTr="00FB7DB7">
        <w:tblPrEx>
          <w:tblBorders>
            <w:top w:val="single" w:sz="8" w:space="0" w:color="auto"/>
            <w:bottom w:val="single" w:sz="8" w:space="0" w:color="auto"/>
            <w:insideV w:val="single" w:sz="4" w:space="0" w:color="auto"/>
          </w:tblBorders>
          <w:tblCellMar>
            <w:right w:w="28" w:type="dxa"/>
          </w:tblCellMar>
        </w:tblPrEx>
        <w:trPr>
          <w:trHeight w:hRule="exact" w:val="516"/>
        </w:trPr>
        <w:tc>
          <w:tcPr>
            <w:tcW w:w="2494" w:type="dxa"/>
            <w:tcBorders>
              <w:top w:val="nil"/>
              <w:bottom w:val="nil"/>
            </w:tcBorders>
            <w:vAlign w:val="center"/>
          </w:tcPr>
          <w:p w14:paraId="402AC578"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nil"/>
            </w:tcBorders>
            <w:vAlign w:val="center"/>
          </w:tcPr>
          <w:p w14:paraId="43E6664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nil"/>
            </w:tcBorders>
            <w:vAlign w:val="center"/>
          </w:tcPr>
          <w:p w14:paraId="78EEC240"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nil"/>
              <w:right w:val="nil"/>
            </w:tcBorders>
            <w:vAlign w:val="center"/>
          </w:tcPr>
          <w:p w14:paraId="7A9F193E"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FB7DB7" w:rsidRPr="00FD0092" w14:paraId="344326EA" w14:textId="77777777" w:rsidTr="008222A3">
        <w:tblPrEx>
          <w:tblBorders>
            <w:top w:val="single" w:sz="8" w:space="0" w:color="auto"/>
            <w:bottom w:val="single" w:sz="8" w:space="0" w:color="auto"/>
            <w:insideV w:val="single" w:sz="4" w:space="0" w:color="auto"/>
          </w:tblBorders>
          <w:tblCellMar>
            <w:right w:w="28" w:type="dxa"/>
          </w:tblCellMar>
        </w:tblPrEx>
        <w:trPr>
          <w:trHeight w:val="1154"/>
        </w:trPr>
        <w:tc>
          <w:tcPr>
            <w:tcW w:w="2494" w:type="dxa"/>
            <w:tcBorders>
              <w:top w:val="nil"/>
              <w:bottom w:val="single" w:sz="8" w:space="0" w:color="auto"/>
            </w:tcBorders>
            <w:vAlign w:val="center"/>
          </w:tcPr>
          <w:p w14:paraId="22C5C987" w14:textId="77777777" w:rsidR="00FB7DB7" w:rsidRPr="00FD0092" w:rsidRDefault="00FB7DB7" w:rsidP="00FB7DB7">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2495" w:type="dxa"/>
            <w:tcBorders>
              <w:top w:val="nil"/>
              <w:bottom w:val="single" w:sz="8" w:space="0" w:color="auto"/>
            </w:tcBorders>
            <w:vAlign w:val="center"/>
          </w:tcPr>
          <w:p w14:paraId="18D111B8"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tcBorders>
              <w:top w:val="nil"/>
              <w:bottom w:val="single" w:sz="8" w:space="0" w:color="auto"/>
            </w:tcBorders>
            <w:vAlign w:val="center"/>
          </w:tcPr>
          <w:p w14:paraId="27A172DF"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2495" w:type="dxa"/>
            <w:gridSpan w:val="2"/>
            <w:tcBorders>
              <w:top w:val="nil"/>
              <w:bottom w:val="single" w:sz="8" w:space="0" w:color="auto"/>
              <w:right w:val="nil"/>
            </w:tcBorders>
            <w:vAlign w:val="center"/>
          </w:tcPr>
          <w:p w14:paraId="77C0A33C" w14:textId="77777777" w:rsidR="00FB7DB7" w:rsidRPr="00FD0092" w:rsidRDefault="00FB7DB7" w:rsidP="00FB7DB7">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bl>
    <w:p w14:paraId="0F38AB10" w14:textId="77777777" w:rsidR="00FB7DB7" w:rsidRDefault="00FB7DB7" w:rsidP="00FB7DB7">
      <w:pPr>
        <w:spacing w:line="20" w:lineRule="exact"/>
        <w:jc w:val="both"/>
        <w:rPr>
          <w:rFonts w:ascii="標楷體" w:eastAsia="標楷體" w:hAnsi="標楷體"/>
          <w:sz w:val="20"/>
        </w:rPr>
      </w:pPr>
    </w:p>
    <w:p w14:paraId="3C3133FB" w14:textId="77777777" w:rsidR="00FB7DB7" w:rsidRDefault="00FB7DB7" w:rsidP="00FB7DB7">
      <w:pPr>
        <w:spacing w:line="20" w:lineRule="exact"/>
        <w:jc w:val="both"/>
        <w:rPr>
          <w:rFonts w:ascii="標楷體" w:eastAsia="標楷體" w:hAnsi="標楷體"/>
          <w:sz w:val="20"/>
        </w:rPr>
      </w:pPr>
    </w:p>
    <w:tbl>
      <w:tblPr>
        <w:tblW w:w="9979" w:type="dxa"/>
        <w:tblLayout w:type="fixed"/>
        <w:tblCellMar>
          <w:left w:w="28" w:type="dxa"/>
          <w:right w:w="57" w:type="dxa"/>
        </w:tblCellMar>
        <w:tblLook w:val="0000" w:firstRow="0" w:lastRow="0" w:firstColumn="0" w:lastColumn="0" w:noHBand="0" w:noVBand="0"/>
      </w:tblPr>
      <w:tblGrid>
        <w:gridCol w:w="3900"/>
        <w:gridCol w:w="2087"/>
        <w:gridCol w:w="2035"/>
        <w:gridCol w:w="1929"/>
        <w:gridCol w:w="28"/>
      </w:tblGrid>
      <w:tr w:rsidR="0039118D" w:rsidRPr="00131267" w14:paraId="701BAAED" w14:textId="77777777" w:rsidTr="009F393E">
        <w:trPr>
          <w:gridAfter w:val="1"/>
          <w:wAfter w:w="28" w:type="dxa"/>
          <w:cantSplit/>
          <w:trHeight w:hRule="exact" w:val="397"/>
        </w:trPr>
        <w:tc>
          <w:tcPr>
            <w:tcW w:w="9951" w:type="dxa"/>
            <w:gridSpan w:val="4"/>
            <w:tcBorders>
              <w:top w:val="nil"/>
              <w:left w:val="nil"/>
              <w:bottom w:val="nil"/>
              <w:right w:val="nil"/>
            </w:tcBorders>
            <w:noWrap/>
          </w:tcPr>
          <w:p w14:paraId="7B726F10" w14:textId="77777777" w:rsidR="0039118D" w:rsidRPr="009C5D00" w:rsidRDefault="0039118D" w:rsidP="009F393E">
            <w:pPr>
              <w:snapToGrid w:val="0"/>
              <w:jc w:val="right"/>
              <w:rPr>
                <w:rFonts w:ascii="標楷體" w:eastAsia="標楷體" w:hAnsi="標楷體" w:cs="新細明體"/>
                <w:b/>
                <w:bCs/>
                <w:kern w:val="0"/>
                <w:szCs w:val="24"/>
                <w:u w:val="single"/>
              </w:rPr>
            </w:pPr>
            <w:r w:rsidRPr="009C5D00">
              <w:rPr>
                <w:rFonts w:ascii="標楷體" w:eastAsia="標楷體" w:hAnsi="標楷體" w:cs="新細明體" w:hint="eastAsia"/>
                <w:b/>
                <w:kern w:val="0"/>
                <w:sz w:val="32"/>
                <w:szCs w:val="32"/>
                <w:u w:val="single"/>
              </w:rPr>
              <w:t>七、</w:t>
            </w:r>
            <w:r w:rsidRPr="009C5D00">
              <w:rPr>
                <w:rFonts w:ascii="標楷體" w:eastAsia="標楷體" w:hAnsi="新細明體" w:cs="新細明體" w:hint="eastAsia"/>
                <w:b/>
                <w:bCs/>
                <w:kern w:val="0"/>
                <w:sz w:val="32"/>
                <w:szCs w:val="32"/>
                <w:u w:val="single"/>
              </w:rPr>
              <w:t>盈虧</w:t>
            </w:r>
            <w:r w:rsidRPr="009C5D00">
              <w:rPr>
                <w:rFonts w:ascii="標楷體" w:eastAsia="標楷體" w:hAnsi="標楷體" w:cs="新細明體" w:hint="eastAsia"/>
                <w:b/>
                <w:kern w:val="0"/>
                <w:sz w:val="32"/>
                <w:szCs w:val="32"/>
                <w:u w:val="single"/>
              </w:rPr>
              <w:t>審定後</w:t>
            </w:r>
          </w:p>
        </w:tc>
      </w:tr>
      <w:tr w:rsidR="0039118D" w:rsidRPr="00131267" w14:paraId="5FCD5C65" w14:textId="77777777" w:rsidTr="009F393E">
        <w:trPr>
          <w:gridAfter w:val="1"/>
          <w:wAfter w:w="28" w:type="dxa"/>
          <w:cantSplit/>
          <w:trHeight w:hRule="exact" w:val="340"/>
        </w:trPr>
        <w:tc>
          <w:tcPr>
            <w:tcW w:w="9951" w:type="dxa"/>
            <w:gridSpan w:val="4"/>
            <w:tcBorders>
              <w:top w:val="nil"/>
              <w:left w:val="nil"/>
              <w:bottom w:val="nil"/>
              <w:right w:val="nil"/>
            </w:tcBorders>
            <w:noWrap/>
            <w:vAlign w:val="bottom"/>
          </w:tcPr>
          <w:p w14:paraId="70793883" w14:textId="77777777" w:rsidR="0039118D" w:rsidRPr="001A51E9" w:rsidRDefault="0039118D" w:rsidP="009F393E">
            <w:pPr>
              <w:ind w:rightChars="16" w:right="38"/>
              <w:jc w:val="right"/>
              <w:rPr>
                <w:rFonts w:ascii="標楷體" w:eastAsia="標楷體" w:hAnsi="標楷體" w:cs="新細明體"/>
                <w:kern w:val="0"/>
                <w:szCs w:val="24"/>
              </w:rPr>
            </w:pPr>
            <w:r w:rsidRPr="001A51E9">
              <w:rPr>
                <w:rFonts w:ascii="標楷體" w:eastAsia="標楷體" w:hAnsi="標楷體" w:cs="新細明體" w:hint="eastAsia"/>
                <w:kern w:val="0"/>
                <w:szCs w:val="24"/>
              </w:rPr>
              <w:t>中華民國</w:t>
            </w:r>
          </w:p>
          <w:p w14:paraId="7579E183" w14:textId="77777777" w:rsidR="0039118D" w:rsidRPr="00131267" w:rsidRDefault="0039118D" w:rsidP="009F393E">
            <w:pPr>
              <w:ind w:rightChars="16" w:right="38"/>
              <w:rPr>
                <w:rFonts w:ascii="標楷體" w:eastAsia="標楷體" w:hAnsi="標楷體" w:cs="新細明體"/>
                <w:kern w:val="0"/>
                <w:szCs w:val="24"/>
              </w:rPr>
            </w:pPr>
          </w:p>
        </w:tc>
      </w:tr>
      <w:tr w:rsidR="0039118D" w:rsidRPr="00FD0092" w14:paraId="4D2B781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703"/>
        </w:trPr>
        <w:tc>
          <w:tcPr>
            <w:tcW w:w="3900" w:type="dxa"/>
            <w:tcBorders>
              <w:top w:val="single" w:sz="8" w:space="0" w:color="auto"/>
              <w:bottom w:val="single" w:sz="8" w:space="0" w:color="auto"/>
            </w:tcBorders>
            <w:vAlign w:val="center"/>
          </w:tcPr>
          <w:p w14:paraId="645E67A1" w14:textId="77777777"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int="eastAsia"/>
                <w:color w:val="000000" w:themeColor="text1"/>
                <w:sz w:val="20"/>
              </w:rPr>
              <w:t>基金名稱</w:t>
            </w:r>
          </w:p>
        </w:tc>
        <w:tc>
          <w:tcPr>
            <w:tcW w:w="2087" w:type="dxa"/>
            <w:tcBorders>
              <w:top w:val="single" w:sz="8" w:space="0" w:color="auto"/>
              <w:bottom w:val="single" w:sz="8" w:space="0" w:color="auto"/>
            </w:tcBorders>
            <w:vAlign w:val="center"/>
          </w:tcPr>
          <w:p w14:paraId="14BA7CA2" w14:textId="1755F2C8"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負債總額</w:t>
            </w:r>
          </w:p>
        </w:tc>
        <w:tc>
          <w:tcPr>
            <w:tcW w:w="2035" w:type="dxa"/>
            <w:tcBorders>
              <w:top w:val="single" w:sz="8" w:space="0" w:color="auto"/>
              <w:bottom w:val="single" w:sz="8" w:space="0" w:color="auto"/>
            </w:tcBorders>
            <w:vAlign w:val="center"/>
          </w:tcPr>
          <w:p w14:paraId="514C10F7" w14:textId="25111E93"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流動負債</w:t>
            </w:r>
          </w:p>
        </w:tc>
        <w:tc>
          <w:tcPr>
            <w:tcW w:w="1957" w:type="dxa"/>
            <w:gridSpan w:val="2"/>
            <w:tcBorders>
              <w:top w:val="single" w:sz="8" w:space="0" w:color="auto"/>
              <w:bottom w:val="single" w:sz="8" w:space="0" w:color="auto"/>
              <w:right w:val="single" w:sz="4" w:space="0" w:color="auto"/>
            </w:tcBorders>
            <w:vAlign w:val="center"/>
          </w:tcPr>
          <w:p w14:paraId="52EC454D" w14:textId="438D8965" w:rsidR="0039118D" w:rsidRPr="00907D93" w:rsidRDefault="0039118D" w:rsidP="0039118D">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長期負債</w:t>
            </w:r>
          </w:p>
        </w:tc>
      </w:tr>
      <w:tr w:rsidR="00457C9D" w:rsidRPr="00FD0092" w14:paraId="5F535973"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top w:val="single" w:sz="8" w:space="0" w:color="auto"/>
            </w:tcBorders>
            <w:vAlign w:val="center"/>
          </w:tcPr>
          <w:p w14:paraId="17AB9B8C" w14:textId="296796AC" w:rsidR="00457C9D" w:rsidRPr="00907D93" w:rsidRDefault="00457C9D" w:rsidP="00457C9D">
            <w:pPr>
              <w:spacing w:line="240" w:lineRule="exact"/>
              <w:ind w:leftChars="10" w:left="24" w:rightChars="10" w:right="24"/>
              <w:jc w:val="distribute"/>
              <w:rPr>
                <w:rFonts w:eastAsia="標楷體" w:cs="新細明體"/>
                <w:b/>
                <w:sz w:val="20"/>
              </w:rPr>
            </w:pPr>
            <w:r w:rsidRPr="00907D93">
              <w:rPr>
                <w:rFonts w:ascii="標楷體" w:eastAsia="標楷體" w:hAnsi="標楷體" w:hint="eastAsia"/>
                <w:b/>
                <w:noProof/>
                <w:sz w:val="20"/>
              </w:rPr>
              <w:t>合計</w:t>
            </w:r>
          </w:p>
        </w:tc>
        <w:tc>
          <w:tcPr>
            <w:tcW w:w="2087" w:type="dxa"/>
            <w:tcBorders>
              <w:top w:val="single" w:sz="8" w:space="0" w:color="auto"/>
            </w:tcBorders>
            <w:vAlign w:val="center"/>
          </w:tcPr>
          <w:p w14:paraId="2D7B0761" w14:textId="1681AF88"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1,630,747,992</w:t>
            </w:r>
          </w:p>
        </w:tc>
        <w:tc>
          <w:tcPr>
            <w:tcW w:w="2035" w:type="dxa"/>
            <w:tcBorders>
              <w:top w:val="single" w:sz="8" w:space="0" w:color="auto"/>
            </w:tcBorders>
            <w:vAlign w:val="center"/>
          </w:tcPr>
          <w:p w14:paraId="63D6CC95" w14:textId="59FF7CF8"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676,959,631</w:t>
            </w:r>
          </w:p>
        </w:tc>
        <w:tc>
          <w:tcPr>
            <w:tcW w:w="1957" w:type="dxa"/>
            <w:gridSpan w:val="2"/>
            <w:tcBorders>
              <w:top w:val="single" w:sz="8" w:space="0" w:color="auto"/>
              <w:right w:val="single" w:sz="4" w:space="0" w:color="auto"/>
            </w:tcBorders>
            <w:vAlign w:val="center"/>
          </w:tcPr>
          <w:p w14:paraId="427360BF" w14:textId="39A0BF91"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121,338,423</w:t>
            </w:r>
          </w:p>
        </w:tc>
      </w:tr>
      <w:tr w:rsidR="00457C9D" w:rsidRPr="00FD0092" w14:paraId="0BAAF06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B9B775B" w14:textId="06FDE7D3" w:rsidR="00457C9D" w:rsidRPr="00907D93" w:rsidRDefault="00457C9D" w:rsidP="00457C9D">
            <w:pPr>
              <w:autoSpaceDE w:val="0"/>
              <w:autoSpaceDN w:val="0"/>
              <w:adjustRightInd w:val="0"/>
              <w:spacing w:line="240" w:lineRule="exact"/>
              <w:ind w:left="57" w:rightChars="10" w:right="24"/>
              <w:jc w:val="distribute"/>
              <w:rPr>
                <w:rFonts w:ascii="標楷體" w:eastAsia="標楷體"/>
                <w:sz w:val="20"/>
              </w:rPr>
            </w:pPr>
            <w:r w:rsidRPr="00907D93">
              <w:rPr>
                <w:rFonts w:ascii="標楷體" w:eastAsia="標楷體" w:hAnsi="標楷體" w:hint="eastAsia"/>
                <w:b/>
                <w:noProof/>
                <w:sz w:val="20"/>
              </w:rPr>
              <w:t>新北市政府農業局主管</w:t>
            </w:r>
          </w:p>
        </w:tc>
        <w:tc>
          <w:tcPr>
            <w:tcW w:w="2087" w:type="dxa"/>
            <w:vAlign w:val="center"/>
          </w:tcPr>
          <w:p w14:paraId="363EAB16" w14:textId="5A453540"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982,002,353</w:t>
            </w:r>
          </w:p>
        </w:tc>
        <w:tc>
          <w:tcPr>
            <w:tcW w:w="2035" w:type="dxa"/>
            <w:vAlign w:val="center"/>
          </w:tcPr>
          <w:p w14:paraId="1D363A58" w14:textId="4D96E9F2"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141,976,847</w:t>
            </w:r>
          </w:p>
        </w:tc>
        <w:tc>
          <w:tcPr>
            <w:tcW w:w="1957" w:type="dxa"/>
            <w:gridSpan w:val="2"/>
            <w:tcBorders>
              <w:right w:val="single" w:sz="4" w:space="0" w:color="auto"/>
            </w:tcBorders>
            <w:vAlign w:val="center"/>
          </w:tcPr>
          <w:p w14:paraId="44690328" w14:textId="72EB169E"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119,761,877</w:t>
            </w:r>
          </w:p>
        </w:tc>
      </w:tr>
      <w:tr w:rsidR="00457C9D" w:rsidRPr="00FD0092" w14:paraId="798EFCA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7D61F60" w14:textId="1D16A359" w:rsidR="00457C9D" w:rsidRPr="00907D93" w:rsidRDefault="00457C9D"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新北市果菜運銷股份有限公司</w:t>
            </w:r>
          </w:p>
        </w:tc>
        <w:tc>
          <w:tcPr>
            <w:tcW w:w="2087" w:type="dxa"/>
            <w:vAlign w:val="center"/>
          </w:tcPr>
          <w:p w14:paraId="2C7E6BEF" w14:textId="7C0E2B9E"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982,002,353</w:t>
            </w:r>
          </w:p>
        </w:tc>
        <w:tc>
          <w:tcPr>
            <w:tcW w:w="2035" w:type="dxa"/>
            <w:vAlign w:val="center"/>
          </w:tcPr>
          <w:p w14:paraId="08FF834C" w14:textId="58F57948"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141,976,847</w:t>
            </w:r>
          </w:p>
        </w:tc>
        <w:tc>
          <w:tcPr>
            <w:tcW w:w="1957" w:type="dxa"/>
            <w:gridSpan w:val="2"/>
            <w:tcBorders>
              <w:right w:val="single" w:sz="4" w:space="0" w:color="auto"/>
            </w:tcBorders>
            <w:vAlign w:val="center"/>
          </w:tcPr>
          <w:p w14:paraId="4D5CBB6C" w14:textId="52C3B580"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119,761,877</w:t>
            </w:r>
          </w:p>
        </w:tc>
      </w:tr>
      <w:tr w:rsidR="00457C9D" w:rsidRPr="00FD0092" w14:paraId="06C03DF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D7F1AAF" w14:textId="3CB223B2" w:rsidR="00457C9D" w:rsidRPr="00907D93" w:rsidRDefault="00457C9D" w:rsidP="00457C9D">
            <w:pPr>
              <w:autoSpaceDE w:val="0"/>
              <w:autoSpaceDN w:val="0"/>
              <w:adjustRightInd w:val="0"/>
              <w:spacing w:line="240" w:lineRule="exact"/>
              <w:ind w:left="57" w:rightChars="10" w:right="24"/>
              <w:jc w:val="distribute"/>
              <w:rPr>
                <w:rFonts w:ascii="標楷體" w:eastAsia="標楷體"/>
                <w:b/>
                <w:sz w:val="20"/>
              </w:rPr>
            </w:pPr>
            <w:r w:rsidRPr="00907D93">
              <w:rPr>
                <w:rFonts w:ascii="標楷體" w:eastAsia="標楷體" w:hAnsi="標楷體" w:hint="eastAsia"/>
                <w:b/>
                <w:noProof/>
                <w:sz w:val="20"/>
              </w:rPr>
              <w:t>新北市政府捷運工程局主管</w:t>
            </w:r>
          </w:p>
        </w:tc>
        <w:tc>
          <w:tcPr>
            <w:tcW w:w="2087" w:type="dxa"/>
            <w:vAlign w:val="center"/>
          </w:tcPr>
          <w:p w14:paraId="102F9633" w14:textId="20815F1D"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648,745,639</w:t>
            </w:r>
          </w:p>
        </w:tc>
        <w:tc>
          <w:tcPr>
            <w:tcW w:w="2035" w:type="dxa"/>
            <w:vAlign w:val="center"/>
          </w:tcPr>
          <w:p w14:paraId="0CA1E84A" w14:textId="63BA00DF"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534,982,784</w:t>
            </w:r>
          </w:p>
        </w:tc>
        <w:tc>
          <w:tcPr>
            <w:tcW w:w="1957" w:type="dxa"/>
            <w:gridSpan w:val="2"/>
            <w:tcBorders>
              <w:right w:val="single" w:sz="4" w:space="0" w:color="auto"/>
            </w:tcBorders>
            <w:vAlign w:val="center"/>
          </w:tcPr>
          <w:p w14:paraId="3A59167B" w14:textId="77F8D28C" w:rsidR="00457C9D" w:rsidRPr="00907D93" w:rsidRDefault="00457C9D" w:rsidP="00457C9D">
            <w:pPr>
              <w:autoSpaceDE w:val="0"/>
              <w:autoSpaceDN w:val="0"/>
              <w:adjustRightInd w:val="0"/>
              <w:spacing w:line="240" w:lineRule="exact"/>
              <w:ind w:rightChars="10" w:right="24"/>
              <w:jc w:val="right"/>
              <w:rPr>
                <w:rFonts w:asciiTheme="minorEastAsia" w:hAnsiTheme="minorEastAsia"/>
                <w:b/>
                <w:sz w:val="20"/>
              </w:rPr>
            </w:pPr>
            <w:r w:rsidRPr="00983508">
              <w:rPr>
                <w:rFonts w:ascii="新細明體" w:hAnsi="新細明體"/>
                <w:b/>
                <w:noProof/>
                <w:sz w:val="20"/>
              </w:rPr>
              <w:t>1,576,546</w:t>
            </w:r>
          </w:p>
        </w:tc>
      </w:tr>
      <w:tr w:rsidR="00457C9D" w:rsidRPr="00FD0092" w14:paraId="08B1DBBB"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816A319" w14:textId="1189B12C" w:rsidR="00457C9D" w:rsidRPr="00907D93" w:rsidRDefault="00457C9D" w:rsidP="00457C9D">
            <w:pPr>
              <w:autoSpaceDE w:val="0"/>
              <w:autoSpaceDN w:val="0"/>
              <w:adjustRightInd w:val="0"/>
              <w:spacing w:line="240" w:lineRule="exact"/>
              <w:ind w:left="227" w:rightChars="10" w:right="24"/>
              <w:jc w:val="distribute"/>
              <w:rPr>
                <w:rFonts w:ascii="標楷體" w:eastAsia="標楷體"/>
                <w:sz w:val="20"/>
              </w:rPr>
            </w:pPr>
            <w:r w:rsidRPr="00907D93">
              <w:rPr>
                <w:rFonts w:ascii="標楷體" w:eastAsia="標楷體" w:hAnsi="標楷體" w:hint="eastAsia"/>
                <w:noProof/>
                <w:sz w:val="20"/>
              </w:rPr>
              <w:t>新北大眾捷運股份有限公司</w:t>
            </w:r>
          </w:p>
        </w:tc>
        <w:tc>
          <w:tcPr>
            <w:tcW w:w="2087" w:type="dxa"/>
            <w:vAlign w:val="center"/>
          </w:tcPr>
          <w:p w14:paraId="377BB28D" w14:textId="49791F22"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648,745,639</w:t>
            </w:r>
          </w:p>
        </w:tc>
        <w:tc>
          <w:tcPr>
            <w:tcW w:w="2035" w:type="dxa"/>
            <w:vAlign w:val="center"/>
          </w:tcPr>
          <w:p w14:paraId="1F7D951B" w14:textId="5A306B90"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534,982,784</w:t>
            </w:r>
          </w:p>
        </w:tc>
        <w:tc>
          <w:tcPr>
            <w:tcW w:w="1957" w:type="dxa"/>
            <w:gridSpan w:val="2"/>
            <w:tcBorders>
              <w:right w:val="single" w:sz="4" w:space="0" w:color="auto"/>
            </w:tcBorders>
            <w:vAlign w:val="center"/>
          </w:tcPr>
          <w:p w14:paraId="2FCDE408" w14:textId="78BA6E04" w:rsidR="00457C9D" w:rsidRPr="00907D93" w:rsidRDefault="00457C9D" w:rsidP="00457C9D">
            <w:pPr>
              <w:autoSpaceDE w:val="0"/>
              <w:autoSpaceDN w:val="0"/>
              <w:adjustRightInd w:val="0"/>
              <w:spacing w:line="240" w:lineRule="exact"/>
              <w:ind w:rightChars="10" w:right="24"/>
              <w:jc w:val="right"/>
              <w:rPr>
                <w:rFonts w:asciiTheme="minorEastAsia" w:hAnsiTheme="minorEastAsia"/>
                <w:sz w:val="20"/>
              </w:rPr>
            </w:pPr>
            <w:r w:rsidRPr="00983508">
              <w:rPr>
                <w:rFonts w:ascii="新細明體" w:hAnsi="新細明體"/>
                <w:noProof/>
                <w:sz w:val="20"/>
              </w:rPr>
              <w:t>1,576,546</w:t>
            </w:r>
          </w:p>
        </w:tc>
      </w:tr>
      <w:tr w:rsidR="0039118D" w:rsidRPr="00FD0092" w14:paraId="5923C71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2A4739BA"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97E4F2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DAFD9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E4145E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4865223"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C99E0A0"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464B2C1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CE789F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9A5464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12F3B10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009C69B"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0215038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B33FB2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1436BC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5971930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29D9F6A9"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29D88AE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7356CEF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644F836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75CA0AE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7522A113"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4C8A49D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703EB0C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301020E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45064FB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3118F2B"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3AE4EA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10BEA9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1340DE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7B576FFC"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1E2C7EBE"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C06EF8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11EEF59"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3AD0E7B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7E4DAF36"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4702270"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CE6015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5ECD907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0F2AF6E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635409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547A188"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80C9C1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06CC4B30"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66D327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3FF5481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43FBC064"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vAlign w:val="center"/>
          </w:tcPr>
          <w:p w14:paraId="2C108682"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vAlign w:val="center"/>
          </w:tcPr>
          <w:p w14:paraId="1104FC5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right w:val="single" w:sz="4" w:space="0" w:color="auto"/>
            </w:tcBorders>
            <w:vAlign w:val="center"/>
          </w:tcPr>
          <w:p w14:paraId="0750C07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2948E1B9"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3FDA60AF"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37BBEF5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FDAC22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4657970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62E1D101"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6C08404F"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1398093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4AA56542"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462A6141"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18EACEB4"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C1BFDC4"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28E2F8F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2676988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2EC6BA6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5106046E"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vAlign w:val="center"/>
          </w:tcPr>
          <w:p w14:paraId="03088079" w14:textId="77777777" w:rsidR="0039118D" w:rsidRPr="00131EF9" w:rsidRDefault="0039118D" w:rsidP="009F393E">
            <w:pPr>
              <w:autoSpaceDE w:val="0"/>
              <w:autoSpaceDN w:val="0"/>
              <w:adjustRightInd w:val="0"/>
              <w:spacing w:line="240" w:lineRule="exact"/>
              <w:ind w:left="227" w:rightChars="10" w:right="24"/>
              <w:jc w:val="distribute"/>
              <w:rPr>
                <w:rFonts w:ascii="標楷體" w:eastAsia="標楷體"/>
                <w:sz w:val="22"/>
              </w:rPr>
            </w:pPr>
          </w:p>
        </w:tc>
        <w:tc>
          <w:tcPr>
            <w:tcW w:w="2087" w:type="dxa"/>
            <w:vAlign w:val="center"/>
          </w:tcPr>
          <w:p w14:paraId="78355475"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2035" w:type="dxa"/>
            <w:vAlign w:val="center"/>
          </w:tcPr>
          <w:p w14:paraId="30F5F6AE"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c>
          <w:tcPr>
            <w:tcW w:w="1957" w:type="dxa"/>
            <w:gridSpan w:val="2"/>
            <w:tcBorders>
              <w:right w:val="single" w:sz="4" w:space="0" w:color="auto"/>
            </w:tcBorders>
            <w:vAlign w:val="center"/>
          </w:tcPr>
          <w:p w14:paraId="67054A73"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sz w:val="18"/>
                <w:szCs w:val="18"/>
              </w:rPr>
            </w:pPr>
          </w:p>
        </w:tc>
      </w:tr>
      <w:tr w:rsidR="0039118D" w:rsidRPr="00FD0092" w14:paraId="096CEB4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6EE4C3F4"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593E593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47F2145C"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D03E4CA"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693D48B0"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328AF117"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174FC13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69B44E38"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4529A21F"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6F542158" w14:textId="77777777" w:rsidTr="009F393E">
        <w:tblPrEx>
          <w:tblBorders>
            <w:top w:val="single" w:sz="8" w:space="0" w:color="auto"/>
            <w:bottom w:val="single" w:sz="8" w:space="0" w:color="auto"/>
            <w:insideV w:val="single" w:sz="4" w:space="0" w:color="auto"/>
          </w:tblBorders>
          <w:tblCellMar>
            <w:right w:w="28" w:type="dxa"/>
          </w:tblCellMar>
        </w:tblPrEx>
        <w:trPr>
          <w:trHeight w:hRule="exact" w:val="516"/>
        </w:trPr>
        <w:tc>
          <w:tcPr>
            <w:tcW w:w="3900" w:type="dxa"/>
            <w:tcBorders>
              <w:bottom w:val="nil"/>
            </w:tcBorders>
            <w:vAlign w:val="center"/>
          </w:tcPr>
          <w:p w14:paraId="6F1A8870" w14:textId="77777777" w:rsidR="0039118D" w:rsidRPr="00131EF9" w:rsidRDefault="0039118D" w:rsidP="009F393E">
            <w:pPr>
              <w:autoSpaceDE w:val="0"/>
              <w:autoSpaceDN w:val="0"/>
              <w:adjustRightInd w:val="0"/>
              <w:spacing w:line="240" w:lineRule="exact"/>
              <w:ind w:left="57" w:rightChars="10" w:right="24"/>
              <w:jc w:val="distribute"/>
              <w:rPr>
                <w:rFonts w:ascii="標楷體" w:eastAsia="標楷體"/>
                <w:b/>
                <w:szCs w:val="24"/>
              </w:rPr>
            </w:pPr>
          </w:p>
        </w:tc>
        <w:tc>
          <w:tcPr>
            <w:tcW w:w="2087" w:type="dxa"/>
            <w:tcBorders>
              <w:bottom w:val="nil"/>
            </w:tcBorders>
            <w:vAlign w:val="center"/>
          </w:tcPr>
          <w:p w14:paraId="67F11E3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2035" w:type="dxa"/>
            <w:tcBorders>
              <w:bottom w:val="nil"/>
            </w:tcBorders>
            <w:vAlign w:val="center"/>
          </w:tcPr>
          <w:p w14:paraId="2821ACD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c>
          <w:tcPr>
            <w:tcW w:w="1957" w:type="dxa"/>
            <w:gridSpan w:val="2"/>
            <w:tcBorders>
              <w:bottom w:val="nil"/>
              <w:right w:val="single" w:sz="4" w:space="0" w:color="auto"/>
            </w:tcBorders>
            <w:vAlign w:val="center"/>
          </w:tcPr>
          <w:p w14:paraId="2EF104DB" w14:textId="77777777" w:rsidR="0039118D" w:rsidRPr="00131EF9" w:rsidRDefault="0039118D" w:rsidP="009F393E">
            <w:pPr>
              <w:autoSpaceDE w:val="0"/>
              <w:autoSpaceDN w:val="0"/>
              <w:adjustRightInd w:val="0"/>
              <w:spacing w:line="240" w:lineRule="exact"/>
              <w:ind w:rightChars="10" w:right="24"/>
              <w:jc w:val="right"/>
              <w:rPr>
                <w:rFonts w:asciiTheme="minorEastAsia" w:hAnsiTheme="minorEastAsia"/>
                <w:b/>
                <w:sz w:val="18"/>
                <w:szCs w:val="18"/>
              </w:rPr>
            </w:pPr>
          </w:p>
        </w:tc>
      </w:tr>
      <w:tr w:rsidR="0039118D" w:rsidRPr="00FD0092" w14:paraId="4D0879BE" w14:textId="77777777" w:rsidTr="00C56581">
        <w:tblPrEx>
          <w:tblBorders>
            <w:top w:val="single" w:sz="8" w:space="0" w:color="auto"/>
            <w:bottom w:val="single" w:sz="8" w:space="0" w:color="auto"/>
            <w:insideV w:val="single" w:sz="4" w:space="0" w:color="auto"/>
          </w:tblBorders>
          <w:tblCellMar>
            <w:right w:w="28" w:type="dxa"/>
          </w:tblCellMar>
        </w:tblPrEx>
        <w:trPr>
          <w:trHeight w:val="1056"/>
        </w:trPr>
        <w:tc>
          <w:tcPr>
            <w:tcW w:w="3900" w:type="dxa"/>
            <w:tcBorders>
              <w:top w:val="nil"/>
              <w:bottom w:val="single" w:sz="8" w:space="0" w:color="auto"/>
            </w:tcBorders>
            <w:vAlign w:val="center"/>
          </w:tcPr>
          <w:p w14:paraId="09901A5E" w14:textId="77777777" w:rsidR="0039118D" w:rsidRPr="00131EF9" w:rsidRDefault="0039118D" w:rsidP="009F393E"/>
        </w:tc>
        <w:tc>
          <w:tcPr>
            <w:tcW w:w="2087" w:type="dxa"/>
            <w:tcBorders>
              <w:top w:val="nil"/>
              <w:bottom w:val="single" w:sz="8" w:space="0" w:color="auto"/>
            </w:tcBorders>
            <w:vAlign w:val="center"/>
          </w:tcPr>
          <w:p w14:paraId="7850431D" w14:textId="77777777" w:rsidR="0039118D" w:rsidRPr="00131EF9" w:rsidRDefault="0039118D" w:rsidP="009F393E">
            <w:pPr>
              <w:rPr>
                <w:rFonts w:asciiTheme="minorEastAsia" w:hAnsiTheme="minorEastAsia"/>
                <w:sz w:val="18"/>
                <w:szCs w:val="18"/>
              </w:rPr>
            </w:pPr>
          </w:p>
        </w:tc>
        <w:tc>
          <w:tcPr>
            <w:tcW w:w="2035" w:type="dxa"/>
            <w:tcBorders>
              <w:top w:val="nil"/>
              <w:bottom w:val="single" w:sz="8" w:space="0" w:color="auto"/>
            </w:tcBorders>
            <w:vAlign w:val="center"/>
          </w:tcPr>
          <w:p w14:paraId="3A2BADDD" w14:textId="77777777" w:rsidR="0039118D" w:rsidRPr="00131EF9" w:rsidRDefault="0039118D" w:rsidP="009F393E">
            <w:pPr>
              <w:rPr>
                <w:rFonts w:asciiTheme="minorEastAsia" w:hAnsiTheme="minorEastAsia"/>
                <w:sz w:val="18"/>
                <w:szCs w:val="18"/>
              </w:rPr>
            </w:pPr>
          </w:p>
        </w:tc>
        <w:tc>
          <w:tcPr>
            <w:tcW w:w="1957" w:type="dxa"/>
            <w:gridSpan w:val="2"/>
            <w:tcBorders>
              <w:top w:val="nil"/>
              <w:bottom w:val="single" w:sz="8" w:space="0" w:color="auto"/>
              <w:right w:val="single" w:sz="4" w:space="0" w:color="auto"/>
            </w:tcBorders>
            <w:vAlign w:val="center"/>
          </w:tcPr>
          <w:p w14:paraId="38B9DAB7" w14:textId="77777777" w:rsidR="0039118D" w:rsidRPr="00131EF9" w:rsidRDefault="0039118D" w:rsidP="009F393E">
            <w:pPr>
              <w:rPr>
                <w:rFonts w:asciiTheme="minorEastAsia" w:hAnsiTheme="minorEastAsia"/>
                <w:sz w:val="18"/>
                <w:szCs w:val="18"/>
              </w:rPr>
            </w:pPr>
          </w:p>
        </w:tc>
      </w:tr>
    </w:tbl>
    <w:p w14:paraId="59335101" w14:textId="77777777" w:rsidR="0039118D" w:rsidRPr="00996676" w:rsidRDefault="0039118D" w:rsidP="0039118D">
      <w:pPr>
        <w:pStyle w:val="afff1"/>
        <w:spacing w:line="20" w:lineRule="exact"/>
      </w:pPr>
    </w:p>
    <w:p w14:paraId="20B76B2E" w14:textId="77777777" w:rsidR="0039118D" w:rsidRPr="00996676" w:rsidRDefault="0039118D" w:rsidP="0039118D">
      <w:pPr>
        <w:pStyle w:val="afff1"/>
        <w:spacing w:line="20" w:lineRule="exact"/>
        <w:jc w:val="right"/>
      </w:pPr>
    </w:p>
    <w:tbl>
      <w:tblPr>
        <w:tblW w:w="10025" w:type="dxa"/>
        <w:tblLayout w:type="fixed"/>
        <w:tblCellMar>
          <w:left w:w="28" w:type="dxa"/>
          <w:right w:w="57" w:type="dxa"/>
        </w:tblCellMar>
        <w:tblLook w:val="0000" w:firstRow="0" w:lastRow="0" w:firstColumn="0" w:lastColumn="0" w:noHBand="0" w:noVBand="0"/>
      </w:tblPr>
      <w:tblGrid>
        <w:gridCol w:w="2041"/>
        <w:gridCol w:w="1996"/>
        <w:gridCol w:w="1996"/>
        <w:gridCol w:w="1996"/>
        <w:gridCol w:w="1922"/>
        <w:gridCol w:w="74"/>
      </w:tblGrid>
      <w:tr w:rsidR="0039118D" w:rsidRPr="00131267" w14:paraId="4DD783A7" w14:textId="77777777" w:rsidTr="00100F20">
        <w:trPr>
          <w:gridAfter w:val="1"/>
          <w:wAfter w:w="74" w:type="dxa"/>
          <w:cantSplit/>
          <w:trHeight w:hRule="exact" w:val="397"/>
        </w:trPr>
        <w:tc>
          <w:tcPr>
            <w:tcW w:w="9951" w:type="dxa"/>
            <w:gridSpan w:val="5"/>
            <w:tcBorders>
              <w:top w:val="nil"/>
              <w:left w:val="nil"/>
              <w:bottom w:val="nil"/>
              <w:right w:val="nil"/>
            </w:tcBorders>
            <w:noWrap/>
          </w:tcPr>
          <w:p w14:paraId="3797990E" w14:textId="1CAAB970" w:rsidR="0039118D" w:rsidRPr="00131267" w:rsidRDefault="0039118D" w:rsidP="00E6729A">
            <w:pPr>
              <w:snapToGrid w:val="0"/>
              <w:rPr>
                <w:rFonts w:ascii="標楷體" w:eastAsia="標楷體" w:hAnsi="標楷體" w:cs="新細明體"/>
                <w:b/>
                <w:bCs/>
                <w:kern w:val="0"/>
                <w:szCs w:val="24"/>
                <w:u w:val="single"/>
              </w:rPr>
            </w:pPr>
            <w:r w:rsidRPr="00131267">
              <w:rPr>
                <w:rFonts w:ascii="標楷體" w:eastAsia="標楷體" w:hAnsi="標楷體" w:cs="新細明體" w:hint="eastAsia"/>
                <w:b/>
                <w:kern w:val="0"/>
                <w:sz w:val="32"/>
                <w:szCs w:val="32"/>
                <w:u w:val="single"/>
              </w:rPr>
              <w:lastRenderedPageBreak/>
              <w:t>資產負債綜計表</w:t>
            </w:r>
            <w:r w:rsidRPr="00907D93">
              <w:rPr>
                <w:rFonts w:ascii="標楷體" w:eastAsia="標楷體" w:hAnsi="標楷體" w:cs="新細明體" w:hint="eastAsia"/>
                <w:b/>
                <w:bCs/>
                <w:kern w:val="0"/>
                <w:szCs w:val="24"/>
                <w:u w:val="single"/>
              </w:rPr>
              <w:t>（基金別</w:t>
            </w:r>
            <w:r w:rsidR="00E6729A">
              <w:rPr>
                <w:rFonts w:ascii="標楷體" w:eastAsia="標楷體" w:hAnsi="標楷體" w:cs="新細明體" w:hint="eastAsia"/>
                <w:b/>
                <w:bCs/>
                <w:kern w:val="0"/>
                <w:szCs w:val="24"/>
                <w:u w:val="single"/>
              </w:rPr>
              <w:t>）</w:t>
            </w:r>
            <w:r w:rsidR="00631E0D">
              <w:rPr>
                <w:rFonts w:ascii="標楷體" w:eastAsia="標楷體" w:hAnsi="標楷體" w:cs="新細明體" w:hint="eastAsia"/>
                <w:bCs/>
                <w:kern w:val="0"/>
                <w:szCs w:val="24"/>
              </w:rPr>
              <w:t>（</w:t>
            </w:r>
            <w:r w:rsidR="00457C9D" w:rsidRPr="00907D93">
              <w:rPr>
                <w:rFonts w:ascii="標楷體" w:eastAsia="標楷體" w:hAnsi="標楷體" w:cs="新細明體" w:hint="eastAsia"/>
                <w:bCs/>
                <w:kern w:val="0"/>
                <w:szCs w:val="24"/>
              </w:rPr>
              <w:t>續</w:t>
            </w:r>
            <w:r w:rsidR="00631E0D">
              <w:rPr>
                <w:rFonts w:ascii="標楷體" w:eastAsia="標楷體" w:hAnsi="標楷體" w:cs="新細明體" w:hint="eastAsia"/>
                <w:bCs/>
                <w:kern w:val="0"/>
                <w:szCs w:val="24"/>
              </w:rPr>
              <w:t>）</w:t>
            </w:r>
          </w:p>
        </w:tc>
      </w:tr>
      <w:tr w:rsidR="0039118D" w:rsidRPr="00131267" w14:paraId="174AAE28" w14:textId="77777777" w:rsidTr="00100F20">
        <w:trPr>
          <w:gridAfter w:val="1"/>
          <w:wAfter w:w="74" w:type="dxa"/>
          <w:cantSplit/>
          <w:trHeight w:hRule="exact" w:val="340"/>
        </w:trPr>
        <w:tc>
          <w:tcPr>
            <w:tcW w:w="9951" w:type="dxa"/>
            <w:gridSpan w:val="5"/>
            <w:tcBorders>
              <w:top w:val="nil"/>
              <w:left w:val="nil"/>
              <w:bottom w:val="nil"/>
              <w:right w:val="nil"/>
            </w:tcBorders>
            <w:noWrap/>
            <w:vAlign w:val="bottom"/>
          </w:tcPr>
          <w:tbl>
            <w:tblPr>
              <w:tblW w:w="9979" w:type="dxa"/>
              <w:tblLayout w:type="fixed"/>
              <w:tblCellMar>
                <w:left w:w="28" w:type="dxa"/>
                <w:right w:w="57" w:type="dxa"/>
              </w:tblCellMar>
              <w:tblLook w:val="0000" w:firstRow="0" w:lastRow="0" w:firstColumn="0" w:lastColumn="0" w:noHBand="0" w:noVBand="0"/>
            </w:tblPr>
            <w:tblGrid>
              <w:gridCol w:w="9979"/>
            </w:tblGrid>
            <w:tr w:rsidR="0039118D" w:rsidRPr="00131267" w14:paraId="108DAB31" w14:textId="77777777" w:rsidTr="009F393E">
              <w:trPr>
                <w:cantSplit/>
                <w:trHeight w:hRule="exact" w:val="340"/>
              </w:trPr>
              <w:tc>
                <w:tcPr>
                  <w:tcW w:w="9951" w:type="dxa"/>
                  <w:tcBorders>
                    <w:top w:val="nil"/>
                    <w:left w:val="nil"/>
                    <w:bottom w:val="nil"/>
                    <w:right w:val="nil"/>
                  </w:tcBorders>
                  <w:noWrap/>
                  <w:vAlign w:val="bottom"/>
                </w:tcPr>
                <w:p w14:paraId="5FE28824" w14:textId="77777777" w:rsidR="0039118D" w:rsidRPr="00131267" w:rsidRDefault="0039118D" w:rsidP="009F393E">
                  <w:pPr>
                    <w:ind w:rightChars="16" w:right="38"/>
                    <w:rPr>
                      <w:rFonts w:ascii="標楷體" w:eastAsia="標楷體" w:hAnsi="標楷體" w:cs="新細明體"/>
                      <w:kern w:val="0"/>
                      <w:szCs w:val="24"/>
                    </w:rPr>
                  </w:pPr>
                  <w:r w:rsidRPr="00131267">
                    <w:rPr>
                      <w:rFonts w:ascii="標楷體" w:eastAsia="標楷體" w:hAnsi="標楷體" w:cs="新細明體" w:hint="eastAsia"/>
                      <w:kern w:val="0"/>
                      <w:szCs w:val="24"/>
                    </w:rPr>
                    <w:t>11</w:t>
                  </w:r>
                  <w:r>
                    <w:rPr>
                      <w:rFonts w:ascii="標楷體" w:eastAsia="標楷體" w:hAnsi="標楷體" w:cs="新細明體" w:hint="eastAsia"/>
                      <w:kern w:val="0"/>
                      <w:szCs w:val="24"/>
                    </w:rPr>
                    <w:t>3</w:t>
                  </w:r>
                  <w:r w:rsidRPr="00131267">
                    <w:rPr>
                      <w:rFonts w:ascii="標楷體" w:eastAsia="標楷體" w:hAnsi="標楷體" w:cs="新細明體" w:hint="eastAsia"/>
                      <w:kern w:val="0"/>
                      <w:szCs w:val="24"/>
                    </w:rPr>
                    <w:t xml:space="preserve">年12月31日                    </w:t>
                  </w:r>
                  <w:r>
                    <w:rPr>
                      <w:rFonts w:ascii="標楷體" w:eastAsia="標楷體" w:hAnsi="標楷體" w:cs="新細明體" w:hint="eastAsia"/>
                      <w:kern w:val="0"/>
                      <w:szCs w:val="24"/>
                    </w:rPr>
                    <w:t xml:space="preserve">                                   </w:t>
                  </w:r>
                  <w:r w:rsidRPr="00131267">
                    <w:rPr>
                      <w:rFonts w:ascii="標楷體" w:eastAsia="標楷體" w:hAnsi="標楷體" w:cs="新細明體" w:hint="eastAsia"/>
                      <w:kern w:val="0"/>
                      <w:sz w:val="20"/>
                      <w:szCs w:val="18"/>
                    </w:rPr>
                    <w:t>單位：新臺幣元</w:t>
                  </w:r>
                </w:p>
              </w:tc>
            </w:tr>
          </w:tbl>
          <w:p w14:paraId="25ED2FAC" w14:textId="77777777" w:rsidR="0039118D" w:rsidRPr="00CB796C" w:rsidRDefault="0039118D" w:rsidP="009F393E">
            <w:pPr>
              <w:ind w:rightChars="16" w:right="38"/>
              <w:rPr>
                <w:rFonts w:ascii="標楷體" w:eastAsia="標楷體" w:hAnsi="標楷體" w:cs="新細明體"/>
                <w:kern w:val="0"/>
                <w:szCs w:val="24"/>
              </w:rPr>
            </w:pPr>
          </w:p>
        </w:tc>
      </w:tr>
      <w:tr w:rsidR="00100F20" w:rsidRPr="00FD0092" w14:paraId="3B11C43F"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703"/>
        </w:trPr>
        <w:tc>
          <w:tcPr>
            <w:tcW w:w="2041" w:type="dxa"/>
            <w:tcBorders>
              <w:top w:val="single" w:sz="8" w:space="0" w:color="auto"/>
              <w:bottom w:val="single" w:sz="8" w:space="0" w:color="auto"/>
            </w:tcBorders>
            <w:vAlign w:val="center"/>
          </w:tcPr>
          <w:p w14:paraId="2707F1C0" w14:textId="375A4472" w:rsidR="00100F20" w:rsidRPr="00907D93" w:rsidRDefault="00100F20" w:rsidP="00100F20">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其他負債</w:t>
            </w:r>
          </w:p>
        </w:tc>
        <w:tc>
          <w:tcPr>
            <w:tcW w:w="1996" w:type="dxa"/>
            <w:tcBorders>
              <w:top w:val="single" w:sz="8" w:space="0" w:color="auto"/>
              <w:bottom w:val="single" w:sz="8" w:space="0" w:color="auto"/>
            </w:tcBorders>
            <w:vAlign w:val="center"/>
          </w:tcPr>
          <w:p w14:paraId="76D21595" w14:textId="3A955C88" w:rsidR="00100F20" w:rsidRPr="00907D93" w:rsidRDefault="00100F20" w:rsidP="00100F20">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權益總額</w:t>
            </w:r>
          </w:p>
        </w:tc>
        <w:tc>
          <w:tcPr>
            <w:tcW w:w="1996" w:type="dxa"/>
            <w:tcBorders>
              <w:top w:val="single" w:sz="8" w:space="0" w:color="auto"/>
              <w:bottom w:val="single" w:sz="8" w:space="0" w:color="auto"/>
            </w:tcBorders>
            <w:vAlign w:val="center"/>
          </w:tcPr>
          <w:p w14:paraId="7492F63A" w14:textId="4A0850FE" w:rsidR="00100F20" w:rsidRPr="00907D93" w:rsidRDefault="00100F20" w:rsidP="00100F20">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資本</w:t>
            </w:r>
          </w:p>
        </w:tc>
        <w:tc>
          <w:tcPr>
            <w:tcW w:w="1996" w:type="dxa"/>
            <w:tcBorders>
              <w:top w:val="single" w:sz="8" w:space="0" w:color="auto"/>
              <w:bottom w:val="single" w:sz="8" w:space="0" w:color="auto"/>
              <w:right w:val="nil"/>
            </w:tcBorders>
            <w:vAlign w:val="center"/>
          </w:tcPr>
          <w:p w14:paraId="4E601DDE" w14:textId="014FE047" w:rsidR="00100F20" w:rsidRPr="00907D93" w:rsidRDefault="00100F20" w:rsidP="00100F20">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資本公積</w:t>
            </w:r>
          </w:p>
        </w:tc>
        <w:tc>
          <w:tcPr>
            <w:tcW w:w="1996" w:type="dxa"/>
            <w:gridSpan w:val="2"/>
            <w:tcBorders>
              <w:top w:val="single" w:sz="8" w:space="0" w:color="auto"/>
              <w:bottom w:val="single" w:sz="8" w:space="0" w:color="auto"/>
              <w:right w:val="nil"/>
            </w:tcBorders>
            <w:vAlign w:val="center"/>
          </w:tcPr>
          <w:p w14:paraId="705BAF06" w14:textId="77777777" w:rsidR="00100F20" w:rsidRPr="00907D93" w:rsidRDefault="00100F20" w:rsidP="00100F20">
            <w:pPr>
              <w:autoSpaceDE w:val="0"/>
              <w:autoSpaceDN w:val="0"/>
              <w:adjustRightInd w:val="0"/>
              <w:ind w:left="57" w:right="57"/>
              <w:jc w:val="distribute"/>
              <w:rPr>
                <w:rFonts w:ascii="標楷體" w:eastAsia="標楷體" w:hAnsi="標楷體"/>
                <w:sz w:val="20"/>
              </w:rPr>
            </w:pPr>
            <w:r w:rsidRPr="00907D93">
              <w:rPr>
                <w:rFonts w:ascii="標楷體" w:eastAsia="標楷體" w:hAnsi="標楷體" w:hint="eastAsia"/>
                <w:sz w:val="20"/>
              </w:rPr>
              <w:t>保留盈餘</w:t>
            </w:r>
          </w:p>
          <w:p w14:paraId="44FD0E13" w14:textId="085671F8" w:rsidR="00100F20" w:rsidRPr="00907D93" w:rsidRDefault="00100F20" w:rsidP="00100F20">
            <w:pPr>
              <w:autoSpaceDE w:val="0"/>
              <w:autoSpaceDN w:val="0"/>
              <w:adjustRightInd w:val="0"/>
              <w:ind w:left="57" w:right="57"/>
              <w:jc w:val="distribute"/>
              <w:rPr>
                <w:rFonts w:ascii="標楷體" w:eastAsia="標楷體"/>
                <w:color w:val="000000" w:themeColor="text1"/>
                <w:sz w:val="20"/>
              </w:rPr>
            </w:pPr>
            <w:r w:rsidRPr="00907D93">
              <w:rPr>
                <w:rFonts w:ascii="標楷體" w:eastAsia="標楷體" w:hAnsi="標楷體" w:hint="eastAsia"/>
                <w:sz w:val="20"/>
              </w:rPr>
              <w:t>（或累積虧損）</w:t>
            </w:r>
          </w:p>
        </w:tc>
      </w:tr>
      <w:tr w:rsidR="00457C9D" w:rsidRPr="00FD0092" w14:paraId="536AA697"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tcBorders>
              <w:top w:val="single" w:sz="8" w:space="0" w:color="auto"/>
            </w:tcBorders>
            <w:vAlign w:val="center"/>
          </w:tcPr>
          <w:p w14:paraId="33A27A75" w14:textId="5B388DBC" w:rsidR="00457C9D" w:rsidRPr="00907D93" w:rsidRDefault="00457C9D" w:rsidP="00457C9D">
            <w:pPr>
              <w:spacing w:line="240" w:lineRule="exact"/>
              <w:ind w:leftChars="10" w:left="24" w:rightChars="10" w:right="24"/>
              <w:jc w:val="right"/>
              <w:rPr>
                <w:rFonts w:eastAsia="標楷體" w:cs="新細明體"/>
                <w:b/>
                <w:color w:val="000000" w:themeColor="text1"/>
                <w:sz w:val="20"/>
              </w:rPr>
            </w:pPr>
            <w:r w:rsidRPr="00983508">
              <w:rPr>
                <w:rFonts w:ascii="新細明體" w:hAnsi="新細明體"/>
                <w:b/>
                <w:noProof/>
                <w:sz w:val="20"/>
              </w:rPr>
              <w:t>832,449,938</w:t>
            </w:r>
          </w:p>
        </w:tc>
        <w:tc>
          <w:tcPr>
            <w:tcW w:w="1996" w:type="dxa"/>
            <w:tcBorders>
              <w:top w:val="single" w:sz="8" w:space="0" w:color="auto"/>
            </w:tcBorders>
            <w:vAlign w:val="center"/>
          </w:tcPr>
          <w:p w14:paraId="7B409E9C" w14:textId="247F1AD1"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2,070,806,191</w:t>
            </w:r>
          </w:p>
        </w:tc>
        <w:tc>
          <w:tcPr>
            <w:tcW w:w="1996" w:type="dxa"/>
            <w:tcBorders>
              <w:top w:val="single" w:sz="8" w:space="0" w:color="auto"/>
            </w:tcBorders>
            <w:vAlign w:val="center"/>
          </w:tcPr>
          <w:p w14:paraId="7911CB24" w14:textId="6A2855CF"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2,425,000,000</w:t>
            </w:r>
          </w:p>
        </w:tc>
        <w:tc>
          <w:tcPr>
            <w:tcW w:w="1996" w:type="dxa"/>
            <w:tcBorders>
              <w:top w:val="single" w:sz="8" w:space="0" w:color="auto"/>
              <w:right w:val="nil"/>
            </w:tcBorders>
            <w:vAlign w:val="center"/>
          </w:tcPr>
          <w:p w14:paraId="02934234" w14:textId="099DC4A2"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21,048,685</w:t>
            </w:r>
          </w:p>
        </w:tc>
        <w:tc>
          <w:tcPr>
            <w:tcW w:w="1996" w:type="dxa"/>
            <w:gridSpan w:val="2"/>
            <w:tcBorders>
              <w:top w:val="single" w:sz="8" w:space="0" w:color="auto"/>
              <w:right w:val="nil"/>
            </w:tcBorders>
            <w:vAlign w:val="center"/>
          </w:tcPr>
          <w:p w14:paraId="3AAB29AD" w14:textId="39DD7FAB"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- 375,242,494</w:t>
            </w:r>
          </w:p>
        </w:tc>
      </w:tr>
      <w:tr w:rsidR="00457C9D" w:rsidRPr="00FD0092" w14:paraId="13A8614F"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D85D967" w14:textId="62B6B318" w:rsidR="00457C9D" w:rsidRPr="00907D93" w:rsidRDefault="00457C9D" w:rsidP="00457C9D">
            <w:pPr>
              <w:autoSpaceDE w:val="0"/>
              <w:autoSpaceDN w:val="0"/>
              <w:adjustRightInd w:val="0"/>
              <w:spacing w:line="240" w:lineRule="exact"/>
              <w:ind w:left="57" w:rightChars="10" w:right="24"/>
              <w:jc w:val="right"/>
              <w:rPr>
                <w:rFonts w:ascii="標楷體" w:eastAsia="標楷體"/>
                <w:color w:val="000000" w:themeColor="text1"/>
                <w:sz w:val="20"/>
              </w:rPr>
            </w:pPr>
            <w:r w:rsidRPr="00983508">
              <w:rPr>
                <w:rFonts w:ascii="新細明體" w:hAnsi="新細明體"/>
                <w:b/>
                <w:noProof/>
                <w:sz w:val="20"/>
              </w:rPr>
              <w:t>720,263,629</w:t>
            </w:r>
          </w:p>
        </w:tc>
        <w:tc>
          <w:tcPr>
            <w:tcW w:w="1996" w:type="dxa"/>
            <w:vAlign w:val="center"/>
          </w:tcPr>
          <w:p w14:paraId="52F2297F" w14:textId="51734227"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347,359,155</w:t>
            </w:r>
          </w:p>
        </w:tc>
        <w:tc>
          <w:tcPr>
            <w:tcW w:w="1996" w:type="dxa"/>
            <w:vAlign w:val="center"/>
          </w:tcPr>
          <w:p w14:paraId="2F2EC840" w14:textId="0359996D"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25,000,000</w:t>
            </w:r>
          </w:p>
        </w:tc>
        <w:tc>
          <w:tcPr>
            <w:tcW w:w="1996" w:type="dxa"/>
            <w:tcBorders>
              <w:right w:val="nil"/>
            </w:tcBorders>
            <w:vAlign w:val="center"/>
          </w:tcPr>
          <w:p w14:paraId="5133A2A9" w14:textId="2FED0B59"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21,048,685</w:t>
            </w:r>
          </w:p>
        </w:tc>
        <w:tc>
          <w:tcPr>
            <w:tcW w:w="1996" w:type="dxa"/>
            <w:gridSpan w:val="2"/>
            <w:tcBorders>
              <w:right w:val="nil"/>
            </w:tcBorders>
            <w:vAlign w:val="center"/>
          </w:tcPr>
          <w:p w14:paraId="30C5144B" w14:textId="297E5000"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301,310,470</w:t>
            </w:r>
          </w:p>
        </w:tc>
      </w:tr>
      <w:tr w:rsidR="00457C9D" w:rsidRPr="00FD0092" w14:paraId="2B3821C2"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DA9C1EE" w14:textId="5A3126F6" w:rsidR="00457C9D" w:rsidRPr="00907D93" w:rsidRDefault="00457C9D"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983508">
              <w:rPr>
                <w:rFonts w:ascii="新細明體" w:hAnsi="新細明體"/>
                <w:noProof/>
                <w:sz w:val="20"/>
              </w:rPr>
              <w:t>720,263,629</w:t>
            </w:r>
          </w:p>
        </w:tc>
        <w:tc>
          <w:tcPr>
            <w:tcW w:w="1996" w:type="dxa"/>
            <w:vAlign w:val="center"/>
          </w:tcPr>
          <w:p w14:paraId="3481A413" w14:textId="51660EC1"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347,359,155</w:t>
            </w:r>
          </w:p>
        </w:tc>
        <w:tc>
          <w:tcPr>
            <w:tcW w:w="1996" w:type="dxa"/>
            <w:vAlign w:val="center"/>
          </w:tcPr>
          <w:p w14:paraId="6C8033DB" w14:textId="5E4CC5BF"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25,000,000</w:t>
            </w:r>
          </w:p>
        </w:tc>
        <w:tc>
          <w:tcPr>
            <w:tcW w:w="1996" w:type="dxa"/>
            <w:tcBorders>
              <w:right w:val="nil"/>
            </w:tcBorders>
            <w:vAlign w:val="center"/>
          </w:tcPr>
          <w:p w14:paraId="40FEAD4C" w14:textId="539AA754"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21,048,685</w:t>
            </w:r>
          </w:p>
        </w:tc>
        <w:tc>
          <w:tcPr>
            <w:tcW w:w="1996" w:type="dxa"/>
            <w:gridSpan w:val="2"/>
            <w:tcBorders>
              <w:right w:val="nil"/>
            </w:tcBorders>
            <w:vAlign w:val="center"/>
          </w:tcPr>
          <w:p w14:paraId="0D52594A" w14:textId="25797AAE"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301,310,470</w:t>
            </w:r>
          </w:p>
        </w:tc>
      </w:tr>
      <w:tr w:rsidR="00457C9D" w:rsidRPr="00FD0092" w14:paraId="50A8EA2F"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2373D9F5" w14:textId="5DC5CA92" w:rsidR="00457C9D" w:rsidRPr="00907D93" w:rsidRDefault="00457C9D" w:rsidP="00457C9D">
            <w:pPr>
              <w:autoSpaceDE w:val="0"/>
              <w:autoSpaceDN w:val="0"/>
              <w:adjustRightInd w:val="0"/>
              <w:spacing w:line="240" w:lineRule="exact"/>
              <w:ind w:left="57" w:rightChars="10" w:right="24"/>
              <w:jc w:val="right"/>
              <w:rPr>
                <w:rFonts w:ascii="標楷體" w:eastAsia="標楷體"/>
                <w:b/>
                <w:color w:val="000000" w:themeColor="text1"/>
                <w:sz w:val="20"/>
              </w:rPr>
            </w:pPr>
            <w:r w:rsidRPr="00983508">
              <w:rPr>
                <w:rFonts w:ascii="新細明體" w:hAnsi="新細明體"/>
                <w:b/>
                <w:noProof/>
                <w:sz w:val="20"/>
              </w:rPr>
              <w:t>112,186,309</w:t>
            </w:r>
          </w:p>
        </w:tc>
        <w:tc>
          <w:tcPr>
            <w:tcW w:w="1996" w:type="dxa"/>
            <w:vAlign w:val="center"/>
          </w:tcPr>
          <w:p w14:paraId="2E7D549C" w14:textId="7C0667B3"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1,723,447,036</w:t>
            </w:r>
          </w:p>
        </w:tc>
        <w:tc>
          <w:tcPr>
            <w:tcW w:w="1996" w:type="dxa"/>
            <w:vAlign w:val="center"/>
          </w:tcPr>
          <w:p w14:paraId="1923BEE3" w14:textId="53A6C990"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2,400,000,000</w:t>
            </w:r>
          </w:p>
        </w:tc>
        <w:tc>
          <w:tcPr>
            <w:tcW w:w="1996" w:type="dxa"/>
            <w:tcBorders>
              <w:right w:val="nil"/>
            </w:tcBorders>
            <w:vAlign w:val="center"/>
          </w:tcPr>
          <w:p w14:paraId="5CF54E85" w14:textId="5ABD0B47"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hint="eastAsia"/>
                <w:b/>
                <w:noProof/>
                <w:sz w:val="20"/>
              </w:rPr>
              <w:t>－</w:t>
            </w:r>
          </w:p>
        </w:tc>
        <w:tc>
          <w:tcPr>
            <w:tcW w:w="1996" w:type="dxa"/>
            <w:gridSpan w:val="2"/>
            <w:tcBorders>
              <w:right w:val="nil"/>
            </w:tcBorders>
            <w:vAlign w:val="center"/>
          </w:tcPr>
          <w:p w14:paraId="0B5ED89E" w14:textId="75E76C14" w:rsidR="00457C9D" w:rsidRPr="00907D93" w:rsidRDefault="00457C9D" w:rsidP="00457C9D">
            <w:pPr>
              <w:autoSpaceDE w:val="0"/>
              <w:autoSpaceDN w:val="0"/>
              <w:adjustRightInd w:val="0"/>
              <w:spacing w:line="240" w:lineRule="exact"/>
              <w:ind w:rightChars="10" w:right="24"/>
              <w:jc w:val="right"/>
              <w:rPr>
                <w:rFonts w:asciiTheme="minorEastAsia" w:hAnsiTheme="minorEastAsia"/>
                <w:b/>
                <w:color w:val="000000" w:themeColor="text1"/>
                <w:sz w:val="20"/>
              </w:rPr>
            </w:pPr>
            <w:r w:rsidRPr="00983508">
              <w:rPr>
                <w:rFonts w:ascii="新細明體" w:hAnsi="新細明體"/>
                <w:b/>
                <w:noProof/>
                <w:sz w:val="20"/>
              </w:rPr>
              <w:t>- 676,552,964</w:t>
            </w:r>
          </w:p>
        </w:tc>
      </w:tr>
      <w:tr w:rsidR="00457C9D" w:rsidRPr="00FD0092" w14:paraId="2577B2C6"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7B2CDD2B" w14:textId="4F69713C" w:rsidR="00457C9D" w:rsidRPr="00907D93" w:rsidRDefault="00457C9D" w:rsidP="00457C9D">
            <w:pPr>
              <w:autoSpaceDE w:val="0"/>
              <w:autoSpaceDN w:val="0"/>
              <w:adjustRightInd w:val="0"/>
              <w:spacing w:line="240" w:lineRule="exact"/>
              <w:ind w:left="227" w:rightChars="10" w:right="24"/>
              <w:jc w:val="right"/>
              <w:rPr>
                <w:rFonts w:ascii="標楷體" w:eastAsia="標楷體"/>
                <w:color w:val="000000" w:themeColor="text1"/>
                <w:sz w:val="20"/>
              </w:rPr>
            </w:pPr>
            <w:r w:rsidRPr="00983508">
              <w:rPr>
                <w:rFonts w:ascii="新細明體" w:hAnsi="新細明體"/>
                <w:noProof/>
                <w:sz w:val="20"/>
              </w:rPr>
              <w:t>112,186,309</w:t>
            </w:r>
          </w:p>
        </w:tc>
        <w:tc>
          <w:tcPr>
            <w:tcW w:w="1996" w:type="dxa"/>
            <w:vAlign w:val="center"/>
          </w:tcPr>
          <w:p w14:paraId="032DC17F" w14:textId="34EC8815"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1,723,447,036</w:t>
            </w:r>
          </w:p>
        </w:tc>
        <w:tc>
          <w:tcPr>
            <w:tcW w:w="1996" w:type="dxa"/>
            <w:vAlign w:val="center"/>
          </w:tcPr>
          <w:p w14:paraId="0D64D6D1" w14:textId="72A2BDE6"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2,400,000,000</w:t>
            </w:r>
          </w:p>
        </w:tc>
        <w:tc>
          <w:tcPr>
            <w:tcW w:w="1996" w:type="dxa"/>
            <w:tcBorders>
              <w:right w:val="nil"/>
            </w:tcBorders>
            <w:vAlign w:val="center"/>
          </w:tcPr>
          <w:p w14:paraId="0CC8D70A" w14:textId="2D11B5E3"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hint="eastAsia"/>
                <w:noProof/>
                <w:sz w:val="20"/>
              </w:rPr>
              <w:t>－</w:t>
            </w:r>
          </w:p>
        </w:tc>
        <w:tc>
          <w:tcPr>
            <w:tcW w:w="1996" w:type="dxa"/>
            <w:gridSpan w:val="2"/>
            <w:tcBorders>
              <w:right w:val="nil"/>
            </w:tcBorders>
            <w:vAlign w:val="center"/>
          </w:tcPr>
          <w:p w14:paraId="7091D3CF" w14:textId="6D458B6A" w:rsidR="00457C9D" w:rsidRPr="00907D93" w:rsidRDefault="00457C9D" w:rsidP="00457C9D">
            <w:pPr>
              <w:autoSpaceDE w:val="0"/>
              <w:autoSpaceDN w:val="0"/>
              <w:adjustRightInd w:val="0"/>
              <w:spacing w:line="240" w:lineRule="exact"/>
              <w:ind w:rightChars="10" w:right="24"/>
              <w:jc w:val="right"/>
              <w:rPr>
                <w:rFonts w:asciiTheme="minorEastAsia" w:hAnsiTheme="minorEastAsia"/>
                <w:color w:val="000000" w:themeColor="text1"/>
                <w:sz w:val="20"/>
              </w:rPr>
            </w:pPr>
            <w:r w:rsidRPr="00983508">
              <w:rPr>
                <w:rFonts w:ascii="新細明體" w:hAnsi="新細明體"/>
                <w:noProof/>
                <w:sz w:val="20"/>
              </w:rPr>
              <w:t>- 676,552,964</w:t>
            </w:r>
          </w:p>
        </w:tc>
      </w:tr>
      <w:tr w:rsidR="00FE0642" w:rsidRPr="00FD0092" w14:paraId="2B453F31"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7C121218" w14:textId="77777777" w:rsidR="00FE0642" w:rsidRPr="002B3212" w:rsidRDefault="00FE0642" w:rsidP="009F393E">
            <w:pPr>
              <w:autoSpaceDE w:val="0"/>
              <w:autoSpaceDN w:val="0"/>
              <w:adjustRightInd w:val="0"/>
              <w:spacing w:line="240" w:lineRule="exact"/>
              <w:ind w:left="227" w:rightChars="10" w:right="24"/>
              <w:jc w:val="distribute"/>
              <w:rPr>
                <w:rFonts w:ascii="標楷體" w:eastAsia="標楷體"/>
                <w:color w:val="000000" w:themeColor="text1"/>
                <w:sz w:val="18"/>
                <w:szCs w:val="18"/>
              </w:rPr>
            </w:pPr>
          </w:p>
        </w:tc>
        <w:tc>
          <w:tcPr>
            <w:tcW w:w="1996" w:type="dxa"/>
            <w:vAlign w:val="center"/>
          </w:tcPr>
          <w:p w14:paraId="5C4D1D73" w14:textId="77777777" w:rsidR="00FE0642" w:rsidRPr="002B3212" w:rsidRDefault="00FE0642"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156FB300" w14:textId="77777777" w:rsidR="00FE0642" w:rsidRPr="002B3212" w:rsidRDefault="00FE0642"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6F676B73" w14:textId="77777777" w:rsidR="00FE0642" w:rsidRPr="002B3212" w:rsidRDefault="00FE0642"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7932C1E4" w14:textId="57C3036E" w:rsidR="00FE0642" w:rsidRPr="002B3212" w:rsidRDefault="00FE0642"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725384F8"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1A95FBEB"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06EE13EE"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767F55B8"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F160AE9"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0E085FE5" w14:textId="6A92DC30"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05C35A17"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09210174"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52416D39"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3307F262"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4A0C01FF"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52EA68CD" w14:textId="17B65C9F"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02B6885A"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263E120" w14:textId="77777777" w:rsidR="006D4D69" w:rsidRPr="00FD0092" w:rsidRDefault="006D4D69" w:rsidP="009F393E">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1996" w:type="dxa"/>
            <w:vAlign w:val="center"/>
          </w:tcPr>
          <w:p w14:paraId="3CC04804"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vAlign w:val="center"/>
          </w:tcPr>
          <w:p w14:paraId="37978E8E"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tcBorders>
              <w:right w:val="nil"/>
            </w:tcBorders>
            <w:vAlign w:val="center"/>
          </w:tcPr>
          <w:p w14:paraId="558B666D"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gridSpan w:val="2"/>
            <w:tcBorders>
              <w:right w:val="nil"/>
            </w:tcBorders>
            <w:vAlign w:val="center"/>
          </w:tcPr>
          <w:p w14:paraId="4C44B3E7" w14:textId="328C905F"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6D4D69" w:rsidRPr="00FD0092" w14:paraId="40D43711"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2F999999"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32A63F34"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2ED37659"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5D980F4"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0170009D" w14:textId="7DF407BB"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3B143D9C"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28514B37"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51BF3939"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30031B0C"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24244FF4"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02315EF3" w14:textId="06A9335E"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42D12A9A"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128C5F65"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2E346861"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2B951E0B"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651C5246"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12AE4671" w14:textId="78BF7C9C"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1D16C352"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6D5C2FB5"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049F23D3"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682E0CDF"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6F26545F"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49B0C232" w14:textId="3D011F9B"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1D17E245"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0D4FDB63"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4BA01A17"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5815B5E0"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AEDBB0B"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53EF4431" w14:textId="4E11C635"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58A11AFD"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8503C12" w14:textId="77777777" w:rsidR="006D4D69" w:rsidRPr="00FD0092" w:rsidRDefault="006D4D69" w:rsidP="009F393E">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1996" w:type="dxa"/>
            <w:vAlign w:val="center"/>
          </w:tcPr>
          <w:p w14:paraId="791D518E"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vAlign w:val="center"/>
          </w:tcPr>
          <w:p w14:paraId="74CEBEAD"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tcBorders>
              <w:right w:val="nil"/>
            </w:tcBorders>
            <w:vAlign w:val="center"/>
          </w:tcPr>
          <w:p w14:paraId="0297592A"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gridSpan w:val="2"/>
            <w:tcBorders>
              <w:right w:val="nil"/>
            </w:tcBorders>
            <w:vAlign w:val="center"/>
          </w:tcPr>
          <w:p w14:paraId="3A75EA0F" w14:textId="110186A6"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6D4D69" w:rsidRPr="00FD0092" w14:paraId="6F3F84E2"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7953813"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7294F469"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5771533C"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1CFECB5"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3192FEA3" w14:textId="0B9297A3"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12541043"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72D9D1DA"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29548CDC"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2BACA6B8"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5F903E02"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1984AFAC" w14:textId="2BDD303C"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45781CA1"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3E008559"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35088B36"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23D17554"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D1E8FC6"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358EE1C5" w14:textId="7AF827DF"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724D6A01"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vAlign w:val="center"/>
          </w:tcPr>
          <w:p w14:paraId="2BEF3311"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vAlign w:val="center"/>
          </w:tcPr>
          <w:p w14:paraId="1286E035"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vAlign w:val="center"/>
          </w:tcPr>
          <w:p w14:paraId="5B53FA3D"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right w:val="nil"/>
            </w:tcBorders>
            <w:vAlign w:val="center"/>
          </w:tcPr>
          <w:p w14:paraId="134F3A62"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right w:val="nil"/>
            </w:tcBorders>
            <w:vAlign w:val="center"/>
          </w:tcPr>
          <w:p w14:paraId="3FB3DDB6" w14:textId="01938483"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0937B484"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tcBorders>
              <w:bottom w:val="nil"/>
            </w:tcBorders>
            <w:vAlign w:val="center"/>
          </w:tcPr>
          <w:p w14:paraId="1EE88EDE" w14:textId="77777777" w:rsidR="006D4D69" w:rsidRPr="00FD0092" w:rsidRDefault="006D4D69" w:rsidP="009F393E">
            <w:pPr>
              <w:autoSpaceDE w:val="0"/>
              <w:autoSpaceDN w:val="0"/>
              <w:adjustRightInd w:val="0"/>
              <w:spacing w:line="240" w:lineRule="exact"/>
              <w:ind w:left="57" w:rightChars="10" w:right="24"/>
              <w:jc w:val="distribute"/>
              <w:rPr>
                <w:rFonts w:ascii="標楷體" w:eastAsia="標楷體"/>
                <w:b/>
                <w:color w:val="000000" w:themeColor="text1"/>
                <w:szCs w:val="24"/>
              </w:rPr>
            </w:pPr>
          </w:p>
        </w:tc>
        <w:tc>
          <w:tcPr>
            <w:tcW w:w="1996" w:type="dxa"/>
            <w:tcBorders>
              <w:bottom w:val="nil"/>
            </w:tcBorders>
            <w:vAlign w:val="center"/>
          </w:tcPr>
          <w:p w14:paraId="5ABDA0B5"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tcBorders>
              <w:bottom w:val="nil"/>
            </w:tcBorders>
            <w:vAlign w:val="center"/>
          </w:tcPr>
          <w:p w14:paraId="37CB133A"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tcBorders>
              <w:bottom w:val="nil"/>
              <w:right w:val="nil"/>
            </w:tcBorders>
            <w:vAlign w:val="center"/>
          </w:tcPr>
          <w:p w14:paraId="24EA7E83"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c>
          <w:tcPr>
            <w:tcW w:w="1996" w:type="dxa"/>
            <w:gridSpan w:val="2"/>
            <w:tcBorders>
              <w:bottom w:val="nil"/>
              <w:right w:val="nil"/>
            </w:tcBorders>
            <w:vAlign w:val="center"/>
          </w:tcPr>
          <w:p w14:paraId="04AD58E3" w14:textId="17A15FF2" w:rsidR="006D4D69" w:rsidRPr="00FD0092" w:rsidRDefault="006D4D69" w:rsidP="009F393E">
            <w:pPr>
              <w:autoSpaceDE w:val="0"/>
              <w:autoSpaceDN w:val="0"/>
              <w:adjustRightInd w:val="0"/>
              <w:spacing w:line="240" w:lineRule="exact"/>
              <w:ind w:rightChars="10" w:right="24"/>
              <w:jc w:val="right"/>
              <w:rPr>
                <w:rFonts w:asciiTheme="minorEastAsia" w:hAnsiTheme="minorEastAsia"/>
                <w:b/>
                <w:color w:val="000000" w:themeColor="text1"/>
                <w:sz w:val="18"/>
                <w:szCs w:val="18"/>
              </w:rPr>
            </w:pPr>
          </w:p>
        </w:tc>
      </w:tr>
      <w:tr w:rsidR="006D4D69" w:rsidRPr="00FD0092" w14:paraId="524DA448"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tcBorders>
              <w:top w:val="nil"/>
              <w:bottom w:val="nil"/>
            </w:tcBorders>
            <w:vAlign w:val="center"/>
          </w:tcPr>
          <w:p w14:paraId="3914DA56"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tcBorders>
              <w:top w:val="nil"/>
              <w:bottom w:val="nil"/>
            </w:tcBorders>
            <w:vAlign w:val="center"/>
          </w:tcPr>
          <w:p w14:paraId="7008D96D"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nil"/>
            </w:tcBorders>
            <w:vAlign w:val="center"/>
          </w:tcPr>
          <w:p w14:paraId="1E8A0FAE"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nil"/>
              <w:right w:val="nil"/>
            </w:tcBorders>
            <w:vAlign w:val="center"/>
          </w:tcPr>
          <w:p w14:paraId="139ED31C"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top w:val="nil"/>
              <w:bottom w:val="nil"/>
              <w:right w:val="nil"/>
            </w:tcBorders>
            <w:vAlign w:val="center"/>
          </w:tcPr>
          <w:p w14:paraId="31883B09" w14:textId="3B465104"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10E52D37" w14:textId="77777777" w:rsidTr="00100F20">
        <w:tblPrEx>
          <w:tblBorders>
            <w:top w:val="single" w:sz="8" w:space="0" w:color="auto"/>
            <w:bottom w:val="single" w:sz="8" w:space="0" w:color="auto"/>
            <w:insideV w:val="single" w:sz="4" w:space="0" w:color="auto"/>
          </w:tblBorders>
          <w:tblCellMar>
            <w:right w:w="28" w:type="dxa"/>
          </w:tblCellMar>
        </w:tblPrEx>
        <w:trPr>
          <w:trHeight w:hRule="exact" w:val="516"/>
        </w:trPr>
        <w:tc>
          <w:tcPr>
            <w:tcW w:w="2041" w:type="dxa"/>
            <w:tcBorders>
              <w:top w:val="nil"/>
              <w:bottom w:val="nil"/>
            </w:tcBorders>
            <w:vAlign w:val="center"/>
          </w:tcPr>
          <w:p w14:paraId="07A43A19"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tcBorders>
              <w:top w:val="nil"/>
              <w:bottom w:val="nil"/>
            </w:tcBorders>
            <w:vAlign w:val="center"/>
          </w:tcPr>
          <w:p w14:paraId="42557FB0"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nil"/>
            </w:tcBorders>
            <w:vAlign w:val="center"/>
          </w:tcPr>
          <w:p w14:paraId="65105C06"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nil"/>
              <w:right w:val="nil"/>
            </w:tcBorders>
            <w:vAlign w:val="center"/>
          </w:tcPr>
          <w:p w14:paraId="792F4021"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top w:val="nil"/>
              <w:bottom w:val="nil"/>
              <w:right w:val="nil"/>
            </w:tcBorders>
            <w:vAlign w:val="center"/>
          </w:tcPr>
          <w:p w14:paraId="3FA75142" w14:textId="5949A441"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r w:rsidR="006D4D69" w:rsidRPr="00FD0092" w14:paraId="04CC7181" w14:textId="77777777" w:rsidTr="00C56581">
        <w:tblPrEx>
          <w:tblBorders>
            <w:top w:val="single" w:sz="8" w:space="0" w:color="auto"/>
            <w:bottom w:val="single" w:sz="8" w:space="0" w:color="auto"/>
            <w:insideV w:val="single" w:sz="4" w:space="0" w:color="auto"/>
          </w:tblBorders>
          <w:tblCellMar>
            <w:right w:w="28" w:type="dxa"/>
          </w:tblCellMar>
        </w:tblPrEx>
        <w:trPr>
          <w:trHeight w:val="1084"/>
        </w:trPr>
        <w:tc>
          <w:tcPr>
            <w:tcW w:w="2041" w:type="dxa"/>
            <w:tcBorders>
              <w:top w:val="nil"/>
              <w:bottom w:val="single" w:sz="8" w:space="0" w:color="auto"/>
            </w:tcBorders>
            <w:vAlign w:val="center"/>
          </w:tcPr>
          <w:p w14:paraId="43046176" w14:textId="77777777" w:rsidR="006D4D69" w:rsidRPr="00FD0092" w:rsidRDefault="006D4D69" w:rsidP="009F393E">
            <w:pPr>
              <w:autoSpaceDE w:val="0"/>
              <w:autoSpaceDN w:val="0"/>
              <w:adjustRightInd w:val="0"/>
              <w:spacing w:line="240" w:lineRule="exact"/>
              <w:ind w:left="227" w:rightChars="10" w:right="24"/>
              <w:jc w:val="distribute"/>
              <w:rPr>
                <w:rFonts w:ascii="標楷體" w:eastAsia="標楷體"/>
                <w:color w:val="000000" w:themeColor="text1"/>
                <w:sz w:val="22"/>
              </w:rPr>
            </w:pPr>
          </w:p>
        </w:tc>
        <w:tc>
          <w:tcPr>
            <w:tcW w:w="1996" w:type="dxa"/>
            <w:tcBorders>
              <w:top w:val="nil"/>
              <w:bottom w:val="single" w:sz="8" w:space="0" w:color="auto"/>
            </w:tcBorders>
            <w:vAlign w:val="center"/>
          </w:tcPr>
          <w:p w14:paraId="1A1BB47A"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single" w:sz="8" w:space="0" w:color="auto"/>
            </w:tcBorders>
            <w:vAlign w:val="center"/>
          </w:tcPr>
          <w:p w14:paraId="33E7602C"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tcBorders>
              <w:top w:val="nil"/>
              <w:bottom w:val="single" w:sz="8" w:space="0" w:color="auto"/>
              <w:right w:val="nil"/>
            </w:tcBorders>
            <w:vAlign w:val="center"/>
          </w:tcPr>
          <w:p w14:paraId="31E644CF" w14:textId="77777777"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c>
          <w:tcPr>
            <w:tcW w:w="1996" w:type="dxa"/>
            <w:gridSpan w:val="2"/>
            <w:tcBorders>
              <w:top w:val="nil"/>
              <w:bottom w:val="single" w:sz="8" w:space="0" w:color="auto"/>
              <w:right w:val="nil"/>
            </w:tcBorders>
            <w:vAlign w:val="center"/>
          </w:tcPr>
          <w:p w14:paraId="4E614622" w14:textId="4625C43D" w:rsidR="006D4D69" w:rsidRPr="00FD0092" w:rsidRDefault="006D4D69" w:rsidP="009F393E">
            <w:pPr>
              <w:autoSpaceDE w:val="0"/>
              <w:autoSpaceDN w:val="0"/>
              <w:adjustRightInd w:val="0"/>
              <w:spacing w:line="240" w:lineRule="exact"/>
              <w:ind w:rightChars="10" w:right="24"/>
              <w:jc w:val="right"/>
              <w:rPr>
                <w:rFonts w:asciiTheme="minorEastAsia" w:hAnsiTheme="minorEastAsia"/>
                <w:color w:val="000000" w:themeColor="text1"/>
                <w:sz w:val="18"/>
                <w:szCs w:val="18"/>
              </w:rPr>
            </w:pPr>
          </w:p>
        </w:tc>
      </w:tr>
    </w:tbl>
    <w:p w14:paraId="52FE67F5" w14:textId="77777777" w:rsidR="00FB7DB7" w:rsidRPr="00054689" w:rsidRDefault="00FB7DB7" w:rsidP="002C57FB">
      <w:pPr>
        <w:snapToGrid w:val="0"/>
        <w:spacing w:afterLines="25" w:after="60" w:line="420" w:lineRule="exact"/>
        <w:jc w:val="center"/>
        <w:rPr>
          <w:rFonts w:ascii="標楷體" w:eastAsia="標楷體" w:hAnsi="標楷體" w:cs="Times New Roman"/>
          <w:b/>
          <w:sz w:val="32"/>
          <w:szCs w:val="24"/>
          <w:u w:val="single"/>
        </w:rPr>
      </w:pPr>
      <w:r w:rsidRPr="00A6247B">
        <w:rPr>
          <w:rFonts w:ascii="標楷體" w:eastAsia="標楷體" w:hAnsi="標楷體" w:cs="Times New Roman" w:hint="eastAsia"/>
          <w:b/>
          <w:sz w:val="32"/>
          <w:szCs w:val="24"/>
          <w:u w:val="single"/>
        </w:rPr>
        <w:lastRenderedPageBreak/>
        <w:t>八、</w:t>
      </w:r>
      <w:r w:rsidRPr="00054689">
        <w:rPr>
          <w:rFonts w:ascii="標楷體" w:eastAsia="標楷體" w:hAnsi="標楷體" w:cs="Times New Roman" w:hint="eastAsia"/>
          <w:b/>
          <w:sz w:val="32"/>
          <w:szCs w:val="24"/>
          <w:u w:val="single"/>
        </w:rPr>
        <w:t>產銷及營運計畫執行情形明細表</w:t>
      </w:r>
    </w:p>
    <w:p w14:paraId="549C0FB7" w14:textId="13FB97EE" w:rsidR="00471B38" w:rsidRPr="00670E01" w:rsidRDefault="00471B38" w:rsidP="000933C1">
      <w:pPr>
        <w:tabs>
          <w:tab w:val="center" w:pos="4934"/>
          <w:tab w:val="right" w:pos="9923"/>
        </w:tabs>
        <w:snapToGrid w:val="0"/>
        <w:ind w:right="958"/>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407685">
        <w:rPr>
          <w:rFonts w:ascii="標楷體" w:eastAsia="標楷體" w:hAnsi="標楷體" w:cs="Times New Roman" w:hint="eastAsia"/>
          <w:szCs w:val="24"/>
        </w:rPr>
        <w:t>3</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p>
    <w:tbl>
      <w:tblPr>
        <w:tblW w:w="4967" w:type="pct"/>
        <w:tblInd w:w="42" w:type="dxa"/>
        <w:tblBorders>
          <w:top w:val="single" w:sz="8" w:space="0" w:color="auto"/>
          <w:bottom w:val="single" w:sz="8" w:space="0" w:color="auto"/>
          <w:insideV w:val="single" w:sz="4" w:space="0" w:color="auto"/>
        </w:tblBorders>
        <w:tblCellMar>
          <w:left w:w="28" w:type="dxa"/>
          <w:right w:w="28" w:type="dxa"/>
        </w:tblCellMar>
        <w:tblLook w:val="04A0" w:firstRow="1" w:lastRow="0" w:firstColumn="1" w:lastColumn="0" w:noHBand="0" w:noVBand="1"/>
      </w:tblPr>
      <w:tblGrid>
        <w:gridCol w:w="2535"/>
        <w:gridCol w:w="571"/>
        <w:gridCol w:w="846"/>
        <w:gridCol w:w="850"/>
        <w:gridCol w:w="706"/>
        <w:gridCol w:w="573"/>
        <w:gridCol w:w="844"/>
        <w:gridCol w:w="850"/>
        <w:gridCol w:w="778"/>
        <w:gridCol w:w="686"/>
        <w:gridCol w:w="672"/>
      </w:tblGrid>
      <w:tr w:rsidR="00FB7DB7" w:rsidRPr="00054689" w14:paraId="2B6EC810" w14:textId="77777777" w:rsidTr="00457C9D">
        <w:trPr>
          <w:cantSplit/>
          <w:trHeight w:val="567"/>
        </w:trPr>
        <w:tc>
          <w:tcPr>
            <w:tcW w:w="1279" w:type="pct"/>
            <w:vMerge w:val="restart"/>
            <w:tcBorders>
              <w:top w:val="single" w:sz="8" w:space="0" w:color="auto"/>
              <w:left w:val="nil"/>
              <w:bottom w:val="single" w:sz="8" w:space="0" w:color="auto"/>
              <w:right w:val="single" w:sz="4" w:space="0" w:color="auto"/>
            </w:tcBorders>
            <w:vAlign w:val="center"/>
            <w:hideMark/>
          </w:tcPr>
          <w:p w14:paraId="2FC237D4" w14:textId="77777777" w:rsidR="00FB7DB7" w:rsidRPr="00581810" w:rsidRDefault="00FB7DB7" w:rsidP="00FB7DB7">
            <w:pPr>
              <w:autoSpaceDE w:val="0"/>
              <w:autoSpaceDN w:val="0"/>
              <w:adjustRightInd w:val="0"/>
              <w:ind w:leftChars="-10" w:left="-24"/>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機關名稱及主要</w:t>
            </w:r>
          </w:p>
          <w:p w14:paraId="48E4803B" w14:textId="77777777" w:rsidR="00FB7DB7" w:rsidRPr="00581810" w:rsidRDefault="00FB7DB7" w:rsidP="00FB7DB7">
            <w:pPr>
              <w:autoSpaceDE w:val="0"/>
              <w:autoSpaceDN w:val="0"/>
              <w:adjustRightInd w:val="0"/>
              <w:ind w:leftChars="-10" w:left="-24"/>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產品（營運）項目</w:t>
            </w:r>
          </w:p>
        </w:tc>
        <w:tc>
          <w:tcPr>
            <w:tcW w:w="288" w:type="pct"/>
            <w:vMerge w:val="restart"/>
            <w:tcBorders>
              <w:top w:val="single" w:sz="8" w:space="0" w:color="auto"/>
              <w:left w:val="single" w:sz="4" w:space="0" w:color="auto"/>
              <w:bottom w:val="single" w:sz="8" w:space="0" w:color="auto"/>
              <w:right w:val="single" w:sz="4" w:space="0" w:color="auto"/>
            </w:tcBorders>
            <w:tcMar>
              <w:top w:w="0" w:type="dxa"/>
              <w:left w:w="0" w:type="dxa"/>
              <w:bottom w:w="0" w:type="dxa"/>
              <w:right w:w="0" w:type="dxa"/>
            </w:tcMar>
            <w:vAlign w:val="center"/>
            <w:hideMark/>
          </w:tcPr>
          <w:p w14:paraId="01182477" w14:textId="77777777" w:rsidR="00FB7DB7" w:rsidRPr="00581810" w:rsidRDefault="00FB7DB7" w:rsidP="00FB7DB7">
            <w:pPr>
              <w:autoSpaceDE w:val="0"/>
              <w:autoSpaceDN w:val="0"/>
              <w:adjustRightInd w:val="0"/>
              <w:ind w:leftChars="20" w:left="48" w:rightChars="20" w:right="48"/>
              <w:jc w:val="distribute"/>
              <w:rPr>
                <w:rFonts w:ascii="標楷體" w:eastAsia="標楷體" w:hAnsi="標楷體" w:cs="Times New Roman"/>
                <w:bCs/>
                <w:spacing w:val="-20"/>
                <w:sz w:val="20"/>
                <w:szCs w:val="20"/>
              </w:rPr>
            </w:pPr>
            <w:r w:rsidRPr="00581810">
              <w:rPr>
                <w:rFonts w:ascii="標楷體" w:eastAsia="標楷體" w:hAnsi="標楷體" w:cs="Times New Roman" w:hint="eastAsia"/>
                <w:bCs/>
                <w:spacing w:val="-20"/>
                <w:sz w:val="20"/>
                <w:szCs w:val="20"/>
              </w:rPr>
              <w:t>單位</w:t>
            </w:r>
          </w:p>
        </w:tc>
        <w:tc>
          <w:tcPr>
            <w:tcW w:w="1501" w:type="pct"/>
            <w:gridSpan w:val="4"/>
            <w:tcBorders>
              <w:top w:val="single" w:sz="8" w:space="0" w:color="auto"/>
              <w:left w:val="single" w:sz="4" w:space="0" w:color="auto"/>
              <w:bottom w:val="single" w:sz="4" w:space="0" w:color="auto"/>
              <w:right w:val="single" w:sz="4" w:space="0" w:color="auto"/>
            </w:tcBorders>
            <w:vAlign w:val="center"/>
            <w:hideMark/>
          </w:tcPr>
          <w:p w14:paraId="163B9238"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生產計畫</w:t>
            </w:r>
          </w:p>
        </w:tc>
        <w:tc>
          <w:tcPr>
            <w:tcW w:w="1593" w:type="pct"/>
            <w:gridSpan w:val="4"/>
            <w:tcBorders>
              <w:top w:val="single" w:sz="8" w:space="0" w:color="auto"/>
              <w:left w:val="single" w:sz="4" w:space="0" w:color="auto"/>
              <w:bottom w:val="single" w:sz="4" w:space="0" w:color="auto"/>
              <w:right w:val="single" w:sz="4" w:space="0" w:color="auto"/>
            </w:tcBorders>
            <w:vAlign w:val="center"/>
            <w:hideMark/>
          </w:tcPr>
          <w:p w14:paraId="06652F89"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銷售計畫（或營運量值）</w:t>
            </w:r>
          </w:p>
        </w:tc>
        <w:tc>
          <w:tcPr>
            <w:tcW w:w="339" w:type="pct"/>
            <w:vMerge w:val="restart"/>
            <w:tcBorders>
              <w:top w:val="single" w:sz="8" w:space="0" w:color="auto"/>
              <w:left w:val="single" w:sz="4" w:space="0" w:color="auto"/>
              <w:bottom w:val="single" w:sz="8" w:space="0" w:color="auto"/>
              <w:right w:val="nil"/>
            </w:tcBorders>
            <w:vAlign w:val="center"/>
            <w:hideMark/>
          </w:tcPr>
          <w:p w14:paraId="72DD5ACB" w14:textId="77777777" w:rsidR="00FB7DB7" w:rsidRPr="00581810" w:rsidRDefault="00FB7DB7" w:rsidP="00FB7DB7">
            <w:pPr>
              <w:ind w:left="28" w:right="28"/>
              <w:jc w:val="distribute"/>
              <w:rPr>
                <w:rFonts w:ascii="標楷體" w:eastAsia="標楷體" w:hAnsi="標楷體" w:cs="Times New Roman"/>
                <w:spacing w:val="-10"/>
                <w:sz w:val="20"/>
                <w:szCs w:val="20"/>
              </w:rPr>
            </w:pPr>
            <w:r w:rsidRPr="00581810">
              <w:rPr>
                <w:rFonts w:ascii="標楷體" w:eastAsia="標楷體" w:hAnsi="標楷體" w:cs="Times New Roman" w:hint="eastAsia"/>
                <w:spacing w:val="-10"/>
                <w:sz w:val="20"/>
                <w:szCs w:val="20"/>
              </w:rPr>
              <w:t>銷售量</w:t>
            </w:r>
          </w:p>
          <w:p w14:paraId="30F112E6" w14:textId="77777777" w:rsidR="00FB7DB7" w:rsidRPr="00581810" w:rsidRDefault="00FB7DB7" w:rsidP="00FB7DB7">
            <w:pPr>
              <w:autoSpaceDE w:val="0"/>
              <w:autoSpaceDN w:val="0"/>
              <w:adjustRightInd w:val="0"/>
              <w:ind w:left="28" w:right="28"/>
              <w:jc w:val="both"/>
              <w:rPr>
                <w:rFonts w:ascii="標楷體" w:eastAsia="標楷體" w:hAnsi="標楷體" w:cs="Times New Roman"/>
                <w:bCs/>
                <w:spacing w:val="-10"/>
                <w:sz w:val="20"/>
                <w:szCs w:val="20"/>
              </w:rPr>
            </w:pPr>
            <w:r w:rsidRPr="00581810">
              <w:rPr>
                <w:rFonts w:ascii="標楷體" w:eastAsia="標楷體" w:hAnsi="標楷體" w:cs="Times New Roman" w:hint="eastAsia"/>
                <w:spacing w:val="-10"/>
                <w:sz w:val="20"/>
                <w:szCs w:val="20"/>
              </w:rPr>
              <w:t>占生產量　％</w:t>
            </w:r>
          </w:p>
        </w:tc>
      </w:tr>
      <w:tr w:rsidR="00FB7DB7" w:rsidRPr="00054689" w14:paraId="1341201E" w14:textId="77777777" w:rsidTr="00457C9D">
        <w:trPr>
          <w:cantSplit/>
          <w:trHeight w:hRule="exact" w:val="567"/>
        </w:trPr>
        <w:tc>
          <w:tcPr>
            <w:tcW w:w="0" w:type="auto"/>
            <w:vMerge/>
            <w:tcBorders>
              <w:top w:val="single" w:sz="8" w:space="0" w:color="auto"/>
              <w:left w:val="nil"/>
              <w:bottom w:val="single" w:sz="8" w:space="0" w:color="auto"/>
              <w:right w:val="single" w:sz="4" w:space="0" w:color="auto"/>
            </w:tcBorders>
            <w:vAlign w:val="center"/>
            <w:hideMark/>
          </w:tcPr>
          <w:p w14:paraId="53FDE4BA" w14:textId="77777777" w:rsidR="00FB7DB7" w:rsidRPr="00054689" w:rsidRDefault="00FB7DB7" w:rsidP="00FB7DB7">
            <w:pPr>
              <w:widowControl/>
              <w:rPr>
                <w:rFonts w:ascii="標楷體" w:eastAsia="標楷體" w:hAnsi="標楷體" w:cs="Times New Roman"/>
                <w:bCs/>
                <w:szCs w:val="24"/>
              </w:rPr>
            </w:pPr>
          </w:p>
        </w:tc>
        <w:tc>
          <w:tcPr>
            <w:tcW w:w="0" w:type="auto"/>
            <w:vMerge/>
            <w:tcBorders>
              <w:top w:val="single" w:sz="8" w:space="0" w:color="auto"/>
              <w:left w:val="single" w:sz="4" w:space="0" w:color="auto"/>
              <w:bottom w:val="single" w:sz="8" w:space="0" w:color="auto"/>
              <w:right w:val="single" w:sz="4" w:space="0" w:color="auto"/>
            </w:tcBorders>
            <w:vAlign w:val="center"/>
            <w:hideMark/>
          </w:tcPr>
          <w:p w14:paraId="4E3CA862" w14:textId="77777777" w:rsidR="00FB7DB7" w:rsidRPr="00054689" w:rsidRDefault="00FB7DB7" w:rsidP="00FB7DB7">
            <w:pPr>
              <w:widowControl/>
              <w:rPr>
                <w:rFonts w:ascii="標楷體" w:eastAsia="標楷體" w:hAnsi="標楷體" w:cs="Times New Roman"/>
                <w:bCs/>
                <w:spacing w:val="-20"/>
                <w:szCs w:val="24"/>
              </w:rPr>
            </w:pPr>
          </w:p>
        </w:tc>
        <w:tc>
          <w:tcPr>
            <w:tcW w:w="427" w:type="pct"/>
            <w:tcBorders>
              <w:top w:val="single" w:sz="4" w:space="0" w:color="auto"/>
              <w:left w:val="single" w:sz="4" w:space="0" w:color="auto"/>
              <w:bottom w:val="single" w:sz="8" w:space="0" w:color="auto"/>
              <w:right w:val="single" w:sz="4" w:space="0" w:color="auto"/>
            </w:tcBorders>
            <w:vAlign w:val="center"/>
            <w:hideMark/>
          </w:tcPr>
          <w:p w14:paraId="08149843" w14:textId="77777777" w:rsidR="00FB7DB7" w:rsidRPr="00581810" w:rsidRDefault="00FB7DB7"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預計數</w:t>
            </w:r>
          </w:p>
        </w:tc>
        <w:tc>
          <w:tcPr>
            <w:tcW w:w="429" w:type="pct"/>
            <w:tcBorders>
              <w:top w:val="single" w:sz="4" w:space="0" w:color="auto"/>
              <w:left w:val="single" w:sz="4" w:space="0" w:color="auto"/>
              <w:bottom w:val="single" w:sz="8" w:space="0" w:color="auto"/>
              <w:right w:val="single" w:sz="4" w:space="0" w:color="auto"/>
            </w:tcBorders>
            <w:vAlign w:val="center"/>
            <w:hideMark/>
          </w:tcPr>
          <w:p w14:paraId="192201F5" w14:textId="77777777" w:rsidR="00FB7DB7" w:rsidRPr="00581810" w:rsidRDefault="00FB7DB7"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實際數</w:t>
            </w:r>
          </w:p>
        </w:tc>
        <w:tc>
          <w:tcPr>
            <w:tcW w:w="356" w:type="pct"/>
            <w:tcBorders>
              <w:top w:val="single" w:sz="4" w:space="0" w:color="auto"/>
              <w:left w:val="single" w:sz="4" w:space="0" w:color="auto"/>
              <w:bottom w:val="single" w:sz="8" w:space="0" w:color="auto"/>
              <w:right w:val="single" w:sz="4" w:space="0" w:color="auto"/>
            </w:tcBorders>
            <w:vAlign w:val="center"/>
            <w:hideMark/>
          </w:tcPr>
          <w:p w14:paraId="48B1CFA6"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增減</w:t>
            </w:r>
          </w:p>
        </w:tc>
        <w:tc>
          <w:tcPr>
            <w:tcW w:w="289" w:type="pct"/>
            <w:tcBorders>
              <w:top w:val="single" w:sz="4" w:space="0" w:color="auto"/>
              <w:left w:val="single" w:sz="4" w:space="0" w:color="auto"/>
              <w:bottom w:val="single" w:sz="8" w:space="0" w:color="auto"/>
              <w:right w:val="single" w:sz="4" w:space="0" w:color="auto"/>
            </w:tcBorders>
            <w:vAlign w:val="center"/>
            <w:hideMark/>
          </w:tcPr>
          <w:p w14:paraId="6877DD42"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w:t>
            </w:r>
          </w:p>
        </w:tc>
        <w:tc>
          <w:tcPr>
            <w:tcW w:w="426" w:type="pct"/>
            <w:tcBorders>
              <w:top w:val="single" w:sz="4" w:space="0" w:color="auto"/>
              <w:left w:val="single" w:sz="4" w:space="0" w:color="auto"/>
              <w:bottom w:val="single" w:sz="8" w:space="0" w:color="auto"/>
              <w:right w:val="single" w:sz="4" w:space="0" w:color="auto"/>
            </w:tcBorders>
            <w:vAlign w:val="center"/>
            <w:hideMark/>
          </w:tcPr>
          <w:p w14:paraId="59701187" w14:textId="77777777" w:rsidR="00FB7DB7" w:rsidRPr="00581810" w:rsidRDefault="00FB7DB7"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預計數</w:t>
            </w:r>
          </w:p>
        </w:tc>
        <w:tc>
          <w:tcPr>
            <w:tcW w:w="429" w:type="pct"/>
            <w:tcBorders>
              <w:top w:val="single" w:sz="4" w:space="0" w:color="auto"/>
              <w:left w:val="single" w:sz="4" w:space="0" w:color="auto"/>
              <w:bottom w:val="single" w:sz="8" w:space="0" w:color="auto"/>
              <w:right w:val="single" w:sz="4" w:space="0" w:color="auto"/>
            </w:tcBorders>
            <w:vAlign w:val="center"/>
            <w:hideMark/>
          </w:tcPr>
          <w:p w14:paraId="3B5D5F1B" w14:textId="77777777" w:rsidR="00FB7DB7" w:rsidRPr="00581810" w:rsidRDefault="00FB7DB7" w:rsidP="00FB7DB7">
            <w:pPr>
              <w:autoSpaceDE w:val="0"/>
              <w:autoSpaceDN w:val="0"/>
              <w:adjustRightInd w:val="0"/>
              <w:jc w:val="center"/>
              <w:rPr>
                <w:rFonts w:ascii="標楷體" w:eastAsia="標楷體" w:hAnsi="標楷體" w:cs="Times New Roman"/>
                <w:bCs/>
                <w:sz w:val="20"/>
                <w:szCs w:val="20"/>
              </w:rPr>
            </w:pPr>
            <w:r w:rsidRPr="00581810">
              <w:rPr>
                <w:rFonts w:ascii="標楷體" w:eastAsia="標楷體" w:hAnsi="標楷體" w:cs="Times New Roman" w:hint="eastAsia"/>
                <w:bCs/>
                <w:sz w:val="20"/>
                <w:szCs w:val="20"/>
              </w:rPr>
              <w:t>實際數</w:t>
            </w:r>
          </w:p>
        </w:tc>
        <w:tc>
          <w:tcPr>
            <w:tcW w:w="392" w:type="pct"/>
            <w:tcBorders>
              <w:top w:val="single" w:sz="4" w:space="0" w:color="auto"/>
              <w:left w:val="single" w:sz="4" w:space="0" w:color="auto"/>
              <w:bottom w:val="single" w:sz="8" w:space="0" w:color="auto"/>
              <w:right w:val="single" w:sz="4" w:space="0" w:color="auto"/>
            </w:tcBorders>
            <w:vAlign w:val="center"/>
            <w:hideMark/>
          </w:tcPr>
          <w:p w14:paraId="08165A57"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增減</w:t>
            </w:r>
          </w:p>
        </w:tc>
        <w:tc>
          <w:tcPr>
            <w:tcW w:w="346" w:type="pct"/>
            <w:tcBorders>
              <w:top w:val="single" w:sz="4" w:space="0" w:color="auto"/>
              <w:left w:val="single" w:sz="4" w:space="0" w:color="auto"/>
              <w:bottom w:val="single" w:sz="8" w:space="0" w:color="auto"/>
              <w:right w:val="single" w:sz="4" w:space="0" w:color="auto"/>
            </w:tcBorders>
            <w:vAlign w:val="center"/>
            <w:hideMark/>
          </w:tcPr>
          <w:p w14:paraId="5C9472AD" w14:textId="77777777" w:rsidR="00FB7DB7" w:rsidRPr="00581810" w:rsidRDefault="00FB7DB7" w:rsidP="00FB7DB7">
            <w:pPr>
              <w:autoSpaceDE w:val="0"/>
              <w:autoSpaceDN w:val="0"/>
              <w:adjustRightInd w:val="0"/>
              <w:ind w:left="57" w:right="57"/>
              <w:jc w:val="distribute"/>
              <w:rPr>
                <w:rFonts w:ascii="標楷體" w:eastAsia="標楷體" w:hAnsi="標楷體" w:cs="Times New Roman"/>
                <w:bCs/>
                <w:sz w:val="20"/>
                <w:szCs w:val="20"/>
              </w:rPr>
            </w:pPr>
            <w:r w:rsidRPr="00581810">
              <w:rPr>
                <w:rFonts w:ascii="標楷體" w:eastAsia="標楷體" w:hAnsi="標楷體" w:cs="Times New Roman" w:hint="eastAsia"/>
                <w:bCs/>
                <w:sz w:val="20"/>
                <w:szCs w:val="20"/>
              </w:rPr>
              <w:t>％</w:t>
            </w:r>
          </w:p>
        </w:tc>
        <w:tc>
          <w:tcPr>
            <w:tcW w:w="0" w:type="auto"/>
            <w:vMerge/>
            <w:tcBorders>
              <w:top w:val="single" w:sz="8" w:space="0" w:color="auto"/>
              <w:left w:val="single" w:sz="4" w:space="0" w:color="auto"/>
              <w:bottom w:val="single" w:sz="8" w:space="0" w:color="auto"/>
              <w:right w:val="nil"/>
            </w:tcBorders>
            <w:vAlign w:val="center"/>
            <w:hideMark/>
          </w:tcPr>
          <w:p w14:paraId="46004418" w14:textId="77777777" w:rsidR="00FB7DB7" w:rsidRPr="00054689" w:rsidRDefault="00FB7DB7" w:rsidP="00FB7DB7">
            <w:pPr>
              <w:widowControl/>
              <w:rPr>
                <w:rFonts w:ascii="標楷體" w:eastAsia="標楷體" w:hAnsi="標楷體" w:cs="Times New Roman"/>
                <w:bCs/>
                <w:spacing w:val="-10"/>
                <w:sz w:val="20"/>
                <w:szCs w:val="20"/>
              </w:rPr>
            </w:pPr>
          </w:p>
        </w:tc>
      </w:tr>
      <w:tr w:rsidR="00457C9D" w:rsidRPr="00054689" w14:paraId="0086E887" w14:textId="77777777" w:rsidTr="00457C9D">
        <w:trPr>
          <w:cantSplit/>
          <w:trHeight w:val="595"/>
        </w:trPr>
        <w:tc>
          <w:tcPr>
            <w:tcW w:w="1279" w:type="pct"/>
            <w:tcBorders>
              <w:top w:val="single" w:sz="8" w:space="0" w:color="auto"/>
              <w:left w:val="nil"/>
              <w:bottom w:val="nil"/>
              <w:right w:val="single" w:sz="4" w:space="0" w:color="auto"/>
            </w:tcBorders>
            <w:vAlign w:val="center"/>
            <w:hideMark/>
          </w:tcPr>
          <w:p w14:paraId="4479D8BE" w14:textId="02768288" w:rsidR="00457C9D" w:rsidRPr="00581810" w:rsidRDefault="00457C9D" w:rsidP="00457C9D">
            <w:pPr>
              <w:autoSpaceDE w:val="0"/>
              <w:autoSpaceDN w:val="0"/>
              <w:adjustRightInd w:val="0"/>
              <w:spacing w:line="240" w:lineRule="exact"/>
              <w:ind w:leftChars="-10" w:left="-24"/>
              <w:jc w:val="distribute"/>
              <w:rPr>
                <w:rFonts w:ascii="標楷體" w:eastAsia="標楷體" w:hAnsi="標楷體" w:cs="Times New Roman"/>
                <w:b/>
                <w:spacing w:val="24"/>
                <w:sz w:val="20"/>
                <w:szCs w:val="20"/>
              </w:rPr>
            </w:pPr>
            <w:r w:rsidRPr="00581810">
              <w:rPr>
                <w:rFonts w:ascii="標楷體" w:eastAsia="標楷體" w:hAnsi="標楷體" w:cs="Times New Roman" w:hint="eastAsia"/>
                <w:b/>
                <w:sz w:val="20"/>
                <w:szCs w:val="20"/>
              </w:rPr>
              <w:t>新北市政府農業局主管</w:t>
            </w:r>
          </w:p>
        </w:tc>
        <w:tc>
          <w:tcPr>
            <w:tcW w:w="288" w:type="pct"/>
            <w:tcBorders>
              <w:top w:val="single" w:sz="8" w:space="0" w:color="auto"/>
              <w:left w:val="single" w:sz="4" w:space="0" w:color="auto"/>
              <w:bottom w:val="nil"/>
              <w:right w:val="single" w:sz="4" w:space="0" w:color="auto"/>
            </w:tcBorders>
            <w:tcMar>
              <w:top w:w="0" w:type="dxa"/>
              <w:left w:w="0" w:type="dxa"/>
              <w:bottom w:w="0" w:type="dxa"/>
              <w:right w:w="0" w:type="dxa"/>
            </w:tcMar>
            <w:vAlign w:val="center"/>
          </w:tcPr>
          <w:p w14:paraId="117CD38F" w14:textId="77777777" w:rsidR="00457C9D" w:rsidRPr="00581810" w:rsidRDefault="00457C9D" w:rsidP="00457C9D">
            <w:pPr>
              <w:autoSpaceDE w:val="0"/>
              <w:autoSpaceDN w:val="0"/>
              <w:adjustRightInd w:val="0"/>
              <w:spacing w:line="240" w:lineRule="exact"/>
              <w:ind w:leftChars="20" w:left="48" w:rightChars="20" w:right="48"/>
              <w:jc w:val="distribute"/>
              <w:rPr>
                <w:rFonts w:ascii="標楷體" w:eastAsia="標楷體" w:hAnsi="標楷體" w:cs="Times New Roman"/>
                <w:b/>
                <w:spacing w:val="-20"/>
                <w:sz w:val="20"/>
                <w:szCs w:val="20"/>
              </w:rPr>
            </w:pPr>
          </w:p>
        </w:tc>
        <w:tc>
          <w:tcPr>
            <w:tcW w:w="427" w:type="pct"/>
            <w:tcBorders>
              <w:top w:val="single" w:sz="8" w:space="0" w:color="auto"/>
              <w:left w:val="single" w:sz="4" w:space="0" w:color="auto"/>
              <w:bottom w:val="nil"/>
              <w:right w:val="single" w:sz="4" w:space="0" w:color="auto"/>
            </w:tcBorders>
            <w:vAlign w:val="center"/>
            <w:hideMark/>
          </w:tcPr>
          <w:p w14:paraId="7CCCC2F4" w14:textId="00B42360"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single" w:sz="8" w:space="0" w:color="auto"/>
              <w:left w:val="single" w:sz="4" w:space="0" w:color="auto"/>
              <w:bottom w:val="nil"/>
              <w:right w:val="single" w:sz="4" w:space="0" w:color="auto"/>
            </w:tcBorders>
            <w:vAlign w:val="center"/>
            <w:hideMark/>
          </w:tcPr>
          <w:p w14:paraId="565FF8B6" w14:textId="20A710F1"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56" w:type="pct"/>
            <w:tcBorders>
              <w:top w:val="single" w:sz="8" w:space="0" w:color="auto"/>
              <w:left w:val="single" w:sz="4" w:space="0" w:color="auto"/>
              <w:bottom w:val="nil"/>
              <w:right w:val="single" w:sz="4" w:space="0" w:color="auto"/>
            </w:tcBorders>
            <w:vAlign w:val="center"/>
            <w:hideMark/>
          </w:tcPr>
          <w:p w14:paraId="3AD53183" w14:textId="26289B81"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289" w:type="pct"/>
            <w:tcBorders>
              <w:top w:val="single" w:sz="8" w:space="0" w:color="auto"/>
              <w:left w:val="single" w:sz="4" w:space="0" w:color="auto"/>
              <w:bottom w:val="nil"/>
              <w:right w:val="single" w:sz="4" w:space="0" w:color="auto"/>
            </w:tcBorders>
            <w:vAlign w:val="center"/>
            <w:hideMark/>
          </w:tcPr>
          <w:p w14:paraId="1FD94ECD" w14:textId="4EBE7970"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6" w:type="pct"/>
            <w:tcBorders>
              <w:top w:val="single" w:sz="8" w:space="0" w:color="auto"/>
              <w:left w:val="single" w:sz="4" w:space="0" w:color="auto"/>
              <w:bottom w:val="nil"/>
              <w:right w:val="single" w:sz="4" w:space="0" w:color="auto"/>
            </w:tcBorders>
            <w:vAlign w:val="center"/>
            <w:hideMark/>
          </w:tcPr>
          <w:p w14:paraId="6EB0CAA3" w14:textId="1506A564"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single" w:sz="8" w:space="0" w:color="auto"/>
              <w:left w:val="single" w:sz="4" w:space="0" w:color="auto"/>
              <w:bottom w:val="nil"/>
              <w:right w:val="single" w:sz="4" w:space="0" w:color="auto"/>
            </w:tcBorders>
            <w:vAlign w:val="center"/>
            <w:hideMark/>
          </w:tcPr>
          <w:p w14:paraId="0F5AC9F3" w14:textId="158D4CE4"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92" w:type="pct"/>
            <w:tcBorders>
              <w:top w:val="single" w:sz="8" w:space="0" w:color="auto"/>
              <w:left w:val="single" w:sz="4" w:space="0" w:color="auto"/>
              <w:bottom w:val="nil"/>
              <w:right w:val="single" w:sz="4" w:space="0" w:color="auto"/>
            </w:tcBorders>
            <w:vAlign w:val="center"/>
            <w:hideMark/>
          </w:tcPr>
          <w:p w14:paraId="29023723" w14:textId="6103154D"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46" w:type="pct"/>
            <w:tcBorders>
              <w:top w:val="single" w:sz="8" w:space="0" w:color="auto"/>
              <w:left w:val="single" w:sz="4" w:space="0" w:color="auto"/>
              <w:bottom w:val="nil"/>
              <w:right w:val="single" w:sz="4" w:space="0" w:color="auto"/>
            </w:tcBorders>
            <w:vAlign w:val="center"/>
            <w:hideMark/>
          </w:tcPr>
          <w:p w14:paraId="5509F49C" w14:textId="2F026D19"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39" w:type="pct"/>
            <w:tcBorders>
              <w:top w:val="single" w:sz="8" w:space="0" w:color="auto"/>
              <w:left w:val="single" w:sz="4" w:space="0" w:color="auto"/>
              <w:bottom w:val="nil"/>
              <w:right w:val="nil"/>
            </w:tcBorders>
            <w:vAlign w:val="center"/>
            <w:hideMark/>
          </w:tcPr>
          <w:p w14:paraId="79F9D5AB" w14:textId="6A92DA26"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r>
      <w:tr w:rsidR="00457C9D" w:rsidRPr="00054689" w14:paraId="4FD02096" w14:textId="77777777" w:rsidTr="00457C9D">
        <w:trPr>
          <w:cantSplit/>
          <w:trHeight w:val="595"/>
        </w:trPr>
        <w:tc>
          <w:tcPr>
            <w:tcW w:w="1279" w:type="pct"/>
            <w:tcBorders>
              <w:top w:val="nil"/>
              <w:left w:val="nil"/>
              <w:bottom w:val="nil"/>
              <w:right w:val="single" w:sz="4" w:space="0" w:color="auto"/>
            </w:tcBorders>
            <w:vAlign w:val="center"/>
            <w:hideMark/>
          </w:tcPr>
          <w:p w14:paraId="529329A1" w14:textId="4728E8B2" w:rsidR="00457C9D" w:rsidRPr="00581810" w:rsidRDefault="00457C9D" w:rsidP="00457C9D">
            <w:pPr>
              <w:autoSpaceDE w:val="0"/>
              <w:autoSpaceDN w:val="0"/>
              <w:adjustRightInd w:val="0"/>
              <w:spacing w:line="240" w:lineRule="exact"/>
              <w:ind w:leftChars="-20" w:left="-48" w:rightChars="20" w:right="48" w:firstLineChars="100" w:firstLine="152"/>
              <w:jc w:val="distribute"/>
              <w:rPr>
                <w:rFonts w:ascii="標楷體" w:eastAsia="標楷體" w:hAnsi="標楷體" w:cs="Times New Roman"/>
                <w:b/>
                <w:bCs/>
                <w:spacing w:val="-24"/>
                <w:sz w:val="20"/>
                <w:szCs w:val="20"/>
              </w:rPr>
            </w:pPr>
            <w:r w:rsidRPr="00581810">
              <w:rPr>
                <w:rFonts w:ascii="標楷體" w:eastAsia="標楷體" w:hAnsi="標楷體" w:cs="Times New Roman" w:hint="eastAsia"/>
                <w:b/>
                <w:bCs/>
                <w:spacing w:val="-24"/>
                <w:sz w:val="20"/>
                <w:szCs w:val="20"/>
              </w:rPr>
              <w:t>新北市果菜運銷股份有限公司</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72B0F43B" w14:textId="77777777" w:rsidR="00457C9D" w:rsidRPr="00581810" w:rsidRDefault="00457C9D" w:rsidP="00457C9D">
            <w:pPr>
              <w:autoSpaceDE w:val="0"/>
              <w:autoSpaceDN w:val="0"/>
              <w:adjustRightInd w:val="0"/>
              <w:spacing w:line="240" w:lineRule="exact"/>
              <w:ind w:leftChars="20" w:left="48" w:rightChars="20" w:right="48"/>
              <w:jc w:val="distribute"/>
              <w:rPr>
                <w:rFonts w:ascii="標楷體" w:eastAsia="標楷體" w:hAnsi="標楷體" w:cs="Times New Roman"/>
                <w:b/>
                <w:bCs/>
                <w:spacing w:val="-20"/>
                <w:sz w:val="20"/>
                <w:szCs w:val="20"/>
              </w:rPr>
            </w:pPr>
          </w:p>
        </w:tc>
        <w:tc>
          <w:tcPr>
            <w:tcW w:w="427" w:type="pct"/>
            <w:tcBorders>
              <w:top w:val="nil"/>
              <w:left w:val="single" w:sz="4" w:space="0" w:color="auto"/>
              <w:bottom w:val="nil"/>
              <w:right w:val="single" w:sz="4" w:space="0" w:color="auto"/>
            </w:tcBorders>
            <w:vAlign w:val="center"/>
            <w:hideMark/>
          </w:tcPr>
          <w:p w14:paraId="09967293" w14:textId="1D5B6016"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nil"/>
              <w:left w:val="single" w:sz="4" w:space="0" w:color="auto"/>
              <w:bottom w:val="nil"/>
              <w:right w:val="single" w:sz="4" w:space="0" w:color="auto"/>
            </w:tcBorders>
            <w:vAlign w:val="center"/>
            <w:hideMark/>
          </w:tcPr>
          <w:p w14:paraId="6BB61DAF" w14:textId="732D2757"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56" w:type="pct"/>
            <w:tcBorders>
              <w:top w:val="nil"/>
              <w:left w:val="single" w:sz="4" w:space="0" w:color="auto"/>
              <w:bottom w:val="nil"/>
              <w:right w:val="single" w:sz="4" w:space="0" w:color="auto"/>
            </w:tcBorders>
            <w:vAlign w:val="center"/>
            <w:hideMark/>
          </w:tcPr>
          <w:p w14:paraId="449DA9D3" w14:textId="2BC5F716"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289" w:type="pct"/>
            <w:tcBorders>
              <w:top w:val="nil"/>
              <w:left w:val="single" w:sz="4" w:space="0" w:color="auto"/>
              <w:bottom w:val="nil"/>
              <w:right w:val="single" w:sz="4" w:space="0" w:color="auto"/>
            </w:tcBorders>
            <w:vAlign w:val="center"/>
            <w:hideMark/>
          </w:tcPr>
          <w:p w14:paraId="6F88E92D" w14:textId="2260D36D"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6" w:type="pct"/>
            <w:tcBorders>
              <w:top w:val="nil"/>
              <w:left w:val="single" w:sz="4" w:space="0" w:color="auto"/>
              <w:bottom w:val="nil"/>
              <w:right w:val="single" w:sz="4" w:space="0" w:color="auto"/>
            </w:tcBorders>
            <w:vAlign w:val="center"/>
            <w:hideMark/>
          </w:tcPr>
          <w:p w14:paraId="72666845" w14:textId="2E08D4AF"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429" w:type="pct"/>
            <w:tcBorders>
              <w:top w:val="nil"/>
              <w:left w:val="single" w:sz="4" w:space="0" w:color="auto"/>
              <w:bottom w:val="nil"/>
              <w:right w:val="single" w:sz="4" w:space="0" w:color="auto"/>
            </w:tcBorders>
            <w:vAlign w:val="center"/>
            <w:hideMark/>
          </w:tcPr>
          <w:p w14:paraId="5DBB01E5" w14:textId="17CA2F41"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92" w:type="pct"/>
            <w:tcBorders>
              <w:top w:val="nil"/>
              <w:left w:val="single" w:sz="4" w:space="0" w:color="auto"/>
              <w:bottom w:val="nil"/>
              <w:right w:val="single" w:sz="4" w:space="0" w:color="auto"/>
            </w:tcBorders>
            <w:vAlign w:val="center"/>
            <w:hideMark/>
          </w:tcPr>
          <w:p w14:paraId="6A449E82" w14:textId="4E0CCE62"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46" w:type="pct"/>
            <w:tcBorders>
              <w:top w:val="nil"/>
              <w:left w:val="single" w:sz="4" w:space="0" w:color="auto"/>
              <w:bottom w:val="nil"/>
              <w:right w:val="single" w:sz="4" w:space="0" w:color="auto"/>
            </w:tcBorders>
            <w:vAlign w:val="center"/>
            <w:hideMark/>
          </w:tcPr>
          <w:p w14:paraId="6581C5C7" w14:textId="7AE2A956"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c>
          <w:tcPr>
            <w:tcW w:w="339" w:type="pct"/>
            <w:tcBorders>
              <w:top w:val="nil"/>
              <w:left w:val="single" w:sz="4" w:space="0" w:color="auto"/>
              <w:bottom w:val="nil"/>
              <w:right w:val="nil"/>
            </w:tcBorders>
            <w:vAlign w:val="center"/>
            <w:hideMark/>
          </w:tcPr>
          <w:p w14:paraId="3E8D5A5B" w14:textId="35604A3F"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b/>
                <w:sz w:val="20"/>
                <w:szCs w:val="20"/>
              </w:rPr>
            </w:pPr>
            <w:r w:rsidRPr="00054689">
              <w:rPr>
                <w:rFonts w:ascii="新細明體" w:eastAsia="新細明體" w:hAnsi="新細明體" w:cs="Times New Roman" w:hint="eastAsia"/>
                <w:b/>
                <w:sz w:val="18"/>
                <w:szCs w:val="18"/>
              </w:rPr>
              <w:t xml:space="preserve"> </w:t>
            </w:r>
          </w:p>
        </w:tc>
      </w:tr>
      <w:tr w:rsidR="00457C9D" w:rsidRPr="00054689" w14:paraId="356F0B2C" w14:textId="77777777" w:rsidTr="00457C9D">
        <w:trPr>
          <w:cantSplit/>
          <w:trHeight w:val="595"/>
        </w:trPr>
        <w:tc>
          <w:tcPr>
            <w:tcW w:w="1279" w:type="pct"/>
            <w:tcBorders>
              <w:top w:val="nil"/>
              <w:left w:val="nil"/>
              <w:bottom w:val="nil"/>
              <w:right w:val="single" w:sz="4" w:space="0" w:color="auto"/>
            </w:tcBorders>
            <w:vAlign w:val="center"/>
            <w:hideMark/>
          </w:tcPr>
          <w:p w14:paraId="7E7EF7ED" w14:textId="7E6D3790" w:rsidR="00457C9D" w:rsidRPr="00581810" w:rsidRDefault="00457C9D"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蔬菜交易</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67FA2C57" w14:textId="3D188482" w:rsidR="00457C9D" w:rsidRPr="00581810" w:rsidRDefault="00457C9D" w:rsidP="00457C9D">
            <w:pPr>
              <w:autoSpaceDE w:val="0"/>
              <w:autoSpaceDN w:val="0"/>
              <w:adjustRightInd w:val="0"/>
              <w:spacing w:line="240" w:lineRule="exact"/>
              <w:ind w:leftChars="20" w:left="48" w:rightChars="20" w:right="48"/>
              <w:jc w:val="distribute"/>
              <w:rPr>
                <w:rFonts w:ascii="標楷體" w:eastAsia="標楷體" w:hAnsi="標楷體" w:cs="Times New Roman"/>
                <w:spacing w:val="-20"/>
                <w:sz w:val="20"/>
                <w:szCs w:val="20"/>
              </w:rPr>
            </w:pPr>
            <w:r w:rsidRPr="00581810">
              <w:rPr>
                <w:rFonts w:ascii="標楷體" w:eastAsia="標楷體" w:hAnsi="標楷體" w:cs="Times New Roman" w:hint="eastAsia"/>
                <w:sz w:val="20"/>
                <w:szCs w:val="20"/>
              </w:rPr>
              <w:t>公噸</w:t>
            </w:r>
          </w:p>
        </w:tc>
        <w:tc>
          <w:tcPr>
            <w:tcW w:w="427" w:type="pct"/>
            <w:tcBorders>
              <w:top w:val="nil"/>
              <w:left w:val="single" w:sz="4" w:space="0" w:color="auto"/>
              <w:bottom w:val="nil"/>
              <w:right w:val="single" w:sz="4" w:space="0" w:color="auto"/>
            </w:tcBorders>
            <w:vAlign w:val="center"/>
            <w:hideMark/>
          </w:tcPr>
          <w:p w14:paraId="0383FF85" w14:textId="20C862DE"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79EE32BB" w14:textId="18ED6B2E"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421D3096" w14:textId="0A60B025"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4DDBFAF" w14:textId="0017E571"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7A0F8A91" w14:textId="6B26C656"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0A39A3">
              <w:rPr>
                <w:rFonts w:ascii="新細明體" w:eastAsia="新細明體"/>
                <w:noProof/>
                <w:sz w:val="18"/>
                <w:szCs w:val="18"/>
              </w:rPr>
              <w:t>11</w:t>
            </w:r>
            <w:r>
              <w:rPr>
                <w:rFonts w:ascii="新細明體" w:eastAsia="新細明體"/>
                <w:noProof/>
                <w:sz w:val="18"/>
                <w:szCs w:val="18"/>
              </w:rPr>
              <w:t>8,402</w:t>
            </w:r>
          </w:p>
        </w:tc>
        <w:tc>
          <w:tcPr>
            <w:tcW w:w="429" w:type="pct"/>
            <w:tcBorders>
              <w:top w:val="nil"/>
              <w:left w:val="single" w:sz="4" w:space="0" w:color="auto"/>
              <w:bottom w:val="nil"/>
              <w:right w:val="single" w:sz="4" w:space="0" w:color="auto"/>
            </w:tcBorders>
            <w:vAlign w:val="center"/>
            <w:hideMark/>
          </w:tcPr>
          <w:p w14:paraId="4143CF64" w14:textId="45C2E093"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112,417</w:t>
            </w:r>
          </w:p>
        </w:tc>
        <w:tc>
          <w:tcPr>
            <w:tcW w:w="392" w:type="pct"/>
            <w:tcBorders>
              <w:top w:val="nil"/>
              <w:left w:val="single" w:sz="4" w:space="0" w:color="auto"/>
              <w:bottom w:val="nil"/>
              <w:right w:val="single" w:sz="4" w:space="0" w:color="auto"/>
            </w:tcBorders>
            <w:vAlign w:val="center"/>
            <w:hideMark/>
          </w:tcPr>
          <w:p w14:paraId="61780CC3" w14:textId="6C4FB940"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- 5,985</w:t>
            </w:r>
          </w:p>
        </w:tc>
        <w:tc>
          <w:tcPr>
            <w:tcW w:w="346" w:type="pct"/>
            <w:tcBorders>
              <w:top w:val="nil"/>
              <w:left w:val="single" w:sz="4" w:space="0" w:color="auto"/>
              <w:bottom w:val="nil"/>
              <w:right w:val="single" w:sz="4" w:space="0" w:color="auto"/>
            </w:tcBorders>
            <w:vAlign w:val="center"/>
            <w:hideMark/>
          </w:tcPr>
          <w:p w14:paraId="558E8216" w14:textId="36C853E5"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- 5.05</w:t>
            </w:r>
          </w:p>
        </w:tc>
        <w:tc>
          <w:tcPr>
            <w:tcW w:w="339" w:type="pct"/>
            <w:tcBorders>
              <w:top w:val="nil"/>
              <w:left w:val="single" w:sz="4" w:space="0" w:color="auto"/>
              <w:bottom w:val="nil"/>
              <w:right w:val="nil"/>
            </w:tcBorders>
            <w:vAlign w:val="center"/>
            <w:hideMark/>
          </w:tcPr>
          <w:p w14:paraId="57215963" w14:textId="7ABAC48B"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2C085D">
              <w:rPr>
                <w:rFonts w:ascii="新細明體" w:eastAsia="新細明體"/>
                <w:noProof/>
                <w:sz w:val="18"/>
                <w:szCs w:val="18"/>
              </w:rPr>
              <w:t>--</w:t>
            </w:r>
          </w:p>
        </w:tc>
      </w:tr>
      <w:tr w:rsidR="00457C9D" w:rsidRPr="00054689" w14:paraId="72C0CB88" w14:textId="77777777" w:rsidTr="00457C9D">
        <w:trPr>
          <w:cantSplit/>
          <w:trHeight w:val="595"/>
        </w:trPr>
        <w:tc>
          <w:tcPr>
            <w:tcW w:w="1279" w:type="pct"/>
            <w:tcBorders>
              <w:top w:val="nil"/>
              <w:left w:val="nil"/>
              <w:bottom w:val="nil"/>
              <w:right w:val="single" w:sz="4" w:space="0" w:color="auto"/>
            </w:tcBorders>
            <w:vAlign w:val="center"/>
            <w:hideMark/>
          </w:tcPr>
          <w:p w14:paraId="000C7985" w14:textId="03CA91BF" w:rsidR="00457C9D" w:rsidRPr="00581810" w:rsidRDefault="00457C9D"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青果交易</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799E9152" w14:textId="36865521" w:rsidR="00457C9D" w:rsidRPr="00581810" w:rsidRDefault="00457C9D" w:rsidP="00457C9D">
            <w:pPr>
              <w:autoSpaceDE w:val="0"/>
              <w:autoSpaceDN w:val="0"/>
              <w:adjustRightInd w:val="0"/>
              <w:spacing w:line="240" w:lineRule="exact"/>
              <w:ind w:leftChars="20" w:left="48" w:rightChars="20" w:right="48"/>
              <w:jc w:val="distribute"/>
              <w:rPr>
                <w:rFonts w:ascii="標楷體" w:eastAsia="標楷體" w:hAnsi="標楷體" w:cs="Times New Roman"/>
                <w:spacing w:val="-20"/>
                <w:sz w:val="20"/>
                <w:szCs w:val="20"/>
              </w:rPr>
            </w:pPr>
            <w:r w:rsidRPr="00581810">
              <w:rPr>
                <w:rFonts w:ascii="標楷體" w:eastAsia="標楷體" w:hAnsi="標楷體" w:cs="Times New Roman" w:hint="eastAsia"/>
                <w:sz w:val="20"/>
                <w:szCs w:val="20"/>
              </w:rPr>
              <w:t>公噸</w:t>
            </w:r>
          </w:p>
        </w:tc>
        <w:tc>
          <w:tcPr>
            <w:tcW w:w="427" w:type="pct"/>
            <w:tcBorders>
              <w:top w:val="nil"/>
              <w:left w:val="single" w:sz="4" w:space="0" w:color="auto"/>
              <w:bottom w:val="nil"/>
              <w:right w:val="single" w:sz="4" w:space="0" w:color="auto"/>
            </w:tcBorders>
            <w:vAlign w:val="center"/>
            <w:hideMark/>
          </w:tcPr>
          <w:p w14:paraId="5339E4DC" w14:textId="50E6714B"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6F0DACF4" w14:textId="7CFD817F"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7AB0EF18" w14:textId="3EAD4987"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0D15FA1" w14:textId="785E0475" w:rsidR="00457C9D" w:rsidRPr="00471B38" w:rsidRDefault="00457C9D" w:rsidP="00457C9D">
            <w:pPr>
              <w:autoSpaceDE w:val="0"/>
              <w:autoSpaceDN w:val="0"/>
              <w:adjustRightInd w:val="0"/>
              <w:spacing w:line="240" w:lineRule="exact"/>
              <w:ind w:right="20"/>
              <w:jc w:val="right"/>
              <w:rPr>
                <w:rFonts w:ascii="新細明體" w:eastAsia="新細明體" w:hAnsi="新細明體" w:cs="Times New Roman"/>
                <w:sz w:val="20"/>
                <w:szCs w:val="20"/>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2B4EA3B1" w14:textId="60380B56"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181,500</w:t>
            </w:r>
          </w:p>
        </w:tc>
        <w:tc>
          <w:tcPr>
            <w:tcW w:w="429" w:type="pct"/>
            <w:tcBorders>
              <w:top w:val="nil"/>
              <w:left w:val="single" w:sz="4" w:space="0" w:color="auto"/>
              <w:bottom w:val="nil"/>
              <w:right w:val="single" w:sz="4" w:space="0" w:color="auto"/>
            </w:tcBorders>
            <w:vAlign w:val="center"/>
            <w:hideMark/>
          </w:tcPr>
          <w:p w14:paraId="02EA8F0D" w14:textId="674C5B27"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143,260</w:t>
            </w:r>
          </w:p>
        </w:tc>
        <w:tc>
          <w:tcPr>
            <w:tcW w:w="392" w:type="pct"/>
            <w:tcBorders>
              <w:top w:val="nil"/>
              <w:left w:val="single" w:sz="4" w:space="0" w:color="auto"/>
              <w:bottom w:val="nil"/>
              <w:right w:val="single" w:sz="4" w:space="0" w:color="auto"/>
            </w:tcBorders>
            <w:vAlign w:val="center"/>
            <w:hideMark/>
          </w:tcPr>
          <w:p w14:paraId="7B7E9FB7" w14:textId="17AB0CCA"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- 38,240</w:t>
            </w:r>
          </w:p>
        </w:tc>
        <w:tc>
          <w:tcPr>
            <w:tcW w:w="346" w:type="pct"/>
            <w:tcBorders>
              <w:top w:val="nil"/>
              <w:left w:val="single" w:sz="4" w:space="0" w:color="auto"/>
              <w:bottom w:val="nil"/>
              <w:right w:val="single" w:sz="4" w:space="0" w:color="auto"/>
            </w:tcBorders>
            <w:vAlign w:val="center"/>
            <w:hideMark/>
          </w:tcPr>
          <w:p w14:paraId="43C21FF3" w14:textId="2AE7D76D"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976E3B">
              <w:rPr>
                <w:rFonts w:ascii="新細明體" w:eastAsia="新細明體"/>
                <w:noProof/>
                <w:sz w:val="18"/>
                <w:szCs w:val="18"/>
              </w:rPr>
              <w:t>- 21.07</w:t>
            </w:r>
          </w:p>
        </w:tc>
        <w:tc>
          <w:tcPr>
            <w:tcW w:w="339" w:type="pct"/>
            <w:tcBorders>
              <w:top w:val="nil"/>
              <w:left w:val="single" w:sz="4" w:space="0" w:color="auto"/>
              <w:bottom w:val="nil"/>
              <w:right w:val="nil"/>
            </w:tcBorders>
            <w:vAlign w:val="center"/>
            <w:hideMark/>
          </w:tcPr>
          <w:p w14:paraId="09509069" w14:textId="6D83BE4A" w:rsidR="00457C9D" w:rsidRPr="00471B38" w:rsidRDefault="00457C9D" w:rsidP="00457C9D">
            <w:pPr>
              <w:autoSpaceDE w:val="0"/>
              <w:autoSpaceDN w:val="0"/>
              <w:adjustRightInd w:val="0"/>
              <w:spacing w:line="240" w:lineRule="exact"/>
              <w:ind w:right="20"/>
              <w:jc w:val="right"/>
              <w:rPr>
                <w:rFonts w:ascii="新細明體" w:eastAsia="新細明體" w:hAnsi="Calibri" w:cs="Times New Roman"/>
                <w:sz w:val="20"/>
                <w:szCs w:val="20"/>
              </w:rPr>
            </w:pPr>
            <w:r w:rsidRPr="002C085D">
              <w:rPr>
                <w:rFonts w:ascii="新細明體" w:eastAsia="新細明體"/>
                <w:noProof/>
                <w:sz w:val="18"/>
                <w:szCs w:val="18"/>
              </w:rPr>
              <w:t>--</w:t>
            </w:r>
          </w:p>
        </w:tc>
      </w:tr>
      <w:tr w:rsidR="00457C9D" w:rsidRPr="00054689" w14:paraId="72D7872B" w14:textId="77777777" w:rsidTr="00457C9D">
        <w:trPr>
          <w:cantSplit/>
          <w:trHeight w:val="595"/>
        </w:trPr>
        <w:tc>
          <w:tcPr>
            <w:tcW w:w="1279" w:type="pct"/>
            <w:tcBorders>
              <w:top w:val="nil"/>
              <w:left w:val="nil"/>
              <w:bottom w:val="nil"/>
              <w:right w:val="single" w:sz="4" w:space="0" w:color="auto"/>
            </w:tcBorders>
            <w:vAlign w:val="center"/>
            <w:hideMark/>
          </w:tcPr>
          <w:p w14:paraId="694D13DE" w14:textId="506A3EFC" w:rsidR="00457C9D" w:rsidRPr="00581810" w:rsidRDefault="00457C9D" w:rsidP="00457C9D">
            <w:pPr>
              <w:autoSpaceDE w:val="0"/>
              <w:autoSpaceDN w:val="0"/>
              <w:adjustRightInd w:val="0"/>
              <w:spacing w:line="240" w:lineRule="exact"/>
              <w:ind w:leftChars="-10" w:left="-24"/>
              <w:jc w:val="distribute"/>
              <w:rPr>
                <w:rFonts w:ascii="標楷體" w:eastAsia="標楷體" w:hAnsi="標楷體" w:cs="Times New Roman"/>
                <w:b/>
                <w:spacing w:val="-8"/>
                <w:sz w:val="20"/>
                <w:szCs w:val="20"/>
              </w:rPr>
            </w:pPr>
            <w:r w:rsidRPr="00581810">
              <w:rPr>
                <w:rFonts w:ascii="標楷體" w:eastAsia="標楷體" w:hAnsi="標楷體" w:cs="Times New Roman" w:hint="eastAsia"/>
                <w:b/>
                <w:spacing w:val="-8"/>
                <w:sz w:val="20"/>
                <w:szCs w:val="20"/>
              </w:rPr>
              <w:t>新北市政府捷運工程局主管</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D002867" w14:textId="77777777" w:rsidR="00457C9D" w:rsidRPr="00581810" w:rsidRDefault="00457C9D" w:rsidP="00457C9D">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A1AE1D2"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1455E612"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E67FD88"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36761EB4"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6C84A020"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6FFE96E"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92" w:type="pct"/>
            <w:tcBorders>
              <w:top w:val="nil"/>
              <w:left w:val="single" w:sz="4" w:space="0" w:color="auto"/>
              <w:bottom w:val="nil"/>
              <w:right w:val="single" w:sz="4" w:space="0" w:color="auto"/>
            </w:tcBorders>
            <w:vAlign w:val="center"/>
          </w:tcPr>
          <w:p w14:paraId="12AAF9E7"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46" w:type="pct"/>
            <w:tcBorders>
              <w:top w:val="nil"/>
              <w:left w:val="single" w:sz="4" w:space="0" w:color="auto"/>
              <w:bottom w:val="nil"/>
              <w:right w:val="single" w:sz="4" w:space="0" w:color="auto"/>
            </w:tcBorders>
            <w:vAlign w:val="center"/>
          </w:tcPr>
          <w:p w14:paraId="4441DDB2"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39" w:type="pct"/>
            <w:tcBorders>
              <w:top w:val="nil"/>
              <w:left w:val="single" w:sz="4" w:space="0" w:color="auto"/>
              <w:bottom w:val="nil"/>
              <w:right w:val="nil"/>
            </w:tcBorders>
            <w:vAlign w:val="center"/>
          </w:tcPr>
          <w:p w14:paraId="2DE2DA25"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r>
      <w:tr w:rsidR="00457C9D" w:rsidRPr="00054689" w14:paraId="2E675C94" w14:textId="77777777" w:rsidTr="00457C9D">
        <w:trPr>
          <w:cantSplit/>
          <w:trHeight w:val="595"/>
        </w:trPr>
        <w:tc>
          <w:tcPr>
            <w:tcW w:w="1279" w:type="pct"/>
            <w:tcBorders>
              <w:top w:val="nil"/>
              <w:left w:val="nil"/>
              <w:bottom w:val="nil"/>
              <w:right w:val="single" w:sz="4" w:space="0" w:color="auto"/>
            </w:tcBorders>
            <w:vAlign w:val="center"/>
            <w:hideMark/>
          </w:tcPr>
          <w:p w14:paraId="516972A2" w14:textId="54DDC00F" w:rsidR="00457C9D" w:rsidRPr="00581810" w:rsidRDefault="00457C9D" w:rsidP="00457C9D">
            <w:pPr>
              <w:autoSpaceDE w:val="0"/>
              <w:autoSpaceDN w:val="0"/>
              <w:adjustRightInd w:val="0"/>
              <w:spacing w:line="240" w:lineRule="exact"/>
              <w:ind w:leftChars="-20" w:left="-48" w:rightChars="20" w:right="48" w:firstLineChars="100" w:firstLine="156"/>
              <w:jc w:val="distribute"/>
              <w:rPr>
                <w:rFonts w:ascii="標楷體" w:eastAsia="標楷體" w:hAnsi="標楷體" w:cs="Times New Roman"/>
                <w:b/>
                <w:bCs/>
                <w:spacing w:val="-22"/>
                <w:sz w:val="20"/>
                <w:szCs w:val="20"/>
              </w:rPr>
            </w:pPr>
            <w:r w:rsidRPr="00581810">
              <w:rPr>
                <w:rFonts w:ascii="標楷體" w:eastAsia="標楷體" w:hAnsi="標楷體" w:cs="Times New Roman" w:hint="eastAsia"/>
                <w:b/>
                <w:bCs/>
                <w:spacing w:val="-22"/>
                <w:sz w:val="20"/>
                <w:szCs w:val="20"/>
              </w:rPr>
              <w:t>新北大眾捷運股份有限公司</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555F8DFD" w14:textId="77777777" w:rsidR="00457C9D" w:rsidRPr="00581810" w:rsidRDefault="00457C9D" w:rsidP="00457C9D">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4DD6F448"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4A665209"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26601FA"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E66C470"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78AD6C1" w14:textId="77777777" w:rsidR="00457C9D" w:rsidRPr="00054689"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45D6A53" w14:textId="77777777" w:rsidR="00457C9D" w:rsidRPr="00054689"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6EC4E58A" w14:textId="77777777" w:rsidR="00457C9D" w:rsidRPr="00054689"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12A6D4D9" w14:textId="77777777" w:rsidR="00457C9D" w:rsidRPr="00054689"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25404A19" w14:textId="77777777"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p>
        </w:tc>
      </w:tr>
      <w:tr w:rsidR="00457C9D" w:rsidRPr="00054689" w14:paraId="226844DA" w14:textId="77777777" w:rsidTr="00457C9D">
        <w:trPr>
          <w:cantSplit/>
          <w:trHeight w:val="595"/>
        </w:trPr>
        <w:tc>
          <w:tcPr>
            <w:tcW w:w="1279" w:type="pct"/>
            <w:tcBorders>
              <w:top w:val="nil"/>
              <w:left w:val="nil"/>
              <w:bottom w:val="nil"/>
              <w:right w:val="single" w:sz="4" w:space="0" w:color="auto"/>
            </w:tcBorders>
            <w:vAlign w:val="center"/>
            <w:hideMark/>
          </w:tcPr>
          <w:p w14:paraId="4E5755C8" w14:textId="471FD24E" w:rsidR="00457C9D" w:rsidRPr="00581810" w:rsidRDefault="00457C9D" w:rsidP="00457C9D">
            <w:pPr>
              <w:spacing w:line="300" w:lineRule="exact"/>
              <w:ind w:rightChars="20" w:right="48" w:firstLine="220"/>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 xml:space="preserve">  客運收入</w:t>
            </w: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hideMark/>
          </w:tcPr>
          <w:p w14:paraId="0782C675" w14:textId="03662920" w:rsidR="00457C9D" w:rsidRPr="00581810" w:rsidRDefault="00457C9D" w:rsidP="00457C9D">
            <w:pPr>
              <w:autoSpaceDE w:val="0"/>
              <w:autoSpaceDN w:val="0"/>
              <w:adjustRightInd w:val="0"/>
              <w:spacing w:line="240" w:lineRule="exact"/>
              <w:ind w:leftChars="20" w:left="48" w:rightChars="20" w:right="48"/>
              <w:jc w:val="distribute"/>
              <w:rPr>
                <w:rFonts w:ascii="標楷體" w:eastAsia="標楷體" w:hAnsi="標楷體" w:cs="Times New Roman"/>
                <w:sz w:val="20"/>
                <w:szCs w:val="20"/>
              </w:rPr>
            </w:pPr>
            <w:r w:rsidRPr="00581810">
              <w:rPr>
                <w:rFonts w:ascii="標楷體" w:eastAsia="標楷體" w:hAnsi="標楷體" w:cs="Times New Roman" w:hint="eastAsia"/>
                <w:sz w:val="20"/>
                <w:szCs w:val="20"/>
              </w:rPr>
              <w:t>人次</w:t>
            </w:r>
          </w:p>
        </w:tc>
        <w:tc>
          <w:tcPr>
            <w:tcW w:w="427" w:type="pct"/>
            <w:tcBorders>
              <w:top w:val="nil"/>
              <w:left w:val="single" w:sz="4" w:space="0" w:color="auto"/>
              <w:bottom w:val="nil"/>
              <w:right w:val="single" w:sz="4" w:space="0" w:color="auto"/>
            </w:tcBorders>
            <w:vAlign w:val="center"/>
            <w:hideMark/>
          </w:tcPr>
          <w:p w14:paraId="3F042017" w14:textId="0794F47E"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429" w:type="pct"/>
            <w:tcBorders>
              <w:top w:val="nil"/>
              <w:left w:val="single" w:sz="4" w:space="0" w:color="auto"/>
              <w:bottom w:val="nil"/>
              <w:right w:val="single" w:sz="4" w:space="0" w:color="auto"/>
            </w:tcBorders>
            <w:vAlign w:val="center"/>
            <w:hideMark/>
          </w:tcPr>
          <w:p w14:paraId="1C4FE4EE" w14:textId="1B8637CA"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356" w:type="pct"/>
            <w:tcBorders>
              <w:top w:val="nil"/>
              <w:left w:val="single" w:sz="4" w:space="0" w:color="auto"/>
              <w:bottom w:val="nil"/>
              <w:right w:val="single" w:sz="4" w:space="0" w:color="auto"/>
            </w:tcBorders>
            <w:vAlign w:val="center"/>
            <w:hideMark/>
          </w:tcPr>
          <w:p w14:paraId="400E3861" w14:textId="1953710A"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289" w:type="pct"/>
            <w:tcBorders>
              <w:top w:val="nil"/>
              <w:left w:val="single" w:sz="4" w:space="0" w:color="auto"/>
              <w:bottom w:val="nil"/>
              <w:right w:val="single" w:sz="4" w:space="0" w:color="auto"/>
            </w:tcBorders>
            <w:vAlign w:val="center"/>
            <w:hideMark/>
          </w:tcPr>
          <w:p w14:paraId="7C95CABC" w14:textId="5B34505F" w:rsidR="00457C9D" w:rsidRPr="00054689" w:rsidRDefault="00457C9D" w:rsidP="00457C9D">
            <w:pPr>
              <w:autoSpaceDE w:val="0"/>
              <w:autoSpaceDN w:val="0"/>
              <w:adjustRightInd w:val="0"/>
              <w:spacing w:line="240" w:lineRule="exact"/>
              <w:ind w:right="20"/>
              <w:jc w:val="right"/>
              <w:rPr>
                <w:rFonts w:ascii="新細明體" w:eastAsia="新細明體" w:hAnsi="新細明體" w:cs="Times New Roman"/>
                <w:sz w:val="18"/>
                <w:szCs w:val="18"/>
              </w:rPr>
            </w:pPr>
            <w:r w:rsidRPr="00054689">
              <w:rPr>
                <w:rFonts w:ascii="新細明體" w:eastAsia="新細明體" w:hAnsi="新細明體" w:cs="Times New Roman" w:hint="eastAsia"/>
                <w:sz w:val="18"/>
                <w:szCs w:val="18"/>
              </w:rPr>
              <w:t>－</w:t>
            </w:r>
          </w:p>
        </w:tc>
        <w:tc>
          <w:tcPr>
            <w:tcW w:w="426" w:type="pct"/>
            <w:tcBorders>
              <w:top w:val="nil"/>
              <w:left w:val="single" w:sz="4" w:space="0" w:color="auto"/>
              <w:bottom w:val="nil"/>
              <w:right w:val="single" w:sz="4" w:space="0" w:color="auto"/>
            </w:tcBorders>
            <w:vAlign w:val="center"/>
            <w:hideMark/>
          </w:tcPr>
          <w:p w14:paraId="198F84E9" w14:textId="65B10CD9" w:rsidR="00457C9D" w:rsidRPr="00A6247B"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r w:rsidRPr="00976E3B">
              <w:rPr>
                <w:rFonts w:ascii="新細明體" w:eastAsia="新細明體"/>
                <w:noProof/>
                <w:sz w:val="18"/>
                <w:szCs w:val="18"/>
              </w:rPr>
              <w:t>34,450,160</w:t>
            </w:r>
          </w:p>
        </w:tc>
        <w:tc>
          <w:tcPr>
            <w:tcW w:w="429" w:type="pct"/>
            <w:tcBorders>
              <w:top w:val="nil"/>
              <w:left w:val="single" w:sz="4" w:space="0" w:color="auto"/>
              <w:bottom w:val="nil"/>
              <w:right w:val="single" w:sz="4" w:space="0" w:color="auto"/>
            </w:tcBorders>
            <w:vAlign w:val="center"/>
            <w:hideMark/>
          </w:tcPr>
          <w:p w14:paraId="31EAA6CD" w14:textId="3903EF28" w:rsidR="00457C9D" w:rsidRPr="00A6247B"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r w:rsidRPr="00976E3B">
              <w:rPr>
                <w:rFonts w:ascii="新細明體" w:eastAsia="新細明體"/>
                <w:noProof/>
                <w:sz w:val="18"/>
                <w:szCs w:val="18"/>
              </w:rPr>
              <w:t>21,354,871</w:t>
            </w:r>
          </w:p>
        </w:tc>
        <w:tc>
          <w:tcPr>
            <w:tcW w:w="392" w:type="pct"/>
            <w:tcBorders>
              <w:top w:val="nil"/>
              <w:left w:val="single" w:sz="4" w:space="0" w:color="auto"/>
              <w:bottom w:val="nil"/>
              <w:right w:val="single" w:sz="4" w:space="0" w:color="auto"/>
            </w:tcBorders>
            <w:vAlign w:val="center"/>
            <w:hideMark/>
          </w:tcPr>
          <w:p w14:paraId="120DDD3E" w14:textId="31D20F40" w:rsidR="00457C9D" w:rsidRPr="00A6247B" w:rsidRDefault="00457C9D" w:rsidP="00457C9D">
            <w:pPr>
              <w:autoSpaceDE w:val="0"/>
              <w:autoSpaceDN w:val="0"/>
              <w:adjustRightInd w:val="0"/>
              <w:spacing w:line="240" w:lineRule="exact"/>
              <w:ind w:right="20"/>
              <w:jc w:val="right"/>
              <w:rPr>
                <w:rFonts w:ascii="新細明體" w:eastAsia="新細明體" w:hAnsi="Calibri" w:cs="Times New Roman"/>
                <w:spacing w:val="-10"/>
                <w:sz w:val="18"/>
                <w:szCs w:val="18"/>
              </w:rPr>
            </w:pPr>
            <w:r w:rsidRPr="000C44BC">
              <w:rPr>
                <w:rFonts w:ascii="新細明體" w:eastAsia="新細明體"/>
                <w:noProof/>
                <w:spacing w:val="-6"/>
                <w:sz w:val="18"/>
                <w:szCs w:val="18"/>
              </w:rPr>
              <w:t>13,095,289</w:t>
            </w:r>
          </w:p>
        </w:tc>
        <w:tc>
          <w:tcPr>
            <w:tcW w:w="346" w:type="pct"/>
            <w:tcBorders>
              <w:top w:val="nil"/>
              <w:left w:val="single" w:sz="4" w:space="0" w:color="auto"/>
              <w:bottom w:val="nil"/>
              <w:right w:val="single" w:sz="4" w:space="0" w:color="auto"/>
            </w:tcBorders>
            <w:vAlign w:val="center"/>
            <w:hideMark/>
          </w:tcPr>
          <w:p w14:paraId="38ED540A" w14:textId="7AEEDF04" w:rsidR="00457C9D" w:rsidRPr="00A6247B" w:rsidRDefault="00457C9D" w:rsidP="00457C9D">
            <w:pPr>
              <w:autoSpaceDE w:val="0"/>
              <w:autoSpaceDN w:val="0"/>
              <w:adjustRightInd w:val="0"/>
              <w:spacing w:line="240" w:lineRule="exact"/>
              <w:ind w:right="20"/>
              <w:jc w:val="right"/>
              <w:rPr>
                <w:rFonts w:ascii="新細明體" w:eastAsia="新細明體" w:hAnsi="Calibri" w:cs="Times New Roman"/>
                <w:spacing w:val="-4"/>
                <w:sz w:val="18"/>
                <w:szCs w:val="18"/>
              </w:rPr>
            </w:pPr>
            <w:r w:rsidRPr="00976E3B">
              <w:rPr>
                <w:rFonts w:ascii="新細明體" w:eastAsia="新細明體"/>
                <w:noProof/>
                <w:sz w:val="18"/>
                <w:szCs w:val="18"/>
              </w:rPr>
              <w:t>- 38.01</w:t>
            </w:r>
          </w:p>
        </w:tc>
        <w:tc>
          <w:tcPr>
            <w:tcW w:w="339" w:type="pct"/>
            <w:tcBorders>
              <w:top w:val="nil"/>
              <w:left w:val="single" w:sz="4" w:space="0" w:color="auto"/>
              <w:bottom w:val="nil"/>
              <w:right w:val="nil"/>
            </w:tcBorders>
            <w:vAlign w:val="center"/>
            <w:hideMark/>
          </w:tcPr>
          <w:p w14:paraId="03BDC62C" w14:textId="24D8F083" w:rsidR="00457C9D" w:rsidRPr="00054689" w:rsidRDefault="00457C9D" w:rsidP="00457C9D">
            <w:pPr>
              <w:autoSpaceDE w:val="0"/>
              <w:autoSpaceDN w:val="0"/>
              <w:adjustRightInd w:val="0"/>
              <w:spacing w:line="240" w:lineRule="exact"/>
              <w:ind w:right="20"/>
              <w:jc w:val="right"/>
              <w:rPr>
                <w:rFonts w:ascii="新細明體" w:eastAsia="新細明體" w:hAnsi="Calibri" w:cs="Times New Roman"/>
                <w:sz w:val="18"/>
                <w:szCs w:val="18"/>
              </w:rPr>
            </w:pPr>
            <w:r w:rsidRPr="002C085D">
              <w:rPr>
                <w:rFonts w:ascii="新細明體" w:eastAsia="新細明體"/>
                <w:noProof/>
                <w:sz w:val="18"/>
                <w:szCs w:val="18"/>
              </w:rPr>
              <w:t>--</w:t>
            </w:r>
          </w:p>
        </w:tc>
      </w:tr>
      <w:tr w:rsidR="00FB7DB7" w:rsidRPr="00054689" w14:paraId="2780A57D" w14:textId="77777777" w:rsidTr="00457C9D">
        <w:trPr>
          <w:cantSplit/>
          <w:trHeight w:val="595"/>
        </w:trPr>
        <w:tc>
          <w:tcPr>
            <w:tcW w:w="1279" w:type="pct"/>
            <w:tcBorders>
              <w:top w:val="nil"/>
              <w:left w:val="nil"/>
              <w:bottom w:val="nil"/>
              <w:right w:val="single" w:sz="4" w:space="0" w:color="auto"/>
            </w:tcBorders>
            <w:vAlign w:val="center"/>
          </w:tcPr>
          <w:p w14:paraId="152621E2"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72EEA7E6"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48AC29B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FC9922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42F7890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D509C3F"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886FA6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D40E8E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7E33DB8D"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267AB72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4CD1CBB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27139461" w14:textId="77777777" w:rsidTr="00457C9D">
        <w:trPr>
          <w:cantSplit/>
          <w:trHeight w:val="595"/>
        </w:trPr>
        <w:tc>
          <w:tcPr>
            <w:tcW w:w="1279" w:type="pct"/>
            <w:tcBorders>
              <w:top w:val="nil"/>
              <w:left w:val="nil"/>
              <w:bottom w:val="nil"/>
              <w:right w:val="single" w:sz="4" w:space="0" w:color="auto"/>
            </w:tcBorders>
            <w:vAlign w:val="center"/>
          </w:tcPr>
          <w:p w14:paraId="0D5971DF"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3B723A19"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282BB2DD"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2F79A3B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6889D49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AAD27B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2FD8FA7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20E3593"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662A09A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75C1A09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203B896B"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158E212" w14:textId="77777777" w:rsidTr="00457C9D">
        <w:trPr>
          <w:cantSplit/>
          <w:trHeight w:val="595"/>
        </w:trPr>
        <w:tc>
          <w:tcPr>
            <w:tcW w:w="1279" w:type="pct"/>
            <w:tcBorders>
              <w:top w:val="nil"/>
              <w:left w:val="nil"/>
              <w:bottom w:val="nil"/>
              <w:right w:val="single" w:sz="4" w:space="0" w:color="auto"/>
            </w:tcBorders>
            <w:vAlign w:val="center"/>
          </w:tcPr>
          <w:p w14:paraId="35302428"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12E7E0FC"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64AEDDD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2381671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65C72A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13A6A12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7A81D32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18F360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4E1935F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383802C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7CF28B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3CF4946D" w14:textId="77777777" w:rsidTr="00457C9D">
        <w:trPr>
          <w:cantSplit/>
          <w:trHeight w:val="595"/>
        </w:trPr>
        <w:tc>
          <w:tcPr>
            <w:tcW w:w="1279" w:type="pct"/>
            <w:tcBorders>
              <w:top w:val="nil"/>
              <w:left w:val="nil"/>
              <w:bottom w:val="nil"/>
              <w:right w:val="single" w:sz="4" w:space="0" w:color="auto"/>
            </w:tcBorders>
            <w:vAlign w:val="center"/>
          </w:tcPr>
          <w:p w14:paraId="09E5A93B"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A99E3FF"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0CCC83E2"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1CEC2B3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2B4222E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342274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BE89D9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5F26D70"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205D5BB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3895841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AF9D1DB"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60FD4871" w14:textId="77777777" w:rsidTr="00457C9D">
        <w:trPr>
          <w:cantSplit/>
          <w:trHeight w:val="595"/>
        </w:trPr>
        <w:tc>
          <w:tcPr>
            <w:tcW w:w="1279" w:type="pct"/>
            <w:tcBorders>
              <w:top w:val="nil"/>
              <w:left w:val="nil"/>
              <w:bottom w:val="nil"/>
              <w:right w:val="single" w:sz="4" w:space="0" w:color="auto"/>
            </w:tcBorders>
            <w:vAlign w:val="center"/>
          </w:tcPr>
          <w:p w14:paraId="0DEEF996"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23E996C2"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53494AD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DC92D6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69E0196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553B020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53C95AD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EAF194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4E69F94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528D316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0DADD62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0FE6D4D5" w14:textId="77777777" w:rsidTr="00457C9D">
        <w:trPr>
          <w:cantSplit/>
          <w:trHeight w:val="595"/>
        </w:trPr>
        <w:tc>
          <w:tcPr>
            <w:tcW w:w="1279" w:type="pct"/>
            <w:tcBorders>
              <w:top w:val="nil"/>
              <w:left w:val="nil"/>
              <w:bottom w:val="nil"/>
              <w:right w:val="single" w:sz="4" w:space="0" w:color="auto"/>
            </w:tcBorders>
            <w:vAlign w:val="center"/>
          </w:tcPr>
          <w:p w14:paraId="6FD112AE"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2C6922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56E290A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4CD43B5F"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04F68A2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11E971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D972B8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7B6E335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4DB4464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17F9779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86E05F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74570217" w14:textId="77777777" w:rsidTr="00457C9D">
        <w:trPr>
          <w:cantSplit/>
          <w:trHeight w:val="595"/>
        </w:trPr>
        <w:tc>
          <w:tcPr>
            <w:tcW w:w="1279" w:type="pct"/>
            <w:tcBorders>
              <w:top w:val="nil"/>
              <w:left w:val="nil"/>
              <w:bottom w:val="nil"/>
              <w:right w:val="single" w:sz="4" w:space="0" w:color="auto"/>
            </w:tcBorders>
            <w:vAlign w:val="center"/>
          </w:tcPr>
          <w:p w14:paraId="257FA089"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2C3E613E"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70254736"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6129CB9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1B744C2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5799538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02604B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D907DF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6B3CFBC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1D9461C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6077F0A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0A6B2D90" w14:textId="77777777" w:rsidTr="00457C9D">
        <w:trPr>
          <w:cantSplit/>
          <w:trHeight w:val="595"/>
        </w:trPr>
        <w:tc>
          <w:tcPr>
            <w:tcW w:w="1279" w:type="pct"/>
            <w:tcBorders>
              <w:top w:val="nil"/>
              <w:left w:val="nil"/>
              <w:bottom w:val="nil"/>
              <w:right w:val="single" w:sz="4" w:space="0" w:color="auto"/>
            </w:tcBorders>
            <w:vAlign w:val="center"/>
          </w:tcPr>
          <w:p w14:paraId="48F80FA3"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6F7CAD9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D1D523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8E84E0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305CC3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0782EE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3DAB197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7FDF9F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156BA152"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5D1894C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1310E699"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F0C1FEB" w14:textId="77777777" w:rsidTr="00457C9D">
        <w:trPr>
          <w:cantSplit/>
          <w:trHeight w:val="595"/>
        </w:trPr>
        <w:tc>
          <w:tcPr>
            <w:tcW w:w="1279" w:type="pct"/>
            <w:tcBorders>
              <w:top w:val="nil"/>
              <w:left w:val="nil"/>
              <w:bottom w:val="nil"/>
              <w:right w:val="single" w:sz="4" w:space="0" w:color="auto"/>
            </w:tcBorders>
            <w:vAlign w:val="center"/>
          </w:tcPr>
          <w:p w14:paraId="4CBFA6B5"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6F6B4CD6"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026F9AD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0E93EF9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5C5A4FC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0FB2E4A1"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5CF9A07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6F8E0D5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37A26BBE"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6D0C2738"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06498F5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AEB62E9" w14:textId="77777777" w:rsidTr="00457C9D">
        <w:trPr>
          <w:cantSplit/>
          <w:trHeight w:val="595"/>
        </w:trPr>
        <w:tc>
          <w:tcPr>
            <w:tcW w:w="1279" w:type="pct"/>
            <w:tcBorders>
              <w:top w:val="nil"/>
              <w:left w:val="nil"/>
              <w:bottom w:val="nil"/>
              <w:right w:val="single" w:sz="4" w:space="0" w:color="auto"/>
            </w:tcBorders>
            <w:vAlign w:val="center"/>
          </w:tcPr>
          <w:p w14:paraId="1F316020"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44178BA"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1EC14DE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78D5E0E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40218C7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6216214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060739D3"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5E41FA6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242FA4A6"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52CC315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7E8EE4C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1E512D1A" w14:textId="77777777" w:rsidTr="00457C9D">
        <w:trPr>
          <w:cantSplit/>
          <w:trHeight w:val="595"/>
        </w:trPr>
        <w:tc>
          <w:tcPr>
            <w:tcW w:w="1279" w:type="pct"/>
            <w:tcBorders>
              <w:top w:val="nil"/>
              <w:left w:val="nil"/>
              <w:bottom w:val="nil"/>
              <w:right w:val="single" w:sz="4" w:space="0" w:color="auto"/>
            </w:tcBorders>
            <w:vAlign w:val="center"/>
          </w:tcPr>
          <w:p w14:paraId="433E5C89"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4A70D015"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64EB8713"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3AA9CEC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1F6D765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4561B23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4FFF7E5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179EA19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3BA979AA"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6FAD52DC"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6750B589"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4039FD57" w14:textId="77777777" w:rsidTr="00457C9D">
        <w:trPr>
          <w:cantSplit/>
          <w:trHeight w:val="595"/>
        </w:trPr>
        <w:tc>
          <w:tcPr>
            <w:tcW w:w="1279" w:type="pct"/>
            <w:tcBorders>
              <w:top w:val="nil"/>
              <w:left w:val="nil"/>
              <w:bottom w:val="nil"/>
              <w:right w:val="single" w:sz="4" w:space="0" w:color="auto"/>
            </w:tcBorders>
            <w:vAlign w:val="center"/>
          </w:tcPr>
          <w:p w14:paraId="2B3BFA3D" w14:textId="77777777" w:rsidR="00FB7DB7" w:rsidRPr="00581810" w:rsidRDefault="00FB7DB7" w:rsidP="00FB7DB7">
            <w:pPr>
              <w:autoSpaceDE w:val="0"/>
              <w:autoSpaceDN w:val="0"/>
              <w:adjustRightInd w:val="0"/>
              <w:spacing w:line="240" w:lineRule="exact"/>
              <w:ind w:left="170" w:rightChars="20" w:right="48"/>
              <w:jc w:val="distribute"/>
              <w:rPr>
                <w:rFonts w:ascii="標楷體" w:eastAsia="標楷體" w:hAnsi="標楷體" w:cs="Times New Roman"/>
                <w:spacing w:val="-20"/>
                <w:sz w:val="20"/>
                <w:szCs w:val="20"/>
              </w:rPr>
            </w:pPr>
          </w:p>
        </w:tc>
        <w:tc>
          <w:tcPr>
            <w:tcW w:w="288" w:type="pct"/>
            <w:tcBorders>
              <w:top w:val="nil"/>
              <w:left w:val="single" w:sz="4" w:space="0" w:color="auto"/>
              <w:bottom w:val="nil"/>
              <w:right w:val="single" w:sz="4" w:space="0" w:color="auto"/>
            </w:tcBorders>
            <w:tcMar>
              <w:top w:w="0" w:type="dxa"/>
              <w:left w:w="0" w:type="dxa"/>
              <w:bottom w:w="0" w:type="dxa"/>
              <w:right w:w="0" w:type="dxa"/>
            </w:tcMar>
            <w:vAlign w:val="center"/>
          </w:tcPr>
          <w:p w14:paraId="36FBCE0D" w14:textId="77777777" w:rsidR="00FB7DB7" w:rsidRPr="00581810" w:rsidRDefault="00FB7DB7" w:rsidP="00FB7DB7">
            <w:pPr>
              <w:autoSpaceDE w:val="0"/>
              <w:autoSpaceDN w:val="0"/>
              <w:adjustRightInd w:val="0"/>
              <w:spacing w:line="240" w:lineRule="exact"/>
              <w:ind w:left="28" w:right="20"/>
              <w:jc w:val="distribute"/>
              <w:rPr>
                <w:rFonts w:ascii="標楷體" w:eastAsia="標楷體" w:hAnsi="標楷體" w:cs="Times New Roman"/>
                <w:spacing w:val="-20"/>
                <w:sz w:val="20"/>
                <w:szCs w:val="20"/>
              </w:rPr>
            </w:pPr>
          </w:p>
        </w:tc>
        <w:tc>
          <w:tcPr>
            <w:tcW w:w="427" w:type="pct"/>
            <w:tcBorders>
              <w:top w:val="nil"/>
              <w:left w:val="single" w:sz="4" w:space="0" w:color="auto"/>
              <w:bottom w:val="nil"/>
              <w:right w:val="single" w:sz="4" w:space="0" w:color="auto"/>
            </w:tcBorders>
            <w:vAlign w:val="center"/>
          </w:tcPr>
          <w:p w14:paraId="751CA508"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nil"/>
              <w:right w:val="single" w:sz="4" w:space="0" w:color="auto"/>
            </w:tcBorders>
            <w:vAlign w:val="center"/>
          </w:tcPr>
          <w:p w14:paraId="66F41BB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nil"/>
              <w:right w:val="single" w:sz="4" w:space="0" w:color="auto"/>
            </w:tcBorders>
            <w:vAlign w:val="center"/>
          </w:tcPr>
          <w:p w14:paraId="3DD82667"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nil"/>
              <w:right w:val="single" w:sz="4" w:space="0" w:color="auto"/>
            </w:tcBorders>
            <w:vAlign w:val="center"/>
          </w:tcPr>
          <w:p w14:paraId="28461EF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nil"/>
              <w:right w:val="single" w:sz="4" w:space="0" w:color="auto"/>
            </w:tcBorders>
            <w:vAlign w:val="center"/>
          </w:tcPr>
          <w:p w14:paraId="251F2354"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nil"/>
              <w:right w:val="single" w:sz="4" w:space="0" w:color="auto"/>
            </w:tcBorders>
            <w:vAlign w:val="center"/>
          </w:tcPr>
          <w:p w14:paraId="369B246F"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nil"/>
              <w:right w:val="single" w:sz="4" w:space="0" w:color="auto"/>
            </w:tcBorders>
            <w:vAlign w:val="center"/>
          </w:tcPr>
          <w:p w14:paraId="78D184C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nil"/>
              <w:right w:val="single" w:sz="4" w:space="0" w:color="auto"/>
            </w:tcBorders>
            <w:vAlign w:val="center"/>
          </w:tcPr>
          <w:p w14:paraId="18DF809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nil"/>
              <w:right w:val="nil"/>
            </w:tcBorders>
            <w:vAlign w:val="center"/>
          </w:tcPr>
          <w:p w14:paraId="5154E09E"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r w:rsidR="00FB7DB7" w:rsidRPr="00054689" w14:paraId="5B4B901B" w14:textId="77777777" w:rsidTr="00457C9D">
        <w:trPr>
          <w:cantSplit/>
          <w:trHeight w:val="706"/>
        </w:trPr>
        <w:tc>
          <w:tcPr>
            <w:tcW w:w="1279" w:type="pct"/>
            <w:tcBorders>
              <w:top w:val="nil"/>
              <w:left w:val="nil"/>
              <w:bottom w:val="single" w:sz="8" w:space="0" w:color="auto"/>
              <w:right w:val="single" w:sz="4" w:space="0" w:color="auto"/>
            </w:tcBorders>
            <w:vAlign w:val="center"/>
          </w:tcPr>
          <w:p w14:paraId="0BB8DAAF" w14:textId="77777777" w:rsidR="00FB7DB7" w:rsidRPr="00581810" w:rsidRDefault="00FB7DB7" w:rsidP="00FB7DB7">
            <w:pPr>
              <w:autoSpaceDE w:val="0"/>
              <w:autoSpaceDN w:val="0"/>
              <w:adjustRightInd w:val="0"/>
              <w:spacing w:line="240" w:lineRule="exact"/>
              <w:ind w:left="170" w:rightChars="20" w:right="48"/>
              <w:jc w:val="distribute"/>
              <w:rPr>
                <w:rFonts w:ascii="Calibri" w:eastAsia="新細明體" w:hAnsi="Calibri" w:cs="Times New Roman"/>
                <w:spacing w:val="-20"/>
                <w:sz w:val="20"/>
                <w:szCs w:val="20"/>
              </w:rPr>
            </w:pPr>
          </w:p>
        </w:tc>
        <w:tc>
          <w:tcPr>
            <w:tcW w:w="288" w:type="pct"/>
            <w:tcBorders>
              <w:top w:val="nil"/>
              <w:left w:val="single" w:sz="4" w:space="0" w:color="auto"/>
              <w:bottom w:val="single" w:sz="8" w:space="0" w:color="auto"/>
              <w:right w:val="single" w:sz="4" w:space="0" w:color="auto"/>
            </w:tcBorders>
            <w:tcMar>
              <w:top w:w="0" w:type="dxa"/>
              <w:left w:w="0" w:type="dxa"/>
              <w:bottom w:w="0" w:type="dxa"/>
              <w:right w:w="0" w:type="dxa"/>
            </w:tcMar>
            <w:vAlign w:val="center"/>
          </w:tcPr>
          <w:p w14:paraId="4DAA2A83" w14:textId="77777777" w:rsidR="00FB7DB7" w:rsidRPr="00581810" w:rsidRDefault="00FB7DB7" w:rsidP="00FB7DB7">
            <w:pPr>
              <w:autoSpaceDE w:val="0"/>
              <w:autoSpaceDN w:val="0"/>
              <w:adjustRightInd w:val="0"/>
              <w:spacing w:line="240" w:lineRule="exact"/>
              <w:ind w:left="28" w:right="20"/>
              <w:jc w:val="distribute"/>
              <w:rPr>
                <w:rFonts w:ascii="Calibri" w:eastAsia="新細明體" w:hAnsi="Calibri" w:cs="Times New Roman"/>
                <w:spacing w:val="-20"/>
                <w:sz w:val="20"/>
                <w:szCs w:val="20"/>
              </w:rPr>
            </w:pPr>
          </w:p>
        </w:tc>
        <w:tc>
          <w:tcPr>
            <w:tcW w:w="427" w:type="pct"/>
            <w:tcBorders>
              <w:top w:val="nil"/>
              <w:left w:val="single" w:sz="4" w:space="0" w:color="auto"/>
              <w:bottom w:val="single" w:sz="8" w:space="0" w:color="auto"/>
              <w:right w:val="single" w:sz="4" w:space="0" w:color="auto"/>
            </w:tcBorders>
            <w:vAlign w:val="center"/>
          </w:tcPr>
          <w:p w14:paraId="142DD39C"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9" w:type="pct"/>
            <w:tcBorders>
              <w:top w:val="nil"/>
              <w:left w:val="single" w:sz="4" w:space="0" w:color="auto"/>
              <w:bottom w:val="single" w:sz="8" w:space="0" w:color="auto"/>
              <w:right w:val="single" w:sz="4" w:space="0" w:color="auto"/>
            </w:tcBorders>
            <w:vAlign w:val="center"/>
          </w:tcPr>
          <w:p w14:paraId="3D1BD05A"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356" w:type="pct"/>
            <w:tcBorders>
              <w:top w:val="nil"/>
              <w:left w:val="single" w:sz="4" w:space="0" w:color="auto"/>
              <w:bottom w:val="single" w:sz="8" w:space="0" w:color="auto"/>
              <w:right w:val="single" w:sz="4" w:space="0" w:color="auto"/>
            </w:tcBorders>
            <w:vAlign w:val="center"/>
          </w:tcPr>
          <w:p w14:paraId="6F14EDE0"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289" w:type="pct"/>
            <w:tcBorders>
              <w:top w:val="nil"/>
              <w:left w:val="single" w:sz="4" w:space="0" w:color="auto"/>
              <w:bottom w:val="single" w:sz="8" w:space="0" w:color="auto"/>
              <w:right w:val="single" w:sz="4" w:space="0" w:color="auto"/>
            </w:tcBorders>
            <w:vAlign w:val="center"/>
          </w:tcPr>
          <w:p w14:paraId="10F69AC5"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c>
          <w:tcPr>
            <w:tcW w:w="426" w:type="pct"/>
            <w:tcBorders>
              <w:top w:val="nil"/>
              <w:left w:val="single" w:sz="4" w:space="0" w:color="auto"/>
              <w:bottom w:val="single" w:sz="8" w:space="0" w:color="auto"/>
              <w:right w:val="single" w:sz="4" w:space="0" w:color="auto"/>
            </w:tcBorders>
            <w:vAlign w:val="center"/>
          </w:tcPr>
          <w:p w14:paraId="5F9C3CB9"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429" w:type="pct"/>
            <w:tcBorders>
              <w:top w:val="nil"/>
              <w:left w:val="single" w:sz="4" w:space="0" w:color="auto"/>
              <w:bottom w:val="single" w:sz="8" w:space="0" w:color="auto"/>
              <w:right w:val="single" w:sz="4" w:space="0" w:color="auto"/>
            </w:tcBorders>
            <w:vAlign w:val="center"/>
          </w:tcPr>
          <w:p w14:paraId="07D27827"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92" w:type="pct"/>
            <w:tcBorders>
              <w:top w:val="nil"/>
              <w:left w:val="single" w:sz="4" w:space="0" w:color="auto"/>
              <w:bottom w:val="single" w:sz="8" w:space="0" w:color="auto"/>
              <w:right w:val="single" w:sz="4" w:space="0" w:color="auto"/>
            </w:tcBorders>
            <w:vAlign w:val="center"/>
          </w:tcPr>
          <w:p w14:paraId="305815B5"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46" w:type="pct"/>
            <w:tcBorders>
              <w:top w:val="nil"/>
              <w:left w:val="single" w:sz="4" w:space="0" w:color="auto"/>
              <w:bottom w:val="single" w:sz="8" w:space="0" w:color="auto"/>
              <w:right w:val="single" w:sz="4" w:space="0" w:color="auto"/>
            </w:tcBorders>
            <w:vAlign w:val="center"/>
          </w:tcPr>
          <w:p w14:paraId="3E459AAB" w14:textId="77777777" w:rsidR="00FB7DB7" w:rsidRPr="00054689" w:rsidRDefault="00FB7DB7" w:rsidP="00FB7DB7">
            <w:pPr>
              <w:autoSpaceDE w:val="0"/>
              <w:autoSpaceDN w:val="0"/>
              <w:adjustRightInd w:val="0"/>
              <w:spacing w:line="240" w:lineRule="exact"/>
              <w:ind w:right="20"/>
              <w:jc w:val="right"/>
              <w:rPr>
                <w:rFonts w:ascii="新細明體" w:eastAsia="新細明體" w:hAnsi="Calibri" w:cs="Times New Roman"/>
                <w:sz w:val="18"/>
                <w:szCs w:val="18"/>
              </w:rPr>
            </w:pPr>
          </w:p>
        </w:tc>
        <w:tc>
          <w:tcPr>
            <w:tcW w:w="339" w:type="pct"/>
            <w:tcBorders>
              <w:top w:val="nil"/>
              <w:left w:val="single" w:sz="4" w:space="0" w:color="auto"/>
              <w:bottom w:val="single" w:sz="8" w:space="0" w:color="auto"/>
              <w:right w:val="nil"/>
            </w:tcBorders>
            <w:vAlign w:val="center"/>
          </w:tcPr>
          <w:p w14:paraId="0F4B6AC4" w14:textId="77777777" w:rsidR="00FB7DB7" w:rsidRPr="00054689" w:rsidRDefault="00FB7DB7" w:rsidP="00FB7DB7">
            <w:pPr>
              <w:autoSpaceDE w:val="0"/>
              <w:autoSpaceDN w:val="0"/>
              <w:adjustRightInd w:val="0"/>
              <w:spacing w:line="240" w:lineRule="exact"/>
              <w:ind w:right="20"/>
              <w:jc w:val="right"/>
              <w:rPr>
                <w:rFonts w:ascii="新細明體" w:eastAsia="新細明體" w:hAnsi="新細明體" w:cs="Times New Roman"/>
                <w:sz w:val="18"/>
                <w:szCs w:val="18"/>
              </w:rPr>
            </w:pPr>
          </w:p>
        </w:tc>
      </w:tr>
    </w:tbl>
    <w:p w14:paraId="548998E2" w14:textId="77777777" w:rsidR="00FB7DB7" w:rsidRPr="00670E01" w:rsidRDefault="00FB7DB7" w:rsidP="002C57FB">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Pr>
          <w:rFonts w:ascii="標楷體" w:eastAsia="標楷體" w:hAnsi="標楷體" w:cs="Times New Roman" w:hint="eastAsia"/>
          <w:b/>
          <w:sz w:val="32"/>
          <w:szCs w:val="24"/>
          <w:u w:val="single"/>
        </w:rPr>
        <w:lastRenderedPageBreak/>
        <w:t>九、固定資產建設改良擴充計畫預算執行情形明細表</w:t>
      </w:r>
    </w:p>
    <w:p w14:paraId="3DBB0957" w14:textId="25E666C8" w:rsidR="00FB7DB7" w:rsidRPr="00670E01" w:rsidRDefault="00FB7DB7" w:rsidP="000933C1">
      <w:pPr>
        <w:tabs>
          <w:tab w:val="center" w:pos="4934"/>
          <w:tab w:val="right" w:pos="9923"/>
        </w:tabs>
        <w:snapToGrid w:val="0"/>
        <w:ind w:right="958"/>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407685">
        <w:rPr>
          <w:rFonts w:ascii="標楷體" w:eastAsia="標楷體" w:hAnsi="標楷體" w:cs="Times New Roman" w:hint="eastAsia"/>
          <w:szCs w:val="24"/>
        </w:rPr>
        <w:t>3</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r w:rsidRPr="00670E01">
        <w:rPr>
          <w:rFonts w:ascii="標楷體" w:eastAsia="標楷體" w:hAnsi="標楷體" w:cs="Times New Roman" w:hint="eastAsia"/>
          <w:sz w:val="20"/>
          <w:szCs w:val="24"/>
        </w:rPr>
        <w:t>單位：新臺幣元</w:t>
      </w:r>
    </w:p>
    <w:tbl>
      <w:tblPr>
        <w:tblW w:w="9911" w:type="dxa"/>
        <w:tblInd w:w="42" w:type="dxa"/>
        <w:tblLayout w:type="fixed"/>
        <w:tblCellMar>
          <w:left w:w="28" w:type="dxa"/>
          <w:right w:w="28" w:type="dxa"/>
        </w:tblCellMar>
        <w:tblLook w:val="04A0" w:firstRow="1" w:lastRow="0" w:firstColumn="1" w:lastColumn="0" w:noHBand="0" w:noVBand="1"/>
      </w:tblPr>
      <w:tblGrid>
        <w:gridCol w:w="1442"/>
        <w:gridCol w:w="994"/>
        <w:gridCol w:w="952"/>
        <w:gridCol w:w="1176"/>
        <w:gridCol w:w="1008"/>
        <w:gridCol w:w="909"/>
        <w:gridCol w:w="1092"/>
        <w:gridCol w:w="630"/>
        <w:gridCol w:w="1036"/>
        <w:gridCol w:w="672"/>
      </w:tblGrid>
      <w:tr w:rsidR="00FB7DB7" w:rsidRPr="00670E01" w14:paraId="57DC5074" w14:textId="77777777" w:rsidTr="00FB7DB7">
        <w:trPr>
          <w:trHeight w:hRule="exact" w:val="567"/>
        </w:trPr>
        <w:tc>
          <w:tcPr>
            <w:tcW w:w="1442" w:type="dxa"/>
            <w:vMerge w:val="restart"/>
            <w:tcBorders>
              <w:top w:val="single" w:sz="8" w:space="0" w:color="auto"/>
              <w:left w:val="nil"/>
              <w:bottom w:val="single" w:sz="8" w:space="0" w:color="auto"/>
              <w:right w:val="single" w:sz="4" w:space="0" w:color="auto"/>
            </w:tcBorders>
            <w:vAlign w:val="center"/>
            <w:hideMark/>
          </w:tcPr>
          <w:p w14:paraId="4B623661" w14:textId="77777777" w:rsidR="00FB7DB7"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基金名稱</w:t>
            </w:r>
          </w:p>
          <w:p w14:paraId="11CD1709" w14:textId="77777777" w:rsidR="00FB7DB7" w:rsidRPr="00BF0FA3"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及計畫別</w:t>
            </w:r>
          </w:p>
        </w:tc>
        <w:tc>
          <w:tcPr>
            <w:tcW w:w="4130" w:type="dxa"/>
            <w:gridSpan w:val="4"/>
            <w:tcBorders>
              <w:top w:val="single" w:sz="8" w:space="0" w:color="auto"/>
              <w:left w:val="single" w:sz="4" w:space="0" w:color="auto"/>
              <w:bottom w:val="single" w:sz="4" w:space="0" w:color="auto"/>
              <w:right w:val="single" w:sz="4" w:space="0" w:color="auto"/>
            </w:tcBorders>
            <w:vAlign w:val="center"/>
          </w:tcPr>
          <w:p w14:paraId="03F9680D" w14:textId="77777777" w:rsidR="00FB7DB7" w:rsidRPr="00BF0FA3" w:rsidRDefault="00FB7DB7" w:rsidP="00FB7DB7">
            <w:pPr>
              <w:widowControl/>
              <w:ind w:leftChars="10" w:left="24" w:rightChars="10" w:right="24"/>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可用預算數</w:t>
            </w:r>
          </w:p>
        </w:tc>
        <w:tc>
          <w:tcPr>
            <w:tcW w:w="909" w:type="dxa"/>
            <w:vMerge w:val="restart"/>
            <w:tcBorders>
              <w:top w:val="single" w:sz="8" w:space="0" w:color="auto"/>
              <w:left w:val="single" w:sz="4" w:space="0" w:color="auto"/>
              <w:right w:val="single" w:sz="4" w:space="0" w:color="auto"/>
            </w:tcBorders>
            <w:vAlign w:val="center"/>
          </w:tcPr>
          <w:p w14:paraId="12195B8B" w14:textId="77777777" w:rsidR="00FB7DB7" w:rsidRPr="00BF0FA3" w:rsidRDefault="00FB7DB7" w:rsidP="00FB7DB7">
            <w:pPr>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決算數</w:t>
            </w:r>
          </w:p>
        </w:tc>
        <w:tc>
          <w:tcPr>
            <w:tcW w:w="1722" w:type="dxa"/>
            <w:gridSpan w:val="2"/>
            <w:tcBorders>
              <w:top w:val="single" w:sz="8" w:space="0" w:color="auto"/>
              <w:left w:val="single" w:sz="4" w:space="0" w:color="auto"/>
              <w:bottom w:val="single" w:sz="4" w:space="0" w:color="auto"/>
              <w:right w:val="nil"/>
            </w:tcBorders>
            <w:vAlign w:val="center"/>
            <w:hideMark/>
          </w:tcPr>
          <w:p w14:paraId="71D9AC66" w14:textId="77777777" w:rsidR="00FB7DB7" w:rsidRPr="00BF0FA3" w:rsidRDefault="00FB7DB7" w:rsidP="00FB7DB7">
            <w:pPr>
              <w:widowControl/>
              <w:snapToGrid w:val="0"/>
              <w:spacing w:line="240" w:lineRule="exact"/>
              <w:ind w:leftChars="10" w:lef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比較增減</w:t>
            </w:r>
          </w:p>
        </w:tc>
        <w:tc>
          <w:tcPr>
            <w:tcW w:w="1036" w:type="dxa"/>
            <w:vMerge w:val="restart"/>
            <w:tcBorders>
              <w:top w:val="single" w:sz="8" w:space="0" w:color="auto"/>
              <w:left w:val="single" w:sz="4" w:space="0" w:color="auto"/>
              <w:right w:val="nil"/>
            </w:tcBorders>
            <w:vAlign w:val="center"/>
          </w:tcPr>
          <w:p w14:paraId="46B7BB24" w14:textId="77777777" w:rsidR="00FB7DB7" w:rsidRPr="00BF0FA3" w:rsidRDefault="00FB7DB7" w:rsidP="00FB7DB7">
            <w:pPr>
              <w:widowControl/>
              <w:snapToGrid w:val="0"/>
              <w:spacing w:line="240" w:lineRule="exact"/>
              <w:ind w:leftChars="10" w:left="24"/>
              <w:jc w:val="distribute"/>
              <w:rPr>
                <w:rFonts w:ascii="新細明體" w:eastAsia="標楷體" w:hAnsi="新細明體" w:cs="新細明體"/>
                <w:kern w:val="0"/>
                <w:sz w:val="20"/>
                <w:szCs w:val="20"/>
              </w:rPr>
            </w:pPr>
            <w:r>
              <w:rPr>
                <w:rFonts w:ascii="新細明體" w:eastAsia="標楷體" w:hAnsi="新細明體" w:cs="新細明體" w:hint="eastAsia"/>
                <w:kern w:val="0"/>
                <w:sz w:val="20"/>
                <w:szCs w:val="20"/>
              </w:rPr>
              <w:t>保留數</w:t>
            </w:r>
          </w:p>
        </w:tc>
        <w:tc>
          <w:tcPr>
            <w:tcW w:w="672" w:type="dxa"/>
            <w:vMerge w:val="restart"/>
            <w:tcBorders>
              <w:top w:val="single" w:sz="8" w:space="0" w:color="auto"/>
              <w:left w:val="single" w:sz="4" w:space="0" w:color="auto"/>
              <w:right w:val="nil"/>
            </w:tcBorders>
            <w:vAlign w:val="center"/>
          </w:tcPr>
          <w:p w14:paraId="1193381C" w14:textId="7F51361E" w:rsidR="00FB7DB7" w:rsidRPr="00BF0FA3" w:rsidRDefault="00FB7DB7" w:rsidP="00FB7DB7">
            <w:pPr>
              <w:widowControl/>
              <w:snapToGrid w:val="0"/>
              <w:spacing w:line="240" w:lineRule="exact"/>
              <w:ind w:leftChars="-29" w:left="-70" w:rightChars="-27" w:right="-65"/>
              <w:jc w:val="center"/>
              <w:rPr>
                <w:rFonts w:ascii="新細明體" w:eastAsia="標楷體" w:hAnsi="新細明體" w:cs="新細明體"/>
                <w:kern w:val="0"/>
                <w:sz w:val="20"/>
                <w:szCs w:val="20"/>
              </w:rPr>
            </w:pPr>
            <w:r>
              <w:rPr>
                <w:rFonts w:ascii="新細明體" w:eastAsia="標楷體" w:hAnsi="新細明體" w:cs="新細明體" w:hint="eastAsia"/>
                <w:kern w:val="0"/>
                <w:sz w:val="20"/>
                <w:szCs w:val="20"/>
              </w:rPr>
              <w:t>保留數占可用預</w:t>
            </w:r>
            <w:r w:rsidR="00C84CC4">
              <w:rPr>
                <w:rFonts w:ascii="新細明體" w:eastAsia="標楷體" w:hAnsi="新細明體" w:cs="新細明體" w:hint="eastAsia"/>
                <w:kern w:val="0"/>
                <w:sz w:val="20"/>
                <w:szCs w:val="20"/>
              </w:rPr>
              <w:t>算</w:t>
            </w:r>
            <w:r>
              <w:rPr>
                <w:rFonts w:ascii="新細明體" w:eastAsia="標楷體" w:hAnsi="新細明體" w:cs="新細明體" w:hint="eastAsia"/>
                <w:kern w:val="0"/>
                <w:sz w:val="20"/>
                <w:szCs w:val="20"/>
              </w:rPr>
              <w:t>數％</w:t>
            </w:r>
          </w:p>
        </w:tc>
      </w:tr>
      <w:tr w:rsidR="00407685" w:rsidRPr="00670E01" w14:paraId="47E04DEC" w14:textId="77777777" w:rsidTr="00FB7DB7">
        <w:trPr>
          <w:trHeight w:hRule="exact" w:val="567"/>
        </w:trPr>
        <w:tc>
          <w:tcPr>
            <w:tcW w:w="1442" w:type="dxa"/>
            <w:vMerge/>
            <w:tcBorders>
              <w:top w:val="single" w:sz="8" w:space="0" w:color="auto"/>
              <w:left w:val="nil"/>
              <w:bottom w:val="single" w:sz="8" w:space="0" w:color="auto"/>
              <w:right w:val="single" w:sz="4" w:space="0" w:color="auto"/>
            </w:tcBorders>
            <w:vAlign w:val="center"/>
            <w:hideMark/>
          </w:tcPr>
          <w:p w14:paraId="3A075A84" w14:textId="77777777" w:rsidR="00407685" w:rsidRPr="00BF0FA3" w:rsidRDefault="00407685" w:rsidP="00407685">
            <w:pPr>
              <w:widowControl/>
              <w:rPr>
                <w:rFonts w:ascii="新細明體" w:eastAsia="標楷體" w:hAnsi="新細明體" w:cs="新細明體"/>
                <w:kern w:val="0"/>
                <w:sz w:val="20"/>
                <w:szCs w:val="20"/>
              </w:rPr>
            </w:pPr>
          </w:p>
        </w:tc>
        <w:tc>
          <w:tcPr>
            <w:tcW w:w="994" w:type="dxa"/>
            <w:tcBorders>
              <w:top w:val="single" w:sz="4" w:space="0" w:color="auto"/>
              <w:left w:val="single" w:sz="4" w:space="0" w:color="auto"/>
              <w:bottom w:val="single" w:sz="8" w:space="0" w:color="auto"/>
              <w:right w:val="single" w:sz="4" w:space="0" w:color="auto"/>
            </w:tcBorders>
            <w:vAlign w:val="center"/>
          </w:tcPr>
          <w:p w14:paraId="0706EE58" w14:textId="77777777" w:rsidR="00407685" w:rsidRPr="003130AB" w:rsidRDefault="0040768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以前年度</w:t>
            </w:r>
          </w:p>
          <w:p w14:paraId="7148C2BC" w14:textId="2FF25374" w:rsidR="00407685" w:rsidRPr="003130AB" w:rsidRDefault="0040768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保留數</w:t>
            </w:r>
          </w:p>
        </w:tc>
        <w:tc>
          <w:tcPr>
            <w:tcW w:w="952" w:type="dxa"/>
            <w:tcBorders>
              <w:top w:val="single" w:sz="4" w:space="0" w:color="auto"/>
              <w:left w:val="single" w:sz="4" w:space="0" w:color="auto"/>
              <w:bottom w:val="single" w:sz="8" w:space="0" w:color="auto"/>
              <w:right w:val="single" w:sz="4" w:space="0" w:color="auto"/>
            </w:tcBorders>
            <w:vAlign w:val="center"/>
          </w:tcPr>
          <w:p w14:paraId="6732DA20" w14:textId="77777777" w:rsidR="00407685" w:rsidRPr="003130AB" w:rsidRDefault="0040768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11</w:t>
            </w:r>
            <w:r>
              <w:rPr>
                <w:rFonts w:ascii="標楷體" w:eastAsia="標楷體" w:hAnsi="標楷體" w:cs="新細明體"/>
                <w:kern w:val="0"/>
                <w:sz w:val="20"/>
                <w:szCs w:val="20"/>
              </w:rPr>
              <w:t>3</w:t>
            </w:r>
            <w:r w:rsidRPr="003130AB">
              <w:rPr>
                <w:rFonts w:ascii="標楷體" w:eastAsia="標楷體" w:hAnsi="標楷體" w:cs="新細明體"/>
                <w:kern w:val="0"/>
                <w:sz w:val="20"/>
                <w:szCs w:val="20"/>
              </w:rPr>
              <w:t>年度</w:t>
            </w:r>
          </w:p>
          <w:p w14:paraId="7A9E8959" w14:textId="24E6FAAF" w:rsidR="00407685" w:rsidRPr="003130AB" w:rsidRDefault="00407685" w:rsidP="00407685">
            <w:pPr>
              <w:widowControl/>
              <w:jc w:val="distribute"/>
              <w:rPr>
                <w:rFonts w:ascii="標楷體" w:eastAsia="標楷體" w:hAnsi="標楷體" w:cs="新細明體"/>
                <w:kern w:val="0"/>
                <w:sz w:val="20"/>
                <w:szCs w:val="20"/>
              </w:rPr>
            </w:pPr>
            <w:r w:rsidRPr="003130AB">
              <w:rPr>
                <w:rFonts w:ascii="標楷體" w:eastAsia="標楷體" w:hAnsi="標楷體" w:cs="新細明體"/>
                <w:kern w:val="0"/>
                <w:sz w:val="20"/>
                <w:szCs w:val="20"/>
              </w:rPr>
              <w:t>預算數</w:t>
            </w:r>
          </w:p>
        </w:tc>
        <w:tc>
          <w:tcPr>
            <w:tcW w:w="1176" w:type="dxa"/>
            <w:tcBorders>
              <w:top w:val="single" w:sz="4" w:space="0" w:color="auto"/>
              <w:left w:val="single" w:sz="4" w:space="0" w:color="auto"/>
              <w:bottom w:val="single" w:sz="8" w:space="0" w:color="auto"/>
              <w:right w:val="single" w:sz="4" w:space="0" w:color="auto"/>
            </w:tcBorders>
          </w:tcPr>
          <w:p w14:paraId="2F0813F8" w14:textId="4635FCEB" w:rsidR="00407685" w:rsidRPr="00C84CC4" w:rsidRDefault="00407685" w:rsidP="00407685">
            <w:pPr>
              <w:widowControl/>
              <w:spacing w:beforeLines="10" w:before="24"/>
              <w:jc w:val="distribute"/>
              <w:rPr>
                <w:rFonts w:ascii="標楷體" w:eastAsia="標楷體" w:hAnsi="標楷體" w:cs="新細明體"/>
                <w:spacing w:val="-20"/>
                <w:kern w:val="0"/>
                <w:sz w:val="20"/>
                <w:szCs w:val="20"/>
              </w:rPr>
            </w:pPr>
            <w:r w:rsidRPr="00C84CC4">
              <w:rPr>
                <w:rFonts w:ascii="標楷體" w:eastAsia="標楷體" w:hAnsi="標楷體" w:cs="新細明體"/>
                <w:spacing w:val="-20"/>
                <w:kern w:val="0"/>
                <w:sz w:val="20"/>
                <w:szCs w:val="20"/>
              </w:rPr>
              <w:t>11</w:t>
            </w:r>
            <w:r>
              <w:rPr>
                <w:rFonts w:ascii="標楷體" w:eastAsia="標楷體" w:hAnsi="標楷體" w:cs="新細明體"/>
                <w:spacing w:val="-20"/>
                <w:kern w:val="0"/>
                <w:sz w:val="20"/>
                <w:szCs w:val="20"/>
              </w:rPr>
              <w:t>3</w:t>
            </w:r>
            <w:r w:rsidRPr="00C84CC4">
              <w:rPr>
                <w:rFonts w:ascii="標楷體" w:eastAsia="標楷體" w:hAnsi="標楷體" w:cs="新細明體"/>
                <w:spacing w:val="-20"/>
                <w:kern w:val="0"/>
                <w:sz w:val="20"/>
                <w:szCs w:val="20"/>
              </w:rPr>
              <w:t>年度奉准先行辦理數</w:t>
            </w:r>
          </w:p>
        </w:tc>
        <w:tc>
          <w:tcPr>
            <w:tcW w:w="1008" w:type="dxa"/>
            <w:tcBorders>
              <w:top w:val="single" w:sz="4" w:space="0" w:color="auto"/>
              <w:left w:val="single" w:sz="4" w:space="0" w:color="auto"/>
              <w:bottom w:val="single" w:sz="8" w:space="0" w:color="auto"/>
              <w:right w:val="single" w:sz="4" w:space="0" w:color="auto"/>
            </w:tcBorders>
            <w:vAlign w:val="center"/>
          </w:tcPr>
          <w:p w14:paraId="63F2D5A7" w14:textId="1F267F48" w:rsidR="00407685" w:rsidRPr="00BF0FA3" w:rsidRDefault="00407685" w:rsidP="00407685">
            <w:pPr>
              <w:widowControl/>
              <w:jc w:val="distribute"/>
              <w:rPr>
                <w:rFonts w:ascii="新細明體" w:eastAsia="標楷體" w:hAnsi="新細明體" w:cs="新細明體"/>
                <w:kern w:val="0"/>
                <w:sz w:val="20"/>
                <w:szCs w:val="20"/>
              </w:rPr>
            </w:pPr>
            <w:r>
              <w:rPr>
                <w:rFonts w:ascii="新細明體" w:eastAsia="標楷體" w:hAnsi="新細明體" w:cs="新細明體"/>
                <w:kern w:val="0"/>
                <w:sz w:val="20"/>
                <w:szCs w:val="20"/>
              </w:rPr>
              <w:t>合計</w:t>
            </w:r>
          </w:p>
        </w:tc>
        <w:tc>
          <w:tcPr>
            <w:tcW w:w="909" w:type="dxa"/>
            <w:vMerge/>
            <w:tcBorders>
              <w:left w:val="single" w:sz="4" w:space="0" w:color="auto"/>
              <w:bottom w:val="single" w:sz="8" w:space="0" w:color="auto"/>
              <w:right w:val="single" w:sz="4" w:space="0" w:color="auto"/>
            </w:tcBorders>
            <w:vAlign w:val="center"/>
          </w:tcPr>
          <w:p w14:paraId="75FB4939" w14:textId="77777777" w:rsidR="00407685" w:rsidRPr="00BF0FA3" w:rsidRDefault="00407685" w:rsidP="00407685">
            <w:pPr>
              <w:widowControl/>
              <w:rPr>
                <w:rFonts w:ascii="新細明體" w:eastAsia="標楷體" w:hAnsi="新細明體" w:cs="新細明體"/>
                <w:kern w:val="0"/>
                <w:sz w:val="20"/>
                <w:szCs w:val="20"/>
              </w:rPr>
            </w:pPr>
          </w:p>
        </w:tc>
        <w:tc>
          <w:tcPr>
            <w:tcW w:w="1092" w:type="dxa"/>
            <w:tcBorders>
              <w:top w:val="single" w:sz="4" w:space="0" w:color="auto"/>
              <w:left w:val="single" w:sz="4" w:space="0" w:color="auto"/>
              <w:bottom w:val="single" w:sz="8" w:space="0" w:color="auto"/>
              <w:right w:val="single" w:sz="4" w:space="0" w:color="auto"/>
            </w:tcBorders>
            <w:vAlign w:val="center"/>
            <w:hideMark/>
          </w:tcPr>
          <w:p w14:paraId="4434FC94" w14:textId="6BA9C824" w:rsidR="00407685" w:rsidRPr="00BF0FA3" w:rsidRDefault="00407685" w:rsidP="00407685">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 xml:space="preserve">金　</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額</w:t>
            </w:r>
          </w:p>
        </w:tc>
        <w:tc>
          <w:tcPr>
            <w:tcW w:w="630" w:type="dxa"/>
            <w:tcBorders>
              <w:top w:val="single" w:sz="4" w:space="0" w:color="auto"/>
              <w:left w:val="single" w:sz="4" w:space="0" w:color="auto"/>
              <w:bottom w:val="single" w:sz="8" w:space="0" w:color="auto"/>
              <w:right w:val="nil"/>
            </w:tcBorders>
            <w:vAlign w:val="center"/>
            <w:hideMark/>
          </w:tcPr>
          <w:p w14:paraId="3FCA90C2" w14:textId="40BB02F1" w:rsidR="00407685" w:rsidRPr="00BF0FA3" w:rsidRDefault="00407685" w:rsidP="00407685">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w:t>
            </w:r>
          </w:p>
        </w:tc>
        <w:tc>
          <w:tcPr>
            <w:tcW w:w="1036" w:type="dxa"/>
            <w:vMerge/>
            <w:tcBorders>
              <w:left w:val="single" w:sz="4" w:space="0" w:color="auto"/>
              <w:bottom w:val="single" w:sz="8" w:space="0" w:color="auto"/>
              <w:right w:val="nil"/>
            </w:tcBorders>
          </w:tcPr>
          <w:p w14:paraId="592037E5" w14:textId="77777777" w:rsidR="00407685" w:rsidRPr="00BF0FA3" w:rsidRDefault="00407685" w:rsidP="00407685">
            <w:pPr>
              <w:widowControl/>
              <w:ind w:leftChars="10" w:left="24" w:rightChars="10" w:right="24"/>
              <w:jc w:val="distribute"/>
              <w:rPr>
                <w:rFonts w:ascii="新細明體" w:eastAsia="標楷體" w:hAnsi="新細明體" w:cs="新細明體"/>
                <w:kern w:val="0"/>
                <w:sz w:val="20"/>
                <w:szCs w:val="20"/>
              </w:rPr>
            </w:pPr>
          </w:p>
        </w:tc>
        <w:tc>
          <w:tcPr>
            <w:tcW w:w="672" w:type="dxa"/>
            <w:vMerge/>
            <w:tcBorders>
              <w:left w:val="single" w:sz="4" w:space="0" w:color="auto"/>
              <w:bottom w:val="single" w:sz="8" w:space="0" w:color="auto"/>
              <w:right w:val="nil"/>
            </w:tcBorders>
          </w:tcPr>
          <w:p w14:paraId="440D28BA" w14:textId="77777777" w:rsidR="00407685" w:rsidRPr="00BF0FA3" w:rsidRDefault="00407685" w:rsidP="00407685">
            <w:pPr>
              <w:widowControl/>
              <w:ind w:leftChars="10" w:left="24" w:rightChars="10" w:right="24"/>
              <w:jc w:val="distribute"/>
              <w:rPr>
                <w:rFonts w:ascii="新細明體" w:eastAsia="標楷體" w:hAnsi="新細明體" w:cs="新細明體"/>
                <w:kern w:val="0"/>
                <w:sz w:val="20"/>
                <w:szCs w:val="20"/>
              </w:rPr>
            </w:pPr>
          </w:p>
        </w:tc>
      </w:tr>
      <w:tr w:rsidR="00457C9D" w:rsidRPr="00670E01" w14:paraId="68156E0E" w14:textId="77777777" w:rsidTr="00FB7DB7">
        <w:trPr>
          <w:trHeight w:val="772"/>
        </w:trPr>
        <w:tc>
          <w:tcPr>
            <w:tcW w:w="1442" w:type="dxa"/>
            <w:tcBorders>
              <w:top w:val="single" w:sz="8" w:space="0" w:color="auto"/>
              <w:left w:val="nil"/>
              <w:bottom w:val="nil"/>
              <w:right w:val="single" w:sz="4" w:space="0" w:color="auto"/>
            </w:tcBorders>
            <w:noWrap/>
            <w:vAlign w:val="center"/>
            <w:hideMark/>
          </w:tcPr>
          <w:p w14:paraId="031A3539" w14:textId="71522FF4" w:rsidR="00457C9D" w:rsidRPr="00BF0FA3" w:rsidRDefault="00457C9D" w:rsidP="00457C9D">
            <w:pPr>
              <w:ind w:rightChars="10" w:right="24"/>
              <w:jc w:val="distribute"/>
              <w:rPr>
                <w:rFonts w:ascii="標楷體" w:eastAsia="標楷體" w:hAnsi="標楷體" w:cs="Times New Roman"/>
                <w:b/>
                <w:kern w:val="0"/>
                <w:sz w:val="20"/>
                <w:szCs w:val="20"/>
              </w:rPr>
            </w:pPr>
            <w:r>
              <w:rPr>
                <w:rFonts w:ascii="標楷體" w:eastAsia="標楷體" w:hAnsi="標楷體" w:cs="Times New Roman" w:hint="eastAsia"/>
                <w:b/>
                <w:noProof/>
                <w:kern w:val="0"/>
                <w:sz w:val="20"/>
                <w:szCs w:val="20"/>
              </w:rPr>
              <w:t>合計</w:t>
            </w:r>
          </w:p>
        </w:tc>
        <w:tc>
          <w:tcPr>
            <w:tcW w:w="994" w:type="dxa"/>
            <w:tcBorders>
              <w:top w:val="single" w:sz="8" w:space="0" w:color="auto"/>
              <w:left w:val="nil"/>
              <w:right w:val="single" w:sz="4" w:space="0" w:color="auto"/>
            </w:tcBorders>
            <w:noWrap/>
            <w:vAlign w:val="center"/>
          </w:tcPr>
          <w:p w14:paraId="1F78810F" w14:textId="0B2AD0DD" w:rsidR="00457C9D" w:rsidRPr="00471B38" w:rsidRDefault="00457C9D" w:rsidP="00457C9D">
            <w:pPr>
              <w:jc w:val="right"/>
              <w:rPr>
                <w:rFonts w:ascii="新細明體" w:eastAsia="新細明體" w:hAnsi="新細明體" w:cs="Times New Roman"/>
                <w:b/>
                <w:noProof/>
                <w:spacing w:val="-2"/>
                <w:sz w:val="20"/>
                <w:szCs w:val="20"/>
              </w:rPr>
            </w:pPr>
            <w:r w:rsidRPr="00571AFB">
              <w:rPr>
                <w:rFonts w:ascii="新細明體" w:eastAsia="新細明體" w:hAnsi="新細明體" w:cs="Times New Roman"/>
                <w:b/>
                <w:noProof/>
                <w:spacing w:val="-2"/>
                <w:sz w:val="20"/>
                <w:szCs w:val="20"/>
              </w:rPr>
              <w:t>187,357,724</w:t>
            </w:r>
          </w:p>
        </w:tc>
        <w:tc>
          <w:tcPr>
            <w:tcW w:w="952" w:type="dxa"/>
            <w:tcBorders>
              <w:top w:val="single" w:sz="8" w:space="0" w:color="auto"/>
              <w:left w:val="single" w:sz="4" w:space="0" w:color="auto"/>
              <w:right w:val="single" w:sz="4" w:space="0" w:color="auto"/>
            </w:tcBorders>
            <w:noWrap/>
            <w:vAlign w:val="center"/>
          </w:tcPr>
          <w:p w14:paraId="6CFBDC83" w14:textId="56A3974A"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28,337,000</w:t>
            </w:r>
          </w:p>
        </w:tc>
        <w:tc>
          <w:tcPr>
            <w:tcW w:w="1176" w:type="dxa"/>
            <w:tcBorders>
              <w:top w:val="single" w:sz="8" w:space="0" w:color="auto"/>
              <w:left w:val="single" w:sz="4" w:space="0" w:color="auto"/>
              <w:right w:val="single" w:sz="4" w:space="0" w:color="auto"/>
            </w:tcBorders>
            <w:vAlign w:val="center"/>
          </w:tcPr>
          <w:p w14:paraId="15478A0C" w14:textId="76F143AB" w:rsidR="00457C9D" w:rsidRPr="00471B38" w:rsidRDefault="00457C9D" w:rsidP="00457C9D">
            <w:pPr>
              <w:tabs>
                <w:tab w:val="left" w:pos="553"/>
              </w:tabs>
              <w:jc w:val="right"/>
              <w:rPr>
                <w:rFonts w:ascii="新細明體" w:eastAsia="新細明體" w:hAnsi="新細明體"/>
                <w:sz w:val="20"/>
                <w:szCs w:val="20"/>
              </w:rPr>
            </w:pPr>
            <w:r w:rsidRPr="00471B38">
              <w:rPr>
                <w:rFonts w:ascii="新細明體" w:eastAsia="新細明體" w:hAnsi="新細明體"/>
                <w:b/>
                <w:sz w:val="20"/>
                <w:szCs w:val="20"/>
              </w:rPr>
              <w:t>－</w:t>
            </w:r>
          </w:p>
        </w:tc>
        <w:tc>
          <w:tcPr>
            <w:tcW w:w="1008" w:type="dxa"/>
            <w:tcBorders>
              <w:top w:val="single" w:sz="8" w:space="0" w:color="auto"/>
              <w:left w:val="single" w:sz="4" w:space="0" w:color="auto"/>
              <w:right w:val="single" w:sz="4" w:space="0" w:color="auto"/>
            </w:tcBorders>
            <w:noWrap/>
            <w:vAlign w:val="center"/>
          </w:tcPr>
          <w:p w14:paraId="7487BCF5" w14:textId="31CEC806"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215,694,724</w:t>
            </w:r>
          </w:p>
        </w:tc>
        <w:tc>
          <w:tcPr>
            <w:tcW w:w="909" w:type="dxa"/>
            <w:tcBorders>
              <w:top w:val="single" w:sz="8" w:space="0" w:color="auto"/>
              <w:left w:val="single" w:sz="4" w:space="0" w:color="auto"/>
              <w:right w:val="single" w:sz="4" w:space="0" w:color="auto"/>
            </w:tcBorders>
            <w:vAlign w:val="center"/>
          </w:tcPr>
          <w:p w14:paraId="1668F19A" w14:textId="732860AC" w:rsidR="00457C9D" w:rsidRPr="00471B38" w:rsidRDefault="00457C9D" w:rsidP="00457C9D">
            <w:pPr>
              <w:jc w:val="right"/>
              <w:rPr>
                <w:rFonts w:ascii="新細明體" w:eastAsia="新細明體" w:hAnsi="新細明體" w:cs="Times New Roman"/>
                <w:b/>
                <w:noProof/>
                <w:sz w:val="20"/>
                <w:szCs w:val="20"/>
              </w:rPr>
            </w:pPr>
            <w:r w:rsidRPr="00544267">
              <w:rPr>
                <w:rFonts w:ascii="新細明體" w:eastAsia="新細明體" w:hAnsi="新細明體" w:cs="Times New Roman"/>
                <w:b/>
                <w:noProof/>
                <w:spacing w:val="-10"/>
                <w:sz w:val="20"/>
                <w:szCs w:val="20"/>
              </w:rPr>
              <w:t>195,211,486</w:t>
            </w:r>
          </w:p>
        </w:tc>
        <w:tc>
          <w:tcPr>
            <w:tcW w:w="1092" w:type="dxa"/>
            <w:tcBorders>
              <w:top w:val="single" w:sz="8" w:space="0" w:color="auto"/>
              <w:left w:val="single" w:sz="4" w:space="0" w:color="auto"/>
              <w:right w:val="single" w:sz="4" w:space="0" w:color="auto"/>
            </w:tcBorders>
            <w:noWrap/>
            <w:vAlign w:val="center"/>
          </w:tcPr>
          <w:p w14:paraId="53095851" w14:textId="108B3E6A" w:rsidR="00457C9D" w:rsidRPr="00471B38" w:rsidRDefault="00457C9D" w:rsidP="00457C9D">
            <w:pPr>
              <w:jc w:val="right"/>
              <w:rPr>
                <w:rFonts w:ascii="新細明體" w:eastAsia="新細明體" w:hAnsi="新細明體" w:cs="Times New Roman"/>
                <w:b/>
                <w:noProof/>
                <w:spacing w:val="-2"/>
                <w:sz w:val="20"/>
                <w:szCs w:val="20"/>
              </w:rPr>
            </w:pPr>
            <w:r w:rsidRPr="006C3ADE">
              <w:rPr>
                <w:rFonts w:ascii="新細明體" w:eastAsia="新細明體" w:hAnsi="新細明體" w:cs="Times New Roman"/>
                <w:b/>
                <w:noProof/>
                <w:spacing w:val="-2"/>
                <w:sz w:val="20"/>
                <w:szCs w:val="20"/>
              </w:rPr>
              <w:t>- 20,483,238</w:t>
            </w:r>
          </w:p>
        </w:tc>
        <w:tc>
          <w:tcPr>
            <w:tcW w:w="630" w:type="dxa"/>
            <w:tcBorders>
              <w:top w:val="single" w:sz="8" w:space="0" w:color="auto"/>
              <w:left w:val="single" w:sz="4" w:space="0" w:color="auto"/>
              <w:right w:val="single" w:sz="4" w:space="0" w:color="auto"/>
            </w:tcBorders>
            <w:vAlign w:val="center"/>
          </w:tcPr>
          <w:p w14:paraId="288DFE2F" w14:textId="3DB870A2" w:rsidR="00457C9D" w:rsidRPr="00471B38" w:rsidRDefault="00457C9D" w:rsidP="00457C9D">
            <w:pPr>
              <w:jc w:val="right"/>
              <w:rPr>
                <w:rFonts w:ascii="新細明體" w:eastAsia="新細明體" w:hAnsi="新細明體" w:cs="Times New Roman"/>
                <w:b/>
                <w:noProof/>
                <w:sz w:val="20"/>
                <w:szCs w:val="20"/>
              </w:rPr>
            </w:pPr>
            <w:r w:rsidRPr="006C3ADE">
              <w:rPr>
                <w:rFonts w:ascii="新細明體" w:eastAsia="新細明體" w:hAnsi="新細明體" w:cs="Times New Roman"/>
                <w:b/>
                <w:noProof/>
                <w:sz w:val="20"/>
                <w:szCs w:val="20"/>
              </w:rPr>
              <w:t>- 9.50</w:t>
            </w:r>
          </w:p>
        </w:tc>
        <w:tc>
          <w:tcPr>
            <w:tcW w:w="1036" w:type="dxa"/>
            <w:tcBorders>
              <w:top w:val="single" w:sz="8" w:space="0" w:color="auto"/>
              <w:left w:val="single" w:sz="4" w:space="0" w:color="auto"/>
              <w:right w:val="single" w:sz="4" w:space="0" w:color="auto"/>
            </w:tcBorders>
            <w:vAlign w:val="center"/>
          </w:tcPr>
          <w:p w14:paraId="6A5D13FC" w14:textId="2C9E940F" w:rsidR="00457C9D" w:rsidRPr="00471B38" w:rsidRDefault="00457C9D" w:rsidP="00457C9D">
            <w:pPr>
              <w:jc w:val="right"/>
              <w:rPr>
                <w:rFonts w:ascii="新細明體" w:eastAsia="新細明體" w:hAnsi="新細明體"/>
                <w:b/>
                <w:sz w:val="20"/>
                <w:szCs w:val="20"/>
              </w:rPr>
            </w:pPr>
            <w:r w:rsidRPr="002221B0">
              <w:rPr>
                <w:rFonts w:ascii="新細明體" w:eastAsia="新細明體" w:hAnsi="新細明體" w:cs="Times New Roman"/>
                <w:b/>
                <w:noProof/>
                <w:sz w:val="20"/>
                <w:szCs w:val="20"/>
              </w:rPr>
              <w:t>13,272,139</w:t>
            </w:r>
          </w:p>
        </w:tc>
        <w:tc>
          <w:tcPr>
            <w:tcW w:w="672" w:type="dxa"/>
            <w:tcBorders>
              <w:top w:val="single" w:sz="8" w:space="0" w:color="auto"/>
              <w:left w:val="single" w:sz="4" w:space="0" w:color="auto"/>
            </w:tcBorders>
            <w:vAlign w:val="center"/>
          </w:tcPr>
          <w:p w14:paraId="0FD48C42" w14:textId="31DFD649" w:rsidR="00457C9D" w:rsidRPr="00471B38" w:rsidRDefault="00457C9D" w:rsidP="00457C9D">
            <w:pPr>
              <w:jc w:val="right"/>
              <w:rPr>
                <w:rFonts w:ascii="新細明體" w:eastAsia="新細明體" w:hAnsi="新細明體"/>
                <w:b/>
                <w:sz w:val="20"/>
                <w:szCs w:val="20"/>
              </w:rPr>
            </w:pPr>
            <w:r w:rsidRPr="00E030FF">
              <w:rPr>
                <w:rFonts w:ascii="新細明體" w:eastAsia="新細明體" w:hAnsi="新細明體"/>
                <w:b/>
                <w:sz w:val="20"/>
                <w:szCs w:val="20"/>
              </w:rPr>
              <w:t>6.15</w:t>
            </w:r>
          </w:p>
        </w:tc>
      </w:tr>
      <w:tr w:rsidR="00457C9D" w:rsidRPr="00670E01" w14:paraId="2B460046" w14:textId="77777777" w:rsidTr="00FB7DB7">
        <w:trPr>
          <w:trHeight w:val="772"/>
        </w:trPr>
        <w:tc>
          <w:tcPr>
            <w:tcW w:w="1442" w:type="dxa"/>
            <w:tcBorders>
              <w:top w:val="nil"/>
              <w:left w:val="nil"/>
              <w:bottom w:val="nil"/>
              <w:right w:val="single" w:sz="4" w:space="0" w:color="auto"/>
            </w:tcBorders>
            <w:noWrap/>
            <w:vAlign w:val="center"/>
          </w:tcPr>
          <w:p w14:paraId="192C0420" w14:textId="77777777" w:rsidR="00457C9D" w:rsidRPr="00D73FA3" w:rsidRDefault="00457C9D" w:rsidP="00457C9D">
            <w:pPr>
              <w:ind w:leftChars="29" w:left="70" w:rightChars="10" w:right="24"/>
              <w:jc w:val="distribute"/>
              <w:rPr>
                <w:rFonts w:ascii="標楷體" w:eastAsia="標楷體" w:hAnsi="標楷體" w:cs="Times New Roman"/>
                <w:b/>
                <w:noProof/>
                <w:kern w:val="0"/>
                <w:sz w:val="20"/>
                <w:szCs w:val="20"/>
              </w:rPr>
            </w:pPr>
          </w:p>
        </w:tc>
        <w:tc>
          <w:tcPr>
            <w:tcW w:w="994" w:type="dxa"/>
            <w:tcBorders>
              <w:top w:val="nil"/>
              <w:left w:val="nil"/>
              <w:bottom w:val="nil"/>
              <w:right w:val="single" w:sz="4" w:space="0" w:color="auto"/>
            </w:tcBorders>
            <w:noWrap/>
            <w:vAlign w:val="center"/>
          </w:tcPr>
          <w:p w14:paraId="48A70ED3" w14:textId="77777777" w:rsidR="00457C9D" w:rsidRPr="00471B38" w:rsidRDefault="00457C9D" w:rsidP="00457C9D">
            <w:pPr>
              <w:jc w:val="right"/>
              <w:rPr>
                <w:rFonts w:ascii="新細明體" w:eastAsia="新細明體" w:hAnsi="新細明體" w:cs="Times New Roman"/>
                <w:b/>
                <w:noProof/>
                <w:spacing w:val="-2"/>
                <w:sz w:val="20"/>
                <w:szCs w:val="20"/>
              </w:rPr>
            </w:pPr>
          </w:p>
        </w:tc>
        <w:tc>
          <w:tcPr>
            <w:tcW w:w="952" w:type="dxa"/>
            <w:tcBorders>
              <w:top w:val="nil"/>
              <w:left w:val="single" w:sz="4" w:space="0" w:color="auto"/>
              <w:bottom w:val="nil"/>
              <w:right w:val="single" w:sz="4" w:space="0" w:color="auto"/>
            </w:tcBorders>
            <w:noWrap/>
            <w:vAlign w:val="center"/>
          </w:tcPr>
          <w:p w14:paraId="4BF08E44" w14:textId="77777777" w:rsidR="00457C9D" w:rsidRPr="00471B38" w:rsidRDefault="00457C9D" w:rsidP="00457C9D">
            <w:pPr>
              <w:ind w:leftChars="-23" w:left="-55"/>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vAlign w:val="center"/>
          </w:tcPr>
          <w:p w14:paraId="668EA9D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0A163623" w14:textId="77777777" w:rsidR="00457C9D" w:rsidRPr="00471B38" w:rsidRDefault="00457C9D" w:rsidP="00457C9D">
            <w:pPr>
              <w:ind w:leftChars="-35" w:left="-84"/>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11278375"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33EACF76" w14:textId="77777777" w:rsidR="00457C9D" w:rsidRPr="00471B38" w:rsidRDefault="00457C9D" w:rsidP="00457C9D">
            <w:pPr>
              <w:ind w:leftChars="-11" w:left="-26"/>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52259EEF" w14:textId="77777777" w:rsidR="00457C9D" w:rsidRPr="00471B38" w:rsidRDefault="00457C9D" w:rsidP="00457C9D">
            <w:pPr>
              <w:ind w:leftChars="-17" w:left="-41"/>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vAlign w:val="center"/>
          </w:tcPr>
          <w:p w14:paraId="084F1217" w14:textId="77777777" w:rsidR="00457C9D" w:rsidRPr="00471B38" w:rsidRDefault="00457C9D" w:rsidP="00457C9D">
            <w:pPr>
              <w:ind w:leftChars="-29" w:left="-70"/>
              <w:jc w:val="right"/>
              <w:rPr>
                <w:rFonts w:ascii="新細明體" w:eastAsia="新細明體" w:hAnsi="新細明體" w:cs="Times New Roman"/>
                <w:noProof/>
                <w:sz w:val="20"/>
                <w:szCs w:val="20"/>
              </w:rPr>
            </w:pPr>
          </w:p>
        </w:tc>
        <w:tc>
          <w:tcPr>
            <w:tcW w:w="672" w:type="dxa"/>
            <w:tcBorders>
              <w:left w:val="single" w:sz="4" w:space="0" w:color="auto"/>
            </w:tcBorders>
            <w:vAlign w:val="center"/>
          </w:tcPr>
          <w:p w14:paraId="5C75B8F9" w14:textId="77777777" w:rsidR="00457C9D" w:rsidRPr="00471B38" w:rsidRDefault="00457C9D" w:rsidP="00457C9D">
            <w:pPr>
              <w:jc w:val="right"/>
              <w:rPr>
                <w:rFonts w:ascii="新細明體" w:eastAsia="新細明體" w:hAnsi="新細明體"/>
                <w:sz w:val="20"/>
                <w:szCs w:val="20"/>
              </w:rPr>
            </w:pPr>
          </w:p>
        </w:tc>
      </w:tr>
      <w:tr w:rsidR="00457C9D" w:rsidRPr="00670E01" w14:paraId="78E6F070" w14:textId="77777777" w:rsidTr="00FB7DB7">
        <w:trPr>
          <w:trHeight w:val="772"/>
        </w:trPr>
        <w:tc>
          <w:tcPr>
            <w:tcW w:w="1442" w:type="dxa"/>
            <w:tcBorders>
              <w:top w:val="nil"/>
              <w:left w:val="nil"/>
              <w:bottom w:val="nil"/>
              <w:right w:val="single" w:sz="4" w:space="0" w:color="auto"/>
            </w:tcBorders>
            <w:noWrap/>
            <w:vAlign w:val="center"/>
            <w:hideMark/>
          </w:tcPr>
          <w:p w14:paraId="0B926477" w14:textId="77777777" w:rsidR="00457C9D" w:rsidRDefault="00457C9D" w:rsidP="00457C9D">
            <w:pPr>
              <w:ind w:leftChars="11" w:left="26" w:rightChars="10" w:right="24"/>
              <w:jc w:val="distribute"/>
              <w:rPr>
                <w:rFonts w:ascii="標楷體" w:eastAsia="標楷體" w:hAnsi="標楷體" w:cs="Times New Roman"/>
                <w:b/>
                <w:noProof/>
                <w:kern w:val="0"/>
                <w:sz w:val="20"/>
                <w:szCs w:val="20"/>
              </w:rPr>
            </w:pPr>
            <w:r w:rsidRPr="00D73FA3">
              <w:rPr>
                <w:rFonts w:ascii="標楷體" w:eastAsia="標楷體" w:hAnsi="標楷體" w:cs="Times New Roman" w:hint="eastAsia"/>
                <w:b/>
                <w:noProof/>
                <w:kern w:val="0"/>
                <w:sz w:val="20"/>
                <w:szCs w:val="20"/>
              </w:rPr>
              <w:t>新北市政府</w:t>
            </w:r>
          </w:p>
          <w:p w14:paraId="10C54B80" w14:textId="0A24D152" w:rsidR="00457C9D" w:rsidRPr="00D73FA3" w:rsidRDefault="00457C9D" w:rsidP="00457C9D">
            <w:pPr>
              <w:ind w:leftChars="11" w:left="26" w:rightChars="10" w:right="24"/>
              <w:jc w:val="distribute"/>
              <w:rPr>
                <w:rFonts w:ascii="標楷體" w:eastAsia="標楷體" w:hAnsi="標楷體" w:cs="Times New Roman"/>
                <w:b/>
                <w:kern w:val="0"/>
                <w:sz w:val="20"/>
                <w:szCs w:val="20"/>
              </w:rPr>
            </w:pPr>
            <w:r w:rsidRPr="007F6D3A">
              <w:rPr>
                <w:rFonts w:ascii="標楷體" w:eastAsia="標楷體" w:hAnsi="標楷體" w:cs="Times New Roman" w:hint="eastAsia"/>
                <w:b/>
                <w:noProof/>
                <w:kern w:val="0"/>
                <w:sz w:val="20"/>
                <w:szCs w:val="20"/>
              </w:rPr>
              <w:t>農業局主管</w:t>
            </w:r>
          </w:p>
        </w:tc>
        <w:tc>
          <w:tcPr>
            <w:tcW w:w="994" w:type="dxa"/>
            <w:tcBorders>
              <w:top w:val="nil"/>
              <w:left w:val="nil"/>
              <w:bottom w:val="nil"/>
              <w:right w:val="single" w:sz="4" w:space="0" w:color="auto"/>
            </w:tcBorders>
            <w:noWrap/>
            <w:vAlign w:val="center"/>
          </w:tcPr>
          <w:p w14:paraId="7BEE319B" w14:textId="3DF3989B" w:rsidR="00457C9D" w:rsidRPr="00471B38" w:rsidRDefault="00457C9D" w:rsidP="00457C9D">
            <w:pPr>
              <w:jc w:val="right"/>
              <w:rPr>
                <w:rFonts w:ascii="新細明體" w:eastAsia="新細明體" w:hAnsi="新細明體" w:cs="Times New Roman"/>
                <w:b/>
                <w:noProof/>
                <w:spacing w:val="-2"/>
                <w:sz w:val="20"/>
                <w:szCs w:val="20"/>
              </w:rPr>
            </w:pPr>
            <w:r w:rsidRPr="00571AFB">
              <w:rPr>
                <w:rFonts w:ascii="新細明體" w:eastAsia="新細明體" w:hAnsi="新細明體" w:cs="Times New Roman"/>
                <w:b/>
                <w:noProof/>
                <w:spacing w:val="-2"/>
                <w:sz w:val="20"/>
                <w:szCs w:val="20"/>
              </w:rPr>
              <w:t>152,160,669</w:t>
            </w:r>
          </w:p>
        </w:tc>
        <w:tc>
          <w:tcPr>
            <w:tcW w:w="952" w:type="dxa"/>
            <w:tcBorders>
              <w:top w:val="nil"/>
              <w:left w:val="single" w:sz="4" w:space="0" w:color="auto"/>
              <w:bottom w:val="nil"/>
              <w:right w:val="single" w:sz="4" w:space="0" w:color="auto"/>
            </w:tcBorders>
            <w:noWrap/>
            <w:vAlign w:val="center"/>
          </w:tcPr>
          <w:p w14:paraId="7BF20BC7" w14:textId="36D97162" w:rsidR="00457C9D" w:rsidRPr="00471B38" w:rsidRDefault="00457C9D" w:rsidP="00457C9D">
            <w:pPr>
              <w:ind w:leftChars="-23" w:left="-55"/>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11,840,000</w:t>
            </w:r>
          </w:p>
        </w:tc>
        <w:tc>
          <w:tcPr>
            <w:tcW w:w="1176" w:type="dxa"/>
            <w:tcBorders>
              <w:top w:val="nil"/>
              <w:left w:val="single" w:sz="4" w:space="0" w:color="auto"/>
              <w:bottom w:val="nil"/>
              <w:right w:val="single" w:sz="4" w:space="0" w:color="auto"/>
            </w:tcBorders>
            <w:vAlign w:val="center"/>
          </w:tcPr>
          <w:p w14:paraId="0FBAD6E5" w14:textId="6E768E71" w:rsidR="00457C9D" w:rsidRPr="00471B38" w:rsidRDefault="00457C9D" w:rsidP="00457C9D">
            <w:pPr>
              <w:jc w:val="right"/>
              <w:rPr>
                <w:rFonts w:ascii="新細明體" w:eastAsia="新細明體" w:hAnsi="新細明體"/>
                <w:b/>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0DD2BD93" w14:textId="1836D8FD"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164,000,669</w:t>
            </w:r>
          </w:p>
        </w:tc>
        <w:tc>
          <w:tcPr>
            <w:tcW w:w="909" w:type="dxa"/>
            <w:tcBorders>
              <w:top w:val="nil"/>
              <w:left w:val="single" w:sz="4" w:space="0" w:color="auto"/>
              <w:bottom w:val="nil"/>
              <w:right w:val="single" w:sz="4" w:space="0" w:color="auto"/>
            </w:tcBorders>
            <w:vAlign w:val="center"/>
          </w:tcPr>
          <w:p w14:paraId="68BF7496" w14:textId="2B3CC725" w:rsidR="00457C9D" w:rsidRPr="00471B38" w:rsidRDefault="00457C9D" w:rsidP="00457C9D">
            <w:pPr>
              <w:jc w:val="right"/>
              <w:rPr>
                <w:rFonts w:ascii="新細明體" w:eastAsia="新細明體" w:hAnsi="新細明體" w:cs="Times New Roman"/>
                <w:b/>
                <w:noProof/>
                <w:sz w:val="20"/>
                <w:szCs w:val="20"/>
              </w:rPr>
            </w:pPr>
            <w:r w:rsidRPr="00544267">
              <w:rPr>
                <w:rFonts w:ascii="新細明體" w:eastAsia="新細明體" w:hAnsi="新細明體" w:cs="Times New Roman"/>
                <w:b/>
                <w:noProof/>
                <w:spacing w:val="-10"/>
                <w:sz w:val="20"/>
                <w:szCs w:val="20"/>
              </w:rPr>
              <w:t>157,427,346</w:t>
            </w:r>
          </w:p>
        </w:tc>
        <w:tc>
          <w:tcPr>
            <w:tcW w:w="1092" w:type="dxa"/>
            <w:tcBorders>
              <w:top w:val="nil"/>
              <w:left w:val="single" w:sz="4" w:space="0" w:color="auto"/>
              <w:bottom w:val="nil"/>
              <w:right w:val="single" w:sz="4" w:space="0" w:color="auto"/>
            </w:tcBorders>
            <w:noWrap/>
            <w:vAlign w:val="center"/>
          </w:tcPr>
          <w:p w14:paraId="13E88393" w14:textId="719C230C" w:rsidR="00457C9D" w:rsidRPr="00471B38" w:rsidRDefault="00457C9D" w:rsidP="00457C9D">
            <w:pPr>
              <w:ind w:leftChars="-11" w:left="-26"/>
              <w:jc w:val="right"/>
              <w:rPr>
                <w:rFonts w:ascii="新細明體" w:eastAsia="新細明體" w:hAnsi="新細明體" w:cs="Times New Roman"/>
                <w:b/>
                <w:noProof/>
                <w:sz w:val="20"/>
                <w:szCs w:val="20"/>
              </w:rPr>
            </w:pPr>
            <w:r w:rsidRPr="006C3ADE">
              <w:rPr>
                <w:rFonts w:ascii="新細明體" w:eastAsia="新細明體" w:hAnsi="新細明體" w:cs="Times New Roman"/>
                <w:b/>
                <w:noProof/>
                <w:spacing w:val="-2"/>
                <w:sz w:val="20"/>
                <w:szCs w:val="20"/>
              </w:rPr>
              <w:t>- 6,573,323</w:t>
            </w:r>
          </w:p>
        </w:tc>
        <w:tc>
          <w:tcPr>
            <w:tcW w:w="630" w:type="dxa"/>
            <w:tcBorders>
              <w:left w:val="single" w:sz="4" w:space="0" w:color="auto"/>
              <w:right w:val="single" w:sz="4" w:space="0" w:color="auto"/>
            </w:tcBorders>
            <w:vAlign w:val="center"/>
          </w:tcPr>
          <w:p w14:paraId="5A0C5327" w14:textId="37672693" w:rsidR="00457C9D" w:rsidRPr="00471B38" w:rsidRDefault="00457C9D" w:rsidP="00457C9D">
            <w:pPr>
              <w:ind w:leftChars="-17" w:left="-41"/>
              <w:jc w:val="right"/>
              <w:rPr>
                <w:rFonts w:ascii="新細明體" w:eastAsia="新細明體" w:hAnsi="新細明體" w:cs="Times New Roman"/>
                <w:b/>
                <w:noProof/>
                <w:sz w:val="20"/>
                <w:szCs w:val="20"/>
              </w:rPr>
            </w:pPr>
            <w:r w:rsidRPr="006C3ADE">
              <w:rPr>
                <w:rFonts w:ascii="新細明體" w:eastAsia="新細明體" w:hAnsi="新細明體" w:cs="Times New Roman"/>
                <w:b/>
                <w:noProof/>
                <w:sz w:val="20"/>
                <w:szCs w:val="20"/>
              </w:rPr>
              <w:t>- 4.01</w:t>
            </w:r>
          </w:p>
        </w:tc>
        <w:tc>
          <w:tcPr>
            <w:tcW w:w="1036" w:type="dxa"/>
            <w:tcBorders>
              <w:left w:val="single" w:sz="4" w:space="0" w:color="auto"/>
              <w:right w:val="single" w:sz="4" w:space="0" w:color="auto"/>
            </w:tcBorders>
            <w:vAlign w:val="center"/>
          </w:tcPr>
          <w:p w14:paraId="25DED437" w14:textId="264F4265" w:rsidR="00457C9D" w:rsidRPr="00471B38" w:rsidRDefault="00457C9D" w:rsidP="00457C9D">
            <w:pPr>
              <w:ind w:leftChars="-29" w:left="-70"/>
              <w:jc w:val="right"/>
              <w:rPr>
                <w:rFonts w:ascii="新細明體" w:eastAsia="新細明體" w:hAnsi="新細明體"/>
                <w:b/>
                <w:sz w:val="20"/>
                <w:szCs w:val="20"/>
              </w:rPr>
            </w:pPr>
            <w:r w:rsidRPr="002221B0">
              <w:rPr>
                <w:rFonts w:ascii="新細明體" w:eastAsia="新細明體" w:hAnsi="新細明體" w:cs="Times New Roman"/>
                <w:b/>
                <w:noProof/>
                <w:sz w:val="20"/>
                <w:szCs w:val="20"/>
              </w:rPr>
              <w:t>6,573,323</w:t>
            </w:r>
          </w:p>
        </w:tc>
        <w:tc>
          <w:tcPr>
            <w:tcW w:w="672" w:type="dxa"/>
            <w:tcBorders>
              <w:left w:val="single" w:sz="4" w:space="0" w:color="auto"/>
            </w:tcBorders>
            <w:vAlign w:val="center"/>
          </w:tcPr>
          <w:p w14:paraId="707FFBAC" w14:textId="6DF11BE2" w:rsidR="00457C9D" w:rsidRPr="00471B38" w:rsidRDefault="00457C9D" w:rsidP="00457C9D">
            <w:pPr>
              <w:jc w:val="right"/>
              <w:rPr>
                <w:rFonts w:ascii="新細明體" w:eastAsia="新細明體" w:hAnsi="新細明體"/>
                <w:b/>
                <w:sz w:val="20"/>
                <w:szCs w:val="20"/>
              </w:rPr>
            </w:pPr>
            <w:r w:rsidRPr="00E030FF">
              <w:rPr>
                <w:rFonts w:ascii="新細明體" w:eastAsia="新細明體" w:hAnsi="新細明體"/>
                <w:b/>
                <w:sz w:val="20"/>
                <w:szCs w:val="20"/>
              </w:rPr>
              <w:t>4.01</w:t>
            </w:r>
          </w:p>
        </w:tc>
      </w:tr>
      <w:tr w:rsidR="00457C9D" w:rsidRPr="00670E01" w14:paraId="196354F4" w14:textId="77777777" w:rsidTr="00FB7DB7">
        <w:trPr>
          <w:trHeight w:val="772"/>
        </w:trPr>
        <w:tc>
          <w:tcPr>
            <w:tcW w:w="1442" w:type="dxa"/>
            <w:tcBorders>
              <w:top w:val="nil"/>
              <w:left w:val="nil"/>
              <w:bottom w:val="nil"/>
              <w:right w:val="single" w:sz="4" w:space="0" w:color="auto"/>
            </w:tcBorders>
            <w:noWrap/>
            <w:vAlign w:val="center"/>
          </w:tcPr>
          <w:p w14:paraId="4EA2FBBD" w14:textId="77777777" w:rsidR="00457C9D" w:rsidRDefault="00457C9D" w:rsidP="00457C9D">
            <w:pPr>
              <w:ind w:leftChars="128" w:left="307"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5DA04FA9" w14:textId="77777777" w:rsidR="00457C9D" w:rsidRPr="00471B38" w:rsidRDefault="00457C9D" w:rsidP="00457C9D">
            <w:pPr>
              <w:jc w:val="right"/>
              <w:rPr>
                <w:rFonts w:ascii="新細明體" w:eastAsia="新細明體" w:hAnsi="新細明體" w:cs="Times New Roman"/>
                <w:noProof/>
                <w:spacing w:val="-2"/>
                <w:sz w:val="20"/>
                <w:szCs w:val="20"/>
              </w:rPr>
            </w:pPr>
          </w:p>
        </w:tc>
        <w:tc>
          <w:tcPr>
            <w:tcW w:w="952" w:type="dxa"/>
            <w:tcBorders>
              <w:top w:val="nil"/>
              <w:left w:val="single" w:sz="4" w:space="0" w:color="auto"/>
              <w:bottom w:val="nil"/>
              <w:right w:val="single" w:sz="4" w:space="0" w:color="auto"/>
            </w:tcBorders>
            <w:noWrap/>
            <w:vAlign w:val="center"/>
          </w:tcPr>
          <w:p w14:paraId="6A1CE39A"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715489A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53318510"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2DCA960C"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4FEB1F07"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0A123320"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77401575"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70842A9A" w14:textId="77777777" w:rsidR="00457C9D" w:rsidRPr="00471B38" w:rsidRDefault="00457C9D" w:rsidP="00457C9D">
            <w:pPr>
              <w:jc w:val="right"/>
              <w:rPr>
                <w:rFonts w:ascii="新細明體" w:eastAsia="新細明體" w:hAnsi="新細明體"/>
                <w:sz w:val="20"/>
                <w:szCs w:val="20"/>
              </w:rPr>
            </w:pPr>
          </w:p>
        </w:tc>
      </w:tr>
      <w:tr w:rsidR="00457C9D" w:rsidRPr="00670E01" w14:paraId="4CF4E205" w14:textId="77777777" w:rsidTr="00FB7DB7">
        <w:trPr>
          <w:trHeight w:val="772"/>
        </w:trPr>
        <w:tc>
          <w:tcPr>
            <w:tcW w:w="1442" w:type="dxa"/>
            <w:tcBorders>
              <w:top w:val="nil"/>
              <w:left w:val="nil"/>
              <w:bottom w:val="nil"/>
              <w:right w:val="single" w:sz="4" w:space="0" w:color="auto"/>
            </w:tcBorders>
            <w:noWrap/>
            <w:vAlign w:val="center"/>
            <w:hideMark/>
          </w:tcPr>
          <w:p w14:paraId="65B2994A" w14:textId="77777777" w:rsidR="00457C9D" w:rsidRDefault="00457C9D" w:rsidP="00457C9D">
            <w:pPr>
              <w:ind w:leftChars="93" w:left="223" w:rightChars="4" w:right="10"/>
              <w:jc w:val="distribute"/>
              <w:rPr>
                <w:rFonts w:ascii="標楷體" w:eastAsia="標楷體" w:hAnsi="標楷體" w:cs="Times New Roman"/>
                <w:b/>
                <w:noProof/>
                <w:kern w:val="0"/>
                <w:sz w:val="20"/>
                <w:szCs w:val="20"/>
              </w:rPr>
            </w:pPr>
            <w:r w:rsidRPr="001A5BB0">
              <w:rPr>
                <w:rFonts w:ascii="標楷體" w:eastAsia="標楷體" w:hAnsi="標楷體" w:cs="Times New Roman" w:hint="eastAsia"/>
                <w:b/>
                <w:noProof/>
                <w:kern w:val="0"/>
                <w:sz w:val="20"/>
                <w:szCs w:val="20"/>
              </w:rPr>
              <w:t>新北市果菜運銷股份</w:t>
            </w:r>
          </w:p>
          <w:p w14:paraId="3B638055" w14:textId="0FAF9456" w:rsidR="00457C9D" w:rsidRPr="007F6D3A" w:rsidRDefault="00457C9D" w:rsidP="00457C9D">
            <w:pPr>
              <w:ind w:leftChars="93" w:left="223" w:rightChars="4" w:right="10"/>
              <w:jc w:val="distribute"/>
              <w:rPr>
                <w:rFonts w:ascii="標楷體" w:eastAsia="標楷體" w:hAnsi="標楷體" w:cs="Times New Roman"/>
                <w:b/>
                <w:noProof/>
                <w:kern w:val="0"/>
                <w:sz w:val="20"/>
                <w:szCs w:val="20"/>
              </w:rPr>
            </w:pPr>
            <w:r w:rsidRPr="001A5BB0">
              <w:rPr>
                <w:rFonts w:ascii="標楷體" w:eastAsia="標楷體" w:hAnsi="標楷體" w:cs="Times New Roman" w:hint="eastAsia"/>
                <w:b/>
                <w:noProof/>
                <w:kern w:val="0"/>
                <w:sz w:val="20"/>
                <w:szCs w:val="20"/>
              </w:rPr>
              <w:t>有限公司</w:t>
            </w:r>
          </w:p>
        </w:tc>
        <w:tc>
          <w:tcPr>
            <w:tcW w:w="994" w:type="dxa"/>
            <w:tcBorders>
              <w:top w:val="nil"/>
              <w:left w:val="nil"/>
              <w:bottom w:val="nil"/>
              <w:right w:val="single" w:sz="4" w:space="0" w:color="auto"/>
            </w:tcBorders>
            <w:noWrap/>
            <w:vAlign w:val="center"/>
          </w:tcPr>
          <w:p w14:paraId="733F00FC" w14:textId="1E07C8CF" w:rsidR="00457C9D" w:rsidRPr="00471B38" w:rsidRDefault="00457C9D" w:rsidP="00457C9D">
            <w:pPr>
              <w:jc w:val="right"/>
              <w:rPr>
                <w:rFonts w:ascii="新細明體" w:eastAsia="新細明體" w:hAnsi="新細明體" w:cs="Times New Roman"/>
                <w:b/>
                <w:noProof/>
                <w:spacing w:val="-2"/>
                <w:sz w:val="20"/>
                <w:szCs w:val="20"/>
              </w:rPr>
            </w:pPr>
            <w:r w:rsidRPr="00571AFB">
              <w:rPr>
                <w:rFonts w:ascii="新細明體" w:eastAsia="新細明體" w:hAnsi="新細明體" w:cs="Times New Roman"/>
                <w:b/>
                <w:noProof/>
                <w:spacing w:val="-2"/>
                <w:sz w:val="20"/>
                <w:szCs w:val="20"/>
              </w:rPr>
              <w:t>152,160,669</w:t>
            </w:r>
          </w:p>
        </w:tc>
        <w:tc>
          <w:tcPr>
            <w:tcW w:w="952" w:type="dxa"/>
            <w:tcBorders>
              <w:top w:val="nil"/>
              <w:left w:val="single" w:sz="4" w:space="0" w:color="auto"/>
              <w:bottom w:val="nil"/>
              <w:right w:val="single" w:sz="4" w:space="0" w:color="auto"/>
            </w:tcBorders>
            <w:noWrap/>
            <w:vAlign w:val="center"/>
          </w:tcPr>
          <w:p w14:paraId="5315C805" w14:textId="0591F6B1"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11,840,000</w:t>
            </w:r>
          </w:p>
        </w:tc>
        <w:tc>
          <w:tcPr>
            <w:tcW w:w="1176" w:type="dxa"/>
            <w:tcBorders>
              <w:top w:val="nil"/>
              <w:left w:val="single" w:sz="4" w:space="0" w:color="auto"/>
              <w:bottom w:val="nil"/>
              <w:right w:val="single" w:sz="4" w:space="0" w:color="auto"/>
            </w:tcBorders>
            <w:vAlign w:val="center"/>
          </w:tcPr>
          <w:p w14:paraId="05A7470E" w14:textId="7688C56E" w:rsidR="00457C9D" w:rsidRPr="00471B38" w:rsidRDefault="00457C9D" w:rsidP="00457C9D">
            <w:pPr>
              <w:jc w:val="right"/>
              <w:rPr>
                <w:rFonts w:ascii="新細明體" w:eastAsia="新細明體" w:hAnsi="新細明體"/>
                <w:b/>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7D5D9263" w14:textId="5756006C"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164,000,669</w:t>
            </w:r>
          </w:p>
        </w:tc>
        <w:tc>
          <w:tcPr>
            <w:tcW w:w="909" w:type="dxa"/>
            <w:tcBorders>
              <w:top w:val="nil"/>
              <w:left w:val="single" w:sz="4" w:space="0" w:color="auto"/>
              <w:bottom w:val="nil"/>
              <w:right w:val="single" w:sz="4" w:space="0" w:color="auto"/>
            </w:tcBorders>
            <w:vAlign w:val="center"/>
          </w:tcPr>
          <w:p w14:paraId="09C5E9E9" w14:textId="56CDD4AC" w:rsidR="00457C9D" w:rsidRPr="00471B38" w:rsidRDefault="00457C9D" w:rsidP="00457C9D">
            <w:pPr>
              <w:jc w:val="right"/>
              <w:rPr>
                <w:rFonts w:ascii="新細明體" w:eastAsia="新細明體" w:hAnsi="新細明體" w:cs="Times New Roman"/>
                <w:b/>
                <w:noProof/>
                <w:sz w:val="20"/>
                <w:szCs w:val="20"/>
              </w:rPr>
            </w:pPr>
            <w:r w:rsidRPr="00544267">
              <w:rPr>
                <w:rFonts w:ascii="新細明體" w:eastAsia="新細明體" w:hAnsi="新細明體" w:cs="Times New Roman"/>
                <w:b/>
                <w:noProof/>
                <w:spacing w:val="-10"/>
                <w:sz w:val="20"/>
                <w:szCs w:val="20"/>
              </w:rPr>
              <w:t>157,427,346</w:t>
            </w:r>
          </w:p>
        </w:tc>
        <w:tc>
          <w:tcPr>
            <w:tcW w:w="1092" w:type="dxa"/>
            <w:tcBorders>
              <w:top w:val="nil"/>
              <w:left w:val="single" w:sz="4" w:space="0" w:color="auto"/>
              <w:bottom w:val="nil"/>
              <w:right w:val="single" w:sz="4" w:space="0" w:color="auto"/>
            </w:tcBorders>
            <w:noWrap/>
            <w:vAlign w:val="center"/>
          </w:tcPr>
          <w:p w14:paraId="08AB528F" w14:textId="00B56B27" w:rsidR="00457C9D" w:rsidRPr="00471B38" w:rsidRDefault="00457C9D" w:rsidP="00457C9D">
            <w:pPr>
              <w:ind w:leftChars="-11" w:left="-26"/>
              <w:jc w:val="right"/>
              <w:rPr>
                <w:rFonts w:ascii="新細明體" w:eastAsia="新細明體" w:hAnsi="新細明體" w:cs="Times New Roman"/>
                <w:b/>
                <w:noProof/>
                <w:sz w:val="20"/>
                <w:szCs w:val="20"/>
              </w:rPr>
            </w:pPr>
            <w:r w:rsidRPr="006C3ADE">
              <w:rPr>
                <w:rFonts w:ascii="新細明體" w:eastAsia="新細明體" w:hAnsi="新細明體" w:cs="Times New Roman"/>
                <w:b/>
                <w:noProof/>
                <w:spacing w:val="-2"/>
                <w:sz w:val="20"/>
                <w:szCs w:val="20"/>
              </w:rPr>
              <w:t>- 6,573,323</w:t>
            </w:r>
          </w:p>
        </w:tc>
        <w:tc>
          <w:tcPr>
            <w:tcW w:w="630" w:type="dxa"/>
            <w:tcBorders>
              <w:left w:val="single" w:sz="4" w:space="0" w:color="auto"/>
              <w:right w:val="single" w:sz="4" w:space="0" w:color="auto"/>
            </w:tcBorders>
            <w:vAlign w:val="center"/>
          </w:tcPr>
          <w:p w14:paraId="2F8AF34B" w14:textId="024DAC24" w:rsidR="00457C9D" w:rsidRPr="00471B38" w:rsidRDefault="00457C9D" w:rsidP="00457C9D">
            <w:pPr>
              <w:jc w:val="right"/>
              <w:rPr>
                <w:rFonts w:ascii="新細明體" w:eastAsia="新細明體" w:hAnsi="新細明體" w:cs="Times New Roman"/>
                <w:b/>
                <w:noProof/>
                <w:sz w:val="20"/>
                <w:szCs w:val="20"/>
              </w:rPr>
            </w:pPr>
            <w:r w:rsidRPr="006C3ADE">
              <w:rPr>
                <w:rFonts w:ascii="新細明體" w:eastAsia="新細明體" w:hAnsi="新細明體" w:cs="Times New Roman"/>
                <w:b/>
                <w:noProof/>
                <w:sz w:val="20"/>
                <w:szCs w:val="20"/>
              </w:rPr>
              <w:t>- 4.01</w:t>
            </w:r>
          </w:p>
        </w:tc>
        <w:tc>
          <w:tcPr>
            <w:tcW w:w="1036" w:type="dxa"/>
            <w:tcBorders>
              <w:left w:val="single" w:sz="4" w:space="0" w:color="auto"/>
              <w:right w:val="single" w:sz="4" w:space="0" w:color="auto"/>
            </w:tcBorders>
            <w:vAlign w:val="center"/>
          </w:tcPr>
          <w:p w14:paraId="00A458B2" w14:textId="19291530" w:rsidR="00457C9D" w:rsidRPr="00471B38" w:rsidRDefault="00457C9D" w:rsidP="00457C9D">
            <w:pPr>
              <w:jc w:val="right"/>
              <w:rPr>
                <w:rFonts w:ascii="新細明體" w:eastAsia="新細明體" w:hAnsi="新細明體"/>
                <w:b/>
                <w:sz w:val="20"/>
                <w:szCs w:val="20"/>
              </w:rPr>
            </w:pPr>
            <w:r w:rsidRPr="002221B0">
              <w:rPr>
                <w:rFonts w:ascii="新細明體" w:eastAsia="新細明體" w:hAnsi="新細明體" w:cs="Times New Roman"/>
                <w:b/>
                <w:noProof/>
                <w:sz w:val="20"/>
                <w:szCs w:val="20"/>
              </w:rPr>
              <w:t>6,573,323</w:t>
            </w:r>
          </w:p>
        </w:tc>
        <w:tc>
          <w:tcPr>
            <w:tcW w:w="672" w:type="dxa"/>
            <w:tcBorders>
              <w:left w:val="single" w:sz="4" w:space="0" w:color="auto"/>
            </w:tcBorders>
            <w:vAlign w:val="center"/>
          </w:tcPr>
          <w:p w14:paraId="3BEB4CFA" w14:textId="28AA9529" w:rsidR="00457C9D" w:rsidRPr="00471B38" w:rsidRDefault="00457C9D" w:rsidP="00457C9D">
            <w:pPr>
              <w:jc w:val="right"/>
              <w:rPr>
                <w:rFonts w:ascii="新細明體" w:eastAsia="新細明體" w:hAnsi="新細明體"/>
                <w:b/>
                <w:sz w:val="20"/>
                <w:szCs w:val="20"/>
              </w:rPr>
            </w:pPr>
            <w:r w:rsidRPr="00E030FF">
              <w:rPr>
                <w:rFonts w:ascii="新細明體" w:eastAsia="新細明體" w:hAnsi="新細明體"/>
                <w:b/>
                <w:sz w:val="20"/>
                <w:szCs w:val="20"/>
              </w:rPr>
              <w:t>4.01</w:t>
            </w:r>
          </w:p>
        </w:tc>
      </w:tr>
      <w:tr w:rsidR="00457C9D" w:rsidRPr="00670E01" w14:paraId="4BF299AA" w14:textId="77777777" w:rsidTr="00FB7DB7">
        <w:trPr>
          <w:trHeight w:val="772"/>
        </w:trPr>
        <w:tc>
          <w:tcPr>
            <w:tcW w:w="1442" w:type="dxa"/>
            <w:tcBorders>
              <w:top w:val="nil"/>
              <w:left w:val="nil"/>
              <w:bottom w:val="nil"/>
              <w:right w:val="single" w:sz="4" w:space="0" w:color="auto"/>
            </w:tcBorders>
            <w:noWrap/>
            <w:vAlign w:val="center"/>
          </w:tcPr>
          <w:p w14:paraId="698FBEE4" w14:textId="77777777" w:rsidR="00457C9D"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4A9B324E" w14:textId="77777777" w:rsidR="00457C9D" w:rsidRPr="00471B38" w:rsidRDefault="00457C9D" w:rsidP="00457C9D">
            <w:pPr>
              <w:jc w:val="right"/>
              <w:rPr>
                <w:rFonts w:ascii="新細明體" w:eastAsia="新細明體" w:hAnsi="新細明體" w:cs="Times New Roman"/>
                <w:b/>
                <w:noProof/>
                <w:spacing w:val="-2"/>
                <w:sz w:val="20"/>
                <w:szCs w:val="20"/>
              </w:rPr>
            </w:pPr>
          </w:p>
        </w:tc>
        <w:tc>
          <w:tcPr>
            <w:tcW w:w="952" w:type="dxa"/>
            <w:tcBorders>
              <w:top w:val="nil"/>
              <w:left w:val="single" w:sz="4" w:space="0" w:color="auto"/>
              <w:bottom w:val="nil"/>
              <w:right w:val="single" w:sz="4" w:space="0" w:color="auto"/>
            </w:tcBorders>
            <w:noWrap/>
            <w:vAlign w:val="center"/>
          </w:tcPr>
          <w:p w14:paraId="3EE5AF61" w14:textId="77777777" w:rsidR="00457C9D" w:rsidRPr="00471B38" w:rsidRDefault="00457C9D" w:rsidP="00457C9D">
            <w:pPr>
              <w:jc w:val="right"/>
              <w:rPr>
                <w:rFonts w:ascii="新細明體" w:eastAsia="新細明體" w:hAnsi="新細明體" w:cs="Times New Roman"/>
                <w:b/>
                <w:noProof/>
                <w:sz w:val="20"/>
                <w:szCs w:val="20"/>
              </w:rPr>
            </w:pPr>
          </w:p>
        </w:tc>
        <w:tc>
          <w:tcPr>
            <w:tcW w:w="1176" w:type="dxa"/>
            <w:tcBorders>
              <w:top w:val="nil"/>
              <w:left w:val="single" w:sz="4" w:space="0" w:color="auto"/>
              <w:bottom w:val="nil"/>
              <w:right w:val="single" w:sz="4" w:space="0" w:color="auto"/>
            </w:tcBorders>
          </w:tcPr>
          <w:p w14:paraId="0C85FC4D" w14:textId="77777777" w:rsidR="00457C9D" w:rsidRPr="00471B38" w:rsidRDefault="00457C9D" w:rsidP="00457C9D">
            <w:pPr>
              <w:jc w:val="right"/>
              <w:rPr>
                <w:rFonts w:ascii="新細明體" w:eastAsia="新細明體" w:hAnsi="新細明體"/>
                <w:b/>
                <w:sz w:val="20"/>
                <w:szCs w:val="20"/>
              </w:rPr>
            </w:pPr>
          </w:p>
        </w:tc>
        <w:tc>
          <w:tcPr>
            <w:tcW w:w="1008" w:type="dxa"/>
            <w:tcBorders>
              <w:top w:val="nil"/>
              <w:left w:val="single" w:sz="4" w:space="0" w:color="auto"/>
              <w:bottom w:val="nil"/>
              <w:right w:val="single" w:sz="4" w:space="0" w:color="auto"/>
            </w:tcBorders>
            <w:noWrap/>
            <w:vAlign w:val="center"/>
          </w:tcPr>
          <w:p w14:paraId="0B2CC435" w14:textId="77777777" w:rsidR="00457C9D" w:rsidRPr="00471B38" w:rsidRDefault="00457C9D" w:rsidP="00457C9D">
            <w:pPr>
              <w:jc w:val="right"/>
              <w:rPr>
                <w:rFonts w:ascii="新細明體" w:eastAsia="新細明體" w:hAnsi="新細明體" w:cs="Times New Roman"/>
                <w:b/>
                <w:noProof/>
                <w:sz w:val="20"/>
                <w:szCs w:val="20"/>
              </w:rPr>
            </w:pPr>
          </w:p>
        </w:tc>
        <w:tc>
          <w:tcPr>
            <w:tcW w:w="909" w:type="dxa"/>
            <w:tcBorders>
              <w:top w:val="nil"/>
              <w:left w:val="single" w:sz="4" w:space="0" w:color="auto"/>
              <w:bottom w:val="nil"/>
              <w:right w:val="single" w:sz="4" w:space="0" w:color="auto"/>
            </w:tcBorders>
            <w:vAlign w:val="center"/>
          </w:tcPr>
          <w:p w14:paraId="4F6FDB80" w14:textId="77777777" w:rsidR="00457C9D" w:rsidRPr="00471B38" w:rsidRDefault="00457C9D" w:rsidP="00457C9D">
            <w:pPr>
              <w:jc w:val="right"/>
              <w:rPr>
                <w:rFonts w:ascii="新細明體" w:eastAsia="新細明體" w:hAnsi="新細明體" w:cs="Times New Roman"/>
                <w:b/>
                <w:noProof/>
                <w:sz w:val="20"/>
                <w:szCs w:val="20"/>
              </w:rPr>
            </w:pPr>
          </w:p>
        </w:tc>
        <w:tc>
          <w:tcPr>
            <w:tcW w:w="1092" w:type="dxa"/>
            <w:tcBorders>
              <w:top w:val="nil"/>
              <w:left w:val="single" w:sz="4" w:space="0" w:color="auto"/>
              <w:bottom w:val="nil"/>
              <w:right w:val="single" w:sz="4" w:space="0" w:color="auto"/>
            </w:tcBorders>
            <w:noWrap/>
            <w:vAlign w:val="center"/>
          </w:tcPr>
          <w:p w14:paraId="1144AAD3" w14:textId="77777777" w:rsidR="00457C9D" w:rsidRPr="00471B38" w:rsidRDefault="00457C9D" w:rsidP="00457C9D">
            <w:pPr>
              <w:jc w:val="right"/>
              <w:rPr>
                <w:rFonts w:ascii="新細明體" w:eastAsia="新細明體" w:hAnsi="新細明體" w:cs="Times New Roman"/>
                <w:b/>
                <w:noProof/>
                <w:sz w:val="20"/>
                <w:szCs w:val="20"/>
              </w:rPr>
            </w:pPr>
          </w:p>
        </w:tc>
        <w:tc>
          <w:tcPr>
            <w:tcW w:w="630" w:type="dxa"/>
            <w:tcBorders>
              <w:left w:val="single" w:sz="4" w:space="0" w:color="auto"/>
              <w:right w:val="single" w:sz="4" w:space="0" w:color="auto"/>
            </w:tcBorders>
            <w:vAlign w:val="center"/>
          </w:tcPr>
          <w:p w14:paraId="125A14A8" w14:textId="77777777" w:rsidR="00457C9D" w:rsidRPr="00471B38" w:rsidRDefault="00457C9D" w:rsidP="00457C9D">
            <w:pPr>
              <w:jc w:val="right"/>
              <w:rPr>
                <w:rFonts w:ascii="新細明體" w:eastAsia="新細明體" w:hAnsi="新細明體" w:cs="Times New Roman"/>
                <w:b/>
                <w:noProof/>
                <w:sz w:val="20"/>
                <w:szCs w:val="20"/>
              </w:rPr>
            </w:pPr>
          </w:p>
        </w:tc>
        <w:tc>
          <w:tcPr>
            <w:tcW w:w="1036" w:type="dxa"/>
            <w:tcBorders>
              <w:left w:val="single" w:sz="4" w:space="0" w:color="auto"/>
              <w:right w:val="single" w:sz="4" w:space="0" w:color="auto"/>
            </w:tcBorders>
          </w:tcPr>
          <w:p w14:paraId="24D726C2" w14:textId="77777777" w:rsidR="00457C9D" w:rsidRPr="00471B38" w:rsidRDefault="00457C9D" w:rsidP="00457C9D">
            <w:pPr>
              <w:jc w:val="right"/>
              <w:rPr>
                <w:rFonts w:ascii="新細明體" w:eastAsia="新細明體" w:hAnsi="新細明體"/>
                <w:b/>
                <w:sz w:val="20"/>
                <w:szCs w:val="20"/>
              </w:rPr>
            </w:pPr>
          </w:p>
        </w:tc>
        <w:tc>
          <w:tcPr>
            <w:tcW w:w="672" w:type="dxa"/>
            <w:tcBorders>
              <w:left w:val="single" w:sz="4" w:space="0" w:color="auto"/>
            </w:tcBorders>
          </w:tcPr>
          <w:p w14:paraId="6CF69D04" w14:textId="77777777" w:rsidR="00457C9D" w:rsidRPr="00471B38" w:rsidRDefault="00457C9D" w:rsidP="00457C9D">
            <w:pPr>
              <w:jc w:val="right"/>
              <w:rPr>
                <w:rFonts w:ascii="新細明體" w:eastAsia="新細明體" w:hAnsi="新細明體"/>
                <w:b/>
                <w:sz w:val="20"/>
                <w:szCs w:val="20"/>
              </w:rPr>
            </w:pPr>
          </w:p>
        </w:tc>
      </w:tr>
      <w:tr w:rsidR="00457C9D" w:rsidRPr="00670E01" w14:paraId="799B8890" w14:textId="77777777" w:rsidTr="00FB7DB7">
        <w:trPr>
          <w:trHeight w:val="772"/>
        </w:trPr>
        <w:tc>
          <w:tcPr>
            <w:tcW w:w="1442" w:type="dxa"/>
            <w:tcBorders>
              <w:top w:val="nil"/>
              <w:left w:val="nil"/>
              <w:bottom w:val="nil"/>
              <w:right w:val="single" w:sz="4" w:space="0" w:color="auto"/>
            </w:tcBorders>
            <w:noWrap/>
            <w:vAlign w:val="center"/>
            <w:hideMark/>
          </w:tcPr>
          <w:p w14:paraId="34FDE84C" w14:textId="499C9906" w:rsidR="00457C9D" w:rsidRPr="007F6D3A" w:rsidRDefault="00457C9D" w:rsidP="00457C9D">
            <w:pPr>
              <w:ind w:leftChars="163" w:left="391" w:rightChars="10" w:right="24"/>
              <w:jc w:val="distribute"/>
              <w:rPr>
                <w:rFonts w:ascii="標楷體" w:eastAsia="標楷體" w:hAnsi="標楷體" w:cs="Times New Roman"/>
                <w:noProof/>
                <w:spacing w:val="-4"/>
                <w:kern w:val="0"/>
                <w:sz w:val="20"/>
                <w:szCs w:val="20"/>
              </w:rPr>
            </w:pPr>
            <w:r w:rsidRPr="007F6D3A">
              <w:rPr>
                <w:rFonts w:ascii="標楷體" w:eastAsia="標楷體" w:hAnsi="標楷體" w:cs="Times New Roman" w:hint="eastAsia"/>
                <w:noProof/>
                <w:spacing w:val="-4"/>
                <w:kern w:val="0"/>
                <w:sz w:val="20"/>
                <w:szCs w:val="20"/>
              </w:rPr>
              <w:t>一般建築及設備計畫</w:t>
            </w:r>
          </w:p>
        </w:tc>
        <w:tc>
          <w:tcPr>
            <w:tcW w:w="994" w:type="dxa"/>
            <w:tcBorders>
              <w:top w:val="nil"/>
              <w:left w:val="nil"/>
              <w:bottom w:val="nil"/>
              <w:right w:val="single" w:sz="4" w:space="0" w:color="auto"/>
            </w:tcBorders>
            <w:noWrap/>
            <w:vAlign w:val="center"/>
          </w:tcPr>
          <w:p w14:paraId="0BC587C6" w14:textId="09477490" w:rsidR="00457C9D" w:rsidRPr="00471B38" w:rsidRDefault="00457C9D" w:rsidP="00457C9D">
            <w:pPr>
              <w:jc w:val="right"/>
              <w:rPr>
                <w:rFonts w:ascii="新細明體" w:eastAsia="新細明體" w:hAnsi="新細明體" w:cs="Times New Roman"/>
                <w:noProof/>
                <w:spacing w:val="-2"/>
                <w:sz w:val="20"/>
                <w:szCs w:val="20"/>
              </w:rPr>
            </w:pPr>
            <w:r w:rsidRPr="00571AFB">
              <w:rPr>
                <w:rFonts w:ascii="新細明體" w:eastAsia="新細明體" w:hAnsi="新細明體" w:cs="Times New Roman"/>
                <w:noProof/>
                <w:spacing w:val="-2"/>
                <w:sz w:val="20"/>
                <w:szCs w:val="20"/>
              </w:rPr>
              <w:t>152,160,669</w:t>
            </w:r>
          </w:p>
        </w:tc>
        <w:tc>
          <w:tcPr>
            <w:tcW w:w="952" w:type="dxa"/>
            <w:tcBorders>
              <w:top w:val="nil"/>
              <w:left w:val="single" w:sz="4" w:space="0" w:color="auto"/>
              <w:bottom w:val="nil"/>
              <w:right w:val="single" w:sz="4" w:space="0" w:color="auto"/>
            </w:tcBorders>
            <w:noWrap/>
            <w:vAlign w:val="center"/>
          </w:tcPr>
          <w:p w14:paraId="33F67A71" w14:textId="2137C975"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noProof/>
                <w:sz w:val="20"/>
                <w:szCs w:val="20"/>
              </w:rPr>
              <w:t>11,840,000</w:t>
            </w:r>
          </w:p>
        </w:tc>
        <w:tc>
          <w:tcPr>
            <w:tcW w:w="1176" w:type="dxa"/>
            <w:tcBorders>
              <w:top w:val="nil"/>
              <w:left w:val="single" w:sz="4" w:space="0" w:color="auto"/>
              <w:bottom w:val="nil"/>
              <w:right w:val="single" w:sz="4" w:space="0" w:color="auto"/>
            </w:tcBorders>
            <w:vAlign w:val="center"/>
          </w:tcPr>
          <w:p w14:paraId="11C40DC8" w14:textId="2DB72822" w:rsidR="00457C9D" w:rsidRPr="00471B38" w:rsidRDefault="00457C9D" w:rsidP="00457C9D">
            <w:pPr>
              <w:jc w:val="right"/>
              <w:rPr>
                <w:rFonts w:ascii="新細明體" w:eastAsia="新細明體" w:hAnsi="新細明體"/>
                <w:sz w:val="20"/>
                <w:szCs w:val="20"/>
              </w:rPr>
            </w:pPr>
            <w:r w:rsidRPr="00471B38">
              <w:rPr>
                <w:rFonts w:ascii="新細明體" w:eastAsia="新細明體" w:hAnsi="新細明體"/>
                <w:sz w:val="20"/>
                <w:szCs w:val="20"/>
              </w:rPr>
              <w:t>－</w:t>
            </w:r>
          </w:p>
        </w:tc>
        <w:tc>
          <w:tcPr>
            <w:tcW w:w="1008" w:type="dxa"/>
            <w:tcBorders>
              <w:top w:val="nil"/>
              <w:left w:val="single" w:sz="4" w:space="0" w:color="auto"/>
              <w:bottom w:val="nil"/>
              <w:right w:val="single" w:sz="4" w:space="0" w:color="auto"/>
            </w:tcBorders>
            <w:noWrap/>
            <w:vAlign w:val="center"/>
          </w:tcPr>
          <w:p w14:paraId="29516522" w14:textId="0C71A2CB"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noProof/>
                <w:sz w:val="20"/>
                <w:szCs w:val="20"/>
              </w:rPr>
              <w:t>164,000,669</w:t>
            </w:r>
          </w:p>
        </w:tc>
        <w:tc>
          <w:tcPr>
            <w:tcW w:w="909" w:type="dxa"/>
            <w:tcBorders>
              <w:top w:val="nil"/>
              <w:left w:val="single" w:sz="4" w:space="0" w:color="auto"/>
              <w:bottom w:val="nil"/>
              <w:right w:val="single" w:sz="4" w:space="0" w:color="auto"/>
            </w:tcBorders>
            <w:vAlign w:val="center"/>
          </w:tcPr>
          <w:p w14:paraId="32A19B06" w14:textId="6620A8EA" w:rsidR="00457C9D" w:rsidRPr="00471B38" w:rsidRDefault="00457C9D" w:rsidP="00457C9D">
            <w:pPr>
              <w:jc w:val="right"/>
              <w:rPr>
                <w:rFonts w:ascii="新細明體" w:eastAsia="新細明體" w:hAnsi="新細明體" w:cs="Times New Roman"/>
                <w:noProof/>
                <w:sz w:val="20"/>
                <w:szCs w:val="20"/>
              </w:rPr>
            </w:pPr>
            <w:r w:rsidRPr="00544267">
              <w:rPr>
                <w:rFonts w:ascii="新細明體" w:eastAsia="新細明體" w:hAnsi="新細明體" w:cs="Times New Roman"/>
                <w:noProof/>
                <w:spacing w:val="-10"/>
                <w:sz w:val="20"/>
                <w:szCs w:val="20"/>
              </w:rPr>
              <w:t>157,427,346</w:t>
            </w:r>
          </w:p>
        </w:tc>
        <w:tc>
          <w:tcPr>
            <w:tcW w:w="1092" w:type="dxa"/>
            <w:tcBorders>
              <w:top w:val="nil"/>
              <w:left w:val="single" w:sz="4" w:space="0" w:color="auto"/>
              <w:bottom w:val="nil"/>
              <w:right w:val="single" w:sz="4" w:space="0" w:color="auto"/>
            </w:tcBorders>
            <w:noWrap/>
            <w:vAlign w:val="center"/>
          </w:tcPr>
          <w:p w14:paraId="7CC50E91" w14:textId="3F169CCF" w:rsidR="00457C9D" w:rsidRPr="00471B38" w:rsidRDefault="00457C9D" w:rsidP="00457C9D">
            <w:pPr>
              <w:jc w:val="right"/>
              <w:rPr>
                <w:rFonts w:ascii="新細明體" w:eastAsia="新細明體" w:hAnsi="新細明體" w:cs="Times New Roman"/>
                <w:noProof/>
                <w:spacing w:val="-2"/>
                <w:sz w:val="20"/>
                <w:szCs w:val="20"/>
              </w:rPr>
            </w:pPr>
            <w:r w:rsidRPr="006C3ADE">
              <w:rPr>
                <w:rFonts w:ascii="新細明體" w:eastAsia="新細明體" w:hAnsi="新細明體" w:cs="Times New Roman"/>
                <w:noProof/>
                <w:spacing w:val="-2"/>
                <w:sz w:val="20"/>
                <w:szCs w:val="20"/>
              </w:rPr>
              <w:t>- 6,573,323</w:t>
            </w:r>
          </w:p>
        </w:tc>
        <w:tc>
          <w:tcPr>
            <w:tcW w:w="630" w:type="dxa"/>
            <w:tcBorders>
              <w:left w:val="single" w:sz="4" w:space="0" w:color="auto"/>
              <w:right w:val="single" w:sz="4" w:space="0" w:color="auto"/>
            </w:tcBorders>
            <w:vAlign w:val="center"/>
          </w:tcPr>
          <w:p w14:paraId="2ECCC544" w14:textId="1CF8F9CE" w:rsidR="00457C9D" w:rsidRPr="00471B38" w:rsidRDefault="00457C9D" w:rsidP="00457C9D">
            <w:pPr>
              <w:jc w:val="right"/>
              <w:rPr>
                <w:rFonts w:ascii="新細明體" w:eastAsia="新細明體" w:hAnsi="新細明體" w:cs="Times New Roman"/>
                <w:noProof/>
                <w:sz w:val="20"/>
                <w:szCs w:val="20"/>
              </w:rPr>
            </w:pPr>
            <w:r w:rsidRPr="006C3ADE">
              <w:rPr>
                <w:rFonts w:ascii="新細明體" w:eastAsia="新細明體" w:hAnsi="新細明體" w:cs="Times New Roman"/>
                <w:noProof/>
                <w:sz w:val="20"/>
                <w:szCs w:val="20"/>
              </w:rPr>
              <w:t>- 4.01</w:t>
            </w:r>
          </w:p>
        </w:tc>
        <w:tc>
          <w:tcPr>
            <w:tcW w:w="1036" w:type="dxa"/>
            <w:tcBorders>
              <w:left w:val="single" w:sz="4" w:space="0" w:color="auto"/>
              <w:right w:val="single" w:sz="4" w:space="0" w:color="auto"/>
            </w:tcBorders>
            <w:vAlign w:val="center"/>
          </w:tcPr>
          <w:p w14:paraId="00B88D76" w14:textId="499E4614" w:rsidR="00457C9D" w:rsidRPr="00471B38" w:rsidRDefault="00457C9D" w:rsidP="00457C9D">
            <w:pPr>
              <w:jc w:val="right"/>
              <w:rPr>
                <w:rFonts w:ascii="新細明體" w:eastAsia="新細明體" w:hAnsi="新細明體"/>
                <w:sz w:val="20"/>
                <w:szCs w:val="20"/>
              </w:rPr>
            </w:pPr>
            <w:r w:rsidRPr="002221B0">
              <w:rPr>
                <w:rFonts w:ascii="新細明體" w:eastAsia="新細明體" w:hAnsi="新細明體" w:cs="Times New Roman"/>
                <w:noProof/>
                <w:sz w:val="20"/>
                <w:szCs w:val="20"/>
              </w:rPr>
              <w:t>6,573,323</w:t>
            </w:r>
          </w:p>
        </w:tc>
        <w:tc>
          <w:tcPr>
            <w:tcW w:w="672" w:type="dxa"/>
            <w:tcBorders>
              <w:left w:val="single" w:sz="4" w:space="0" w:color="auto"/>
            </w:tcBorders>
            <w:vAlign w:val="center"/>
          </w:tcPr>
          <w:p w14:paraId="43178D7B" w14:textId="29077EFC" w:rsidR="00457C9D" w:rsidRPr="00471B38" w:rsidRDefault="00457C9D" w:rsidP="00457C9D">
            <w:pPr>
              <w:jc w:val="right"/>
              <w:rPr>
                <w:rFonts w:ascii="新細明體" w:eastAsia="新細明體" w:hAnsi="新細明體"/>
                <w:sz w:val="20"/>
                <w:szCs w:val="20"/>
              </w:rPr>
            </w:pPr>
            <w:r w:rsidRPr="00E030FF">
              <w:rPr>
                <w:rFonts w:ascii="新細明體" w:eastAsia="新細明體" w:hAnsi="新細明體"/>
                <w:sz w:val="20"/>
                <w:szCs w:val="20"/>
              </w:rPr>
              <w:t>4.01</w:t>
            </w:r>
          </w:p>
        </w:tc>
      </w:tr>
      <w:tr w:rsidR="00457C9D" w:rsidRPr="00670E01" w14:paraId="71D2E1FE" w14:textId="77777777" w:rsidTr="00FB7DB7">
        <w:trPr>
          <w:trHeight w:val="772"/>
        </w:trPr>
        <w:tc>
          <w:tcPr>
            <w:tcW w:w="1442" w:type="dxa"/>
            <w:tcBorders>
              <w:top w:val="nil"/>
              <w:left w:val="nil"/>
              <w:bottom w:val="nil"/>
              <w:right w:val="single" w:sz="4" w:space="0" w:color="auto"/>
            </w:tcBorders>
            <w:noWrap/>
            <w:vAlign w:val="center"/>
          </w:tcPr>
          <w:p w14:paraId="5ED302A8" w14:textId="77777777" w:rsidR="00457C9D"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6019DB18"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5AF70F6B"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531764B2"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437EDEED"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753AF0E7"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7138C0B5"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2945C416"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74803BDB"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768545C7" w14:textId="77777777" w:rsidR="00457C9D" w:rsidRPr="00471B38" w:rsidRDefault="00457C9D" w:rsidP="00457C9D">
            <w:pPr>
              <w:jc w:val="right"/>
              <w:rPr>
                <w:rFonts w:ascii="新細明體" w:eastAsia="新細明體" w:hAnsi="新細明體"/>
                <w:sz w:val="20"/>
                <w:szCs w:val="20"/>
              </w:rPr>
            </w:pPr>
          </w:p>
        </w:tc>
      </w:tr>
      <w:tr w:rsidR="00457C9D" w:rsidRPr="00670E01" w14:paraId="174859C1" w14:textId="77777777" w:rsidTr="00FB7DB7">
        <w:trPr>
          <w:trHeight w:val="772"/>
        </w:trPr>
        <w:tc>
          <w:tcPr>
            <w:tcW w:w="1442" w:type="dxa"/>
            <w:tcBorders>
              <w:top w:val="nil"/>
              <w:left w:val="nil"/>
              <w:bottom w:val="nil"/>
              <w:right w:val="single" w:sz="4" w:space="0" w:color="auto"/>
            </w:tcBorders>
            <w:noWrap/>
            <w:vAlign w:val="center"/>
            <w:hideMark/>
          </w:tcPr>
          <w:p w14:paraId="4234D378" w14:textId="3EDD33D9" w:rsidR="00457C9D" w:rsidRPr="00D73FA3" w:rsidRDefault="00457C9D" w:rsidP="00457C9D">
            <w:pPr>
              <w:ind w:leftChars="11" w:left="26" w:rightChars="10" w:right="24"/>
              <w:jc w:val="distribute"/>
              <w:rPr>
                <w:rFonts w:ascii="標楷體" w:eastAsia="標楷體" w:hAnsi="標楷體" w:cs="Times New Roman"/>
                <w:b/>
                <w:noProof/>
                <w:kern w:val="0"/>
                <w:sz w:val="20"/>
                <w:szCs w:val="20"/>
              </w:rPr>
            </w:pPr>
            <w:r w:rsidRPr="00D73FA3">
              <w:rPr>
                <w:rFonts w:ascii="標楷體" w:eastAsia="標楷體" w:hAnsi="標楷體" w:cs="Times New Roman" w:hint="eastAsia"/>
                <w:b/>
                <w:noProof/>
                <w:kern w:val="0"/>
                <w:sz w:val="20"/>
                <w:szCs w:val="20"/>
              </w:rPr>
              <w:t>新北市政府捷運工程局主管</w:t>
            </w:r>
          </w:p>
        </w:tc>
        <w:tc>
          <w:tcPr>
            <w:tcW w:w="994" w:type="dxa"/>
            <w:tcBorders>
              <w:top w:val="nil"/>
              <w:left w:val="nil"/>
              <w:bottom w:val="nil"/>
              <w:right w:val="single" w:sz="4" w:space="0" w:color="auto"/>
            </w:tcBorders>
            <w:noWrap/>
            <w:vAlign w:val="center"/>
          </w:tcPr>
          <w:p w14:paraId="7FA188B8" w14:textId="6BA52347" w:rsidR="00457C9D" w:rsidRPr="00471B38" w:rsidRDefault="00457C9D" w:rsidP="00457C9D">
            <w:pPr>
              <w:jc w:val="right"/>
              <w:rPr>
                <w:rFonts w:ascii="新細明體" w:eastAsia="新細明體" w:hAnsi="新細明體" w:cs="Times New Roman"/>
                <w:b/>
                <w:noProof/>
                <w:sz w:val="20"/>
                <w:szCs w:val="20"/>
              </w:rPr>
            </w:pPr>
            <w:r w:rsidRPr="00571AFB">
              <w:rPr>
                <w:rFonts w:ascii="新細明體" w:eastAsia="新細明體" w:hAnsi="新細明體" w:cs="Times New Roman"/>
                <w:b/>
                <w:noProof/>
                <w:sz w:val="20"/>
                <w:szCs w:val="20"/>
              </w:rPr>
              <w:t>35,197,055</w:t>
            </w:r>
          </w:p>
        </w:tc>
        <w:tc>
          <w:tcPr>
            <w:tcW w:w="952" w:type="dxa"/>
            <w:tcBorders>
              <w:top w:val="nil"/>
              <w:left w:val="single" w:sz="4" w:space="0" w:color="auto"/>
              <w:bottom w:val="nil"/>
              <w:right w:val="single" w:sz="4" w:space="0" w:color="auto"/>
            </w:tcBorders>
            <w:noWrap/>
            <w:vAlign w:val="center"/>
          </w:tcPr>
          <w:p w14:paraId="7306EAC9" w14:textId="7FAECF12"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16,497,000</w:t>
            </w:r>
          </w:p>
        </w:tc>
        <w:tc>
          <w:tcPr>
            <w:tcW w:w="1176" w:type="dxa"/>
            <w:tcBorders>
              <w:top w:val="nil"/>
              <w:left w:val="single" w:sz="4" w:space="0" w:color="auto"/>
              <w:bottom w:val="nil"/>
              <w:right w:val="single" w:sz="4" w:space="0" w:color="auto"/>
            </w:tcBorders>
            <w:vAlign w:val="center"/>
          </w:tcPr>
          <w:p w14:paraId="6B6A093E" w14:textId="066A842F" w:rsidR="00457C9D" w:rsidRPr="00471B38" w:rsidRDefault="00457C9D" w:rsidP="00457C9D">
            <w:pPr>
              <w:jc w:val="right"/>
              <w:rPr>
                <w:rFonts w:ascii="新細明體" w:eastAsia="新細明體" w:hAnsi="新細明體"/>
                <w:b/>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5DF182D6" w14:textId="06D73113" w:rsidR="00457C9D" w:rsidRPr="00471B38" w:rsidRDefault="00457C9D" w:rsidP="00457C9D">
            <w:pPr>
              <w:jc w:val="right"/>
              <w:rPr>
                <w:rFonts w:ascii="新細明體" w:eastAsia="新細明體" w:hAnsi="新細明體" w:cs="Times New Roman"/>
                <w:b/>
                <w:noProof/>
                <w:sz w:val="20"/>
                <w:szCs w:val="20"/>
              </w:rPr>
            </w:pPr>
            <w:r w:rsidRPr="008F68DD">
              <w:rPr>
                <w:rFonts w:ascii="新細明體" w:eastAsia="新細明體" w:hAnsi="新細明體" w:cs="Times New Roman"/>
                <w:b/>
                <w:noProof/>
                <w:sz w:val="20"/>
                <w:szCs w:val="20"/>
              </w:rPr>
              <w:t>51,694,055</w:t>
            </w:r>
          </w:p>
        </w:tc>
        <w:tc>
          <w:tcPr>
            <w:tcW w:w="909" w:type="dxa"/>
            <w:tcBorders>
              <w:top w:val="nil"/>
              <w:left w:val="single" w:sz="4" w:space="0" w:color="auto"/>
              <w:bottom w:val="nil"/>
              <w:right w:val="single" w:sz="4" w:space="0" w:color="auto"/>
            </w:tcBorders>
            <w:vAlign w:val="center"/>
          </w:tcPr>
          <w:p w14:paraId="15353A90" w14:textId="0A3600BA" w:rsidR="00457C9D" w:rsidRPr="00471B38" w:rsidRDefault="00457C9D" w:rsidP="00457C9D">
            <w:pPr>
              <w:jc w:val="right"/>
              <w:rPr>
                <w:rFonts w:ascii="新細明體" w:eastAsia="新細明體" w:hAnsi="新細明體" w:cs="Times New Roman"/>
                <w:b/>
                <w:noProof/>
                <w:sz w:val="20"/>
                <w:szCs w:val="20"/>
              </w:rPr>
            </w:pPr>
            <w:r w:rsidRPr="00544267">
              <w:rPr>
                <w:rFonts w:ascii="新細明體" w:eastAsia="新細明體" w:hAnsi="新細明體" w:cs="Times New Roman"/>
                <w:b/>
                <w:noProof/>
                <w:sz w:val="20"/>
                <w:szCs w:val="20"/>
              </w:rPr>
              <w:t>37,784,140</w:t>
            </w:r>
          </w:p>
        </w:tc>
        <w:tc>
          <w:tcPr>
            <w:tcW w:w="1092" w:type="dxa"/>
            <w:tcBorders>
              <w:top w:val="nil"/>
              <w:left w:val="single" w:sz="4" w:space="0" w:color="auto"/>
              <w:bottom w:val="nil"/>
              <w:right w:val="single" w:sz="4" w:space="0" w:color="auto"/>
            </w:tcBorders>
            <w:noWrap/>
            <w:vAlign w:val="center"/>
          </w:tcPr>
          <w:p w14:paraId="36147297" w14:textId="60BF0822" w:rsidR="00457C9D" w:rsidRPr="00471B38" w:rsidRDefault="00457C9D" w:rsidP="00457C9D">
            <w:pPr>
              <w:jc w:val="right"/>
              <w:rPr>
                <w:rFonts w:ascii="新細明體" w:eastAsia="新細明體" w:hAnsi="新細明體" w:cs="Times New Roman"/>
                <w:b/>
                <w:noProof/>
                <w:sz w:val="20"/>
                <w:szCs w:val="20"/>
              </w:rPr>
            </w:pPr>
            <w:r w:rsidRPr="006C3ADE">
              <w:rPr>
                <w:rFonts w:ascii="新細明體" w:eastAsia="新細明體" w:hAnsi="新細明體" w:cs="Times New Roman"/>
                <w:b/>
                <w:noProof/>
                <w:sz w:val="20"/>
                <w:szCs w:val="20"/>
              </w:rPr>
              <w:t>- 13,909,915</w:t>
            </w:r>
          </w:p>
        </w:tc>
        <w:tc>
          <w:tcPr>
            <w:tcW w:w="630" w:type="dxa"/>
            <w:tcBorders>
              <w:left w:val="single" w:sz="4" w:space="0" w:color="auto"/>
              <w:right w:val="single" w:sz="4" w:space="0" w:color="auto"/>
            </w:tcBorders>
            <w:vAlign w:val="center"/>
          </w:tcPr>
          <w:p w14:paraId="497CE13F" w14:textId="14ABF5F9" w:rsidR="00457C9D" w:rsidRPr="00471B38" w:rsidRDefault="00457C9D" w:rsidP="00457C9D">
            <w:pPr>
              <w:jc w:val="right"/>
              <w:rPr>
                <w:rFonts w:ascii="新細明體" w:eastAsia="新細明體" w:hAnsi="新細明體" w:cs="Times New Roman"/>
                <w:b/>
                <w:noProof/>
                <w:sz w:val="20"/>
                <w:szCs w:val="20"/>
              </w:rPr>
            </w:pPr>
            <w:r w:rsidRPr="006C3ADE">
              <w:rPr>
                <w:rFonts w:ascii="新細明體" w:eastAsia="新細明體" w:hAnsi="新細明體" w:cs="Times New Roman"/>
                <w:b/>
                <w:noProof/>
                <w:sz w:val="20"/>
                <w:szCs w:val="20"/>
              </w:rPr>
              <w:t>- 26.91</w:t>
            </w:r>
          </w:p>
        </w:tc>
        <w:tc>
          <w:tcPr>
            <w:tcW w:w="1036" w:type="dxa"/>
            <w:tcBorders>
              <w:left w:val="single" w:sz="4" w:space="0" w:color="auto"/>
              <w:right w:val="single" w:sz="4" w:space="0" w:color="auto"/>
            </w:tcBorders>
            <w:vAlign w:val="center"/>
          </w:tcPr>
          <w:p w14:paraId="56DA1849" w14:textId="61C0A15C" w:rsidR="00457C9D" w:rsidRPr="00471B38" w:rsidRDefault="00457C9D" w:rsidP="00457C9D">
            <w:pPr>
              <w:jc w:val="right"/>
              <w:rPr>
                <w:rFonts w:ascii="新細明體" w:eastAsia="新細明體" w:hAnsi="新細明體" w:cs="Times New Roman"/>
                <w:b/>
                <w:noProof/>
                <w:sz w:val="20"/>
                <w:szCs w:val="20"/>
              </w:rPr>
            </w:pPr>
            <w:r w:rsidRPr="002221B0">
              <w:rPr>
                <w:rFonts w:ascii="新細明體" w:eastAsia="新細明體" w:hAnsi="新細明體" w:cs="Times New Roman"/>
                <w:b/>
                <w:noProof/>
                <w:sz w:val="20"/>
                <w:szCs w:val="20"/>
              </w:rPr>
              <w:t>6,698,816</w:t>
            </w:r>
          </w:p>
        </w:tc>
        <w:tc>
          <w:tcPr>
            <w:tcW w:w="672" w:type="dxa"/>
            <w:tcBorders>
              <w:left w:val="single" w:sz="4" w:space="0" w:color="auto"/>
            </w:tcBorders>
            <w:vAlign w:val="center"/>
          </w:tcPr>
          <w:p w14:paraId="07E27FAA" w14:textId="7E22BB3B" w:rsidR="00457C9D" w:rsidRPr="00471B38" w:rsidRDefault="00457C9D" w:rsidP="00457C9D">
            <w:pPr>
              <w:jc w:val="right"/>
              <w:rPr>
                <w:rFonts w:ascii="新細明體" w:eastAsia="新細明體" w:hAnsi="新細明體"/>
                <w:b/>
                <w:sz w:val="20"/>
                <w:szCs w:val="20"/>
              </w:rPr>
            </w:pPr>
            <w:r w:rsidRPr="00E030FF">
              <w:rPr>
                <w:rFonts w:ascii="新細明體" w:eastAsia="新細明體" w:hAnsi="新細明體"/>
                <w:b/>
                <w:sz w:val="20"/>
                <w:szCs w:val="20"/>
              </w:rPr>
              <w:t>12.96</w:t>
            </w:r>
          </w:p>
        </w:tc>
      </w:tr>
      <w:tr w:rsidR="00457C9D" w:rsidRPr="00670E01" w14:paraId="79823750" w14:textId="77777777" w:rsidTr="00FB7DB7">
        <w:trPr>
          <w:trHeight w:val="772"/>
        </w:trPr>
        <w:tc>
          <w:tcPr>
            <w:tcW w:w="1442" w:type="dxa"/>
            <w:tcBorders>
              <w:top w:val="nil"/>
              <w:left w:val="nil"/>
              <w:bottom w:val="nil"/>
              <w:right w:val="single" w:sz="4" w:space="0" w:color="auto"/>
            </w:tcBorders>
            <w:noWrap/>
            <w:vAlign w:val="center"/>
          </w:tcPr>
          <w:p w14:paraId="4DA7EF0B" w14:textId="77777777" w:rsidR="00457C9D" w:rsidRPr="00BF0FA3" w:rsidRDefault="00457C9D" w:rsidP="00457C9D">
            <w:pPr>
              <w:ind w:leftChars="100" w:left="240" w:rightChars="10" w:right="24"/>
              <w:jc w:val="distribute"/>
              <w:rPr>
                <w:rFonts w:ascii="標楷體" w:eastAsia="標楷體" w:hAnsi="標楷體" w:cs="Times New Roman"/>
                <w:kern w:val="0"/>
                <w:sz w:val="20"/>
                <w:szCs w:val="20"/>
              </w:rPr>
            </w:pPr>
          </w:p>
        </w:tc>
        <w:tc>
          <w:tcPr>
            <w:tcW w:w="994" w:type="dxa"/>
            <w:tcBorders>
              <w:top w:val="nil"/>
              <w:left w:val="nil"/>
              <w:bottom w:val="nil"/>
              <w:right w:val="single" w:sz="4" w:space="0" w:color="auto"/>
            </w:tcBorders>
            <w:noWrap/>
            <w:vAlign w:val="center"/>
          </w:tcPr>
          <w:p w14:paraId="3E8A6019"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5D957686"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49F0CB8B"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35BD7DAC"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418AF1B9"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0A680F91"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5529DA7B"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41AF925A"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078E4F3B" w14:textId="77777777" w:rsidR="00457C9D" w:rsidRPr="00471B38" w:rsidRDefault="00457C9D" w:rsidP="00457C9D">
            <w:pPr>
              <w:jc w:val="right"/>
              <w:rPr>
                <w:rFonts w:ascii="新細明體" w:eastAsia="新細明體" w:hAnsi="新細明體"/>
                <w:sz w:val="20"/>
                <w:szCs w:val="20"/>
              </w:rPr>
            </w:pPr>
          </w:p>
        </w:tc>
      </w:tr>
      <w:tr w:rsidR="00457C9D" w:rsidRPr="00670E01" w14:paraId="4F72A925" w14:textId="77777777" w:rsidTr="00FB7DB7">
        <w:trPr>
          <w:trHeight w:val="772"/>
        </w:trPr>
        <w:tc>
          <w:tcPr>
            <w:tcW w:w="1442" w:type="dxa"/>
            <w:tcBorders>
              <w:top w:val="nil"/>
              <w:left w:val="nil"/>
              <w:bottom w:val="nil"/>
              <w:right w:val="single" w:sz="4" w:space="0" w:color="auto"/>
            </w:tcBorders>
            <w:noWrap/>
            <w:vAlign w:val="center"/>
            <w:hideMark/>
          </w:tcPr>
          <w:p w14:paraId="644C1633" w14:textId="77777777" w:rsidR="00457C9D" w:rsidRDefault="00457C9D" w:rsidP="00457C9D">
            <w:pPr>
              <w:ind w:leftChars="93" w:left="223" w:rightChars="4" w:right="10"/>
              <w:jc w:val="distribute"/>
              <w:rPr>
                <w:rFonts w:ascii="標楷體" w:eastAsia="標楷體" w:hAnsi="標楷體" w:cs="Times New Roman"/>
                <w:b/>
                <w:noProof/>
                <w:kern w:val="0"/>
                <w:sz w:val="20"/>
                <w:szCs w:val="20"/>
              </w:rPr>
            </w:pPr>
            <w:r>
              <w:rPr>
                <w:rFonts w:ascii="標楷體" w:eastAsia="標楷體" w:hAnsi="標楷體" w:cs="Times New Roman" w:hint="eastAsia"/>
                <w:b/>
                <w:noProof/>
                <w:kern w:val="0"/>
                <w:sz w:val="20"/>
                <w:szCs w:val="20"/>
              </w:rPr>
              <w:t>新北</w:t>
            </w:r>
            <w:r w:rsidRPr="00551282">
              <w:rPr>
                <w:rFonts w:ascii="標楷體" w:eastAsia="標楷體" w:hAnsi="標楷體" w:cs="Times New Roman" w:hint="eastAsia"/>
                <w:b/>
                <w:noProof/>
                <w:kern w:val="0"/>
                <w:sz w:val="20"/>
                <w:szCs w:val="20"/>
              </w:rPr>
              <w:t>大眾</w:t>
            </w:r>
          </w:p>
          <w:p w14:paraId="55FC867B" w14:textId="77777777" w:rsidR="00457C9D" w:rsidRDefault="00457C9D" w:rsidP="00457C9D">
            <w:pPr>
              <w:ind w:leftChars="93" w:left="223" w:rightChars="4" w:right="10"/>
              <w:jc w:val="distribute"/>
              <w:rPr>
                <w:rFonts w:ascii="標楷體" w:eastAsia="標楷體" w:hAnsi="標楷體" w:cs="Times New Roman"/>
                <w:b/>
                <w:noProof/>
                <w:kern w:val="0"/>
                <w:sz w:val="20"/>
                <w:szCs w:val="20"/>
              </w:rPr>
            </w:pPr>
            <w:r w:rsidRPr="00551282">
              <w:rPr>
                <w:rFonts w:ascii="標楷體" w:eastAsia="標楷體" w:hAnsi="標楷體" w:cs="Times New Roman" w:hint="eastAsia"/>
                <w:b/>
                <w:noProof/>
                <w:kern w:val="0"/>
                <w:sz w:val="20"/>
                <w:szCs w:val="20"/>
              </w:rPr>
              <w:t>捷運股份</w:t>
            </w:r>
          </w:p>
          <w:p w14:paraId="46EBA70C" w14:textId="53C0025C" w:rsidR="00457C9D" w:rsidRPr="007F6D3A" w:rsidRDefault="00457C9D" w:rsidP="00457C9D">
            <w:pPr>
              <w:ind w:leftChars="93" w:left="223" w:rightChars="4" w:right="10"/>
              <w:jc w:val="distribute"/>
              <w:rPr>
                <w:rFonts w:ascii="標楷體" w:eastAsia="標楷體" w:hAnsi="標楷體" w:cs="Times New Roman"/>
                <w:b/>
                <w:noProof/>
                <w:kern w:val="0"/>
                <w:sz w:val="20"/>
                <w:szCs w:val="20"/>
              </w:rPr>
            </w:pPr>
            <w:r w:rsidRPr="00551282">
              <w:rPr>
                <w:rFonts w:ascii="標楷體" w:eastAsia="標楷體" w:hAnsi="標楷體" w:cs="Times New Roman" w:hint="eastAsia"/>
                <w:b/>
                <w:noProof/>
                <w:kern w:val="0"/>
                <w:sz w:val="20"/>
                <w:szCs w:val="20"/>
              </w:rPr>
              <w:t>有限公司</w:t>
            </w:r>
          </w:p>
        </w:tc>
        <w:tc>
          <w:tcPr>
            <w:tcW w:w="994" w:type="dxa"/>
            <w:tcBorders>
              <w:top w:val="nil"/>
              <w:left w:val="nil"/>
              <w:bottom w:val="nil"/>
              <w:right w:val="single" w:sz="4" w:space="0" w:color="auto"/>
            </w:tcBorders>
            <w:noWrap/>
            <w:vAlign w:val="center"/>
          </w:tcPr>
          <w:p w14:paraId="5974643B" w14:textId="6BFD64CF" w:rsidR="00457C9D" w:rsidRPr="00471B38" w:rsidRDefault="00457C9D" w:rsidP="00457C9D">
            <w:pPr>
              <w:jc w:val="right"/>
              <w:rPr>
                <w:rFonts w:ascii="新細明體" w:eastAsia="新細明體" w:hAnsi="新細明體" w:cs="Times New Roman"/>
                <w:noProof/>
                <w:sz w:val="20"/>
                <w:szCs w:val="20"/>
              </w:rPr>
            </w:pPr>
            <w:r w:rsidRPr="00571AFB">
              <w:rPr>
                <w:rFonts w:ascii="新細明體" w:eastAsia="新細明體" w:hAnsi="新細明體" w:cs="Times New Roman"/>
                <w:b/>
                <w:noProof/>
                <w:sz w:val="20"/>
                <w:szCs w:val="20"/>
              </w:rPr>
              <w:t>35,197,055</w:t>
            </w:r>
          </w:p>
        </w:tc>
        <w:tc>
          <w:tcPr>
            <w:tcW w:w="952" w:type="dxa"/>
            <w:tcBorders>
              <w:top w:val="nil"/>
              <w:left w:val="single" w:sz="4" w:space="0" w:color="auto"/>
              <w:bottom w:val="nil"/>
              <w:right w:val="single" w:sz="4" w:space="0" w:color="auto"/>
            </w:tcBorders>
            <w:noWrap/>
            <w:vAlign w:val="center"/>
          </w:tcPr>
          <w:p w14:paraId="61360259" w14:textId="7741688B"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b/>
                <w:noProof/>
                <w:sz w:val="20"/>
                <w:szCs w:val="20"/>
              </w:rPr>
              <w:t>16,497,000</w:t>
            </w:r>
          </w:p>
        </w:tc>
        <w:tc>
          <w:tcPr>
            <w:tcW w:w="1176" w:type="dxa"/>
            <w:tcBorders>
              <w:top w:val="nil"/>
              <w:left w:val="single" w:sz="4" w:space="0" w:color="auto"/>
              <w:bottom w:val="nil"/>
              <w:right w:val="single" w:sz="4" w:space="0" w:color="auto"/>
            </w:tcBorders>
            <w:vAlign w:val="center"/>
          </w:tcPr>
          <w:p w14:paraId="70050525" w14:textId="00DB4778" w:rsidR="00457C9D" w:rsidRPr="00471B38" w:rsidRDefault="00457C9D" w:rsidP="00457C9D">
            <w:pPr>
              <w:jc w:val="right"/>
              <w:rPr>
                <w:rFonts w:ascii="新細明體" w:eastAsia="新細明體" w:hAnsi="新細明體"/>
                <w:sz w:val="20"/>
                <w:szCs w:val="20"/>
              </w:rPr>
            </w:pPr>
            <w:r w:rsidRPr="00471B38">
              <w:rPr>
                <w:rFonts w:ascii="新細明體" w:eastAsia="新細明體" w:hAnsi="新細明體"/>
                <w:b/>
                <w:sz w:val="20"/>
                <w:szCs w:val="20"/>
              </w:rPr>
              <w:t>－</w:t>
            </w:r>
          </w:p>
        </w:tc>
        <w:tc>
          <w:tcPr>
            <w:tcW w:w="1008" w:type="dxa"/>
            <w:tcBorders>
              <w:top w:val="nil"/>
              <w:left w:val="single" w:sz="4" w:space="0" w:color="auto"/>
              <w:bottom w:val="nil"/>
              <w:right w:val="single" w:sz="4" w:space="0" w:color="auto"/>
            </w:tcBorders>
            <w:noWrap/>
            <w:vAlign w:val="center"/>
          </w:tcPr>
          <w:p w14:paraId="0BA33D1A" w14:textId="08861B97"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b/>
                <w:noProof/>
                <w:sz w:val="20"/>
                <w:szCs w:val="20"/>
              </w:rPr>
              <w:t>51,694,055</w:t>
            </w:r>
          </w:p>
        </w:tc>
        <w:tc>
          <w:tcPr>
            <w:tcW w:w="909" w:type="dxa"/>
            <w:tcBorders>
              <w:top w:val="nil"/>
              <w:left w:val="single" w:sz="4" w:space="0" w:color="auto"/>
              <w:bottom w:val="nil"/>
              <w:right w:val="single" w:sz="4" w:space="0" w:color="auto"/>
            </w:tcBorders>
            <w:vAlign w:val="center"/>
          </w:tcPr>
          <w:p w14:paraId="106BCE36" w14:textId="0F8FAF4F" w:rsidR="00457C9D" w:rsidRPr="00471B38" w:rsidRDefault="00457C9D" w:rsidP="00457C9D">
            <w:pPr>
              <w:jc w:val="right"/>
              <w:rPr>
                <w:rFonts w:ascii="新細明體" w:eastAsia="新細明體" w:hAnsi="新細明體" w:cs="Times New Roman"/>
                <w:noProof/>
                <w:sz w:val="20"/>
                <w:szCs w:val="20"/>
              </w:rPr>
            </w:pPr>
            <w:r w:rsidRPr="00544267">
              <w:rPr>
                <w:rFonts w:ascii="新細明體" w:eastAsia="新細明體" w:hAnsi="新細明體" w:cs="Times New Roman"/>
                <w:b/>
                <w:noProof/>
                <w:sz w:val="20"/>
                <w:szCs w:val="20"/>
              </w:rPr>
              <w:t>37,784,140</w:t>
            </w:r>
          </w:p>
        </w:tc>
        <w:tc>
          <w:tcPr>
            <w:tcW w:w="1092" w:type="dxa"/>
            <w:tcBorders>
              <w:top w:val="nil"/>
              <w:left w:val="single" w:sz="4" w:space="0" w:color="auto"/>
              <w:bottom w:val="nil"/>
              <w:right w:val="single" w:sz="4" w:space="0" w:color="auto"/>
            </w:tcBorders>
            <w:noWrap/>
            <w:vAlign w:val="center"/>
          </w:tcPr>
          <w:p w14:paraId="12D2B733" w14:textId="776E3722" w:rsidR="00457C9D" w:rsidRPr="00471B38" w:rsidRDefault="00457C9D" w:rsidP="00457C9D">
            <w:pPr>
              <w:jc w:val="right"/>
              <w:rPr>
                <w:rFonts w:ascii="新細明體" w:eastAsia="新細明體" w:hAnsi="新細明體" w:cs="Times New Roman"/>
                <w:noProof/>
                <w:sz w:val="20"/>
                <w:szCs w:val="20"/>
              </w:rPr>
            </w:pPr>
            <w:r w:rsidRPr="006C3ADE">
              <w:rPr>
                <w:rFonts w:ascii="新細明體" w:eastAsia="新細明體" w:hAnsi="新細明體" w:cs="Times New Roman"/>
                <w:b/>
                <w:noProof/>
                <w:sz w:val="20"/>
                <w:szCs w:val="20"/>
              </w:rPr>
              <w:t>- 13,909,915</w:t>
            </w:r>
          </w:p>
        </w:tc>
        <w:tc>
          <w:tcPr>
            <w:tcW w:w="630" w:type="dxa"/>
            <w:tcBorders>
              <w:left w:val="single" w:sz="4" w:space="0" w:color="auto"/>
              <w:right w:val="single" w:sz="4" w:space="0" w:color="auto"/>
            </w:tcBorders>
            <w:vAlign w:val="center"/>
          </w:tcPr>
          <w:p w14:paraId="38CAE13D" w14:textId="4C830AAE" w:rsidR="00457C9D" w:rsidRPr="00471B38" w:rsidRDefault="00457C9D" w:rsidP="00457C9D">
            <w:pPr>
              <w:jc w:val="right"/>
              <w:rPr>
                <w:rFonts w:ascii="新細明體" w:eastAsia="新細明體" w:hAnsi="新細明體" w:cs="Times New Roman"/>
                <w:noProof/>
                <w:sz w:val="20"/>
                <w:szCs w:val="20"/>
              </w:rPr>
            </w:pPr>
            <w:r w:rsidRPr="006C3ADE">
              <w:rPr>
                <w:rFonts w:ascii="新細明體" w:eastAsia="新細明體" w:hAnsi="新細明體" w:cs="Times New Roman"/>
                <w:b/>
                <w:noProof/>
                <w:sz w:val="20"/>
                <w:szCs w:val="20"/>
              </w:rPr>
              <w:t>- 26.91</w:t>
            </w:r>
          </w:p>
        </w:tc>
        <w:tc>
          <w:tcPr>
            <w:tcW w:w="1036" w:type="dxa"/>
            <w:tcBorders>
              <w:left w:val="single" w:sz="4" w:space="0" w:color="auto"/>
              <w:right w:val="single" w:sz="4" w:space="0" w:color="auto"/>
            </w:tcBorders>
            <w:vAlign w:val="center"/>
          </w:tcPr>
          <w:p w14:paraId="5A2FC676" w14:textId="0549E70C" w:rsidR="00457C9D" w:rsidRPr="00471B38" w:rsidRDefault="00457C9D" w:rsidP="00457C9D">
            <w:pPr>
              <w:jc w:val="right"/>
              <w:rPr>
                <w:rFonts w:ascii="新細明體" w:eastAsia="新細明體" w:hAnsi="新細明體"/>
                <w:sz w:val="20"/>
                <w:szCs w:val="20"/>
              </w:rPr>
            </w:pPr>
            <w:r w:rsidRPr="002221B0">
              <w:rPr>
                <w:rFonts w:ascii="新細明體" w:eastAsia="新細明體" w:hAnsi="新細明體" w:cs="Times New Roman"/>
                <w:b/>
                <w:noProof/>
                <w:sz w:val="20"/>
                <w:szCs w:val="20"/>
              </w:rPr>
              <w:t>6,698,816</w:t>
            </w:r>
          </w:p>
        </w:tc>
        <w:tc>
          <w:tcPr>
            <w:tcW w:w="672" w:type="dxa"/>
            <w:tcBorders>
              <w:left w:val="single" w:sz="4" w:space="0" w:color="auto"/>
            </w:tcBorders>
            <w:vAlign w:val="center"/>
          </w:tcPr>
          <w:p w14:paraId="75DD8CE2" w14:textId="25C84652" w:rsidR="00457C9D" w:rsidRPr="00471B38" w:rsidRDefault="00457C9D" w:rsidP="00457C9D">
            <w:pPr>
              <w:jc w:val="right"/>
              <w:rPr>
                <w:rFonts w:ascii="新細明體" w:eastAsia="新細明體" w:hAnsi="新細明體"/>
                <w:sz w:val="20"/>
                <w:szCs w:val="20"/>
              </w:rPr>
            </w:pPr>
            <w:r w:rsidRPr="00E030FF">
              <w:rPr>
                <w:rFonts w:ascii="新細明體" w:eastAsia="新細明體" w:hAnsi="新細明體"/>
                <w:b/>
                <w:sz w:val="20"/>
                <w:szCs w:val="20"/>
              </w:rPr>
              <w:t>12.96</w:t>
            </w:r>
          </w:p>
        </w:tc>
      </w:tr>
      <w:tr w:rsidR="00457C9D" w:rsidRPr="00670E01" w14:paraId="26CE6D7C" w14:textId="77777777" w:rsidTr="00FB7DB7">
        <w:trPr>
          <w:trHeight w:val="772"/>
        </w:trPr>
        <w:tc>
          <w:tcPr>
            <w:tcW w:w="1442" w:type="dxa"/>
            <w:tcBorders>
              <w:top w:val="nil"/>
              <w:left w:val="nil"/>
              <w:bottom w:val="nil"/>
              <w:right w:val="single" w:sz="4" w:space="0" w:color="auto"/>
            </w:tcBorders>
            <w:noWrap/>
            <w:vAlign w:val="center"/>
          </w:tcPr>
          <w:p w14:paraId="7CCFD1C5" w14:textId="77777777" w:rsidR="00457C9D" w:rsidRPr="00BF0FA3" w:rsidRDefault="00457C9D" w:rsidP="00457C9D">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nil"/>
              <w:bottom w:val="nil"/>
              <w:right w:val="single" w:sz="4" w:space="0" w:color="auto"/>
            </w:tcBorders>
            <w:noWrap/>
            <w:vAlign w:val="center"/>
          </w:tcPr>
          <w:p w14:paraId="4BAF70E5" w14:textId="77777777" w:rsidR="00457C9D" w:rsidRPr="00471B38" w:rsidRDefault="00457C9D" w:rsidP="00457C9D">
            <w:pPr>
              <w:jc w:val="right"/>
              <w:rPr>
                <w:rFonts w:ascii="新細明體" w:eastAsia="新細明體" w:hAnsi="新細明體" w:cs="Times New Roman"/>
                <w:noProof/>
                <w:sz w:val="20"/>
                <w:szCs w:val="20"/>
              </w:rPr>
            </w:pPr>
          </w:p>
        </w:tc>
        <w:tc>
          <w:tcPr>
            <w:tcW w:w="952" w:type="dxa"/>
            <w:tcBorders>
              <w:top w:val="nil"/>
              <w:left w:val="single" w:sz="4" w:space="0" w:color="auto"/>
              <w:bottom w:val="nil"/>
              <w:right w:val="single" w:sz="4" w:space="0" w:color="auto"/>
            </w:tcBorders>
            <w:noWrap/>
            <w:vAlign w:val="center"/>
          </w:tcPr>
          <w:p w14:paraId="248AE4A0" w14:textId="77777777" w:rsidR="00457C9D" w:rsidRPr="00471B38" w:rsidRDefault="00457C9D" w:rsidP="00457C9D">
            <w:pPr>
              <w:jc w:val="right"/>
              <w:rPr>
                <w:rFonts w:ascii="新細明體" w:eastAsia="新細明體" w:hAnsi="新細明體" w:cs="Times New Roman"/>
                <w:noProof/>
                <w:sz w:val="20"/>
                <w:szCs w:val="20"/>
              </w:rPr>
            </w:pPr>
          </w:p>
        </w:tc>
        <w:tc>
          <w:tcPr>
            <w:tcW w:w="1176" w:type="dxa"/>
            <w:tcBorders>
              <w:top w:val="nil"/>
              <w:left w:val="single" w:sz="4" w:space="0" w:color="auto"/>
              <w:bottom w:val="nil"/>
              <w:right w:val="single" w:sz="4" w:space="0" w:color="auto"/>
            </w:tcBorders>
          </w:tcPr>
          <w:p w14:paraId="7F718305" w14:textId="77777777" w:rsidR="00457C9D" w:rsidRPr="00471B38" w:rsidRDefault="00457C9D" w:rsidP="00457C9D">
            <w:pPr>
              <w:jc w:val="right"/>
              <w:rPr>
                <w:rFonts w:ascii="新細明體" w:eastAsia="新細明體" w:hAnsi="新細明體"/>
                <w:sz w:val="20"/>
                <w:szCs w:val="20"/>
              </w:rPr>
            </w:pPr>
          </w:p>
        </w:tc>
        <w:tc>
          <w:tcPr>
            <w:tcW w:w="1008" w:type="dxa"/>
            <w:tcBorders>
              <w:top w:val="nil"/>
              <w:left w:val="single" w:sz="4" w:space="0" w:color="auto"/>
              <w:bottom w:val="nil"/>
              <w:right w:val="single" w:sz="4" w:space="0" w:color="auto"/>
            </w:tcBorders>
            <w:noWrap/>
            <w:vAlign w:val="center"/>
          </w:tcPr>
          <w:p w14:paraId="40BC6029" w14:textId="77777777" w:rsidR="00457C9D" w:rsidRPr="00471B38" w:rsidRDefault="00457C9D" w:rsidP="00457C9D">
            <w:pPr>
              <w:jc w:val="right"/>
              <w:rPr>
                <w:rFonts w:ascii="新細明體" w:eastAsia="新細明體" w:hAnsi="新細明體" w:cs="Times New Roman"/>
                <w:noProof/>
                <w:sz w:val="20"/>
                <w:szCs w:val="20"/>
              </w:rPr>
            </w:pPr>
          </w:p>
        </w:tc>
        <w:tc>
          <w:tcPr>
            <w:tcW w:w="909" w:type="dxa"/>
            <w:tcBorders>
              <w:top w:val="nil"/>
              <w:left w:val="single" w:sz="4" w:space="0" w:color="auto"/>
              <w:bottom w:val="nil"/>
              <w:right w:val="single" w:sz="4" w:space="0" w:color="auto"/>
            </w:tcBorders>
            <w:vAlign w:val="center"/>
          </w:tcPr>
          <w:p w14:paraId="15C1DCCA" w14:textId="77777777" w:rsidR="00457C9D" w:rsidRPr="00471B38" w:rsidRDefault="00457C9D" w:rsidP="00457C9D">
            <w:pPr>
              <w:jc w:val="right"/>
              <w:rPr>
                <w:rFonts w:ascii="新細明體" w:eastAsia="新細明體" w:hAnsi="新細明體" w:cs="Times New Roman"/>
                <w:noProof/>
                <w:sz w:val="20"/>
                <w:szCs w:val="20"/>
              </w:rPr>
            </w:pPr>
          </w:p>
        </w:tc>
        <w:tc>
          <w:tcPr>
            <w:tcW w:w="1092" w:type="dxa"/>
            <w:tcBorders>
              <w:top w:val="nil"/>
              <w:left w:val="single" w:sz="4" w:space="0" w:color="auto"/>
              <w:bottom w:val="nil"/>
              <w:right w:val="single" w:sz="4" w:space="0" w:color="auto"/>
            </w:tcBorders>
            <w:noWrap/>
            <w:vAlign w:val="center"/>
          </w:tcPr>
          <w:p w14:paraId="493FE755" w14:textId="77777777" w:rsidR="00457C9D" w:rsidRPr="00471B38" w:rsidRDefault="00457C9D" w:rsidP="00457C9D">
            <w:pPr>
              <w:jc w:val="right"/>
              <w:rPr>
                <w:rFonts w:ascii="新細明體" w:eastAsia="新細明體" w:hAnsi="新細明體" w:cs="Times New Roman"/>
                <w:noProof/>
                <w:sz w:val="20"/>
                <w:szCs w:val="20"/>
              </w:rPr>
            </w:pPr>
          </w:p>
        </w:tc>
        <w:tc>
          <w:tcPr>
            <w:tcW w:w="630" w:type="dxa"/>
            <w:tcBorders>
              <w:left w:val="single" w:sz="4" w:space="0" w:color="auto"/>
              <w:right w:val="single" w:sz="4" w:space="0" w:color="auto"/>
            </w:tcBorders>
            <w:vAlign w:val="center"/>
          </w:tcPr>
          <w:p w14:paraId="339A7954" w14:textId="77777777" w:rsidR="00457C9D" w:rsidRPr="00471B38" w:rsidRDefault="00457C9D" w:rsidP="00457C9D">
            <w:pPr>
              <w:jc w:val="right"/>
              <w:rPr>
                <w:rFonts w:ascii="新細明體" w:eastAsia="新細明體" w:hAnsi="新細明體" w:cs="Times New Roman"/>
                <w:noProof/>
                <w:sz w:val="20"/>
                <w:szCs w:val="20"/>
              </w:rPr>
            </w:pPr>
          </w:p>
        </w:tc>
        <w:tc>
          <w:tcPr>
            <w:tcW w:w="1036" w:type="dxa"/>
            <w:tcBorders>
              <w:left w:val="single" w:sz="4" w:space="0" w:color="auto"/>
              <w:right w:val="single" w:sz="4" w:space="0" w:color="auto"/>
            </w:tcBorders>
          </w:tcPr>
          <w:p w14:paraId="482D5000" w14:textId="77777777" w:rsidR="00457C9D" w:rsidRPr="00471B38" w:rsidRDefault="00457C9D" w:rsidP="00457C9D">
            <w:pPr>
              <w:jc w:val="right"/>
              <w:rPr>
                <w:rFonts w:ascii="新細明體" w:eastAsia="新細明體" w:hAnsi="新細明體"/>
                <w:sz w:val="20"/>
                <w:szCs w:val="20"/>
              </w:rPr>
            </w:pPr>
          </w:p>
        </w:tc>
        <w:tc>
          <w:tcPr>
            <w:tcW w:w="672" w:type="dxa"/>
            <w:tcBorders>
              <w:left w:val="single" w:sz="4" w:space="0" w:color="auto"/>
            </w:tcBorders>
          </w:tcPr>
          <w:p w14:paraId="0D62EA97" w14:textId="77777777" w:rsidR="00457C9D" w:rsidRPr="00471B38" w:rsidRDefault="00457C9D" w:rsidP="00457C9D">
            <w:pPr>
              <w:jc w:val="right"/>
              <w:rPr>
                <w:rFonts w:ascii="新細明體" w:eastAsia="新細明體" w:hAnsi="新細明體"/>
                <w:sz w:val="20"/>
                <w:szCs w:val="20"/>
              </w:rPr>
            </w:pPr>
          </w:p>
        </w:tc>
      </w:tr>
      <w:tr w:rsidR="00457C9D" w:rsidRPr="00670E01" w14:paraId="101C626A" w14:textId="77777777" w:rsidTr="00C56581">
        <w:trPr>
          <w:trHeight w:val="888"/>
        </w:trPr>
        <w:tc>
          <w:tcPr>
            <w:tcW w:w="1442" w:type="dxa"/>
            <w:tcBorders>
              <w:top w:val="nil"/>
              <w:left w:val="nil"/>
              <w:right w:val="single" w:sz="4" w:space="0" w:color="auto"/>
            </w:tcBorders>
            <w:noWrap/>
            <w:vAlign w:val="center"/>
            <w:hideMark/>
          </w:tcPr>
          <w:p w14:paraId="584B0497" w14:textId="6CEA303B" w:rsidR="00457C9D" w:rsidRPr="007F6D3A" w:rsidRDefault="00457C9D" w:rsidP="00457C9D">
            <w:pPr>
              <w:ind w:leftChars="163" w:left="391" w:rightChars="10" w:right="24"/>
              <w:jc w:val="distribute"/>
              <w:rPr>
                <w:rFonts w:ascii="標楷體" w:eastAsia="標楷體" w:hAnsi="標楷體" w:cs="Times New Roman"/>
                <w:noProof/>
                <w:spacing w:val="-4"/>
                <w:kern w:val="0"/>
                <w:sz w:val="20"/>
                <w:szCs w:val="20"/>
              </w:rPr>
            </w:pPr>
            <w:r w:rsidRPr="007F6D3A">
              <w:rPr>
                <w:rFonts w:ascii="標楷體" w:eastAsia="標楷體" w:hAnsi="標楷體" w:cs="Times New Roman" w:hint="eastAsia"/>
                <w:noProof/>
                <w:spacing w:val="-4"/>
                <w:kern w:val="0"/>
                <w:sz w:val="20"/>
                <w:szCs w:val="20"/>
              </w:rPr>
              <w:t>一般建築及設備</w:t>
            </w:r>
            <w:r>
              <w:rPr>
                <w:rFonts w:ascii="標楷體" w:eastAsia="標楷體" w:hAnsi="標楷體" w:cs="Times New Roman" w:hint="eastAsia"/>
                <w:noProof/>
                <w:spacing w:val="-4"/>
                <w:kern w:val="0"/>
                <w:sz w:val="20"/>
                <w:szCs w:val="20"/>
              </w:rPr>
              <w:t>計畫</w:t>
            </w:r>
          </w:p>
        </w:tc>
        <w:tc>
          <w:tcPr>
            <w:tcW w:w="994" w:type="dxa"/>
            <w:tcBorders>
              <w:top w:val="nil"/>
              <w:left w:val="nil"/>
              <w:right w:val="single" w:sz="4" w:space="0" w:color="auto"/>
            </w:tcBorders>
            <w:noWrap/>
            <w:vAlign w:val="center"/>
          </w:tcPr>
          <w:p w14:paraId="50FBE6D4" w14:textId="6485810D" w:rsidR="00457C9D" w:rsidRPr="00471B38" w:rsidRDefault="00457C9D" w:rsidP="00457C9D">
            <w:pPr>
              <w:jc w:val="right"/>
              <w:rPr>
                <w:rFonts w:ascii="新細明體" w:eastAsia="新細明體" w:hAnsi="新細明體" w:cs="Times New Roman"/>
                <w:noProof/>
                <w:sz w:val="20"/>
                <w:szCs w:val="20"/>
              </w:rPr>
            </w:pPr>
            <w:r w:rsidRPr="00571AFB">
              <w:rPr>
                <w:rFonts w:ascii="新細明體" w:eastAsia="新細明體" w:hAnsi="新細明體" w:cs="Times New Roman"/>
                <w:noProof/>
                <w:sz w:val="20"/>
                <w:szCs w:val="20"/>
              </w:rPr>
              <w:t>35,197,055</w:t>
            </w:r>
          </w:p>
        </w:tc>
        <w:tc>
          <w:tcPr>
            <w:tcW w:w="952" w:type="dxa"/>
            <w:tcBorders>
              <w:top w:val="nil"/>
              <w:left w:val="single" w:sz="4" w:space="0" w:color="auto"/>
              <w:right w:val="single" w:sz="4" w:space="0" w:color="auto"/>
            </w:tcBorders>
            <w:noWrap/>
            <w:vAlign w:val="center"/>
          </w:tcPr>
          <w:p w14:paraId="6AD321EA" w14:textId="6337CD2A"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noProof/>
                <w:sz w:val="20"/>
                <w:szCs w:val="20"/>
              </w:rPr>
              <w:t>16,497,000</w:t>
            </w:r>
          </w:p>
        </w:tc>
        <w:tc>
          <w:tcPr>
            <w:tcW w:w="1176" w:type="dxa"/>
            <w:tcBorders>
              <w:top w:val="nil"/>
              <w:left w:val="single" w:sz="4" w:space="0" w:color="auto"/>
              <w:right w:val="single" w:sz="4" w:space="0" w:color="auto"/>
            </w:tcBorders>
            <w:vAlign w:val="center"/>
          </w:tcPr>
          <w:p w14:paraId="40C8F21D" w14:textId="585ACC55" w:rsidR="00457C9D" w:rsidRPr="00471B38" w:rsidRDefault="00457C9D" w:rsidP="00457C9D">
            <w:pPr>
              <w:jc w:val="right"/>
              <w:rPr>
                <w:rFonts w:ascii="新細明體" w:eastAsia="新細明體" w:hAnsi="新細明體"/>
                <w:sz w:val="20"/>
                <w:szCs w:val="20"/>
              </w:rPr>
            </w:pPr>
            <w:r w:rsidRPr="00471B38">
              <w:rPr>
                <w:rFonts w:ascii="新細明體" w:eastAsia="新細明體" w:hAnsi="新細明體"/>
                <w:sz w:val="20"/>
                <w:szCs w:val="20"/>
              </w:rPr>
              <w:t>－</w:t>
            </w:r>
          </w:p>
        </w:tc>
        <w:tc>
          <w:tcPr>
            <w:tcW w:w="1008" w:type="dxa"/>
            <w:tcBorders>
              <w:top w:val="nil"/>
              <w:left w:val="single" w:sz="4" w:space="0" w:color="auto"/>
              <w:right w:val="single" w:sz="4" w:space="0" w:color="auto"/>
            </w:tcBorders>
            <w:noWrap/>
            <w:vAlign w:val="center"/>
          </w:tcPr>
          <w:p w14:paraId="77FD0FC8" w14:textId="5FF95C56" w:rsidR="00457C9D" w:rsidRPr="00471B38" w:rsidRDefault="00457C9D" w:rsidP="00457C9D">
            <w:pPr>
              <w:jc w:val="right"/>
              <w:rPr>
                <w:rFonts w:ascii="新細明體" w:eastAsia="新細明體" w:hAnsi="新細明體" w:cs="Times New Roman"/>
                <w:noProof/>
                <w:sz w:val="20"/>
                <w:szCs w:val="20"/>
              </w:rPr>
            </w:pPr>
            <w:r w:rsidRPr="008F68DD">
              <w:rPr>
                <w:rFonts w:ascii="新細明體" w:eastAsia="新細明體" w:hAnsi="新細明體" w:cs="Times New Roman"/>
                <w:noProof/>
                <w:sz w:val="20"/>
                <w:szCs w:val="20"/>
              </w:rPr>
              <w:t>51,694,055</w:t>
            </w:r>
          </w:p>
        </w:tc>
        <w:tc>
          <w:tcPr>
            <w:tcW w:w="909" w:type="dxa"/>
            <w:tcBorders>
              <w:top w:val="nil"/>
              <w:left w:val="single" w:sz="4" w:space="0" w:color="auto"/>
              <w:right w:val="single" w:sz="4" w:space="0" w:color="auto"/>
            </w:tcBorders>
            <w:vAlign w:val="center"/>
          </w:tcPr>
          <w:p w14:paraId="42537646" w14:textId="5EF307DE" w:rsidR="00457C9D" w:rsidRPr="00471B38" w:rsidRDefault="00457C9D" w:rsidP="00457C9D">
            <w:pPr>
              <w:jc w:val="right"/>
              <w:rPr>
                <w:rFonts w:ascii="新細明體" w:eastAsia="新細明體" w:hAnsi="新細明體" w:cs="Times New Roman"/>
                <w:noProof/>
                <w:sz w:val="20"/>
                <w:szCs w:val="20"/>
              </w:rPr>
            </w:pPr>
            <w:r w:rsidRPr="00544267">
              <w:rPr>
                <w:rFonts w:ascii="新細明體" w:eastAsia="新細明體" w:hAnsi="新細明體" w:cs="Times New Roman"/>
                <w:noProof/>
                <w:sz w:val="20"/>
                <w:szCs w:val="20"/>
              </w:rPr>
              <w:t>37,784,140</w:t>
            </w:r>
          </w:p>
        </w:tc>
        <w:tc>
          <w:tcPr>
            <w:tcW w:w="1092" w:type="dxa"/>
            <w:tcBorders>
              <w:top w:val="nil"/>
              <w:left w:val="single" w:sz="4" w:space="0" w:color="auto"/>
              <w:right w:val="single" w:sz="4" w:space="0" w:color="auto"/>
            </w:tcBorders>
            <w:noWrap/>
            <w:vAlign w:val="center"/>
          </w:tcPr>
          <w:p w14:paraId="16ED36C5" w14:textId="0566F10D" w:rsidR="00457C9D" w:rsidRPr="00471B38" w:rsidRDefault="00457C9D" w:rsidP="00457C9D">
            <w:pPr>
              <w:jc w:val="right"/>
              <w:rPr>
                <w:rFonts w:ascii="新細明體" w:eastAsia="新細明體" w:hAnsi="新細明體" w:cs="Times New Roman"/>
                <w:noProof/>
                <w:sz w:val="20"/>
                <w:szCs w:val="20"/>
              </w:rPr>
            </w:pPr>
            <w:r w:rsidRPr="006C3ADE">
              <w:rPr>
                <w:rFonts w:ascii="新細明體" w:eastAsia="新細明體" w:hAnsi="新細明體" w:cs="Times New Roman"/>
                <w:noProof/>
                <w:sz w:val="20"/>
                <w:szCs w:val="20"/>
              </w:rPr>
              <w:t>- 13,909,915</w:t>
            </w:r>
          </w:p>
        </w:tc>
        <w:tc>
          <w:tcPr>
            <w:tcW w:w="630" w:type="dxa"/>
            <w:tcBorders>
              <w:left w:val="single" w:sz="4" w:space="0" w:color="auto"/>
              <w:right w:val="single" w:sz="4" w:space="0" w:color="auto"/>
            </w:tcBorders>
            <w:vAlign w:val="center"/>
          </w:tcPr>
          <w:p w14:paraId="255AE727" w14:textId="2988B4AA" w:rsidR="00457C9D" w:rsidRPr="00471B38" w:rsidRDefault="00457C9D" w:rsidP="00457C9D">
            <w:pPr>
              <w:jc w:val="right"/>
              <w:rPr>
                <w:rFonts w:ascii="新細明體" w:eastAsia="新細明體" w:hAnsi="新細明體" w:cs="Times New Roman"/>
                <w:noProof/>
                <w:sz w:val="20"/>
                <w:szCs w:val="20"/>
              </w:rPr>
            </w:pPr>
            <w:r w:rsidRPr="006C3ADE">
              <w:rPr>
                <w:rFonts w:ascii="新細明體" w:eastAsia="新細明體" w:hAnsi="新細明體" w:cs="Times New Roman"/>
                <w:noProof/>
                <w:sz w:val="20"/>
                <w:szCs w:val="20"/>
              </w:rPr>
              <w:t>- 26.91</w:t>
            </w:r>
          </w:p>
        </w:tc>
        <w:tc>
          <w:tcPr>
            <w:tcW w:w="1036" w:type="dxa"/>
            <w:tcBorders>
              <w:left w:val="single" w:sz="4" w:space="0" w:color="auto"/>
              <w:right w:val="single" w:sz="4" w:space="0" w:color="auto"/>
            </w:tcBorders>
            <w:vAlign w:val="center"/>
          </w:tcPr>
          <w:p w14:paraId="2B6296DD" w14:textId="7D05C0FA" w:rsidR="00457C9D" w:rsidRPr="00471B38" w:rsidRDefault="00457C9D" w:rsidP="00457C9D">
            <w:pPr>
              <w:jc w:val="right"/>
              <w:rPr>
                <w:rFonts w:ascii="新細明體" w:eastAsia="新細明體" w:hAnsi="新細明體"/>
                <w:sz w:val="20"/>
                <w:szCs w:val="20"/>
              </w:rPr>
            </w:pPr>
            <w:r w:rsidRPr="002221B0">
              <w:rPr>
                <w:rFonts w:ascii="新細明體" w:eastAsia="新細明體" w:hAnsi="新細明體" w:cs="Times New Roman"/>
                <w:noProof/>
                <w:sz w:val="20"/>
                <w:szCs w:val="20"/>
              </w:rPr>
              <w:t>6,698,816</w:t>
            </w:r>
          </w:p>
        </w:tc>
        <w:tc>
          <w:tcPr>
            <w:tcW w:w="672" w:type="dxa"/>
            <w:tcBorders>
              <w:left w:val="single" w:sz="4" w:space="0" w:color="auto"/>
            </w:tcBorders>
            <w:vAlign w:val="center"/>
          </w:tcPr>
          <w:p w14:paraId="00427202" w14:textId="1FE3CEDD" w:rsidR="00457C9D" w:rsidRPr="00471B38" w:rsidRDefault="00457C9D" w:rsidP="00457C9D">
            <w:pPr>
              <w:jc w:val="right"/>
              <w:rPr>
                <w:rFonts w:ascii="新細明體" w:eastAsia="新細明體" w:hAnsi="新細明體"/>
                <w:sz w:val="20"/>
                <w:szCs w:val="20"/>
              </w:rPr>
            </w:pPr>
            <w:r w:rsidRPr="00E030FF">
              <w:rPr>
                <w:rFonts w:ascii="新細明體" w:eastAsia="新細明體" w:hAnsi="新細明體"/>
                <w:sz w:val="20"/>
                <w:szCs w:val="20"/>
              </w:rPr>
              <w:t>12.96</w:t>
            </w:r>
          </w:p>
        </w:tc>
      </w:tr>
      <w:tr w:rsidR="00FB7DB7" w:rsidRPr="00670E01" w14:paraId="40F3617B" w14:textId="77777777" w:rsidTr="00FB7DB7">
        <w:trPr>
          <w:trHeight w:val="1866"/>
        </w:trPr>
        <w:tc>
          <w:tcPr>
            <w:tcW w:w="1442" w:type="dxa"/>
            <w:tcBorders>
              <w:top w:val="nil"/>
              <w:left w:val="nil"/>
              <w:bottom w:val="single" w:sz="8" w:space="0" w:color="auto"/>
              <w:right w:val="single" w:sz="4" w:space="0" w:color="auto"/>
            </w:tcBorders>
            <w:noWrap/>
            <w:vAlign w:val="center"/>
          </w:tcPr>
          <w:p w14:paraId="2BF82C04" w14:textId="77777777" w:rsidR="00FB7DB7" w:rsidRDefault="00FB7DB7" w:rsidP="00FB7DB7">
            <w:pPr>
              <w:ind w:leftChars="100" w:left="240" w:rightChars="10" w:right="24"/>
              <w:jc w:val="distribute"/>
              <w:rPr>
                <w:rFonts w:ascii="標楷體" w:eastAsia="標楷體" w:hAnsi="標楷體" w:cs="Times New Roman"/>
                <w:noProof/>
                <w:kern w:val="0"/>
                <w:sz w:val="20"/>
                <w:szCs w:val="20"/>
              </w:rPr>
            </w:pPr>
          </w:p>
        </w:tc>
        <w:tc>
          <w:tcPr>
            <w:tcW w:w="994" w:type="dxa"/>
            <w:tcBorders>
              <w:top w:val="nil"/>
              <w:left w:val="single" w:sz="4" w:space="0" w:color="auto"/>
              <w:bottom w:val="single" w:sz="8" w:space="0" w:color="auto"/>
              <w:right w:val="single" w:sz="4" w:space="0" w:color="auto"/>
            </w:tcBorders>
            <w:noWrap/>
            <w:vAlign w:val="center"/>
          </w:tcPr>
          <w:p w14:paraId="6ABD5D70" w14:textId="77777777" w:rsidR="00FB7DB7" w:rsidRPr="00BF0FA3" w:rsidRDefault="00FB7DB7" w:rsidP="00FB7DB7">
            <w:pPr>
              <w:jc w:val="right"/>
              <w:rPr>
                <w:rFonts w:ascii="新細明體" w:eastAsia="新細明體" w:hAnsi="新細明體" w:cs="Times New Roman"/>
                <w:noProof/>
                <w:sz w:val="20"/>
                <w:szCs w:val="20"/>
              </w:rPr>
            </w:pPr>
          </w:p>
        </w:tc>
        <w:tc>
          <w:tcPr>
            <w:tcW w:w="952" w:type="dxa"/>
            <w:tcBorders>
              <w:top w:val="nil"/>
              <w:left w:val="single" w:sz="4" w:space="0" w:color="auto"/>
              <w:bottom w:val="single" w:sz="8" w:space="0" w:color="auto"/>
              <w:right w:val="single" w:sz="4" w:space="0" w:color="auto"/>
            </w:tcBorders>
            <w:noWrap/>
            <w:vAlign w:val="center"/>
          </w:tcPr>
          <w:p w14:paraId="7DB688BF" w14:textId="77777777" w:rsidR="00FB7DB7" w:rsidRPr="00BF0FA3" w:rsidRDefault="00FB7DB7" w:rsidP="00FB7DB7">
            <w:pPr>
              <w:jc w:val="right"/>
              <w:rPr>
                <w:rFonts w:ascii="新細明體" w:eastAsia="新細明體" w:hAnsi="新細明體" w:cs="Times New Roman"/>
                <w:noProof/>
                <w:sz w:val="20"/>
                <w:szCs w:val="20"/>
              </w:rPr>
            </w:pPr>
          </w:p>
        </w:tc>
        <w:tc>
          <w:tcPr>
            <w:tcW w:w="1176" w:type="dxa"/>
            <w:tcBorders>
              <w:top w:val="nil"/>
              <w:left w:val="single" w:sz="4" w:space="0" w:color="auto"/>
              <w:bottom w:val="single" w:sz="8" w:space="0" w:color="auto"/>
              <w:right w:val="single" w:sz="4" w:space="0" w:color="auto"/>
            </w:tcBorders>
          </w:tcPr>
          <w:p w14:paraId="5EA8F947" w14:textId="77777777" w:rsidR="00FB7DB7" w:rsidRPr="00BF0FA3" w:rsidRDefault="00FB7DB7" w:rsidP="00FB7DB7">
            <w:pPr>
              <w:jc w:val="right"/>
              <w:rPr>
                <w:rFonts w:ascii="新細明體" w:hAnsi="新細明體"/>
                <w:sz w:val="20"/>
                <w:szCs w:val="20"/>
              </w:rPr>
            </w:pPr>
          </w:p>
        </w:tc>
        <w:tc>
          <w:tcPr>
            <w:tcW w:w="1008" w:type="dxa"/>
            <w:tcBorders>
              <w:top w:val="nil"/>
              <w:left w:val="single" w:sz="4" w:space="0" w:color="auto"/>
              <w:bottom w:val="single" w:sz="8" w:space="0" w:color="auto"/>
              <w:right w:val="single" w:sz="4" w:space="0" w:color="auto"/>
            </w:tcBorders>
            <w:noWrap/>
            <w:vAlign w:val="center"/>
          </w:tcPr>
          <w:p w14:paraId="136FF63B" w14:textId="77777777" w:rsidR="00FB7DB7" w:rsidRPr="00BF0FA3" w:rsidRDefault="00FB7DB7" w:rsidP="00FB7DB7">
            <w:pPr>
              <w:jc w:val="right"/>
              <w:rPr>
                <w:rFonts w:ascii="新細明體" w:eastAsia="新細明體" w:hAnsi="新細明體" w:cs="Times New Roman"/>
                <w:noProof/>
                <w:sz w:val="20"/>
                <w:szCs w:val="20"/>
              </w:rPr>
            </w:pPr>
          </w:p>
        </w:tc>
        <w:tc>
          <w:tcPr>
            <w:tcW w:w="909" w:type="dxa"/>
            <w:tcBorders>
              <w:top w:val="nil"/>
              <w:left w:val="single" w:sz="4" w:space="0" w:color="auto"/>
              <w:bottom w:val="single" w:sz="8" w:space="0" w:color="auto"/>
              <w:right w:val="single" w:sz="4" w:space="0" w:color="auto"/>
            </w:tcBorders>
            <w:vAlign w:val="center"/>
          </w:tcPr>
          <w:p w14:paraId="4945FC51" w14:textId="77777777" w:rsidR="00FB7DB7" w:rsidRPr="00BF0FA3" w:rsidRDefault="00FB7DB7" w:rsidP="00FB7DB7">
            <w:pPr>
              <w:jc w:val="right"/>
              <w:rPr>
                <w:rFonts w:ascii="新細明體" w:eastAsia="新細明體" w:hAnsi="新細明體" w:cs="Times New Roman"/>
                <w:noProof/>
                <w:sz w:val="20"/>
                <w:szCs w:val="20"/>
              </w:rPr>
            </w:pPr>
          </w:p>
        </w:tc>
        <w:tc>
          <w:tcPr>
            <w:tcW w:w="1092" w:type="dxa"/>
            <w:tcBorders>
              <w:top w:val="nil"/>
              <w:left w:val="single" w:sz="4" w:space="0" w:color="auto"/>
              <w:bottom w:val="single" w:sz="8" w:space="0" w:color="auto"/>
              <w:right w:val="single" w:sz="4" w:space="0" w:color="auto"/>
            </w:tcBorders>
            <w:noWrap/>
            <w:vAlign w:val="center"/>
          </w:tcPr>
          <w:p w14:paraId="1CED82D3" w14:textId="77777777" w:rsidR="00FB7DB7" w:rsidRPr="00BF0FA3" w:rsidRDefault="00FB7DB7" w:rsidP="00FB7DB7">
            <w:pPr>
              <w:jc w:val="right"/>
              <w:rPr>
                <w:rFonts w:ascii="新細明體" w:eastAsia="新細明體" w:hAnsi="新細明體" w:cs="Times New Roman"/>
                <w:noProof/>
                <w:sz w:val="20"/>
                <w:szCs w:val="20"/>
              </w:rPr>
            </w:pPr>
          </w:p>
        </w:tc>
        <w:tc>
          <w:tcPr>
            <w:tcW w:w="630" w:type="dxa"/>
            <w:tcBorders>
              <w:left w:val="single" w:sz="4" w:space="0" w:color="auto"/>
              <w:bottom w:val="single" w:sz="8" w:space="0" w:color="auto"/>
              <w:right w:val="single" w:sz="4" w:space="0" w:color="auto"/>
            </w:tcBorders>
            <w:vAlign w:val="center"/>
          </w:tcPr>
          <w:p w14:paraId="5EC0927F" w14:textId="77777777" w:rsidR="00FB7DB7" w:rsidRPr="00BF0FA3" w:rsidRDefault="00FB7DB7" w:rsidP="00FB7DB7">
            <w:pPr>
              <w:jc w:val="right"/>
              <w:rPr>
                <w:rFonts w:ascii="新細明體" w:eastAsia="新細明體" w:hAnsi="新細明體" w:cs="Times New Roman"/>
                <w:noProof/>
                <w:sz w:val="20"/>
                <w:szCs w:val="20"/>
              </w:rPr>
            </w:pPr>
          </w:p>
        </w:tc>
        <w:tc>
          <w:tcPr>
            <w:tcW w:w="1036" w:type="dxa"/>
            <w:tcBorders>
              <w:left w:val="single" w:sz="4" w:space="0" w:color="auto"/>
              <w:bottom w:val="single" w:sz="8" w:space="0" w:color="auto"/>
              <w:right w:val="single" w:sz="4" w:space="0" w:color="auto"/>
            </w:tcBorders>
          </w:tcPr>
          <w:p w14:paraId="1CC0F4AB" w14:textId="77777777" w:rsidR="00FB7DB7" w:rsidRPr="00BF0FA3" w:rsidRDefault="00FB7DB7" w:rsidP="00FB7DB7">
            <w:pPr>
              <w:jc w:val="right"/>
              <w:rPr>
                <w:rFonts w:ascii="新細明體" w:hAnsi="新細明體"/>
                <w:sz w:val="20"/>
                <w:szCs w:val="20"/>
              </w:rPr>
            </w:pPr>
          </w:p>
        </w:tc>
        <w:tc>
          <w:tcPr>
            <w:tcW w:w="672" w:type="dxa"/>
            <w:tcBorders>
              <w:left w:val="single" w:sz="4" w:space="0" w:color="auto"/>
              <w:bottom w:val="single" w:sz="8" w:space="0" w:color="auto"/>
            </w:tcBorders>
          </w:tcPr>
          <w:p w14:paraId="3177187E" w14:textId="77777777" w:rsidR="00FB7DB7" w:rsidRPr="00BF0FA3" w:rsidRDefault="00FB7DB7" w:rsidP="00FB7DB7">
            <w:pPr>
              <w:jc w:val="right"/>
              <w:rPr>
                <w:rFonts w:ascii="新細明體" w:hAnsi="新細明體"/>
                <w:sz w:val="20"/>
                <w:szCs w:val="20"/>
              </w:rPr>
            </w:pPr>
          </w:p>
        </w:tc>
      </w:tr>
    </w:tbl>
    <w:p w14:paraId="03CC07BE" w14:textId="77777777" w:rsidR="002C57FB" w:rsidRPr="001942B9" w:rsidRDefault="002C57FB" w:rsidP="002C57FB">
      <w:pPr>
        <w:widowControl/>
        <w:tabs>
          <w:tab w:val="center" w:pos="4800"/>
        </w:tabs>
        <w:overflowPunct w:val="0"/>
        <w:snapToGrid w:val="0"/>
        <w:spacing w:line="14" w:lineRule="exact"/>
        <w:rPr>
          <w:rFonts w:ascii="標楷體" w:eastAsia="標楷體" w:hAnsi="Times New Roman" w:cs="Times New Roman"/>
          <w:sz w:val="2"/>
          <w:szCs w:val="2"/>
        </w:rPr>
      </w:pPr>
    </w:p>
    <w:p w14:paraId="4551B1F5" w14:textId="77777777" w:rsidR="002C57FB" w:rsidRPr="001942B9" w:rsidRDefault="002C57FB" w:rsidP="002C57FB">
      <w:pPr>
        <w:widowControl/>
        <w:tabs>
          <w:tab w:val="center" w:pos="4800"/>
        </w:tabs>
        <w:overflowPunct w:val="0"/>
        <w:snapToGrid w:val="0"/>
        <w:jc w:val="center"/>
        <w:rPr>
          <w:rFonts w:ascii="標楷體" w:eastAsia="標楷體" w:hAnsi="標楷體" w:cs="Times New Roman"/>
          <w:b/>
          <w:spacing w:val="80"/>
          <w:sz w:val="40"/>
          <w:szCs w:val="40"/>
          <w:u w:val="single"/>
        </w:rPr>
      </w:pPr>
      <w:r>
        <w:rPr>
          <w:rFonts w:ascii="標楷體" w:eastAsia="標楷體" w:hAnsi="標楷體" w:cs="Times New Roman" w:hint="eastAsia"/>
          <w:b/>
          <w:spacing w:val="80"/>
          <w:sz w:val="40"/>
          <w:szCs w:val="40"/>
          <w:u w:val="single"/>
        </w:rPr>
        <w:t>貳</w:t>
      </w:r>
      <w:r w:rsidRPr="001942B9">
        <w:rPr>
          <w:rFonts w:ascii="標楷體" w:eastAsia="標楷體" w:hAnsi="標楷體" w:cs="Times New Roman" w:hint="eastAsia"/>
          <w:b/>
          <w:spacing w:val="80"/>
          <w:sz w:val="40"/>
          <w:szCs w:val="40"/>
          <w:u w:val="single"/>
        </w:rPr>
        <w:t>、非營業部分</w:t>
      </w:r>
    </w:p>
    <w:p w14:paraId="6A24D03D" w14:textId="77777777" w:rsidR="002C57FB" w:rsidRPr="007B2660" w:rsidRDefault="002C57FB" w:rsidP="002C57FB">
      <w:pPr>
        <w:widowControl/>
        <w:tabs>
          <w:tab w:val="center" w:pos="4800"/>
        </w:tabs>
        <w:overflowPunct w:val="0"/>
        <w:snapToGrid w:val="0"/>
        <w:jc w:val="center"/>
        <w:rPr>
          <w:rFonts w:ascii="標楷體" w:eastAsia="標楷體" w:hAnsi="標楷體" w:cs="Times New Roman"/>
          <w:b/>
          <w:spacing w:val="80"/>
          <w:sz w:val="36"/>
          <w:szCs w:val="20"/>
          <w:u w:val="single"/>
        </w:rPr>
      </w:pPr>
      <w:r w:rsidRPr="007B2660">
        <w:rPr>
          <w:rFonts w:ascii="標楷體" w:eastAsia="標楷體" w:hAnsi="新細明體" w:cs="Times New Roman" w:hint="eastAsia"/>
          <w:b/>
          <w:bCs/>
          <w:sz w:val="36"/>
          <w:szCs w:val="36"/>
          <w:u w:val="single"/>
        </w:rPr>
        <w:t>一、作業基金</w:t>
      </w:r>
    </w:p>
    <w:p w14:paraId="215592A6" w14:textId="77777777" w:rsidR="002C57FB" w:rsidRPr="007B2660" w:rsidRDefault="002C57FB" w:rsidP="002C57FB">
      <w:pPr>
        <w:tabs>
          <w:tab w:val="center" w:pos="4934"/>
          <w:tab w:val="right" w:pos="8880"/>
        </w:tabs>
        <w:snapToGrid w:val="0"/>
        <w:spacing w:afterLines="25" w:after="60" w:line="400" w:lineRule="exact"/>
        <w:jc w:val="center"/>
        <w:rPr>
          <w:rFonts w:ascii="標楷體" w:eastAsia="標楷體" w:hAnsi="標楷體" w:cs="Times New Roman"/>
          <w:b/>
          <w:spacing w:val="80"/>
          <w:sz w:val="36"/>
          <w:szCs w:val="20"/>
          <w:u w:val="single"/>
        </w:rPr>
      </w:pPr>
      <w:r w:rsidRPr="007B2660">
        <w:rPr>
          <w:rFonts w:ascii="標楷體" w:eastAsia="標楷體" w:hAnsi="新細明體" w:cs="Times New Roman" w:hint="eastAsia"/>
          <w:b/>
          <w:bCs/>
          <w:sz w:val="36"/>
          <w:szCs w:val="36"/>
          <w:u w:val="single"/>
        </w:rPr>
        <w:t>（一）</w:t>
      </w:r>
      <w:r w:rsidRPr="007B2660">
        <w:rPr>
          <w:rFonts w:ascii="標楷體" w:eastAsia="標楷體" w:hAnsi="標楷體" w:cs="Times New Roman" w:hint="eastAsia"/>
          <w:b/>
          <w:sz w:val="32"/>
          <w:szCs w:val="24"/>
          <w:u w:val="single"/>
        </w:rPr>
        <w:t>收支餘絀審定數額綜計表</w:t>
      </w:r>
      <w:r w:rsidRPr="007B2660">
        <w:rPr>
          <w:rFonts w:ascii="標楷體" w:eastAsia="標楷體" w:hAnsi="標楷體" w:cs="Times New Roman" w:hint="eastAsia"/>
          <w:b/>
          <w:szCs w:val="24"/>
          <w:u w:val="single"/>
        </w:rPr>
        <w:t>（科目別）</w:t>
      </w:r>
    </w:p>
    <w:p w14:paraId="6AE79FA7" w14:textId="72C3FD0B" w:rsidR="002C57FB" w:rsidRPr="001942B9" w:rsidRDefault="002C57FB" w:rsidP="00B2679B">
      <w:pPr>
        <w:tabs>
          <w:tab w:val="center" w:pos="4934"/>
          <w:tab w:val="right" w:pos="9911"/>
        </w:tabs>
        <w:snapToGrid w:val="0"/>
        <w:ind w:right="958"/>
        <w:rPr>
          <w:rFonts w:ascii="Calibri" w:eastAsia="新細明體" w:hAnsi="Calibri" w:cs="Times New Roman"/>
          <w:szCs w:val="24"/>
        </w:rPr>
      </w:pPr>
      <w:r w:rsidRPr="001942B9">
        <w:rPr>
          <w:rFonts w:ascii="標楷體" w:eastAsia="標楷體" w:hAnsi="標楷體" w:cs="新細明體" w:hint="eastAsia"/>
          <w:bCs/>
          <w:kern w:val="0"/>
          <w:szCs w:val="24"/>
        </w:rPr>
        <w:tab/>
        <w:t>中華民國</w:t>
      </w:r>
      <w:r>
        <w:rPr>
          <w:rFonts w:ascii="標楷體" w:eastAsia="標楷體" w:hAnsi="標楷體" w:cs="Times New Roman" w:hint="eastAsia"/>
          <w:szCs w:val="24"/>
        </w:rPr>
        <w:t>11</w:t>
      </w:r>
      <w:r w:rsidR="00077830">
        <w:rPr>
          <w:rFonts w:ascii="標楷體" w:eastAsia="標楷體" w:hAnsi="標楷體" w:cs="Times New Roman" w:hint="eastAsia"/>
          <w:szCs w:val="24"/>
        </w:rPr>
        <w:t>3</w:t>
      </w:r>
      <w:r w:rsidRPr="001942B9">
        <w:rPr>
          <w:rFonts w:ascii="標楷體" w:eastAsia="標楷體" w:hAnsi="標楷體" w:cs="Times New Roman" w:hint="eastAsia"/>
          <w:szCs w:val="24"/>
        </w:rPr>
        <w:t>年度</w:t>
      </w:r>
      <w:r w:rsidRPr="001942B9">
        <w:rPr>
          <w:rFonts w:ascii="標楷體" w:eastAsia="標楷體" w:hAnsi="標楷體" w:cs="Times New Roman" w:hint="eastAsia"/>
          <w:szCs w:val="24"/>
        </w:rPr>
        <w:tab/>
      </w:r>
      <w:r w:rsidRPr="001942B9">
        <w:rPr>
          <w:rFonts w:ascii="標楷體" w:eastAsia="標楷體" w:hAnsi="標楷體" w:cs="Times New Roman" w:hint="eastAsia"/>
          <w:sz w:val="20"/>
          <w:szCs w:val="24"/>
        </w:rPr>
        <w:t>單位：新臺幣元</w:t>
      </w:r>
    </w:p>
    <w:tbl>
      <w:tblPr>
        <w:tblW w:w="9909" w:type="dxa"/>
        <w:tblInd w:w="42" w:type="dxa"/>
        <w:tblLayout w:type="fixed"/>
        <w:tblCellMar>
          <w:left w:w="28" w:type="dxa"/>
          <w:right w:w="28" w:type="dxa"/>
        </w:tblCellMar>
        <w:tblLook w:val="04A0" w:firstRow="1" w:lastRow="0" w:firstColumn="1" w:lastColumn="0" w:noHBand="0" w:noVBand="1"/>
      </w:tblPr>
      <w:tblGrid>
        <w:gridCol w:w="2257"/>
        <w:gridCol w:w="1381"/>
        <w:gridCol w:w="1382"/>
        <w:gridCol w:w="1381"/>
        <w:gridCol w:w="1382"/>
        <w:gridCol w:w="1417"/>
        <w:gridCol w:w="709"/>
      </w:tblGrid>
      <w:tr w:rsidR="002C57FB" w:rsidRPr="001942B9" w14:paraId="0584F04F" w14:textId="77777777" w:rsidTr="006B551F">
        <w:trPr>
          <w:trHeight w:hRule="exact" w:val="567"/>
        </w:trPr>
        <w:tc>
          <w:tcPr>
            <w:tcW w:w="2257" w:type="dxa"/>
            <w:vMerge w:val="restart"/>
            <w:tcBorders>
              <w:top w:val="single" w:sz="8" w:space="0" w:color="auto"/>
              <w:left w:val="nil"/>
              <w:bottom w:val="single" w:sz="8" w:space="0" w:color="auto"/>
              <w:right w:val="single" w:sz="4" w:space="0" w:color="auto"/>
            </w:tcBorders>
            <w:vAlign w:val="center"/>
            <w:hideMark/>
          </w:tcPr>
          <w:p w14:paraId="52E4B018"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科</w:t>
            </w:r>
            <w:r w:rsidRPr="006251C5">
              <w:rPr>
                <w:rFonts w:ascii="新細明體" w:eastAsia="標楷體" w:hAnsi="新細明體" w:cs="新細明體" w:hint="eastAsia"/>
                <w:kern w:val="0"/>
                <w:sz w:val="20"/>
                <w:szCs w:val="20"/>
              </w:rPr>
              <w:t xml:space="preserve">      </w:t>
            </w:r>
            <w:r w:rsidRPr="006251C5">
              <w:rPr>
                <w:rFonts w:ascii="新細明體" w:eastAsia="標楷體" w:hAnsi="新細明體" w:cs="新細明體" w:hint="eastAsia"/>
                <w:kern w:val="0"/>
                <w:sz w:val="20"/>
                <w:szCs w:val="20"/>
              </w:rPr>
              <w:t>目</w:t>
            </w:r>
          </w:p>
        </w:tc>
        <w:tc>
          <w:tcPr>
            <w:tcW w:w="1381" w:type="dxa"/>
            <w:vMerge w:val="restart"/>
            <w:tcBorders>
              <w:top w:val="single" w:sz="8" w:space="0" w:color="auto"/>
              <w:left w:val="single" w:sz="4" w:space="0" w:color="auto"/>
              <w:bottom w:val="single" w:sz="8" w:space="0" w:color="auto"/>
              <w:right w:val="single" w:sz="4" w:space="0" w:color="auto"/>
            </w:tcBorders>
            <w:vAlign w:val="center"/>
            <w:hideMark/>
          </w:tcPr>
          <w:p w14:paraId="2A446E40"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預算數</w:t>
            </w:r>
          </w:p>
        </w:tc>
        <w:tc>
          <w:tcPr>
            <w:tcW w:w="1382" w:type="dxa"/>
            <w:vMerge w:val="restart"/>
            <w:tcBorders>
              <w:top w:val="single" w:sz="8" w:space="0" w:color="auto"/>
              <w:left w:val="single" w:sz="4" w:space="0" w:color="auto"/>
              <w:bottom w:val="single" w:sz="8" w:space="0" w:color="auto"/>
              <w:right w:val="single" w:sz="4" w:space="0" w:color="auto"/>
            </w:tcBorders>
            <w:vAlign w:val="center"/>
            <w:hideMark/>
          </w:tcPr>
          <w:p w14:paraId="1E464573"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決算數</w:t>
            </w:r>
          </w:p>
        </w:tc>
        <w:tc>
          <w:tcPr>
            <w:tcW w:w="1381" w:type="dxa"/>
            <w:vMerge w:val="restart"/>
            <w:tcBorders>
              <w:top w:val="single" w:sz="8" w:space="0" w:color="auto"/>
              <w:left w:val="single" w:sz="4" w:space="0" w:color="auto"/>
              <w:right w:val="single" w:sz="4" w:space="0" w:color="auto"/>
            </w:tcBorders>
            <w:vAlign w:val="center"/>
          </w:tcPr>
          <w:p w14:paraId="08E30919"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修正數</w:t>
            </w:r>
          </w:p>
        </w:tc>
        <w:tc>
          <w:tcPr>
            <w:tcW w:w="1382" w:type="dxa"/>
            <w:vMerge w:val="restart"/>
            <w:tcBorders>
              <w:top w:val="single" w:sz="8" w:space="0" w:color="auto"/>
              <w:left w:val="single" w:sz="4" w:space="0" w:color="auto"/>
              <w:bottom w:val="single" w:sz="8" w:space="0" w:color="auto"/>
              <w:right w:val="single" w:sz="4" w:space="0" w:color="auto"/>
            </w:tcBorders>
            <w:vAlign w:val="center"/>
            <w:hideMark/>
          </w:tcPr>
          <w:p w14:paraId="08E0C007"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決算審定數</w:t>
            </w:r>
          </w:p>
        </w:tc>
        <w:tc>
          <w:tcPr>
            <w:tcW w:w="2126" w:type="dxa"/>
            <w:gridSpan w:val="2"/>
            <w:tcBorders>
              <w:top w:val="single" w:sz="8" w:space="0" w:color="auto"/>
              <w:left w:val="single" w:sz="4" w:space="0" w:color="auto"/>
              <w:bottom w:val="single" w:sz="4" w:space="0" w:color="auto"/>
            </w:tcBorders>
            <w:vAlign w:val="center"/>
            <w:hideMark/>
          </w:tcPr>
          <w:p w14:paraId="0800F2A2" w14:textId="77777777" w:rsidR="00273C92" w:rsidRPr="00AD287B" w:rsidRDefault="00273C92" w:rsidP="00273C92">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AD287B">
              <w:rPr>
                <w:rFonts w:ascii="新細明體" w:eastAsia="標楷體" w:hAnsi="新細明體" w:cs="新細明體" w:hint="eastAsia"/>
                <w:kern w:val="0"/>
                <w:sz w:val="20"/>
                <w:szCs w:val="20"/>
              </w:rPr>
              <w:t>審定數與預算數</w:t>
            </w:r>
          </w:p>
          <w:p w14:paraId="218EFCCC" w14:textId="2768E9B9" w:rsidR="002C57FB" w:rsidRPr="006251C5" w:rsidRDefault="00273C92" w:rsidP="00273C92">
            <w:pPr>
              <w:widowControl/>
              <w:snapToGrid w:val="0"/>
              <w:spacing w:line="240" w:lineRule="exact"/>
              <w:ind w:leftChars="10" w:left="24" w:rightChars="10" w:right="24"/>
              <w:jc w:val="distribute"/>
              <w:rPr>
                <w:rFonts w:ascii="新細明體" w:eastAsia="標楷體" w:hAnsi="新細明體" w:cs="新細明體"/>
                <w:kern w:val="0"/>
                <w:sz w:val="20"/>
                <w:szCs w:val="20"/>
              </w:rPr>
            </w:pPr>
            <w:r w:rsidRPr="00AD287B">
              <w:rPr>
                <w:rFonts w:ascii="新細明體" w:eastAsia="標楷體" w:hAnsi="新細明體" w:cs="新細明體" w:hint="eastAsia"/>
                <w:kern w:val="0"/>
                <w:sz w:val="20"/>
                <w:szCs w:val="20"/>
              </w:rPr>
              <w:t>比較增減</w:t>
            </w:r>
          </w:p>
        </w:tc>
      </w:tr>
      <w:tr w:rsidR="002C57FB" w:rsidRPr="001942B9" w14:paraId="03573860" w14:textId="77777777" w:rsidTr="006B551F">
        <w:trPr>
          <w:trHeight w:hRule="exact" w:val="567"/>
        </w:trPr>
        <w:tc>
          <w:tcPr>
            <w:tcW w:w="2257" w:type="dxa"/>
            <w:vMerge/>
            <w:tcBorders>
              <w:top w:val="single" w:sz="8" w:space="0" w:color="auto"/>
              <w:left w:val="nil"/>
              <w:bottom w:val="single" w:sz="8" w:space="0" w:color="auto"/>
              <w:right w:val="single" w:sz="4" w:space="0" w:color="auto"/>
            </w:tcBorders>
            <w:vAlign w:val="center"/>
            <w:hideMark/>
          </w:tcPr>
          <w:p w14:paraId="5803C424" w14:textId="77777777" w:rsidR="002C57FB" w:rsidRPr="006251C5" w:rsidRDefault="002C57FB" w:rsidP="006B551F">
            <w:pPr>
              <w:widowControl/>
              <w:rPr>
                <w:rFonts w:ascii="新細明體" w:eastAsia="標楷體" w:hAnsi="新細明體" w:cs="新細明體"/>
                <w:kern w:val="0"/>
                <w:sz w:val="20"/>
                <w:szCs w:val="20"/>
              </w:rPr>
            </w:pPr>
          </w:p>
        </w:tc>
        <w:tc>
          <w:tcPr>
            <w:tcW w:w="1381" w:type="dxa"/>
            <w:vMerge/>
            <w:tcBorders>
              <w:top w:val="single" w:sz="8" w:space="0" w:color="auto"/>
              <w:left w:val="single" w:sz="4" w:space="0" w:color="auto"/>
              <w:bottom w:val="single" w:sz="8" w:space="0" w:color="auto"/>
              <w:right w:val="single" w:sz="4" w:space="0" w:color="auto"/>
            </w:tcBorders>
            <w:vAlign w:val="center"/>
            <w:hideMark/>
          </w:tcPr>
          <w:p w14:paraId="238870D2" w14:textId="77777777" w:rsidR="002C57FB" w:rsidRPr="006251C5" w:rsidRDefault="002C57FB" w:rsidP="006B551F">
            <w:pPr>
              <w:widowControl/>
              <w:rPr>
                <w:rFonts w:ascii="新細明體" w:eastAsia="標楷體" w:hAnsi="新細明體" w:cs="新細明體"/>
                <w:kern w:val="0"/>
                <w:sz w:val="20"/>
                <w:szCs w:val="20"/>
              </w:rPr>
            </w:pPr>
          </w:p>
        </w:tc>
        <w:tc>
          <w:tcPr>
            <w:tcW w:w="1382" w:type="dxa"/>
            <w:vMerge/>
            <w:tcBorders>
              <w:top w:val="single" w:sz="8" w:space="0" w:color="auto"/>
              <w:left w:val="single" w:sz="4" w:space="0" w:color="auto"/>
              <w:bottom w:val="single" w:sz="8" w:space="0" w:color="auto"/>
              <w:right w:val="single" w:sz="4" w:space="0" w:color="auto"/>
            </w:tcBorders>
            <w:vAlign w:val="center"/>
            <w:hideMark/>
          </w:tcPr>
          <w:p w14:paraId="445CF6AA" w14:textId="77777777" w:rsidR="002C57FB" w:rsidRPr="006251C5" w:rsidRDefault="002C57FB" w:rsidP="006B551F">
            <w:pPr>
              <w:widowControl/>
              <w:rPr>
                <w:rFonts w:ascii="新細明體" w:eastAsia="標楷體" w:hAnsi="新細明體" w:cs="新細明體"/>
                <w:kern w:val="0"/>
                <w:sz w:val="20"/>
                <w:szCs w:val="20"/>
              </w:rPr>
            </w:pPr>
          </w:p>
        </w:tc>
        <w:tc>
          <w:tcPr>
            <w:tcW w:w="1381" w:type="dxa"/>
            <w:vMerge/>
            <w:tcBorders>
              <w:left w:val="single" w:sz="4" w:space="0" w:color="auto"/>
              <w:bottom w:val="single" w:sz="8" w:space="0" w:color="auto"/>
              <w:right w:val="single" w:sz="4" w:space="0" w:color="auto"/>
            </w:tcBorders>
          </w:tcPr>
          <w:p w14:paraId="3D6FB173" w14:textId="77777777" w:rsidR="002C57FB" w:rsidRPr="006251C5" w:rsidRDefault="002C57FB" w:rsidP="006B551F">
            <w:pPr>
              <w:widowControl/>
              <w:ind w:leftChars="10" w:left="24" w:rightChars="10" w:right="24"/>
              <w:jc w:val="right"/>
              <w:rPr>
                <w:rFonts w:ascii="新細明體" w:eastAsia="標楷體" w:hAnsi="新細明體" w:cs="新細明體"/>
                <w:kern w:val="0"/>
                <w:sz w:val="20"/>
                <w:szCs w:val="20"/>
              </w:rPr>
            </w:pPr>
          </w:p>
        </w:tc>
        <w:tc>
          <w:tcPr>
            <w:tcW w:w="1382" w:type="dxa"/>
            <w:vMerge/>
            <w:tcBorders>
              <w:top w:val="single" w:sz="8" w:space="0" w:color="auto"/>
              <w:left w:val="single" w:sz="4" w:space="0" w:color="auto"/>
              <w:bottom w:val="single" w:sz="8" w:space="0" w:color="auto"/>
              <w:right w:val="single" w:sz="4" w:space="0" w:color="auto"/>
            </w:tcBorders>
            <w:vAlign w:val="center"/>
            <w:hideMark/>
          </w:tcPr>
          <w:p w14:paraId="00F74C84" w14:textId="77777777" w:rsidR="002C57FB" w:rsidRPr="006251C5" w:rsidRDefault="002C57FB" w:rsidP="006B551F">
            <w:pPr>
              <w:widowControl/>
              <w:rPr>
                <w:rFonts w:ascii="新細明體" w:eastAsia="標楷體" w:hAnsi="新細明體" w:cs="新細明體"/>
                <w:kern w:val="0"/>
                <w:sz w:val="20"/>
                <w:szCs w:val="20"/>
              </w:rPr>
            </w:pPr>
          </w:p>
        </w:tc>
        <w:tc>
          <w:tcPr>
            <w:tcW w:w="1417" w:type="dxa"/>
            <w:tcBorders>
              <w:top w:val="single" w:sz="4" w:space="0" w:color="auto"/>
              <w:left w:val="single" w:sz="4" w:space="0" w:color="auto"/>
              <w:bottom w:val="single" w:sz="8" w:space="0" w:color="auto"/>
              <w:right w:val="single" w:sz="4" w:space="0" w:color="auto"/>
            </w:tcBorders>
            <w:vAlign w:val="center"/>
            <w:hideMark/>
          </w:tcPr>
          <w:p w14:paraId="2A3F1F39"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 xml:space="preserve">金　</w:t>
            </w:r>
            <w:r w:rsidRPr="006251C5">
              <w:rPr>
                <w:rFonts w:ascii="新細明體" w:eastAsia="標楷體" w:hAnsi="新細明體" w:cs="新細明體" w:hint="eastAsia"/>
                <w:kern w:val="0"/>
                <w:sz w:val="20"/>
                <w:szCs w:val="20"/>
              </w:rPr>
              <w:t xml:space="preserve">  </w:t>
            </w:r>
            <w:r w:rsidRPr="006251C5">
              <w:rPr>
                <w:rFonts w:ascii="新細明體" w:eastAsia="標楷體" w:hAnsi="新細明體" w:cs="新細明體" w:hint="eastAsia"/>
                <w:kern w:val="0"/>
                <w:sz w:val="20"/>
                <w:szCs w:val="20"/>
              </w:rPr>
              <w:t>額</w:t>
            </w:r>
          </w:p>
        </w:tc>
        <w:tc>
          <w:tcPr>
            <w:tcW w:w="709" w:type="dxa"/>
            <w:tcBorders>
              <w:top w:val="single" w:sz="4" w:space="0" w:color="auto"/>
              <w:left w:val="single" w:sz="4" w:space="0" w:color="auto"/>
              <w:bottom w:val="single" w:sz="8" w:space="0" w:color="auto"/>
            </w:tcBorders>
            <w:vAlign w:val="center"/>
            <w:hideMark/>
          </w:tcPr>
          <w:p w14:paraId="529D9B2F" w14:textId="77777777" w:rsidR="002C57FB" w:rsidRPr="006251C5" w:rsidRDefault="002C57FB" w:rsidP="006B551F">
            <w:pPr>
              <w:widowControl/>
              <w:ind w:leftChars="10" w:left="24" w:rightChars="10" w:right="24"/>
              <w:jc w:val="distribute"/>
              <w:rPr>
                <w:rFonts w:ascii="新細明體" w:eastAsia="標楷體" w:hAnsi="新細明體" w:cs="新細明體"/>
                <w:kern w:val="0"/>
                <w:sz w:val="20"/>
                <w:szCs w:val="20"/>
              </w:rPr>
            </w:pPr>
            <w:r w:rsidRPr="006251C5">
              <w:rPr>
                <w:rFonts w:ascii="新細明體" w:eastAsia="標楷體" w:hAnsi="新細明體" w:cs="新細明體" w:hint="eastAsia"/>
                <w:kern w:val="0"/>
                <w:sz w:val="20"/>
                <w:szCs w:val="20"/>
              </w:rPr>
              <w:t>％</w:t>
            </w:r>
          </w:p>
        </w:tc>
      </w:tr>
      <w:tr w:rsidR="00457C9D" w:rsidRPr="001942B9" w14:paraId="0D291A06" w14:textId="77777777" w:rsidTr="006B551F">
        <w:trPr>
          <w:trHeight w:val="459"/>
        </w:trPr>
        <w:tc>
          <w:tcPr>
            <w:tcW w:w="2257" w:type="dxa"/>
            <w:tcBorders>
              <w:top w:val="single" w:sz="8" w:space="0" w:color="auto"/>
              <w:left w:val="nil"/>
              <w:bottom w:val="nil"/>
              <w:right w:val="single" w:sz="4" w:space="0" w:color="auto"/>
            </w:tcBorders>
            <w:noWrap/>
            <w:vAlign w:val="center"/>
            <w:hideMark/>
          </w:tcPr>
          <w:p w14:paraId="441A7206" w14:textId="6500780B"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業務收入</w:t>
            </w:r>
          </w:p>
        </w:tc>
        <w:tc>
          <w:tcPr>
            <w:tcW w:w="1381" w:type="dxa"/>
            <w:tcBorders>
              <w:top w:val="single" w:sz="8" w:space="0" w:color="auto"/>
              <w:left w:val="nil"/>
              <w:bottom w:val="nil"/>
              <w:right w:val="single" w:sz="4" w:space="0" w:color="auto"/>
            </w:tcBorders>
            <w:noWrap/>
            <w:vAlign w:val="center"/>
            <w:hideMark/>
          </w:tcPr>
          <w:p w14:paraId="45951E08" w14:textId="47B0D6D7"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15,911,620,000</w:t>
            </w:r>
          </w:p>
        </w:tc>
        <w:tc>
          <w:tcPr>
            <w:tcW w:w="1382" w:type="dxa"/>
            <w:tcBorders>
              <w:top w:val="single" w:sz="8" w:space="0" w:color="auto"/>
              <w:left w:val="nil"/>
              <w:bottom w:val="nil"/>
              <w:right w:val="single" w:sz="4" w:space="0" w:color="auto"/>
            </w:tcBorders>
            <w:noWrap/>
            <w:vAlign w:val="center"/>
            <w:hideMark/>
          </w:tcPr>
          <w:p w14:paraId="04ADE82F" w14:textId="2D98C0D4"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16,210,687,473</w:t>
            </w:r>
          </w:p>
        </w:tc>
        <w:tc>
          <w:tcPr>
            <w:tcW w:w="1381" w:type="dxa"/>
            <w:tcBorders>
              <w:top w:val="single" w:sz="8" w:space="0" w:color="auto"/>
              <w:left w:val="nil"/>
              <w:bottom w:val="nil"/>
              <w:right w:val="single" w:sz="4" w:space="0" w:color="auto"/>
            </w:tcBorders>
            <w:vAlign w:val="center"/>
          </w:tcPr>
          <w:p w14:paraId="1EB10D4C" w14:textId="69E5277E"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single" w:sz="8" w:space="0" w:color="auto"/>
              <w:left w:val="single" w:sz="4" w:space="0" w:color="auto"/>
              <w:bottom w:val="nil"/>
              <w:right w:val="single" w:sz="4" w:space="0" w:color="auto"/>
            </w:tcBorders>
            <w:noWrap/>
            <w:vAlign w:val="center"/>
            <w:hideMark/>
          </w:tcPr>
          <w:p w14:paraId="0957D542" w14:textId="17DBDE6F"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16,210,687,473</w:t>
            </w:r>
          </w:p>
        </w:tc>
        <w:tc>
          <w:tcPr>
            <w:tcW w:w="1417" w:type="dxa"/>
            <w:tcBorders>
              <w:top w:val="single" w:sz="8" w:space="0" w:color="auto"/>
              <w:left w:val="nil"/>
              <w:bottom w:val="nil"/>
              <w:right w:val="single" w:sz="4" w:space="0" w:color="auto"/>
            </w:tcBorders>
            <w:noWrap/>
            <w:vAlign w:val="center"/>
            <w:hideMark/>
          </w:tcPr>
          <w:p w14:paraId="099D04BF" w14:textId="009F71A6"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299,067,473</w:t>
            </w:r>
          </w:p>
        </w:tc>
        <w:tc>
          <w:tcPr>
            <w:tcW w:w="709" w:type="dxa"/>
            <w:tcBorders>
              <w:top w:val="single" w:sz="8" w:space="0" w:color="auto"/>
              <w:left w:val="nil"/>
              <w:bottom w:val="nil"/>
            </w:tcBorders>
            <w:vAlign w:val="center"/>
            <w:hideMark/>
          </w:tcPr>
          <w:p w14:paraId="67CBB69A" w14:textId="0CDB7A5E"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1.88</w:t>
            </w:r>
          </w:p>
        </w:tc>
      </w:tr>
      <w:tr w:rsidR="00457C9D" w:rsidRPr="001942B9" w14:paraId="24069668" w14:textId="77777777" w:rsidTr="006B551F">
        <w:trPr>
          <w:trHeight w:val="459"/>
        </w:trPr>
        <w:tc>
          <w:tcPr>
            <w:tcW w:w="2257" w:type="dxa"/>
            <w:tcBorders>
              <w:top w:val="nil"/>
              <w:left w:val="nil"/>
              <w:bottom w:val="nil"/>
              <w:right w:val="single" w:sz="4" w:space="0" w:color="auto"/>
            </w:tcBorders>
            <w:noWrap/>
            <w:vAlign w:val="center"/>
            <w:hideMark/>
          </w:tcPr>
          <w:p w14:paraId="7CD8171E" w14:textId="189B7273"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spacing w:val="-6"/>
                <w:kern w:val="0"/>
                <w:sz w:val="20"/>
                <w:szCs w:val="20"/>
              </w:rPr>
              <w:t>勞務收入</w:t>
            </w:r>
          </w:p>
        </w:tc>
        <w:tc>
          <w:tcPr>
            <w:tcW w:w="1381" w:type="dxa"/>
            <w:tcBorders>
              <w:top w:val="nil"/>
              <w:left w:val="nil"/>
              <w:bottom w:val="nil"/>
              <w:right w:val="single" w:sz="4" w:space="0" w:color="auto"/>
            </w:tcBorders>
            <w:noWrap/>
            <w:vAlign w:val="center"/>
            <w:hideMark/>
          </w:tcPr>
          <w:p w14:paraId="08FBC9EC" w14:textId="0C5E84F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37,317,000</w:t>
            </w:r>
          </w:p>
        </w:tc>
        <w:tc>
          <w:tcPr>
            <w:tcW w:w="1382" w:type="dxa"/>
            <w:tcBorders>
              <w:top w:val="nil"/>
              <w:left w:val="nil"/>
              <w:bottom w:val="nil"/>
              <w:right w:val="single" w:sz="4" w:space="0" w:color="auto"/>
            </w:tcBorders>
            <w:noWrap/>
            <w:vAlign w:val="center"/>
            <w:hideMark/>
          </w:tcPr>
          <w:p w14:paraId="3E7E0520" w14:textId="7F2A92F0"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43,240,956</w:t>
            </w:r>
          </w:p>
        </w:tc>
        <w:tc>
          <w:tcPr>
            <w:tcW w:w="1381" w:type="dxa"/>
            <w:tcBorders>
              <w:top w:val="nil"/>
              <w:left w:val="nil"/>
              <w:bottom w:val="nil"/>
              <w:right w:val="single" w:sz="4" w:space="0" w:color="auto"/>
            </w:tcBorders>
            <w:vAlign w:val="center"/>
          </w:tcPr>
          <w:p w14:paraId="039784C8" w14:textId="716D919C"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66CD8C33" w14:textId="00C4700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43,240,956</w:t>
            </w:r>
          </w:p>
        </w:tc>
        <w:tc>
          <w:tcPr>
            <w:tcW w:w="1417" w:type="dxa"/>
            <w:tcBorders>
              <w:top w:val="nil"/>
              <w:left w:val="nil"/>
              <w:bottom w:val="nil"/>
              <w:right w:val="single" w:sz="4" w:space="0" w:color="auto"/>
            </w:tcBorders>
            <w:noWrap/>
            <w:vAlign w:val="center"/>
            <w:hideMark/>
          </w:tcPr>
          <w:p w14:paraId="76886C6C" w14:textId="24B5A3D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5,923,956</w:t>
            </w:r>
          </w:p>
        </w:tc>
        <w:tc>
          <w:tcPr>
            <w:tcW w:w="709" w:type="dxa"/>
            <w:tcBorders>
              <w:top w:val="nil"/>
              <w:left w:val="nil"/>
              <w:bottom w:val="nil"/>
            </w:tcBorders>
            <w:vAlign w:val="center"/>
            <w:hideMark/>
          </w:tcPr>
          <w:p w14:paraId="6AB45AA7" w14:textId="2AD0D7D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15.87</w:t>
            </w:r>
          </w:p>
        </w:tc>
      </w:tr>
      <w:tr w:rsidR="00457C9D" w:rsidRPr="001942B9" w14:paraId="41DB45AB" w14:textId="77777777" w:rsidTr="006B551F">
        <w:trPr>
          <w:trHeight w:val="459"/>
        </w:trPr>
        <w:tc>
          <w:tcPr>
            <w:tcW w:w="2257" w:type="dxa"/>
            <w:tcBorders>
              <w:top w:val="nil"/>
              <w:left w:val="nil"/>
              <w:bottom w:val="nil"/>
              <w:right w:val="single" w:sz="4" w:space="0" w:color="auto"/>
            </w:tcBorders>
            <w:noWrap/>
            <w:vAlign w:val="center"/>
          </w:tcPr>
          <w:p w14:paraId="2BC4D02D" w14:textId="4E06C9B0"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spacing w:val="-6"/>
                <w:kern w:val="0"/>
                <w:sz w:val="20"/>
                <w:szCs w:val="20"/>
              </w:rPr>
              <w:t>銷貨收入</w:t>
            </w:r>
          </w:p>
        </w:tc>
        <w:tc>
          <w:tcPr>
            <w:tcW w:w="1381" w:type="dxa"/>
            <w:tcBorders>
              <w:top w:val="nil"/>
              <w:left w:val="nil"/>
              <w:bottom w:val="nil"/>
              <w:right w:val="single" w:sz="4" w:space="0" w:color="auto"/>
            </w:tcBorders>
            <w:noWrap/>
            <w:vAlign w:val="center"/>
          </w:tcPr>
          <w:p w14:paraId="38731142" w14:textId="0A6AA98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512,000</w:t>
            </w:r>
          </w:p>
        </w:tc>
        <w:tc>
          <w:tcPr>
            <w:tcW w:w="1382" w:type="dxa"/>
            <w:tcBorders>
              <w:top w:val="nil"/>
              <w:left w:val="nil"/>
              <w:bottom w:val="nil"/>
              <w:right w:val="single" w:sz="4" w:space="0" w:color="auto"/>
            </w:tcBorders>
            <w:noWrap/>
            <w:vAlign w:val="center"/>
          </w:tcPr>
          <w:p w14:paraId="3169F2AF" w14:textId="40587041"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500,430</w:t>
            </w:r>
          </w:p>
        </w:tc>
        <w:tc>
          <w:tcPr>
            <w:tcW w:w="1381" w:type="dxa"/>
            <w:tcBorders>
              <w:top w:val="nil"/>
              <w:left w:val="nil"/>
              <w:bottom w:val="nil"/>
              <w:right w:val="single" w:sz="4" w:space="0" w:color="auto"/>
            </w:tcBorders>
            <w:vAlign w:val="center"/>
          </w:tcPr>
          <w:p w14:paraId="488FF805" w14:textId="29E620F5"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tcPr>
          <w:p w14:paraId="562AA67D" w14:textId="7F1D8B55"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500,430</w:t>
            </w:r>
          </w:p>
        </w:tc>
        <w:tc>
          <w:tcPr>
            <w:tcW w:w="1417" w:type="dxa"/>
            <w:tcBorders>
              <w:top w:val="nil"/>
              <w:left w:val="nil"/>
              <w:bottom w:val="nil"/>
              <w:right w:val="single" w:sz="4" w:space="0" w:color="auto"/>
            </w:tcBorders>
            <w:noWrap/>
            <w:vAlign w:val="center"/>
          </w:tcPr>
          <w:p w14:paraId="3D41FEF9" w14:textId="17854C2C"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- 11,570</w:t>
            </w:r>
          </w:p>
        </w:tc>
        <w:tc>
          <w:tcPr>
            <w:tcW w:w="709" w:type="dxa"/>
            <w:tcBorders>
              <w:top w:val="nil"/>
              <w:left w:val="nil"/>
              <w:bottom w:val="nil"/>
            </w:tcBorders>
            <w:vAlign w:val="center"/>
          </w:tcPr>
          <w:p w14:paraId="27DF7013" w14:textId="65C1EC1C"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- 2.26</w:t>
            </w:r>
          </w:p>
        </w:tc>
      </w:tr>
      <w:tr w:rsidR="00457C9D" w:rsidRPr="001942B9" w14:paraId="5D95E45C" w14:textId="77777777" w:rsidTr="006B551F">
        <w:trPr>
          <w:trHeight w:val="459"/>
        </w:trPr>
        <w:tc>
          <w:tcPr>
            <w:tcW w:w="2257" w:type="dxa"/>
            <w:tcBorders>
              <w:top w:val="nil"/>
              <w:left w:val="nil"/>
              <w:bottom w:val="nil"/>
              <w:right w:val="single" w:sz="4" w:space="0" w:color="auto"/>
            </w:tcBorders>
            <w:noWrap/>
            <w:vAlign w:val="center"/>
            <w:hideMark/>
          </w:tcPr>
          <w:p w14:paraId="140C96E0" w14:textId="219DF20D" w:rsidR="00457C9D" w:rsidRPr="006251C5" w:rsidRDefault="00457C9D" w:rsidP="00457C9D">
            <w:pPr>
              <w:ind w:leftChars="100" w:left="240" w:rightChars="10" w:right="24"/>
              <w:jc w:val="distribute"/>
              <w:rPr>
                <w:rFonts w:ascii="標楷體" w:eastAsia="標楷體" w:hAnsi="標楷體" w:cs="Times New Roman"/>
                <w:noProof/>
                <w:spacing w:val="-6"/>
                <w:kern w:val="0"/>
                <w:sz w:val="20"/>
                <w:szCs w:val="20"/>
              </w:rPr>
            </w:pPr>
            <w:r w:rsidRPr="00AD287B">
              <w:rPr>
                <w:rFonts w:ascii="標楷體" w:eastAsia="標楷體" w:hAnsi="標楷體" w:cs="Times New Roman" w:hint="eastAsia"/>
                <w:noProof/>
                <w:spacing w:val="-6"/>
                <w:kern w:val="0"/>
                <w:sz w:val="20"/>
                <w:szCs w:val="20"/>
              </w:rPr>
              <w:t>租金及權利金收入</w:t>
            </w:r>
          </w:p>
        </w:tc>
        <w:tc>
          <w:tcPr>
            <w:tcW w:w="1381" w:type="dxa"/>
            <w:tcBorders>
              <w:top w:val="nil"/>
              <w:left w:val="nil"/>
              <w:bottom w:val="nil"/>
              <w:right w:val="single" w:sz="4" w:space="0" w:color="auto"/>
            </w:tcBorders>
            <w:noWrap/>
            <w:vAlign w:val="center"/>
            <w:hideMark/>
          </w:tcPr>
          <w:p w14:paraId="4204DC7A" w14:textId="2BF9B7B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2,146,840,000</w:t>
            </w:r>
          </w:p>
        </w:tc>
        <w:tc>
          <w:tcPr>
            <w:tcW w:w="1382" w:type="dxa"/>
            <w:tcBorders>
              <w:top w:val="nil"/>
              <w:left w:val="nil"/>
              <w:bottom w:val="nil"/>
              <w:right w:val="single" w:sz="4" w:space="0" w:color="auto"/>
            </w:tcBorders>
            <w:noWrap/>
            <w:vAlign w:val="center"/>
            <w:hideMark/>
          </w:tcPr>
          <w:p w14:paraId="4F8B0AA3" w14:textId="5F0AFB4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2,383,559,546</w:t>
            </w:r>
          </w:p>
        </w:tc>
        <w:tc>
          <w:tcPr>
            <w:tcW w:w="1381" w:type="dxa"/>
            <w:tcBorders>
              <w:top w:val="nil"/>
              <w:left w:val="nil"/>
              <w:bottom w:val="nil"/>
              <w:right w:val="single" w:sz="4" w:space="0" w:color="auto"/>
            </w:tcBorders>
            <w:vAlign w:val="center"/>
          </w:tcPr>
          <w:p w14:paraId="2423F2A6" w14:textId="196D2DBE"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12207F35" w14:textId="3D4E65FA"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2,383,559,546</w:t>
            </w:r>
          </w:p>
        </w:tc>
        <w:tc>
          <w:tcPr>
            <w:tcW w:w="1417" w:type="dxa"/>
            <w:tcBorders>
              <w:top w:val="nil"/>
              <w:left w:val="nil"/>
              <w:bottom w:val="nil"/>
              <w:right w:val="single" w:sz="4" w:space="0" w:color="auto"/>
            </w:tcBorders>
            <w:noWrap/>
            <w:vAlign w:val="center"/>
            <w:hideMark/>
          </w:tcPr>
          <w:p w14:paraId="03BCD0E0" w14:textId="530C7AD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236,719,546</w:t>
            </w:r>
          </w:p>
        </w:tc>
        <w:tc>
          <w:tcPr>
            <w:tcW w:w="709" w:type="dxa"/>
            <w:tcBorders>
              <w:top w:val="nil"/>
              <w:left w:val="nil"/>
              <w:bottom w:val="nil"/>
            </w:tcBorders>
            <w:vAlign w:val="center"/>
            <w:hideMark/>
          </w:tcPr>
          <w:p w14:paraId="7DA5D2D3" w14:textId="04CCD74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11.03</w:t>
            </w:r>
          </w:p>
        </w:tc>
      </w:tr>
      <w:tr w:rsidR="00457C9D" w:rsidRPr="001942B9" w14:paraId="5437CF35" w14:textId="77777777" w:rsidTr="006B551F">
        <w:trPr>
          <w:trHeight w:val="459"/>
        </w:trPr>
        <w:tc>
          <w:tcPr>
            <w:tcW w:w="2257" w:type="dxa"/>
            <w:tcBorders>
              <w:top w:val="nil"/>
              <w:left w:val="nil"/>
              <w:bottom w:val="nil"/>
              <w:right w:val="single" w:sz="4" w:space="0" w:color="auto"/>
            </w:tcBorders>
            <w:noWrap/>
            <w:vAlign w:val="center"/>
            <w:hideMark/>
          </w:tcPr>
          <w:p w14:paraId="5A667310" w14:textId="38213D39"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投融資業務收入</w:t>
            </w:r>
          </w:p>
        </w:tc>
        <w:tc>
          <w:tcPr>
            <w:tcW w:w="1381" w:type="dxa"/>
            <w:tcBorders>
              <w:top w:val="nil"/>
              <w:left w:val="nil"/>
              <w:bottom w:val="nil"/>
              <w:right w:val="single" w:sz="4" w:space="0" w:color="auto"/>
            </w:tcBorders>
            <w:noWrap/>
            <w:vAlign w:val="center"/>
            <w:hideMark/>
          </w:tcPr>
          <w:p w14:paraId="27591E41" w14:textId="3D684AF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6,591,987,000</w:t>
            </w:r>
          </w:p>
        </w:tc>
        <w:tc>
          <w:tcPr>
            <w:tcW w:w="1382" w:type="dxa"/>
            <w:tcBorders>
              <w:top w:val="nil"/>
              <w:left w:val="nil"/>
              <w:bottom w:val="nil"/>
              <w:right w:val="single" w:sz="4" w:space="0" w:color="auto"/>
            </w:tcBorders>
            <w:noWrap/>
            <w:vAlign w:val="center"/>
            <w:hideMark/>
          </w:tcPr>
          <w:p w14:paraId="20EA7D9B" w14:textId="4BB236D1"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w:t>
            </w:r>
          </w:p>
        </w:tc>
        <w:tc>
          <w:tcPr>
            <w:tcW w:w="1381" w:type="dxa"/>
            <w:tcBorders>
              <w:top w:val="nil"/>
              <w:left w:val="nil"/>
              <w:bottom w:val="nil"/>
              <w:right w:val="single" w:sz="4" w:space="0" w:color="auto"/>
            </w:tcBorders>
            <w:vAlign w:val="center"/>
          </w:tcPr>
          <w:p w14:paraId="5EE15C8D" w14:textId="5630D58B"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06A884BD" w14:textId="1B859F1F"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w:t>
            </w:r>
          </w:p>
        </w:tc>
        <w:tc>
          <w:tcPr>
            <w:tcW w:w="1417" w:type="dxa"/>
            <w:tcBorders>
              <w:top w:val="nil"/>
              <w:left w:val="nil"/>
              <w:bottom w:val="nil"/>
              <w:right w:val="single" w:sz="4" w:space="0" w:color="auto"/>
            </w:tcBorders>
            <w:noWrap/>
            <w:vAlign w:val="center"/>
            <w:hideMark/>
          </w:tcPr>
          <w:p w14:paraId="09F8EF46" w14:textId="6AC10611"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- 6,591,987,000</w:t>
            </w:r>
          </w:p>
        </w:tc>
        <w:tc>
          <w:tcPr>
            <w:tcW w:w="709" w:type="dxa"/>
            <w:tcBorders>
              <w:top w:val="nil"/>
              <w:left w:val="nil"/>
              <w:bottom w:val="nil"/>
            </w:tcBorders>
            <w:vAlign w:val="center"/>
            <w:hideMark/>
          </w:tcPr>
          <w:p w14:paraId="2E001524" w14:textId="0804154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- 100.00</w:t>
            </w:r>
          </w:p>
        </w:tc>
      </w:tr>
      <w:tr w:rsidR="00457C9D" w:rsidRPr="001942B9" w14:paraId="2FB0381E" w14:textId="77777777" w:rsidTr="006B551F">
        <w:trPr>
          <w:trHeight w:val="459"/>
        </w:trPr>
        <w:tc>
          <w:tcPr>
            <w:tcW w:w="2257" w:type="dxa"/>
            <w:tcBorders>
              <w:top w:val="nil"/>
              <w:left w:val="nil"/>
              <w:bottom w:val="nil"/>
              <w:right w:val="single" w:sz="4" w:space="0" w:color="auto"/>
            </w:tcBorders>
            <w:noWrap/>
            <w:vAlign w:val="center"/>
            <w:hideMark/>
          </w:tcPr>
          <w:p w14:paraId="7C1508E1" w14:textId="4F17E83B"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醫療收入</w:t>
            </w:r>
          </w:p>
        </w:tc>
        <w:tc>
          <w:tcPr>
            <w:tcW w:w="1381" w:type="dxa"/>
            <w:tcBorders>
              <w:top w:val="nil"/>
              <w:left w:val="nil"/>
              <w:bottom w:val="nil"/>
              <w:right w:val="single" w:sz="4" w:space="0" w:color="auto"/>
            </w:tcBorders>
            <w:noWrap/>
            <w:vAlign w:val="center"/>
            <w:hideMark/>
          </w:tcPr>
          <w:p w14:paraId="4E029DC4" w14:textId="03DE3200"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2,343,742,000</w:t>
            </w:r>
          </w:p>
        </w:tc>
        <w:tc>
          <w:tcPr>
            <w:tcW w:w="1382" w:type="dxa"/>
            <w:tcBorders>
              <w:top w:val="nil"/>
              <w:left w:val="nil"/>
              <w:bottom w:val="nil"/>
              <w:right w:val="single" w:sz="4" w:space="0" w:color="auto"/>
            </w:tcBorders>
            <w:noWrap/>
            <w:vAlign w:val="center"/>
            <w:hideMark/>
          </w:tcPr>
          <w:p w14:paraId="556B561F" w14:textId="3362A65B"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2,666,768,467</w:t>
            </w:r>
          </w:p>
        </w:tc>
        <w:tc>
          <w:tcPr>
            <w:tcW w:w="1381" w:type="dxa"/>
            <w:tcBorders>
              <w:top w:val="nil"/>
              <w:left w:val="nil"/>
              <w:bottom w:val="nil"/>
              <w:right w:val="single" w:sz="4" w:space="0" w:color="auto"/>
            </w:tcBorders>
            <w:vAlign w:val="center"/>
          </w:tcPr>
          <w:p w14:paraId="11D3CF03" w14:textId="67F6B9B5"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05B96136" w14:textId="3BC7CB6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2,666,768,467</w:t>
            </w:r>
          </w:p>
        </w:tc>
        <w:tc>
          <w:tcPr>
            <w:tcW w:w="1417" w:type="dxa"/>
            <w:tcBorders>
              <w:top w:val="nil"/>
              <w:left w:val="nil"/>
              <w:bottom w:val="nil"/>
              <w:right w:val="single" w:sz="4" w:space="0" w:color="auto"/>
            </w:tcBorders>
            <w:noWrap/>
            <w:vAlign w:val="center"/>
            <w:hideMark/>
          </w:tcPr>
          <w:p w14:paraId="33D31428" w14:textId="6FB36E6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323,026,467</w:t>
            </w:r>
          </w:p>
        </w:tc>
        <w:tc>
          <w:tcPr>
            <w:tcW w:w="709" w:type="dxa"/>
            <w:tcBorders>
              <w:top w:val="nil"/>
              <w:left w:val="nil"/>
              <w:bottom w:val="nil"/>
            </w:tcBorders>
            <w:vAlign w:val="center"/>
            <w:hideMark/>
          </w:tcPr>
          <w:p w14:paraId="43B91D92" w14:textId="74EBE4B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13.78</w:t>
            </w:r>
          </w:p>
        </w:tc>
      </w:tr>
      <w:tr w:rsidR="00457C9D" w:rsidRPr="001942B9" w14:paraId="014A68F8" w14:textId="77777777" w:rsidTr="006B551F">
        <w:trPr>
          <w:trHeight w:val="459"/>
        </w:trPr>
        <w:tc>
          <w:tcPr>
            <w:tcW w:w="2257" w:type="dxa"/>
            <w:tcBorders>
              <w:top w:val="nil"/>
              <w:left w:val="nil"/>
              <w:bottom w:val="nil"/>
              <w:right w:val="single" w:sz="4" w:space="0" w:color="auto"/>
            </w:tcBorders>
            <w:noWrap/>
            <w:vAlign w:val="center"/>
            <w:hideMark/>
          </w:tcPr>
          <w:p w14:paraId="166594B8" w14:textId="70558C2E"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徵收收入</w:t>
            </w:r>
          </w:p>
        </w:tc>
        <w:tc>
          <w:tcPr>
            <w:tcW w:w="1381" w:type="dxa"/>
            <w:tcBorders>
              <w:top w:val="nil"/>
              <w:left w:val="nil"/>
              <w:bottom w:val="nil"/>
              <w:right w:val="single" w:sz="4" w:space="0" w:color="auto"/>
            </w:tcBorders>
            <w:noWrap/>
            <w:vAlign w:val="center"/>
            <w:hideMark/>
          </w:tcPr>
          <w:p w14:paraId="520704B3" w14:textId="3053762C"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1,313,381,000</w:t>
            </w:r>
          </w:p>
        </w:tc>
        <w:tc>
          <w:tcPr>
            <w:tcW w:w="1382" w:type="dxa"/>
            <w:tcBorders>
              <w:top w:val="nil"/>
              <w:left w:val="nil"/>
              <w:bottom w:val="nil"/>
              <w:right w:val="single" w:sz="4" w:space="0" w:color="auto"/>
            </w:tcBorders>
            <w:noWrap/>
            <w:vAlign w:val="center"/>
            <w:hideMark/>
          </w:tcPr>
          <w:p w14:paraId="724C2728" w14:textId="6DA5437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4,600,648,258</w:t>
            </w:r>
          </w:p>
        </w:tc>
        <w:tc>
          <w:tcPr>
            <w:tcW w:w="1381" w:type="dxa"/>
            <w:tcBorders>
              <w:top w:val="nil"/>
              <w:left w:val="nil"/>
              <w:bottom w:val="nil"/>
              <w:right w:val="single" w:sz="4" w:space="0" w:color="auto"/>
            </w:tcBorders>
            <w:vAlign w:val="center"/>
          </w:tcPr>
          <w:p w14:paraId="6E872B74" w14:textId="08B55286"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529B0025" w14:textId="34006C4F"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4,600,648,258</w:t>
            </w:r>
          </w:p>
        </w:tc>
        <w:tc>
          <w:tcPr>
            <w:tcW w:w="1417" w:type="dxa"/>
            <w:tcBorders>
              <w:top w:val="nil"/>
              <w:left w:val="nil"/>
              <w:bottom w:val="nil"/>
              <w:right w:val="single" w:sz="4" w:space="0" w:color="auto"/>
            </w:tcBorders>
            <w:noWrap/>
            <w:vAlign w:val="center"/>
            <w:hideMark/>
          </w:tcPr>
          <w:p w14:paraId="1F6160C9" w14:textId="557279F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3,287,267,258</w:t>
            </w:r>
          </w:p>
        </w:tc>
        <w:tc>
          <w:tcPr>
            <w:tcW w:w="709" w:type="dxa"/>
            <w:tcBorders>
              <w:top w:val="nil"/>
              <w:left w:val="nil"/>
              <w:bottom w:val="nil"/>
            </w:tcBorders>
            <w:vAlign w:val="center"/>
            <w:hideMark/>
          </w:tcPr>
          <w:p w14:paraId="75CAD496" w14:textId="6F4B0D2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250.29</w:t>
            </w:r>
          </w:p>
        </w:tc>
      </w:tr>
      <w:tr w:rsidR="00457C9D" w:rsidRPr="001942B9" w14:paraId="57C25F1D" w14:textId="77777777" w:rsidTr="006B551F">
        <w:trPr>
          <w:trHeight w:val="459"/>
        </w:trPr>
        <w:tc>
          <w:tcPr>
            <w:tcW w:w="2257" w:type="dxa"/>
            <w:tcBorders>
              <w:top w:val="nil"/>
              <w:left w:val="nil"/>
              <w:bottom w:val="nil"/>
              <w:right w:val="single" w:sz="4" w:space="0" w:color="auto"/>
            </w:tcBorders>
            <w:noWrap/>
            <w:vAlign w:val="center"/>
            <w:hideMark/>
          </w:tcPr>
          <w:p w14:paraId="1EA9A9EB" w14:textId="1A0AF188"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其他業務收入</w:t>
            </w:r>
          </w:p>
        </w:tc>
        <w:tc>
          <w:tcPr>
            <w:tcW w:w="1381" w:type="dxa"/>
            <w:tcBorders>
              <w:top w:val="nil"/>
              <w:left w:val="nil"/>
              <w:bottom w:val="nil"/>
              <w:right w:val="single" w:sz="4" w:space="0" w:color="auto"/>
            </w:tcBorders>
            <w:noWrap/>
            <w:vAlign w:val="center"/>
            <w:hideMark/>
          </w:tcPr>
          <w:p w14:paraId="6DE85C35" w14:textId="34F7098B"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3,477,841,000</w:t>
            </w:r>
          </w:p>
        </w:tc>
        <w:tc>
          <w:tcPr>
            <w:tcW w:w="1382" w:type="dxa"/>
            <w:tcBorders>
              <w:top w:val="nil"/>
              <w:left w:val="nil"/>
              <w:bottom w:val="nil"/>
              <w:right w:val="single" w:sz="4" w:space="0" w:color="auto"/>
            </w:tcBorders>
            <w:noWrap/>
            <w:vAlign w:val="center"/>
            <w:hideMark/>
          </w:tcPr>
          <w:p w14:paraId="06265FAC" w14:textId="20C2CA1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6,515,969,816</w:t>
            </w:r>
          </w:p>
        </w:tc>
        <w:tc>
          <w:tcPr>
            <w:tcW w:w="1381" w:type="dxa"/>
            <w:tcBorders>
              <w:top w:val="nil"/>
              <w:left w:val="nil"/>
              <w:bottom w:val="nil"/>
              <w:right w:val="single" w:sz="4" w:space="0" w:color="auto"/>
            </w:tcBorders>
            <w:vAlign w:val="center"/>
          </w:tcPr>
          <w:p w14:paraId="0930EF7A" w14:textId="0FCC53E5"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355FD252" w14:textId="25DCF5E5"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6,515,969,816</w:t>
            </w:r>
          </w:p>
        </w:tc>
        <w:tc>
          <w:tcPr>
            <w:tcW w:w="1417" w:type="dxa"/>
            <w:tcBorders>
              <w:top w:val="nil"/>
              <w:left w:val="nil"/>
              <w:bottom w:val="nil"/>
              <w:right w:val="single" w:sz="4" w:space="0" w:color="auto"/>
            </w:tcBorders>
            <w:noWrap/>
            <w:vAlign w:val="center"/>
            <w:hideMark/>
          </w:tcPr>
          <w:p w14:paraId="381453B4" w14:textId="1FE4D81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3,038,128,816</w:t>
            </w:r>
          </w:p>
        </w:tc>
        <w:tc>
          <w:tcPr>
            <w:tcW w:w="709" w:type="dxa"/>
            <w:tcBorders>
              <w:top w:val="nil"/>
              <w:left w:val="nil"/>
              <w:bottom w:val="nil"/>
            </w:tcBorders>
            <w:vAlign w:val="center"/>
            <w:hideMark/>
          </w:tcPr>
          <w:p w14:paraId="7EDBF7E7" w14:textId="270552DB"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87.36</w:t>
            </w:r>
          </w:p>
        </w:tc>
      </w:tr>
      <w:tr w:rsidR="00457C9D" w:rsidRPr="001942B9" w14:paraId="3F5B3569" w14:textId="77777777" w:rsidTr="006B551F">
        <w:trPr>
          <w:trHeight w:val="459"/>
        </w:trPr>
        <w:tc>
          <w:tcPr>
            <w:tcW w:w="2257" w:type="dxa"/>
            <w:tcBorders>
              <w:top w:val="nil"/>
              <w:left w:val="nil"/>
              <w:bottom w:val="nil"/>
              <w:right w:val="single" w:sz="4" w:space="0" w:color="auto"/>
            </w:tcBorders>
            <w:noWrap/>
            <w:vAlign w:val="center"/>
            <w:hideMark/>
          </w:tcPr>
          <w:p w14:paraId="56C7C1A9" w14:textId="7D01076F"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業務成本與費用</w:t>
            </w:r>
          </w:p>
        </w:tc>
        <w:tc>
          <w:tcPr>
            <w:tcW w:w="1381" w:type="dxa"/>
            <w:tcBorders>
              <w:top w:val="nil"/>
              <w:left w:val="nil"/>
              <w:bottom w:val="nil"/>
              <w:right w:val="single" w:sz="4" w:space="0" w:color="auto"/>
            </w:tcBorders>
            <w:noWrap/>
            <w:vAlign w:val="center"/>
            <w:hideMark/>
          </w:tcPr>
          <w:p w14:paraId="485D6056" w14:textId="7D9F5221"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12,362,375,000</w:t>
            </w:r>
          </w:p>
        </w:tc>
        <w:tc>
          <w:tcPr>
            <w:tcW w:w="1382" w:type="dxa"/>
            <w:tcBorders>
              <w:top w:val="nil"/>
              <w:left w:val="nil"/>
              <w:bottom w:val="nil"/>
              <w:right w:val="single" w:sz="4" w:space="0" w:color="auto"/>
            </w:tcBorders>
            <w:noWrap/>
            <w:vAlign w:val="center"/>
            <w:hideMark/>
          </w:tcPr>
          <w:p w14:paraId="4145AB51" w14:textId="093DA01A"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18,170,443,944</w:t>
            </w:r>
          </w:p>
        </w:tc>
        <w:tc>
          <w:tcPr>
            <w:tcW w:w="1381" w:type="dxa"/>
            <w:tcBorders>
              <w:top w:val="nil"/>
              <w:left w:val="nil"/>
              <w:bottom w:val="nil"/>
              <w:right w:val="single" w:sz="4" w:space="0" w:color="auto"/>
            </w:tcBorders>
            <w:vAlign w:val="center"/>
          </w:tcPr>
          <w:p w14:paraId="28CA27BB" w14:textId="0797A3EB"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nil"/>
              <w:left w:val="single" w:sz="4" w:space="0" w:color="auto"/>
              <w:bottom w:val="nil"/>
              <w:right w:val="single" w:sz="4" w:space="0" w:color="auto"/>
            </w:tcBorders>
            <w:noWrap/>
            <w:vAlign w:val="center"/>
            <w:hideMark/>
          </w:tcPr>
          <w:p w14:paraId="6E62FA96" w14:textId="1F38ADB0"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18,170,443,944</w:t>
            </w:r>
          </w:p>
        </w:tc>
        <w:tc>
          <w:tcPr>
            <w:tcW w:w="1417" w:type="dxa"/>
            <w:tcBorders>
              <w:top w:val="nil"/>
              <w:left w:val="nil"/>
              <w:bottom w:val="nil"/>
              <w:right w:val="single" w:sz="4" w:space="0" w:color="auto"/>
            </w:tcBorders>
            <w:noWrap/>
            <w:vAlign w:val="center"/>
            <w:hideMark/>
          </w:tcPr>
          <w:p w14:paraId="66343B89" w14:textId="343C85F7"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5,808,068,944</w:t>
            </w:r>
          </w:p>
        </w:tc>
        <w:tc>
          <w:tcPr>
            <w:tcW w:w="709" w:type="dxa"/>
            <w:tcBorders>
              <w:top w:val="nil"/>
              <w:left w:val="nil"/>
              <w:bottom w:val="nil"/>
            </w:tcBorders>
            <w:vAlign w:val="center"/>
            <w:hideMark/>
          </w:tcPr>
          <w:p w14:paraId="7CDCD819" w14:textId="4CE669B0"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46.98</w:t>
            </w:r>
          </w:p>
        </w:tc>
      </w:tr>
      <w:tr w:rsidR="00457C9D" w:rsidRPr="001942B9" w14:paraId="017C0A3D" w14:textId="77777777" w:rsidTr="006B551F">
        <w:trPr>
          <w:trHeight w:val="459"/>
        </w:trPr>
        <w:tc>
          <w:tcPr>
            <w:tcW w:w="2257" w:type="dxa"/>
            <w:tcBorders>
              <w:top w:val="nil"/>
              <w:left w:val="nil"/>
              <w:bottom w:val="nil"/>
              <w:right w:val="single" w:sz="4" w:space="0" w:color="auto"/>
            </w:tcBorders>
            <w:noWrap/>
            <w:vAlign w:val="center"/>
            <w:hideMark/>
          </w:tcPr>
          <w:p w14:paraId="291CE093" w14:textId="207E50C0"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投融資業務成本</w:t>
            </w:r>
          </w:p>
        </w:tc>
        <w:tc>
          <w:tcPr>
            <w:tcW w:w="1381" w:type="dxa"/>
            <w:tcBorders>
              <w:top w:val="nil"/>
              <w:left w:val="nil"/>
              <w:bottom w:val="nil"/>
              <w:right w:val="single" w:sz="4" w:space="0" w:color="auto"/>
            </w:tcBorders>
            <w:noWrap/>
            <w:vAlign w:val="center"/>
            <w:hideMark/>
          </w:tcPr>
          <w:p w14:paraId="53E042AA" w14:textId="1595A50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4,040,467,000</w:t>
            </w:r>
          </w:p>
        </w:tc>
        <w:tc>
          <w:tcPr>
            <w:tcW w:w="1382" w:type="dxa"/>
            <w:tcBorders>
              <w:top w:val="nil"/>
              <w:left w:val="nil"/>
              <w:bottom w:val="nil"/>
              <w:right w:val="single" w:sz="4" w:space="0" w:color="auto"/>
            </w:tcBorders>
            <w:noWrap/>
            <w:vAlign w:val="center"/>
            <w:hideMark/>
          </w:tcPr>
          <w:p w14:paraId="5D6A56BD" w14:textId="0611CDFF"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370,000,740</w:t>
            </w:r>
          </w:p>
        </w:tc>
        <w:tc>
          <w:tcPr>
            <w:tcW w:w="1381" w:type="dxa"/>
            <w:tcBorders>
              <w:top w:val="nil"/>
              <w:left w:val="nil"/>
              <w:bottom w:val="nil"/>
              <w:right w:val="single" w:sz="4" w:space="0" w:color="auto"/>
            </w:tcBorders>
            <w:vAlign w:val="center"/>
          </w:tcPr>
          <w:p w14:paraId="538E687A" w14:textId="64ED14BC"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194AE5AB" w14:textId="42FC646B"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370,000,740</w:t>
            </w:r>
          </w:p>
        </w:tc>
        <w:tc>
          <w:tcPr>
            <w:tcW w:w="1417" w:type="dxa"/>
            <w:tcBorders>
              <w:top w:val="nil"/>
              <w:left w:val="nil"/>
              <w:bottom w:val="nil"/>
              <w:right w:val="single" w:sz="4" w:space="0" w:color="auto"/>
            </w:tcBorders>
            <w:noWrap/>
            <w:vAlign w:val="center"/>
            <w:hideMark/>
          </w:tcPr>
          <w:p w14:paraId="69598053" w14:textId="4A6F9BEC"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- 3,670,466,260</w:t>
            </w:r>
          </w:p>
        </w:tc>
        <w:tc>
          <w:tcPr>
            <w:tcW w:w="709" w:type="dxa"/>
            <w:tcBorders>
              <w:top w:val="nil"/>
              <w:left w:val="nil"/>
              <w:bottom w:val="nil"/>
            </w:tcBorders>
            <w:vAlign w:val="center"/>
            <w:hideMark/>
          </w:tcPr>
          <w:p w14:paraId="299CDAA1" w14:textId="22C625B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- 90.84</w:t>
            </w:r>
          </w:p>
        </w:tc>
      </w:tr>
      <w:tr w:rsidR="00457C9D" w:rsidRPr="001942B9" w14:paraId="5742A110" w14:textId="77777777" w:rsidTr="006B551F">
        <w:trPr>
          <w:trHeight w:val="459"/>
        </w:trPr>
        <w:tc>
          <w:tcPr>
            <w:tcW w:w="2257" w:type="dxa"/>
            <w:tcBorders>
              <w:top w:val="nil"/>
              <w:left w:val="nil"/>
              <w:bottom w:val="nil"/>
              <w:right w:val="single" w:sz="4" w:space="0" w:color="auto"/>
            </w:tcBorders>
            <w:noWrap/>
            <w:vAlign w:val="center"/>
            <w:hideMark/>
          </w:tcPr>
          <w:p w14:paraId="0EA17F09" w14:textId="1B1588CA" w:rsidR="00457C9D" w:rsidRPr="006251C5" w:rsidRDefault="00457C9D" w:rsidP="00457C9D">
            <w:pPr>
              <w:ind w:leftChars="100" w:left="240" w:rightChars="16" w:right="38"/>
              <w:jc w:val="distribute"/>
              <w:rPr>
                <w:rFonts w:ascii="標楷體" w:eastAsia="標楷體" w:hAnsi="標楷體" w:cs="Times New Roman"/>
                <w:noProof/>
                <w:spacing w:val="-6"/>
                <w:kern w:val="0"/>
                <w:sz w:val="20"/>
                <w:szCs w:val="20"/>
              </w:rPr>
            </w:pPr>
            <w:r w:rsidRPr="00AD287B">
              <w:rPr>
                <w:rFonts w:ascii="標楷體" w:eastAsia="標楷體" w:hAnsi="標楷體" w:cs="Times New Roman" w:hint="eastAsia"/>
                <w:noProof/>
                <w:spacing w:val="-6"/>
                <w:kern w:val="0"/>
                <w:sz w:val="20"/>
                <w:szCs w:val="20"/>
              </w:rPr>
              <w:t>醫療成本</w:t>
            </w:r>
          </w:p>
        </w:tc>
        <w:tc>
          <w:tcPr>
            <w:tcW w:w="1381" w:type="dxa"/>
            <w:tcBorders>
              <w:top w:val="nil"/>
              <w:left w:val="nil"/>
              <w:bottom w:val="nil"/>
              <w:right w:val="single" w:sz="4" w:space="0" w:color="auto"/>
            </w:tcBorders>
            <w:noWrap/>
            <w:vAlign w:val="center"/>
            <w:hideMark/>
          </w:tcPr>
          <w:p w14:paraId="64932A93" w14:textId="7B9EECF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2,141,636,000</w:t>
            </w:r>
          </w:p>
        </w:tc>
        <w:tc>
          <w:tcPr>
            <w:tcW w:w="1382" w:type="dxa"/>
            <w:tcBorders>
              <w:top w:val="nil"/>
              <w:left w:val="nil"/>
              <w:bottom w:val="nil"/>
              <w:right w:val="single" w:sz="4" w:space="0" w:color="auto"/>
            </w:tcBorders>
            <w:noWrap/>
            <w:vAlign w:val="center"/>
            <w:hideMark/>
          </w:tcPr>
          <w:p w14:paraId="7CD5387B" w14:textId="4E4FDAB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2,447,343,870</w:t>
            </w:r>
          </w:p>
        </w:tc>
        <w:tc>
          <w:tcPr>
            <w:tcW w:w="1381" w:type="dxa"/>
            <w:tcBorders>
              <w:top w:val="nil"/>
              <w:left w:val="nil"/>
              <w:bottom w:val="nil"/>
              <w:right w:val="single" w:sz="4" w:space="0" w:color="auto"/>
            </w:tcBorders>
            <w:vAlign w:val="center"/>
          </w:tcPr>
          <w:p w14:paraId="1AE4BE92" w14:textId="73EBCEFF"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546FB27E" w14:textId="63964AD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2,447,343,870</w:t>
            </w:r>
          </w:p>
        </w:tc>
        <w:tc>
          <w:tcPr>
            <w:tcW w:w="1417" w:type="dxa"/>
            <w:tcBorders>
              <w:top w:val="nil"/>
              <w:left w:val="nil"/>
              <w:bottom w:val="nil"/>
              <w:right w:val="single" w:sz="4" w:space="0" w:color="auto"/>
            </w:tcBorders>
            <w:noWrap/>
            <w:vAlign w:val="center"/>
            <w:hideMark/>
          </w:tcPr>
          <w:p w14:paraId="5C1F623D" w14:textId="6AFF3BE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305,707,870</w:t>
            </w:r>
          </w:p>
        </w:tc>
        <w:tc>
          <w:tcPr>
            <w:tcW w:w="709" w:type="dxa"/>
            <w:tcBorders>
              <w:top w:val="nil"/>
              <w:left w:val="nil"/>
              <w:bottom w:val="nil"/>
            </w:tcBorders>
            <w:vAlign w:val="center"/>
            <w:hideMark/>
          </w:tcPr>
          <w:p w14:paraId="3B08AF87" w14:textId="6D008AB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14.27</w:t>
            </w:r>
          </w:p>
        </w:tc>
      </w:tr>
      <w:tr w:rsidR="00457C9D" w:rsidRPr="001942B9" w14:paraId="0D6FC3D9" w14:textId="77777777" w:rsidTr="006B551F">
        <w:trPr>
          <w:trHeight w:val="459"/>
        </w:trPr>
        <w:tc>
          <w:tcPr>
            <w:tcW w:w="2257" w:type="dxa"/>
            <w:tcBorders>
              <w:top w:val="nil"/>
              <w:left w:val="nil"/>
              <w:bottom w:val="nil"/>
              <w:right w:val="single" w:sz="4" w:space="0" w:color="auto"/>
            </w:tcBorders>
            <w:noWrap/>
            <w:vAlign w:val="center"/>
            <w:hideMark/>
          </w:tcPr>
          <w:p w14:paraId="3229C68B" w14:textId="49493C31"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業務費用</w:t>
            </w:r>
          </w:p>
        </w:tc>
        <w:tc>
          <w:tcPr>
            <w:tcW w:w="1381" w:type="dxa"/>
            <w:tcBorders>
              <w:top w:val="nil"/>
              <w:left w:val="nil"/>
              <w:bottom w:val="nil"/>
              <w:right w:val="single" w:sz="4" w:space="0" w:color="auto"/>
            </w:tcBorders>
            <w:noWrap/>
            <w:vAlign w:val="center"/>
            <w:hideMark/>
          </w:tcPr>
          <w:p w14:paraId="07B29346" w14:textId="507EEEE5"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5,340,783,000</w:t>
            </w:r>
          </w:p>
        </w:tc>
        <w:tc>
          <w:tcPr>
            <w:tcW w:w="1382" w:type="dxa"/>
            <w:tcBorders>
              <w:top w:val="nil"/>
              <w:left w:val="nil"/>
              <w:bottom w:val="nil"/>
              <w:right w:val="single" w:sz="4" w:space="0" w:color="auto"/>
            </w:tcBorders>
            <w:noWrap/>
            <w:vAlign w:val="center"/>
            <w:hideMark/>
          </w:tcPr>
          <w:p w14:paraId="68C8908F" w14:textId="79F6BEC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14,485,732,384</w:t>
            </w:r>
          </w:p>
        </w:tc>
        <w:tc>
          <w:tcPr>
            <w:tcW w:w="1381" w:type="dxa"/>
            <w:tcBorders>
              <w:top w:val="nil"/>
              <w:left w:val="nil"/>
              <w:bottom w:val="nil"/>
              <w:right w:val="single" w:sz="4" w:space="0" w:color="auto"/>
            </w:tcBorders>
            <w:vAlign w:val="center"/>
          </w:tcPr>
          <w:p w14:paraId="715EBDA0" w14:textId="0FE1E774"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5A9D90BE" w14:textId="06D70B0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14,485,732,384</w:t>
            </w:r>
          </w:p>
        </w:tc>
        <w:tc>
          <w:tcPr>
            <w:tcW w:w="1417" w:type="dxa"/>
            <w:tcBorders>
              <w:top w:val="nil"/>
              <w:left w:val="nil"/>
              <w:bottom w:val="nil"/>
              <w:right w:val="single" w:sz="4" w:space="0" w:color="auto"/>
            </w:tcBorders>
            <w:noWrap/>
            <w:vAlign w:val="center"/>
            <w:hideMark/>
          </w:tcPr>
          <w:p w14:paraId="69C6BF55" w14:textId="52743E1D"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9,144,949,384</w:t>
            </w:r>
          </w:p>
        </w:tc>
        <w:tc>
          <w:tcPr>
            <w:tcW w:w="709" w:type="dxa"/>
            <w:tcBorders>
              <w:top w:val="nil"/>
              <w:left w:val="nil"/>
              <w:bottom w:val="nil"/>
            </w:tcBorders>
            <w:vAlign w:val="center"/>
            <w:hideMark/>
          </w:tcPr>
          <w:p w14:paraId="08A718D1" w14:textId="512428C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171.23</w:t>
            </w:r>
          </w:p>
        </w:tc>
      </w:tr>
      <w:tr w:rsidR="00457C9D" w:rsidRPr="001942B9" w14:paraId="2D704D05" w14:textId="77777777" w:rsidTr="006B551F">
        <w:trPr>
          <w:trHeight w:val="459"/>
        </w:trPr>
        <w:tc>
          <w:tcPr>
            <w:tcW w:w="2257" w:type="dxa"/>
            <w:tcBorders>
              <w:top w:val="nil"/>
              <w:left w:val="nil"/>
              <w:bottom w:val="nil"/>
              <w:right w:val="single" w:sz="4" w:space="0" w:color="auto"/>
            </w:tcBorders>
            <w:noWrap/>
            <w:vAlign w:val="center"/>
            <w:hideMark/>
          </w:tcPr>
          <w:p w14:paraId="13B91EF9" w14:textId="10FCABE2"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管理及總務費用</w:t>
            </w:r>
          </w:p>
        </w:tc>
        <w:tc>
          <w:tcPr>
            <w:tcW w:w="1381" w:type="dxa"/>
            <w:tcBorders>
              <w:top w:val="nil"/>
              <w:left w:val="nil"/>
              <w:bottom w:val="nil"/>
              <w:right w:val="single" w:sz="4" w:space="0" w:color="auto"/>
            </w:tcBorders>
            <w:noWrap/>
            <w:vAlign w:val="center"/>
            <w:hideMark/>
          </w:tcPr>
          <w:p w14:paraId="3FE5E058" w14:textId="5DD8458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117,590,000</w:t>
            </w:r>
          </w:p>
        </w:tc>
        <w:tc>
          <w:tcPr>
            <w:tcW w:w="1382" w:type="dxa"/>
            <w:tcBorders>
              <w:top w:val="nil"/>
              <w:left w:val="nil"/>
              <w:bottom w:val="nil"/>
              <w:right w:val="single" w:sz="4" w:space="0" w:color="auto"/>
            </w:tcBorders>
            <w:noWrap/>
            <w:vAlign w:val="center"/>
            <w:hideMark/>
          </w:tcPr>
          <w:p w14:paraId="70DC580C" w14:textId="4077D030"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115,547,104</w:t>
            </w:r>
          </w:p>
        </w:tc>
        <w:tc>
          <w:tcPr>
            <w:tcW w:w="1381" w:type="dxa"/>
            <w:tcBorders>
              <w:top w:val="nil"/>
              <w:left w:val="nil"/>
              <w:bottom w:val="nil"/>
              <w:right w:val="single" w:sz="4" w:space="0" w:color="auto"/>
            </w:tcBorders>
            <w:vAlign w:val="center"/>
          </w:tcPr>
          <w:p w14:paraId="502ABA85" w14:textId="2D02CBB5"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12426B64" w14:textId="43B530A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115,547,104</w:t>
            </w:r>
          </w:p>
        </w:tc>
        <w:tc>
          <w:tcPr>
            <w:tcW w:w="1417" w:type="dxa"/>
            <w:tcBorders>
              <w:top w:val="nil"/>
              <w:left w:val="nil"/>
              <w:bottom w:val="nil"/>
              <w:right w:val="single" w:sz="4" w:space="0" w:color="auto"/>
            </w:tcBorders>
            <w:noWrap/>
            <w:vAlign w:val="center"/>
            <w:hideMark/>
          </w:tcPr>
          <w:p w14:paraId="191EA476" w14:textId="36C936FA"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- 2,042,896</w:t>
            </w:r>
          </w:p>
        </w:tc>
        <w:tc>
          <w:tcPr>
            <w:tcW w:w="709" w:type="dxa"/>
            <w:tcBorders>
              <w:top w:val="nil"/>
              <w:left w:val="nil"/>
              <w:bottom w:val="nil"/>
            </w:tcBorders>
            <w:vAlign w:val="center"/>
            <w:hideMark/>
          </w:tcPr>
          <w:p w14:paraId="47980122" w14:textId="4BFBFF8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- 1.74</w:t>
            </w:r>
          </w:p>
        </w:tc>
      </w:tr>
      <w:tr w:rsidR="00457C9D" w:rsidRPr="001942B9" w14:paraId="7FA49957" w14:textId="77777777" w:rsidTr="006B551F">
        <w:trPr>
          <w:trHeight w:val="459"/>
        </w:trPr>
        <w:tc>
          <w:tcPr>
            <w:tcW w:w="2257" w:type="dxa"/>
            <w:tcBorders>
              <w:top w:val="nil"/>
              <w:left w:val="nil"/>
              <w:bottom w:val="nil"/>
              <w:right w:val="single" w:sz="4" w:space="0" w:color="auto"/>
            </w:tcBorders>
            <w:noWrap/>
            <w:vAlign w:val="center"/>
            <w:hideMark/>
          </w:tcPr>
          <w:p w14:paraId="48478039" w14:textId="616693B8" w:rsidR="00457C9D" w:rsidRPr="006251C5" w:rsidRDefault="00457C9D" w:rsidP="00457C9D">
            <w:pPr>
              <w:ind w:leftChars="100" w:left="240" w:rightChars="22" w:right="53"/>
              <w:jc w:val="distribute"/>
              <w:rPr>
                <w:rFonts w:ascii="標楷體" w:eastAsia="標楷體" w:hAnsi="標楷體" w:cs="Times New Roman"/>
                <w:noProof/>
                <w:spacing w:val="-16"/>
                <w:kern w:val="0"/>
                <w:sz w:val="20"/>
                <w:szCs w:val="20"/>
              </w:rPr>
            </w:pPr>
            <w:r w:rsidRPr="00AD287B">
              <w:rPr>
                <w:rFonts w:ascii="標楷體" w:eastAsia="標楷體" w:hAnsi="標楷體" w:cs="Times New Roman" w:hint="eastAsia"/>
                <w:noProof/>
                <w:spacing w:val="-16"/>
                <w:kern w:val="0"/>
                <w:sz w:val="20"/>
                <w:szCs w:val="20"/>
              </w:rPr>
              <w:t>研究發展及訓練費用</w:t>
            </w:r>
          </w:p>
        </w:tc>
        <w:tc>
          <w:tcPr>
            <w:tcW w:w="1381" w:type="dxa"/>
            <w:tcBorders>
              <w:top w:val="nil"/>
              <w:left w:val="nil"/>
              <w:bottom w:val="nil"/>
              <w:right w:val="single" w:sz="4" w:space="0" w:color="auto"/>
            </w:tcBorders>
            <w:noWrap/>
            <w:vAlign w:val="center"/>
            <w:hideMark/>
          </w:tcPr>
          <w:p w14:paraId="7A0EE884" w14:textId="5CEB4FD8"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66,683,000</w:t>
            </w:r>
          </w:p>
        </w:tc>
        <w:tc>
          <w:tcPr>
            <w:tcW w:w="1382" w:type="dxa"/>
            <w:tcBorders>
              <w:top w:val="nil"/>
              <w:left w:val="nil"/>
              <w:bottom w:val="nil"/>
              <w:right w:val="single" w:sz="4" w:space="0" w:color="auto"/>
            </w:tcBorders>
            <w:noWrap/>
            <w:vAlign w:val="center"/>
            <w:hideMark/>
          </w:tcPr>
          <w:p w14:paraId="28FAF9AE" w14:textId="524B6BF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71,530,937</w:t>
            </w:r>
          </w:p>
        </w:tc>
        <w:tc>
          <w:tcPr>
            <w:tcW w:w="1381" w:type="dxa"/>
            <w:tcBorders>
              <w:top w:val="nil"/>
              <w:left w:val="nil"/>
              <w:bottom w:val="nil"/>
              <w:right w:val="single" w:sz="4" w:space="0" w:color="auto"/>
            </w:tcBorders>
            <w:vAlign w:val="center"/>
          </w:tcPr>
          <w:p w14:paraId="3F494713" w14:textId="7340F720"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79388CF3" w14:textId="531F396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71,530,937</w:t>
            </w:r>
          </w:p>
        </w:tc>
        <w:tc>
          <w:tcPr>
            <w:tcW w:w="1417" w:type="dxa"/>
            <w:tcBorders>
              <w:top w:val="nil"/>
              <w:left w:val="nil"/>
              <w:bottom w:val="nil"/>
              <w:right w:val="single" w:sz="4" w:space="0" w:color="auto"/>
            </w:tcBorders>
            <w:noWrap/>
            <w:vAlign w:val="center"/>
            <w:hideMark/>
          </w:tcPr>
          <w:p w14:paraId="09843972" w14:textId="606C797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4,847,937</w:t>
            </w:r>
          </w:p>
        </w:tc>
        <w:tc>
          <w:tcPr>
            <w:tcW w:w="709" w:type="dxa"/>
            <w:tcBorders>
              <w:top w:val="nil"/>
              <w:left w:val="nil"/>
              <w:bottom w:val="nil"/>
            </w:tcBorders>
            <w:vAlign w:val="center"/>
            <w:hideMark/>
          </w:tcPr>
          <w:p w14:paraId="309C84EF" w14:textId="23702E47"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7.27</w:t>
            </w:r>
          </w:p>
        </w:tc>
      </w:tr>
      <w:tr w:rsidR="00457C9D" w:rsidRPr="001942B9" w14:paraId="12DD01DA" w14:textId="77777777" w:rsidTr="006B551F">
        <w:trPr>
          <w:trHeight w:val="459"/>
        </w:trPr>
        <w:tc>
          <w:tcPr>
            <w:tcW w:w="2257" w:type="dxa"/>
            <w:tcBorders>
              <w:top w:val="nil"/>
              <w:left w:val="nil"/>
              <w:bottom w:val="nil"/>
              <w:right w:val="single" w:sz="4" w:space="0" w:color="auto"/>
            </w:tcBorders>
            <w:noWrap/>
            <w:vAlign w:val="center"/>
            <w:hideMark/>
          </w:tcPr>
          <w:p w14:paraId="689B9A9C" w14:textId="65542A63"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其他業務費用</w:t>
            </w:r>
          </w:p>
        </w:tc>
        <w:tc>
          <w:tcPr>
            <w:tcW w:w="1381" w:type="dxa"/>
            <w:tcBorders>
              <w:top w:val="nil"/>
              <w:left w:val="nil"/>
              <w:bottom w:val="nil"/>
              <w:right w:val="single" w:sz="4" w:space="0" w:color="auto"/>
            </w:tcBorders>
            <w:noWrap/>
            <w:vAlign w:val="center"/>
            <w:hideMark/>
          </w:tcPr>
          <w:p w14:paraId="34874430" w14:textId="185C7CBC"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655,216,000</w:t>
            </w:r>
          </w:p>
        </w:tc>
        <w:tc>
          <w:tcPr>
            <w:tcW w:w="1382" w:type="dxa"/>
            <w:tcBorders>
              <w:top w:val="nil"/>
              <w:left w:val="nil"/>
              <w:bottom w:val="nil"/>
              <w:right w:val="single" w:sz="4" w:space="0" w:color="auto"/>
            </w:tcBorders>
            <w:noWrap/>
            <w:vAlign w:val="center"/>
            <w:hideMark/>
          </w:tcPr>
          <w:p w14:paraId="444FC665" w14:textId="7840C5D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680,288,909</w:t>
            </w:r>
          </w:p>
        </w:tc>
        <w:tc>
          <w:tcPr>
            <w:tcW w:w="1381" w:type="dxa"/>
            <w:tcBorders>
              <w:top w:val="nil"/>
              <w:left w:val="nil"/>
              <w:bottom w:val="nil"/>
              <w:right w:val="single" w:sz="4" w:space="0" w:color="auto"/>
            </w:tcBorders>
            <w:vAlign w:val="center"/>
          </w:tcPr>
          <w:p w14:paraId="437AEC2E" w14:textId="62DAAA3A"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5DC3723B" w14:textId="0B790CBD"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680,288,909</w:t>
            </w:r>
          </w:p>
        </w:tc>
        <w:tc>
          <w:tcPr>
            <w:tcW w:w="1417" w:type="dxa"/>
            <w:tcBorders>
              <w:top w:val="nil"/>
              <w:left w:val="nil"/>
              <w:bottom w:val="nil"/>
              <w:right w:val="single" w:sz="4" w:space="0" w:color="auto"/>
            </w:tcBorders>
            <w:noWrap/>
            <w:vAlign w:val="center"/>
            <w:hideMark/>
          </w:tcPr>
          <w:p w14:paraId="2E023340" w14:textId="628D385A"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25,072,909</w:t>
            </w:r>
          </w:p>
        </w:tc>
        <w:tc>
          <w:tcPr>
            <w:tcW w:w="709" w:type="dxa"/>
            <w:tcBorders>
              <w:top w:val="nil"/>
              <w:left w:val="nil"/>
              <w:bottom w:val="nil"/>
            </w:tcBorders>
            <w:vAlign w:val="center"/>
            <w:hideMark/>
          </w:tcPr>
          <w:p w14:paraId="2574F4B8" w14:textId="4B13A86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3.83</w:t>
            </w:r>
          </w:p>
        </w:tc>
      </w:tr>
      <w:tr w:rsidR="00457C9D" w:rsidRPr="001942B9" w14:paraId="0467BD20" w14:textId="77777777" w:rsidTr="006B551F">
        <w:trPr>
          <w:trHeight w:val="459"/>
        </w:trPr>
        <w:tc>
          <w:tcPr>
            <w:tcW w:w="2257" w:type="dxa"/>
            <w:tcBorders>
              <w:top w:val="nil"/>
              <w:left w:val="nil"/>
              <w:bottom w:val="nil"/>
              <w:right w:val="single" w:sz="4" w:space="0" w:color="auto"/>
            </w:tcBorders>
            <w:noWrap/>
            <w:vAlign w:val="center"/>
            <w:hideMark/>
          </w:tcPr>
          <w:p w14:paraId="439CB4DA" w14:textId="5B104983"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業務賸餘（短絀）</w:t>
            </w:r>
          </w:p>
        </w:tc>
        <w:tc>
          <w:tcPr>
            <w:tcW w:w="1381" w:type="dxa"/>
            <w:tcBorders>
              <w:top w:val="nil"/>
              <w:left w:val="nil"/>
              <w:bottom w:val="nil"/>
              <w:right w:val="single" w:sz="4" w:space="0" w:color="auto"/>
            </w:tcBorders>
            <w:noWrap/>
            <w:vAlign w:val="center"/>
            <w:hideMark/>
          </w:tcPr>
          <w:p w14:paraId="6DD2F2EC" w14:textId="44561395"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3,549,245,000</w:t>
            </w:r>
          </w:p>
        </w:tc>
        <w:tc>
          <w:tcPr>
            <w:tcW w:w="1382" w:type="dxa"/>
            <w:tcBorders>
              <w:top w:val="nil"/>
              <w:left w:val="nil"/>
              <w:bottom w:val="nil"/>
              <w:right w:val="single" w:sz="4" w:space="0" w:color="auto"/>
            </w:tcBorders>
            <w:noWrap/>
            <w:vAlign w:val="center"/>
            <w:hideMark/>
          </w:tcPr>
          <w:p w14:paraId="50BE3EDF" w14:textId="0FDBC46D"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- 1,959,756,471</w:t>
            </w:r>
          </w:p>
        </w:tc>
        <w:tc>
          <w:tcPr>
            <w:tcW w:w="1381" w:type="dxa"/>
            <w:tcBorders>
              <w:top w:val="nil"/>
              <w:left w:val="nil"/>
              <w:bottom w:val="nil"/>
              <w:right w:val="single" w:sz="4" w:space="0" w:color="auto"/>
            </w:tcBorders>
            <w:vAlign w:val="center"/>
          </w:tcPr>
          <w:p w14:paraId="2D7EC3A9" w14:textId="325E1D25"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nil"/>
              <w:left w:val="single" w:sz="4" w:space="0" w:color="auto"/>
              <w:bottom w:val="nil"/>
              <w:right w:val="single" w:sz="4" w:space="0" w:color="auto"/>
            </w:tcBorders>
            <w:noWrap/>
            <w:vAlign w:val="center"/>
            <w:hideMark/>
          </w:tcPr>
          <w:p w14:paraId="7324EB48" w14:textId="55B615F7"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- 1,959,756,471</w:t>
            </w:r>
          </w:p>
        </w:tc>
        <w:tc>
          <w:tcPr>
            <w:tcW w:w="1417" w:type="dxa"/>
            <w:tcBorders>
              <w:top w:val="nil"/>
              <w:left w:val="nil"/>
              <w:bottom w:val="nil"/>
              <w:right w:val="single" w:sz="4" w:space="0" w:color="auto"/>
            </w:tcBorders>
            <w:noWrap/>
            <w:vAlign w:val="center"/>
            <w:hideMark/>
          </w:tcPr>
          <w:p w14:paraId="6A630E88" w14:textId="49F81C85"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- 5,509,001,471</w:t>
            </w:r>
          </w:p>
        </w:tc>
        <w:tc>
          <w:tcPr>
            <w:tcW w:w="709" w:type="dxa"/>
            <w:tcBorders>
              <w:top w:val="nil"/>
              <w:left w:val="nil"/>
              <w:bottom w:val="nil"/>
            </w:tcBorders>
            <w:vAlign w:val="center"/>
            <w:hideMark/>
          </w:tcPr>
          <w:p w14:paraId="75316E77" w14:textId="75AD10A7" w:rsidR="00457C9D" w:rsidRPr="008B7163" w:rsidRDefault="00457C9D" w:rsidP="00457C9D">
            <w:pPr>
              <w:jc w:val="right"/>
              <w:rPr>
                <w:rFonts w:ascii="新細明體" w:eastAsia="新細明體" w:hAnsi="新細明體" w:cs="Times New Roman"/>
                <w:b/>
                <w:noProof/>
                <w:sz w:val="20"/>
                <w:szCs w:val="20"/>
              </w:rPr>
            </w:pPr>
            <w:r w:rsidRPr="00D16074">
              <w:rPr>
                <w:rFonts w:ascii="新細明體" w:hAnsi="新細明體" w:hint="eastAsia"/>
                <w:b/>
                <w:sz w:val="18"/>
                <w:szCs w:val="18"/>
              </w:rPr>
              <w:t>--</w:t>
            </w:r>
          </w:p>
        </w:tc>
      </w:tr>
      <w:tr w:rsidR="00457C9D" w:rsidRPr="001942B9" w14:paraId="443EE9D9" w14:textId="77777777" w:rsidTr="006B551F">
        <w:trPr>
          <w:trHeight w:val="459"/>
        </w:trPr>
        <w:tc>
          <w:tcPr>
            <w:tcW w:w="2257" w:type="dxa"/>
            <w:tcBorders>
              <w:top w:val="nil"/>
              <w:left w:val="nil"/>
              <w:bottom w:val="nil"/>
              <w:right w:val="single" w:sz="4" w:space="0" w:color="auto"/>
            </w:tcBorders>
            <w:noWrap/>
            <w:vAlign w:val="center"/>
            <w:hideMark/>
          </w:tcPr>
          <w:p w14:paraId="1ACF2BB3" w14:textId="346653D9"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業務外收入</w:t>
            </w:r>
          </w:p>
        </w:tc>
        <w:tc>
          <w:tcPr>
            <w:tcW w:w="1381" w:type="dxa"/>
            <w:tcBorders>
              <w:top w:val="nil"/>
              <w:left w:val="nil"/>
              <w:bottom w:val="nil"/>
              <w:right w:val="single" w:sz="4" w:space="0" w:color="auto"/>
            </w:tcBorders>
            <w:noWrap/>
            <w:vAlign w:val="center"/>
            <w:hideMark/>
          </w:tcPr>
          <w:p w14:paraId="18CC38EA" w14:textId="53424882"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82,370,000</w:t>
            </w:r>
          </w:p>
        </w:tc>
        <w:tc>
          <w:tcPr>
            <w:tcW w:w="1382" w:type="dxa"/>
            <w:tcBorders>
              <w:top w:val="nil"/>
              <w:left w:val="nil"/>
              <w:bottom w:val="nil"/>
              <w:right w:val="single" w:sz="4" w:space="0" w:color="auto"/>
            </w:tcBorders>
            <w:noWrap/>
            <w:vAlign w:val="center"/>
            <w:hideMark/>
          </w:tcPr>
          <w:p w14:paraId="6DB0160A" w14:textId="4B36C8F9"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476,330,837</w:t>
            </w:r>
          </w:p>
        </w:tc>
        <w:tc>
          <w:tcPr>
            <w:tcW w:w="1381" w:type="dxa"/>
            <w:tcBorders>
              <w:top w:val="nil"/>
              <w:left w:val="nil"/>
              <w:bottom w:val="nil"/>
              <w:right w:val="single" w:sz="4" w:space="0" w:color="auto"/>
            </w:tcBorders>
            <w:vAlign w:val="center"/>
          </w:tcPr>
          <w:p w14:paraId="174A5DD8" w14:textId="273853C6"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nil"/>
              <w:left w:val="single" w:sz="4" w:space="0" w:color="auto"/>
              <w:bottom w:val="nil"/>
              <w:right w:val="single" w:sz="4" w:space="0" w:color="auto"/>
            </w:tcBorders>
            <w:noWrap/>
            <w:vAlign w:val="center"/>
            <w:hideMark/>
          </w:tcPr>
          <w:p w14:paraId="1AFEE3A4" w14:textId="13909922"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476,330,837</w:t>
            </w:r>
          </w:p>
        </w:tc>
        <w:tc>
          <w:tcPr>
            <w:tcW w:w="1417" w:type="dxa"/>
            <w:tcBorders>
              <w:top w:val="nil"/>
              <w:left w:val="nil"/>
              <w:bottom w:val="nil"/>
              <w:right w:val="single" w:sz="4" w:space="0" w:color="auto"/>
            </w:tcBorders>
            <w:noWrap/>
            <w:vAlign w:val="center"/>
            <w:hideMark/>
          </w:tcPr>
          <w:p w14:paraId="3F6FB896" w14:textId="5BEBB809"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393,960,837</w:t>
            </w:r>
          </w:p>
        </w:tc>
        <w:tc>
          <w:tcPr>
            <w:tcW w:w="709" w:type="dxa"/>
            <w:tcBorders>
              <w:top w:val="nil"/>
              <w:left w:val="nil"/>
              <w:bottom w:val="nil"/>
            </w:tcBorders>
            <w:vAlign w:val="center"/>
            <w:hideMark/>
          </w:tcPr>
          <w:p w14:paraId="3C091A33" w14:textId="08C1FFCD"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478.28</w:t>
            </w:r>
          </w:p>
        </w:tc>
      </w:tr>
      <w:tr w:rsidR="00457C9D" w:rsidRPr="001942B9" w14:paraId="0DD1912D" w14:textId="77777777" w:rsidTr="006B551F">
        <w:trPr>
          <w:trHeight w:val="459"/>
        </w:trPr>
        <w:tc>
          <w:tcPr>
            <w:tcW w:w="2257" w:type="dxa"/>
            <w:tcBorders>
              <w:top w:val="nil"/>
              <w:left w:val="nil"/>
              <w:bottom w:val="nil"/>
              <w:right w:val="single" w:sz="4" w:space="0" w:color="auto"/>
            </w:tcBorders>
            <w:noWrap/>
            <w:vAlign w:val="center"/>
            <w:hideMark/>
          </w:tcPr>
          <w:p w14:paraId="3C9E0312" w14:textId="45BB19F8"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財務收入</w:t>
            </w:r>
          </w:p>
        </w:tc>
        <w:tc>
          <w:tcPr>
            <w:tcW w:w="1381" w:type="dxa"/>
            <w:tcBorders>
              <w:top w:val="nil"/>
              <w:left w:val="nil"/>
              <w:bottom w:val="nil"/>
              <w:right w:val="single" w:sz="4" w:space="0" w:color="auto"/>
            </w:tcBorders>
            <w:noWrap/>
            <w:vAlign w:val="center"/>
            <w:hideMark/>
          </w:tcPr>
          <w:p w14:paraId="14E8B032" w14:textId="6F23F1C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342,000</w:t>
            </w:r>
          </w:p>
        </w:tc>
        <w:tc>
          <w:tcPr>
            <w:tcW w:w="1382" w:type="dxa"/>
            <w:tcBorders>
              <w:top w:val="nil"/>
              <w:left w:val="nil"/>
              <w:bottom w:val="nil"/>
              <w:right w:val="single" w:sz="4" w:space="0" w:color="auto"/>
            </w:tcBorders>
            <w:noWrap/>
            <w:vAlign w:val="center"/>
            <w:hideMark/>
          </w:tcPr>
          <w:p w14:paraId="3DBC1BCC" w14:textId="665D0BD8"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77,038,874</w:t>
            </w:r>
          </w:p>
        </w:tc>
        <w:tc>
          <w:tcPr>
            <w:tcW w:w="1381" w:type="dxa"/>
            <w:tcBorders>
              <w:top w:val="nil"/>
              <w:left w:val="nil"/>
              <w:bottom w:val="nil"/>
              <w:right w:val="single" w:sz="4" w:space="0" w:color="auto"/>
            </w:tcBorders>
            <w:vAlign w:val="center"/>
          </w:tcPr>
          <w:p w14:paraId="74832C56" w14:textId="77F3ECFF"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6748C72A" w14:textId="6B1F3B5F"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77,038,874</w:t>
            </w:r>
          </w:p>
        </w:tc>
        <w:tc>
          <w:tcPr>
            <w:tcW w:w="1417" w:type="dxa"/>
            <w:tcBorders>
              <w:top w:val="nil"/>
              <w:left w:val="nil"/>
              <w:bottom w:val="nil"/>
              <w:right w:val="single" w:sz="4" w:space="0" w:color="auto"/>
            </w:tcBorders>
            <w:noWrap/>
            <w:vAlign w:val="center"/>
            <w:hideMark/>
          </w:tcPr>
          <w:p w14:paraId="6E0D940F" w14:textId="28F337E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76,696,874</w:t>
            </w:r>
          </w:p>
        </w:tc>
        <w:tc>
          <w:tcPr>
            <w:tcW w:w="709" w:type="dxa"/>
            <w:tcBorders>
              <w:top w:val="nil"/>
              <w:left w:val="nil"/>
              <w:bottom w:val="nil"/>
            </w:tcBorders>
            <w:vAlign w:val="center"/>
            <w:hideMark/>
          </w:tcPr>
          <w:p w14:paraId="19F602AE" w14:textId="2FB8761B" w:rsidR="00457C9D" w:rsidRPr="008B7163" w:rsidRDefault="00457C9D" w:rsidP="00457C9D">
            <w:pPr>
              <w:jc w:val="right"/>
              <w:rPr>
                <w:rFonts w:ascii="新細明體" w:eastAsia="新細明體" w:hAnsi="新細明體" w:cs="Times New Roman"/>
                <w:noProof/>
                <w:spacing w:val="-12"/>
                <w:sz w:val="20"/>
                <w:szCs w:val="20"/>
              </w:rPr>
            </w:pPr>
            <w:r w:rsidRPr="00AD287B">
              <w:rPr>
                <w:rFonts w:ascii="新細明體" w:eastAsia="新細明體" w:hAnsi="新細明體"/>
                <w:spacing w:val="-4"/>
                <w:sz w:val="18"/>
                <w:szCs w:val="18"/>
              </w:rPr>
              <w:t>22,425.99</w:t>
            </w:r>
          </w:p>
        </w:tc>
      </w:tr>
      <w:tr w:rsidR="00457C9D" w:rsidRPr="001942B9" w14:paraId="63B2FED6" w14:textId="77777777" w:rsidTr="006B551F">
        <w:trPr>
          <w:trHeight w:val="459"/>
        </w:trPr>
        <w:tc>
          <w:tcPr>
            <w:tcW w:w="2257" w:type="dxa"/>
            <w:tcBorders>
              <w:top w:val="nil"/>
              <w:left w:val="nil"/>
              <w:bottom w:val="nil"/>
              <w:right w:val="single" w:sz="4" w:space="0" w:color="auto"/>
            </w:tcBorders>
            <w:noWrap/>
            <w:vAlign w:val="center"/>
            <w:hideMark/>
          </w:tcPr>
          <w:p w14:paraId="3BBB1529" w14:textId="1ED59B8C"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其他業務外收入</w:t>
            </w:r>
          </w:p>
        </w:tc>
        <w:tc>
          <w:tcPr>
            <w:tcW w:w="1381" w:type="dxa"/>
            <w:tcBorders>
              <w:top w:val="nil"/>
              <w:left w:val="nil"/>
              <w:bottom w:val="nil"/>
              <w:right w:val="single" w:sz="4" w:space="0" w:color="auto"/>
            </w:tcBorders>
            <w:noWrap/>
            <w:vAlign w:val="center"/>
            <w:hideMark/>
          </w:tcPr>
          <w:p w14:paraId="13278703" w14:textId="04413E91"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82,028,000</w:t>
            </w:r>
          </w:p>
        </w:tc>
        <w:tc>
          <w:tcPr>
            <w:tcW w:w="1382" w:type="dxa"/>
            <w:tcBorders>
              <w:top w:val="nil"/>
              <w:left w:val="nil"/>
              <w:bottom w:val="nil"/>
              <w:right w:val="single" w:sz="4" w:space="0" w:color="auto"/>
            </w:tcBorders>
            <w:noWrap/>
            <w:vAlign w:val="center"/>
            <w:hideMark/>
          </w:tcPr>
          <w:p w14:paraId="6E732BA5" w14:textId="542DCD4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399,291,963</w:t>
            </w:r>
          </w:p>
        </w:tc>
        <w:tc>
          <w:tcPr>
            <w:tcW w:w="1381" w:type="dxa"/>
            <w:tcBorders>
              <w:top w:val="nil"/>
              <w:left w:val="nil"/>
              <w:bottom w:val="nil"/>
              <w:right w:val="single" w:sz="4" w:space="0" w:color="auto"/>
            </w:tcBorders>
            <w:vAlign w:val="center"/>
          </w:tcPr>
          <w:p w14:paraId="535E4390" w14:textId="39D25717"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6252D76F" w14:textId="7452FEB6"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399,291,963</w:t>
            </w:r>
          </w:p>
        </w:tc>
        <w:tc>
          <w:tcPr>
            <w:tcW w:w="1417" w:type="dxa"/>
            <w:tcBorders>
              <w:top w:val="nil"/>
              <w:left w:val="nil"/>
              <w:bottom w:val="nil"/>
              <w:right w:val="single" w:sz="4" w:space="0" w:color="auto"/>
            </w:tcBorders>
            <w:noWrap/>
            <w:vAlign w:val="center"/>
            <w:hideMark/>
          </w:tcPr>
          <w:p w14:paraId="1F1F9B49" w14:textId="1104699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317,263,963</w:t>
            </w:r>
          </w:p>
        </w:tc>
        <w:tc>
          <w:tcPr>
            <w:tcW w:w="709" w:type="dxa"/>
            <w:tcBorders>
              <w:top w:val="nil"/>
              <w:left w:val="nil"/>
              <w:bottom w:val="nil"/>
            </w:tcBorders>
            <w:vAlign w:val="center"/>
            <w:hideMark/>
          </w:tcPr>
          <w:p w14:paraId="1A9510D2" w14:textId="10E848FF"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386.78</w:t>
            </w:r>
          </w:p>
        </w:tc>
      </w:tr>
      <w:tr w:rsidR="00457C9D" w:rsidRPr="001942B9" w14:paraId="500D4866" w14:textId="77777777" w:rsidTr="006B551F">
        <w:trPr>
          <w:trHeight w:val="459"/>
        </w:trPr>
        <w:tc>
          <w:tcPr>
            <w:tcW w:w="2257" w:type="dxa"/>
            <w:tcBorders>
              <w:top w:val="nil"/>
              <w:left w:val="nil"/>
              <w:bottom w:val="nil"/>
              <w:right w:val="single" w:sz="4" w:space="0" w:color="auto"/>
            </w:tcBorders>
            <w:noWrap/>
            <w:vAlign w:val="center"/>
            <w:hideMark/>
          </w:tcPr>
          <w:p w14:paraId="64E73A92" w14:textId="0548060F"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業務外費用</w:t>
            </w:r>
          </w:p>
        </w:tc>
        <w:tc>
          <w:tcPr>
            <w:tcW w:w="1381" w:type="dxa"/>
            <w:tcBorders>
              <w:top w:val="nil"/>
              <w:left w:val="nil"/>
              <w:bottom w:val="nil"/>
              <w:right w:val="single" w:sz="4" w:space="0" w:color="auto"/>
            </w:tcBorders>
            <w:noWrap/>
            <w:vAlign w:val="center"/>
            <w:hideMark/>
          </w:tcPr>
          <w:p w14:paraId="15BEE349" w14:textId="7271022F"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35,528,000</w:t>
            </w:r>
          </w:p>
        </w:tc>
        <w:tc>
          <w:tcPr>
            <w:tcW w:w="1382" w:type="dxa"/>
            <w:tcBorders>
              <w:top w:val="nil"/>
              <w:left w:val="nil"/>
              <w:bottom w:val="nil"/>
              <w:right w:val="single" w:sz="4" w:space="0" w:color="auto"/>
            </w:tcBorders>
            <w:noWrap/>
            <w:vAlign w:val="center"/>
            <w:hideMark/>
          </w:tcPr>
          <w:p w14:paraId="57221EBE" w14:textId="2E30F4D7"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237,973,366</w:t>
            </w:r>
          </w:p>
        </w:tc>
        <w:tc>
          <w:tcPr>
            <w:tcW w:w="1381" w:type="dxa"/>
            <w:tcBorders>
              <w:top w:val="nil"/>
              <w:left w:val="nil"/>
              <w:bottom w:val="nil"/>
              <w:right w:val="single" w:sz="4" w:space="0" w:color="auto"/>
            </w:tcBorders>
            <w:vAlign w:val="center"/>
          </w:tcPr>
          <w:p w14:paraId="530233D7" w14:textId="1D87AF29" w:rsidR="00457C9D" w:rsidRPr="00BF7555" w:rsidRDefault="00457C9D" w:rsidP="00457C9D">
            <w:pPr>
              <w:jc w:val="right"/>
              <w:rPr>
                <w:rFonts w:ascii="新細明體" w:eastAsia="新細明體" w:hAnsi="新細明體"/>
                <w:b/>
                <w:bCs/>
                <w:sz w:val="20"/>
                <w:szCs w:val="20"/>
              </w:rPr>
            </w:pPr>
            <w:r w:rsidRPr="00BF7555">
              <w:rPr>
                <w:rFonts w:ascii="新細明體" w:eastAsia="新細明體" w:hAnsi="新細明體"/>
                <w:b/>
                <w:bCs/>
                <w:sz w:val="18"/>
                <w:szCs w:val="18"/>
              </w:rPr>
              <w:t>－</w:t>
            </w:r>
          </w:p>
        </w:tc>
        <w:tc>
          <w:tcPr>
            <w:tcW w:w="1382" w:type="dxa"/>
            <w:tcBorders>
              <w:top w:val="nil"/>
              <w:left w:val="single" w:sz="4" w:space="0" w:color="auto"/>
              <w:bottom w:val="nil"/>
              <w:right w:val="single" w:sz="4" w:space="0" w:color="auto"/>
            </w:tcBorders>
            <w:noWrap/>
            <w:vAlign w:val="center"/>
            <w:hideMark/>
          </w:tcPr>
          <w:p w14:paraId="168BB0A0" w14:textId="2C0952CD"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237,973,366</w:t>
            </w:r>
          </w:p>
        </w:tc>
        <w:tc>
          <w:tcPr>
            <w:tcW w:w="1417" w:type="dxa"/>
            <w:tcBorders>
              <w:top w:val="nil"/>
              <w:left w:val="nil"/>
              <w:bottom w:val="nil"/>
              <w:right w:val="single" w:sz="4" w:space="0" w:color="auto"/>
            </w:tcBorders>
            <w:noWrap/>
            <w:vAlign w:val="center"/>
            <w:hideMark/>
          </w:tcPr>
          <w:p w14:paraId="0803A4B9" w14:textId="14E73590"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202,445,366</w:t>
            </w:r>
          </w:p>
        </w:tc>
        <w:tc>
          <w:tcPr>
            <w:tcW w:w="709" w:type="dxa"/>
            <w:tcBorders>
              <w:top w:val="nil"/>
              <w:left w:val="nil"/>
              <w:bottom w:val="nil"/>
            </w:tcBorders>
            <w:vAlign w:val="center"/>
            <w:hideMark/>
          </w:tcPr>
          <w:p w14:paraId="0ED30256" w14:textId="37D1D104"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569.82</w:t>
            </w:r>
          </w:p>
        </w:tc>
      </w:tr>
      <w:tr w:rsidR="00457C9D" w:rsidRPr="001942B9" w14:paraId="4A3BE454" w14:textId="77777777" w:rsidTr="006B551F">
        <w:trPr>
          <w:trHeight w:val="459"/>
        </w:trPr>
        <w:tc>
          <w:tcPr>
            <w:tcW w:w="2257" w:type="dxa"/>
            <w:tcBorders>
              <w:top w:val="nil"/>
              <w:left w:val="nil"/>
              <w:bottom w:val="nil"/>
              <w:right w:val="single" w:sz="4" w:space="0" w:color="auto"/>
            </w:tcBorders>
            <w:noWrap/>
            <w:vAlign w:val="center"/>
          </w:tcPr>
          <w:p w14:paraId="289F62DF" w14:textId="16A13FBC" w:rsidR="00457C9D" w:rsidRPr="006251C5" w:rsidRDefault="00457C9D" w:rsidP="00457C9D">
            <w:pPr>
              <w:ind w:leftChars="100" w:left="240" w:rightChars="10" w:right="24"/>
              <w:jc w:val="distribute"/>
              <w:rPr>
                <w:rFonts w:ascii="標楷體" w:eastAsia="標楷體" w:hAnsi="標楷體" w:cs="Times New Roman"/>
                <w:b/>
                <w:noProof/>
                <w:spacing w:val="-6"/>
                <w:kern w:val="0"/>
                <w:sz w:val="20"/>
                <w:szCs w:val="20"/>
              </w:rPr>
            </w:pPr>
            <w:r w:rsidRPr="00AD287B">
              <w:rPr>
                <w:rFonts w:ascii="標楷體" w:eastAsia="標楷體" w:hAnsi="標楷體" w:cs="Times New Roman" w:hint="eastAsia"/>
                <w:noProof/>
                <w:spacing w:val="-6"/>
                <w:kern w:val="0"/>
                <w:sz w:val="20"/>
                <w:szCs w:val="20"/>
              </w:rPr>
              <w:t>財務費用</w:t>
            </w:r>
          </w:p>
        </w:tc>
        <w:tc>
          <w:tcPr>
            <w:tcW w:w="1381" w:type="dxa"/>
            <w:tcBorders>
              <w:top w:val="nil"/>
              <w:left w:val="nil"/>
              <w:bottom w:val="nil"/>
              <w:right w:val="single" w:sz="4" w:space="0" w:color="auto"/>
            </w:tcBorders>
            <w:noWrap/>
            <w:vAlign w:val="center"/>
          </w:tcPr>
          <w:p w14:paraId="05A0DB7C" w14:textId="5AF5FAB4"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24,580,000</w:t>
            </w:r>
          </w:p>
        </w:tc>
        <w:tc>
          <w:tcPr>
            <w:tcW w:w="1382" w:type="dxa"/>
            <w:tcBorders>
              <w:top w:val="nil"/>
              <w:left w:val="nil"/>
              <w:bottom w:val="nil"/>
              <w:right w:val="single" w:sz="4" w:space="0" w:color="auto"/>
            </w:tcBorders>
            <w:noWrap/>
            <w:vAlign w:val="center"/>
          </w:tcPr>
          <w:p w14:paraId="0710C8B1" w14:textId="6FD43499"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14,862,917</w:t>
            </w:r>
          </w:p>
        </w:tc>
        <w:tc>
          <w:tcPr>
            <w:tcW w:w="1381" w:type="dxa"/>
            <w:tcBorders>
              <w:top w:val="nil"/>
              <w:left w:val="nil"/>
              <w:bottom w:val="nil"/>
              <w:right w:val="single" w:sz="4" w:space="0" w:color="auto"/>
            </w:tcBorders>
            <w:vAlign w:val="center"/>
          </w:tcPr>
          <w:p w14:paraId="29EFDAF6" w14:textId="0F7568A2"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tcPr>
          <w:p w14:paraId="71AFCCBB" w14:textId="5EB7756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14,862,917</w:t>
            </w:r>
          </w:p>
        </w:tc>
        <w:tc>
          <w:tcPr>
            <w:tcW w:w="1417" w:type="dxa"/>
            <w:tcBorders>
              <w:top w:val="nil"/>
              <w:left w:val="nil"/>
              <w:bottom w:val="nil"/>
              <w:right w:val="single" w:sz="4" w:space="0" w:color="auto"/>
            </w:tcBorders>
            <w:noWrap/>
            <w:vAlign w:val="center"/>
          </w:tcPr>
          <w:p w14:paraId="004E1913" w14:textId="26E8AB51"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- 9,717,083</w:t>
            </w:r>
          </w:p>
        </w:tc>
        <w:tc>
          <w:tcPr>
            <w:tcW w:w="709" w:type="dxa"/>
            <w:tcBorders>
              <w:top w:val="nil"/>
              <w:left w:val="nil"/>
              <w:bottom w:val="nil"/>
            </w:tcBorders>
            <w:vAlign w:val="center"/>
          </w:tcPr>
          <w:p w14:paraId="4F249A2F" w14:textId="0E086C83"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- 39.53</w:t>
            </w:r>
          </w:p>
        </w:tc>
      </w:tr>
      <w:tr w:rsidR="00457C9D" w:rsidRPr="001942B9" w14:paraId="7D12BCA2" w14:textId="77777777" w:rsidTr="006B551F">
        <w:trPr>
          <w:trHeight w:val="459"/>
        </w:trPr>
        <w:tc>
          <w:tcPr>
            <w:tcW w:w="2257" w:type="dxa"/>
            <w:tcBorders>
              <w:top w:val="nil"/>
              <w:left w:val="nil"/>
              <w:bottom w:val="nil"/>
              <w:right w:val="single" w:sz="4" w:space="0" w:color="auto"/>
            </w:tcBorders>
            <w:noWrap/>
            <w:vAlign w:val="center"/>
            <w:hideMark/>
          </w:tcPr>
          <w:p w14:paraId="76B337EA" w14:textId="12DEE9B0" w:rsidR="00457C9D" w:rsidRPr="006251C5" w:rsidRDefault="00457C9D" w:rsidP="00457C9D">
            <w:pPr>
              <w:ind w:leftChars="100" w:left="240" w:rightChars="10" w:right="24"/>
              <w:jc w:val="distribute"/>
              <w:rPr>
                <w:rFonts w:ascii="標楷體" w:eastAsia="標楷體" w:hAnsi="標楷體" w:cs="Times New Roman"/>
                <w:spacing w:val="-6"/>
                <w:kern w:val="0"/>
                <w:sz w:val="20"/>
                <w:szCs w:val="20"/>
              </w:rPr>
            </w:pPr>
            <w:r w:rsidRPr="00AD287B">
              <w:rPr>
                <w:rFonts w:ascii="標楷體" w:eastAsia="標楷體" w:hAnsi="標楷體" w:cs="Times New Roman" w:hint="eastAsia"/>
                <w:noProof/>
                <w:spacing w:val="-6"/>
                <w:kern w:val="0"/>
                <w:sz w:val="20"/>
                <w:szCs w:val="20"/>
              </w:rPr>
              <w:t>其他業務外費用</w:t>
            </w:r>
          </w:p>
        </w:tc>
        <w:tc>
          <w:tcPr>
            <w:tcW w:w="1381" w:type="dxa"/>
            <w:tcBorders>
              <w:top w:val="nil"/>
              <w:left w:val="nil"/>
              <w:bottom w:val="nil"/>
              <w:right w:val="single" w:sz="4" w:space="0" w:color="auto"/>
            </w:tcBorders>
            <w:noWrap/>
            <w:vAlign w:val="center"/>
            <w:hideMark/>
          </w:tcPr>
          <w:p w14:paraId="5474FE33" w14:textId="7F4D0AA0"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10,948,000</w:t>
            </w:r>
          </w:p>
        </w:tc>
        <w:tc>
          <w:tcPr>
            <w:tcW w:w="1382" w:type="dxa"/>
            <w:tcBorders>
              <w:top w:val="nil"/>
              <w:left w:val="nil"/>
              <w:bottom w:val="nil"/>
              <w:right w:val="single" w:sz="4" w:space="0" w:color="auto"/>
            </w:tcBorders>
            <w:noWrap/>
            <w:vAlign w:val="center"/>
            <w:hideMark/>
          </w:tcPr>
          <w:p w14:paraId="2748BD7A" w14:textId="3CC8682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223,110,449</w:t>
            </w:r>
          </w:p>
        </w:tc>
        <w:tc>
          <w:tcPr>
            <w:tcW w:w="1381" w:type="dxa"/>
            <w:tcBorders>
              <w:top w:val="nil"/>
              <w:left w:val="nil"/>
              <w:bottom w:val="nil"/>
              <w:right w:val="single" w:sz="4" w:space="0" w:color="auto"/>
            </w:tcBorders>
            <w:vAlign w:val="center"/>
          </w:tcPr>
          <w:p w14:paraId="2C99A7B8" w14:textId="23FD13E8" w:rsidR="00457C9D" w:rsidRPr="008B7163" w:rsidRDefault="00457C9D" w:rsidP="00457C9D">
            <w:pPr>
              <w:jc w:val="right"/>
              <w:rPr>
                <w:rFonts w:ascii="新細明體" w:eastAsia="新細明體" w:hAnsi="新細明體"/>
                <w:bCs/>
                <w:sz w:val="20"/>
                <w:szCs w:val="20"/>
              </w:rPr>
            </w:pPr>
            <w:r w:rsidRPr="00AD287B">
              <w:rPr>
                <w:rFonts w:ascii="新細明體" w:eastAsia="新細明體" w:hAnsi="新細明體"/>
                <w:bCs/>
                <w:sz w:val="18"/>
                <w:szCs w:val="18"/>
              </w:rPr>
              <w:t>－</w:t>
            </w:r>
          </w:p>
        </w:tc>
        <w:tc>
          <w:tcPr>
            <w:tcW w:w="1382" w:type="dxa"/>
            <w:tcBorders>
              <w:top w:val="nil"/>
              <w:left w:val="single" w:sz="4" w:space="0" w:color="auto"/>
              <w:bottom w:val="nil"/>
              <w:right w:val="single" w:sz="4" w:space="0" w:color="auto"/>
            </w:tcBorders>
            <w:noWrap/>
            <w:vAlign w:val="center"/>
            <w:hideMark/>
          </w:tcPr>
          <w:p w14:paraId="1DC412BD" w14:textId="514AD66B"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223,110,449</w:t>
            </w:r>
          </w:p>
        </w:tc>
        <w:tc>
          <w:tcPr>
            <w:tcW w:w="1417" w:type="dxa"/>
            <w:tcBorders>
              <w:top w:val="nil"/>
              <w:left w:val="nil"/>
              <w:bottom w:val="nil"/>
              <w:right w:val="single" w:sz="4" w:space="0" w:color="auto"/>
            </w:tcBorders>
            <w:noWrap/>
            <w:vAlign w:val="center"/>
            <w:hideMark/>
          </w:tcPr>
          <w:p w14:paraId="060FAEC9" w14:textId="7C0EF67E"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212,162,449</w:t>
            </w:r>
          </w:p>
        </w:tc>
        <w:tc>
          <w:tcPr>
            <w:tcW w:w="709" w:type="dxa"/>
            <w:tcBorders>
              <w:top w:val="nil"/>
              <w:left w:val="nil"/>
              <w:bottom w:val="nil"/>
            </w:tcBorders>
            <w:vAlign w:val="center"/>
            <w:hideMark/>
          </w:tcPr>
          <w:p w14:paraId="22B10B7F" w14:textId="2E0BB142" w:rsidR="00457C9D" w:rsidRPr="008B7163" w:rsidRDefault="00457C9D" w:rsidP="00457C9D">
            <w:pPr>
              <w:jc w:val="right"/>
              <w:rPr>
                <w:rFonts w:ascii="新細明體" w:eastAsia="新細明體" w:hAnsi="新細明體" w:cs="Times New Roman"/>
                <w:noProof/>
                <w:sz w:val="20"/>
                <w:szCs w:val="20"/>
              </w:rPr>
            </w:pPr>
            <w:r w:rsidRPr="00AD287B">
              <w:rPr>
                <w:rFonts w:ascii="新細明體" w:eastAsia="新細明體" w:hAnsi="新細明體"/>
                <w:sz w:val="18"/>
                <w:szCs w:val="18"/>
              </w:rPr>
              <w:t>1,937.91</w:t>
            </w:r>
          </w:p>
        </w:tc>
      </w:tr>
      <w:tr w:rsidR="00457C9D" w:rsidRPr="001942B9" w14:paraId="5808E60F" w14:textId="77777777" w:rsidTr="006B551F">
        <w:trPr>
          <w:trHeight w:val="459"/>
        </w:trPr>
        <w:tc>
          <w:tcPr>
            <w:tcW w:w="2257" w:type="dxa"/>
            <w:tcBorders>
              <w:top w:val="nil"/>
              <w:left w:val="nil"/>
              <w:bottom w:val="nil"/>
              <w:right w:val="single" w:sz="4" w:space="0" w:color="auto"/>
            </w:tcBorders>
            <w:noWrap/>
            <w:vAlign w:val="center"/>
            <w:hideMark/>
          </w:tcPr>
          <w:p w14:paraId="52DB8737" w14:textId="29BF6C74"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業務外賸餘（短絀）</w:t>
            </w:r>
          </w:p>
        </w:tc>
        <w:tc>
          <w:tcPr>
            <w:tcW w:w="1381" w:type="dxa"/>
            <w:tcBorders>
              <w:top w:val="nil"/>
              <w:left w:val="nil"/>
              <w:bottom w:val="nil"/>
              <w:right w:val="single" w:sz="4" w:space="0" w:color="auto"/>
            </w:tcBorders>
            <w:noWrap/>
            <w:vAlign w:val="center"/>
            <w:hideMark/>
          </w:tcPr>
          <w:p w14:paraId="4ADF2644" w14:textId="1E231EF0"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46,842,000</w:t>
            </w:r>
          </w:p>
        </w:tc>
        <w:tc>
          <w:tcPr>
            <w:tcW w:w="1382" w:type="dxa"/>
            <w:tcBorders>
              <w:top w:val="nil"/>
              <w:left w:val="nil"/>
              <w:bottom w:val="nil"/>
              <w:right w:val="single" w:sz="4" w:space="0" w:color="auto"/>
            </w:tcBorders>
            <w:noWrap/>
            <w:vAlign w:val="center"/>
            <w:hideMark/>
          </w:tcPr>
          <w:p w14:paraId="6DCBDE02" w14:textId="30A59A74"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238,357,471</w:t>
            </w:r>
          </w:p>
        </w:tc>
        <w:tc>
          <w:tcPr>
            <w:tcW w:w="1381" w:type="dxa"/>
            <w:tcBorders>
              <w:top w:val="nil"/>
              <w:left w:val="nil"/>
              <w:bottom w:val="nil"/>
              <w:right w:val="single" w:sz="4" w:space="0" w:color="auto"/>
            </w:tcBorders>
            <w:vAlign w:val="center"/>
          </w:tcPr>
          <w:p w14:paraId="4110F4BA" w14:textId="4A54C2A0"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nil"/>
              <w:left w:val="single" w:sz="4" w:space="0" w:color="auto"/>
              <w:bottom w:val="nil"/>
              <w:right w:val="single" w:sz="4" w:space="0" w:color="auto"/>
            </w:tcBorders>
            <w:noWrap/>
            <w:vAlign w:val="center"/>
            <w:hideMark/>
          </w:tcPr>
          <w:p w14:paraId="4289631B" w14:textId="1DF55F88"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238,357,471</w:t>
            </w:r>
          </w:p>
        </w:tc>
        <w:tc>
          <w:tcPr>
            <w:tcW w:w="1417" w:type="dxa"/>
            <w:tcBorders>
              <w:top w:val="nil"/>
              <w:left w:val="nil"/>
              <w:bottom w:val="nil"/>
              <w:right w:val="single" w:sz="4" w:space="0" w:color="auto"/>
            </w:tcBorders>
            <w:noWrap/>
            <w:vAlign w:val="center"/>
            <w:hideMark/>
          </w:tcPr>
          <w:p w14:paraId="2BABCCFD" w14:textId="709BC0BD"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191,515,471</w:t>
            </w:r>
          </w:p>
        </w:tc>
        <w:tc>
          <w:tcPr>
            <w:tcW w:w="709" w:type="dxa"/>
            <w:tcBorders>
              <w:top w:val="nil"/>
              <w:left w:val="nil"/>
              <w:bottom w:val="nil"/>
            </w:tcBorders>
            <w:vAlign w:val="center"/>
            <w:hideMark/>
          </w:tcPr>
          <w:p w14:paraId="78E3D901" w14:textId="42D69510"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408.85</w:t>
            </w:r>
          </w:p>
        </w:tc>
      </w:tr>
      <w:tr w:rsidR="00457C9D" w:rsidRPr="001942B9" w14:paraId="1C90C61F" w14:textId="77777777" w:rsidTr="006B551F">
        <w:trPr>
          <w:trHeight w:val="459"/>
        </w:trPr>
        <w:tc>
          <w:tcPr>
            <w:tcW w:w="2257" w:type="dxa"/>
            <w:tcBorders>
              <w:top w:val="nil"/>
              <w:left w:val="nil"/>
              <w:bottom w:val="single" w:sz="8" w:space="0" w:color="auto"/>
              <w:right w:val="single" w:sz="4" w:space="0" w:color="auto"/>
            </w:tcBorders>
            <w:noWrap/>
            <w:vAlign w:val="center"/>
            <w:hideMark/>
          </w:tcPr>
          <w:p w14:paraId="686EC076" w14:textId="45744D9B" w:rsidR="00457C9D" w:rsidRPr="006251C5" w:rsidRDefault="00457C9D" w:rsidP="00457C9D">
            <w:pPr>
              <w:ind w:left="14" w:rightChars="10" w:right="24"/>
              <w:jc w:val="distribute"/>
              <w:rPr>
                <w:rFonts w:ascii="標楷體" w:eastAsia="標楷體" w:hAnsi="標楷體" w:cs="Times New Roman"/>
                <w:b/>
                <w:spacing w:val="-6"/>
                <w:kern w:val="0"/>
                <w:sz w:val="20"/>
                <w:szCs w:val="20"/>
              </w:rPr>
            </w:pPr>
            <w:r w:rsidRPr="00AD287B">
              <w:rPr>
                <w:rFonts w:ascii="標楷體" w:eastAsia="標楷體" w:hAnsi="標楷體" w:cs="Times New Roman" w:hint="eastAsia"/>
                <w:b/>
                <w:noProof/>
                <w:spacing w:val="-6"/>
                <w:kern w:val="0"/>
                <w:sz w:val="20"/>
                <w:szCs w:val="20"/>
              </w:rPr>
              <w:t>本期賸餘（短絀）</w:t>
            </w:r>
          </w:p>
        </w:tc>
        <w:tc>
          <w:tcPr>
            <w:tcW w:w="1381" w:type="dxa"/>
            <w:tcBorders>
              <w:top w:val="nil"/>
              <w:left w:val="nil"/>
              <w:bottom w:val="single" w:sz="8" w:space="0" w:color="auto"/>
              <w:right w:val="single" w:sz="4" w:space="0" w:color="auto"/>
            </w:tcBorders>
            <w:noWrap/>
            <w:vAlign w:val="center"/>
            <w:hideMark/>
          </w:tcPr>
          <w:p w14:paraId="7BDA6819" w14:textId="2AB997B1"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3,596,087,000</w:t>
            </w:r>
          </w:p>
        </w:tc>
        <w:tc>
          <w:tcPr>
            <w:tcW w:w="1382" w:type="dxa"/>
            <w:tcBorders>
              <w:top w:val="nil"/>
              <w:left w:val="nil"/>
              <w:bottom w:val="single" w:sz="8" w:space="0" w:color="auto"/>
              <w:right w:val="single" w:sz="4" w:space="0" w:color="auto"/>
            </w:tcBorders>
            <w:noWrap/>
            <w:vAlign w:val="center"/>
            <w:hideMark/>
          </w:tcPr>
          <w:p w14:paraId="04D8833E" w14:textId="09E6C4D9"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- 1,721,399,000</w:t>
            </w:r>
          </w:p>
        </w:tc>
        <w:tc>
          <w:tcPr>
            <w:tcW w:w="1381" w:type="dxa"/>
            <w:tcBorders>
              <w:top w:val="nil"/>
              <w:left w:val="nil"/>
              <w:bottom w:val="single" w:sz="8" w:space="0" w:color="auto"/>
              <w:right w:val="single" w:sz="4" w:space="0" w:color="auto"/>
            </w:tcBorders>
            <w:vAlign w:val="center"/>
          </w:tcPr>
          <w:p w14:paraId="012F9441" w14:textId="1315B4BA" w:rsidR="00457C9D" w:rsidRPr="008B7163" w:rsidRDefault="00457C9D" w:rsidP="00457C9D">
            <w:pPr>
              <w:jc w:val="right"/>
              <w:rPr>
                <w:rFonts w:ascii="新細明體" w:eastAsia="新細明體" w:hAnsi="新細明體"/>
                <w:b/>
                <w:sz w:val="20"/>
                <w:szCs w:val="20"/>
              </w:rPr>
            </w:pPr>
            <w:r w:rsidRPr="00AD287B">
              <w:rPr>
                <w:rFonts w:ascii="新細明體" w:eastAsia="新細明體" w:hAnsi="新細明體"/>
                <w:b/>
                <w:sz w:val="18"/>
                <w:szCs w:val="18"/>
              </w:rPr>
              <w:t>－</w:t>
            </w:r>
          </w:p>
        </w:tc>
        <w:tc>
          <w:tcPr>
            <w:tcW w:w="1382" w:type="dxa"/>
            <w:tcBorders>
              <w:top w:val="nil"/>
              <w:left w:val="single" w:sz="4" w:space="0" w:color="auto"/>
              <w:bottom w:val="single" w:sz="8" w:space="0" w:color="auto"/>
              <w:right w:val="single" w:sz="4" w:space="0" w:color="auto"/>
            </w:tcBorders>
            <w:noWrap/>
            <w:vAlign w:val="center"/>
            <w:hideMark/>
          </w:tcPr>
          <w:p w14:paraId="195733F8" w14:textId="4C80D98C"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- 1,721,399,000</w:t>
            </w:r>
          </w:p>
        </w:tc>
        <w:tc>
          <w:tcPr>
            <w:tcW w:w="1417" w:type="dxa"/>
            <w:tcBorders>
              <w:top w:val="nil"/>
              <w:left w:val="nil"/>
              <w:bottom w:val="single" w:sz="8" w:space="0" w:color="auto"/>
              <w:right w:val="single" w:sz="4" w:space="0" w:color="auto"/>
            </w:tcBorders>
            <w:noWrap/>
            <w:vAlign w:val="center"/>
            <w:hideMark/>
          </w:tcPr>
          <w:p w14:paraId="417166F8" w14:textId="16B02E07" w:rsidR="00457C9D" w:rsidRPr="008B7163" w:rsidRDefault="00457C9D" w:rsidP="00457C9D">
            <w:pPr>
              <w:jc w:val="right"/>
              <w:rPr>
                <w:rFonts w:ascii="新細明體" w:eastAsia="新細明體" w:hAnsi="新細明體" w:cs="Times New Roman"/>
                <w:b/>
                <w:noProof/>
                <w:sz w:val="20"/>
                <w:szCs w:val="20"/>
              </w:rPr>
            </w:pPr>
            <w:r w:rsidRPr="00AD287B">
              <w:rPr>
                <w:rFonts w:ascii="新細明體" w:eastAsia="新細明體" w:hAnsi="新細明體"/>
                <w:b/>
                <w:sz w:val="18"/>
                <w:szCs w:val="18"/>
              </w:rPr>
              <w:t>- 5,317,486,000</w:t>
            </w:r>
          </w:p>
        </w:tc>
        <w:tc>
          <w:tcPr>
            <w:tcW w:w="709" w:type="dxa"/>
            <w:tcBorders>
              <w:top w:val="nil"/>
              <w:left w:val="nil"/>
              <w:bottom w:val="single" w:sz="8" w:space="0" w:color="auto"/>
            </w:tcBorders>
            <w:vAlign w:val="center"/>
            <w:hideMark/>
          </w:tcPr>
          <w:p w14:paraId="36880E13" w14:textId="2DD66F7D" w:rsidR="00457C9D" w:rsidRPr="008B7163" w:rsidRDefault="00457C9D" w:rsidP="00457C9D">
            <w:pPr>
              <w:jc w:val="right"/>
              <w:rPr>
                <w:rFonts w:ascii="新細明體" w:eastAsia="新細明體" w:hAnsi="新細明體" w:cs="Times New Roman"/>
                <w:b/>
                <w:noProof/>
                <w:sz w:val="20"/>
                <w:szCs w:val="20"/>
              </w:rPr>
            </w:pPr>
            <w:r w:rsidRPr="00D16074">
              <w:rPr>
                <w:rFonts w:ascii="新細明體" w:hAnsi="新細明體" w:hint="eastAsia"/>
                <w:b/>
                <w:sz w:val="18"/>
                <w:szCs w:val="18"/>
              </w:rPr>
              <w:t>--</w:t>
            </w:r>
          </w:p>
        </w:tc>
      </w:tr>
    </w:tbl>
    <w:p w14:paraId="759A61B3" w14:textId="77777777" w:rsidR="00DE69CC" w:rsidRPr="00670E01" w:rsidRDefault="00DE69CC" w:rsidP="00DE69CC">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sidRPr="00670E01">
        <w:rPr>
          <w:rFonts w:ascii="標楷體" w:eastAsia="標楷體" w:hAnsi="標楷體" w:cs="Times New Roman" w:hint="eastAsia"/>
          <w:b/>
          <w:sz w:val="32"/>
          <w:szCs w:val="24"/>
          <w:u w:val="single"/>
        </w:rPr>
        <w:lastRenderedPageBreak/>
        <w:t>（二）餘絀撥補審定數額綜計表</w:t>
      </w:r>
      <w:r w:rsidRPr="00BF0FA3">
        <w:rPr>
          <w:rFonts w:ascii="標楷體" w:eastAsia="標楷體" w:hAnsi="標楷體" w:cs="Times New Roman" w:hint="eastAsia"/>
          <w:b/>
          <w:szCs w:val="24"/>
          <w:u w:val="single"/>
        </w:rPr>
        <w:t>（項目別）</w:t>
      </w:r>
    </w:p>
    <w:p w14:paraId="3EA2FD20" w14:textId="42FBC22A" w:rsidR="00DE69CC" w:rsidRPr="00670E01" w:rsidRDefault="00DE69CC" w:rsidP="00B2679B">
      <w:pPr>
        <w:tabs>
          <w:tab w:val="center" w:pos="4934"/>
          <w:tab w:val="right" w:pos="9923"/>
        </w:tabs>
        <w:snapToGrid w:val="0"/>
        <w:ind w:right="958"/>
        <w:rPr>
          <w:rFonts w:ascii="Calibri" w:eastAsia="新細明體" w:hAnsi="Calibri" w:cs="Times New Roman"/>
          <w:szCs w:val="24"/>
        </w:rPr>
      </w:pPr>
      <w:r w:rsidRPr="00670E01">
        <w:rPr>
          <w:rFonts w:ascii="標楷體" w:eastAsia="標楷體" w:hAnsi="標楷體" w:cs="新細明體" w:hint="eastAsia"/>
          <w:bCs/>
          <w:kern w:val="0"/>
          <w:szCs w:val="24"/>
        </w:rPr>
        <w:tab/>
        <w:t>中華民國</w:t>
      </w:r>
      <w:r w:rsidRPr="00670E01">
        <w:rPr>
          <w:rFonts w:ascii="標楷體" w:eastAsia="標楷體" w:hAnsi="標楷體" w:cs="Times New Roman" w:hint="eastAsia"/>
          <w:szCs w:val="24"/>
        </w:rPr>
        <w:t>11</w:t>
      </w:r>
      <w:r w:rsidR="00591CF7">
        <w:rPr>
          <w:rFonts w:ascii="標楷體" w:eastAsia="標楷體" w:hAnsi="標楷體" w:cs="Times New Roman" w:hint="eastAsia"/>
          <w:szCs w:val="24"/>
        </w:rPr>
        <w:t>3</w:t>
      </w:r>
      <w:r w:rsidRPr="00670E01">
        <w:rPr>
          <w:rFonts w:ascii="標楷體" w:eastAsia="標楷體" w:hAnsi="標楷體" w:cs="Times New Roman" w:hint="eastAsia"/>
          <w:szCs w:val="24"/>
        </w:rPr>
        <w:t>年度</w:t>
      </w:r>
      <w:r w:rsidRPr="00670E01">
        <w:rPr>
          <w:rFonts w:ascii="標楷體" w:eastAsia="標楷體" w:hAnsi="標楷體" w:cs="Times New Roman" w:hint="eastAsia"/>
          <w:szCs w:val="24"/>
        </w:rPr>
        <w:tab/>
      </w:r>
      <w:r w:rsidRPr="00670E01">
        <w:rPr>
          <w:rFonts w:ascii="標楷體" w:eastAsia="標楷體" w:hAnsi="標楷體" w:cs="Times New Roman" w:hint="eastAsia"/>
          <w:sz w:val="20"/>
          <w:szCs w:val="24"/>
        </w:rPr>
        <w:t>單位：新臺幣元</w:t>
      </w:r>
    </w:p>
    <w:tbl>
      <w:tblPr>
        <w:tblW w:w="9952" w:type="dxa"/>
        <w:tblInd w:w="20" w:type="dxa"/>
        <w:tblLayout w:type="fixed"/>
        <w:tblCellMar>
          <w:left w:w="28" w:type="dxa"/>
          <w:right w:w="28" w:type="dxa"/>
        </w:tblCellMar>
        <w:tblLook w:val="04A0" w:firstRow="1" w:lastRow="0" w:firstColumn="1" w:lastColumn="0" w:noHBand="0" w:noVBand="1"/>
      </w:tblPr>
      <w:tblGrid>
        <w:gridCol w:w="22"/>
        <w:gridCol w:w="1613"/>
        <w:gridCol w:w="269"/>
        <w:gridCol w:w="1377"/>
        <w:gridCol w:w="92"/>
        <w:gridCol w:w="144"/>
        <w:gridCol w:w="81"/>
        <w:gridCol w:w="1190"/>
        <w:gridCol w:w="494"/>
        <w:gridCol w:w="425"/>
        <w:gridCol w:w="418"/>
        <w:gridCol w:w="562"/>
        <w:gridCol w:w="965"/>
        <w:gridCol w:w="164"/>
        <w:gridCol w:w="556"/>
        <w:gridCol w:w="268"/>
        <w:gridCol w:w="445"/>
        <w:gridCol w:w="840"/>
        <w:gridCol w:w="6"/>
        <w:gridCol w:w="21"/>
      </w:tblGrid>
      <w:tr w:rsidR="00DE69CC" w:rsidRPr="00670E01" w14:paraId="5B8D24D8" w14:textId="77777777" w:rsidTr="00380222">
        <w:trPr>
          <w:gridBefore w:val="1"/>
          <w:wBefore w:w="22" w:type="dxa"/>
          <w:trHeight w:hRule="exact" w:val="567"/>
        </w:trPr>
        <w:tc>
          <w:tcPr>
            <w:tcW w:w="1882" w:type="dxa"/>
            <w:gridSpan w:val="2"/>
            <w:vMerge w:val="restart"/>
            <w:tcBorders>
              <w:top w:val="single" w:sz="8" w:space="0" w:color="auto"/>
              <w:left w:val="nil"/>
              <w:bottom w:val="single" w:sz="8" w:space="0" w:color="auto"/>
              <w:right w:val="single" w:sz="4" w:space="0" w:color="auto"/>
            </w:tcBorders>
            <w:vAlign w:val="center"/>
            <w:hideMark/>
          </w:tcPr>
          <w:p w14:paraId="0DD57A16"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項</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目</w:t>
            </w:r>
          </w:p>
        </w:tc>
        <w:tc>
          <w:tcPr>
            <w:tcW w:w="1469"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51B96014"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預算數</w:t>
            </w:r>
          </w:p>
        </w:tc>
        <w:tc>
          <w:tcPr>
            <w:tcW w:w="1415"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4FA7C10C"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決算數</w:t>
            </w:r>
          </w:p>
        </w:tc>
        <w:tc>
          <w:tcPr>
            <w:tcW w:w="1337" w:type="dxa"/>
            <w:gridSpan w:val="3"/>
            <w:vMerge w:val="restart"/>
            <w:tcBorders>
              <w:top w:val="single" w:sz="8" w:space="0" w:color="auto"/>
              <w:left w:val="single" w:sz="4" w:space="0" w:color="auto"/>
              <w:bottom w:val="single" w:sz="8" w:space="0" w:color="auto"/>
              <w:right w:val="single" w:sz="4" w:space="0" w:color="auto"/>
            </w:tcBorders>
            <w:vAlign w:val="center"/>
            <w:hideMark/>
          </w:tcPr>
          <w:p w14:paraId="71A5C4C5"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修正數</w:t>
            </w:r>
          </w:p>
        </w:tc>
        <w:tc>
          <w:tcPr>
            <w:tcW w:w="1527" w:type="dxa"/>
            <w:gridSpan w:val="2"/>
            <w:vMerge w:val="restart"/>
            <w:tcBorders>
              <w:top w:val="single" w:sz="8" w:space="0" w:color="auto"/>
              <w:left w:val="single" w:sz="4" w:space="0" w:color="auto"/>
              <w:bottom w:val="single" w:sz="8" w:space="0" w:color="auto"/>
              <w:right w:val="single" w:sz="4" w:space="0" w:color="auto"/>
            </w:tcBorders>
            <w:vAlign w:val="center"/>
            <w:hideMark/>
          </w:tcPr>
          <w:p w14:paraId="7F7AAA7B"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決算審定數</w:t>
            </w:r>
          </w:p>
        </w:tc>
        <w:tc>
          <w:tcPr>
            <w:tcW w:w="2300" w:type="dxa"/>
            <w:gridSpan w:val="7"/>
            <w:tcBorders>
              <w:top w:val="single" w:sz="8" w:space="0" w:color="auto"/>
              <w:left w:val="single" w:sz="4" w:space="0" w:color="auto"/>
              <w:bottom w:val="single" w:sz="4" w:space="0" w:color="auto"/>
              <w:right w:val="nil"/>
            </w:tcBorders>
            <w:vAlign w:val="center"/>
            <w:hideMark/>
          </w:tcPr>
          <w:p w14:paraId="7ED5FF78" w14:textId="77777777" w:rsidR="00591CF7" w:rsidRPr="00BF0FA3" w:rsidRDefault="00591CF7" w:rsidP="00591CF7">
            <w:pPr>
              <w:widowControl/>
              <w:snapToGrid w:val="0"/>
              <w:spacing w:line="240" w:lineRule="exact"/>
              <w:ind w:leftChars="10" w:lef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審定數與預算數</w:t>
            </w:r>
          </w:p>
          <w:p w14:paraId="1B3857CD" w14:textId="72B6A0E4" w:rsidR="00DE69CC" w:rsidRPr="00BF0FA3" w:rsidRDefault="00591CF7" w:rsidP="00591CF7">
            <w:pPr>
              <w:widowControl/>
              <w:snapToGrid w:val="0"/>
              <w:spacing w:line="240" w:lineRule="exact"/>
              <w:ind w:leftChars="10" w:lef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比較增減</w:t>
            </w:r>
          </w:p>
        </w:tc>
      </w:tr>
      <w:tr w:rsidR="00DE69CC" w:rsidRPr="00670E01" w14:paraId="4FDE5495" w14:textId="77777777" w:rsidTr="00380222">
        <w:trPr>
          <w:gridBefore w:val="1"/>
          <w:wBefore w:w="22" w:type="dxa"/>
          <w:trHeight w:hRule="exact" w:val="567"/>
        </w:trPr>
        <w:tc>
          <w:tcPr>
            <w:tcW w:w="1882" w:type="dxa"/>
            <w:gridSpan w:val="2"/>
            <w:vMerge/>
            <w:tcBorders>
              <w:top w:val="single" w:sz="8" w:space="0" w:color="auto"/>
              <w:left w:val="nil"/>
              <w:bottom w:val="single" w:sz="8" w:space="0" w:color="auto"/>
              <w:right w:val="single" w:sz="4" w:space="0" w:color="auto"/>
            </w:tcBorders>
            <w:vAlign w:val="center"/>
            <w:hideMark/>
          </w:tcPr>
          <w:p w14:paraId="50CB5659" w14:textId="77777777" w:rsidR="00DE69CC" w:rsidRPr="00BF0FA3" w:rsidRDefault="00DE69CC" w:rsidP="006B551F">
            <w:pPr>
              <w:widowControl/>
              <w:rPr>
                <w:rFonts w:ascii="新細明體" w:eastAsia="標楷體" w:hAnsi="新細明體" w:cs="新細明體"/>
                <w:kern w:val="0"/>
                <w:sz w:val="20"/>
                <w:szCs w:val="20"/>
              </w:rPr>
            </w:pPr>
          </w:p>
        </w:tc>
        <w:tc>
          <w:tcPr>
            <w:tcW w:w="1469" w:type="dxa"/>
            <w:gridSpan w:val="2"/>
            <w:vMerge/>
            <w:tcBorders>
              <w:top w:val="single" w:sz="8" w:space="0" w:color="auto"/>
              <w:left w:val="single" w:sz="4" w:space="0" w:color="auto"/>
              <w:bottom w:val="single" w:sz="8" w:space="0" w:color="auto"/>
              <w:right w:val="single" w:sz="4" w:space="0" w:color="auto"/>
            </w:tcBorders>
            <w:vAlign w:val="center"/>
            <w:hideMark/>
          </w:tcPr>
          <w:p w14:paraId="23BC730B" w14:textId="77777777" w:rsidR="00DE69CC" w:rsidRPr="00BF0FA3" w:rsidRDefault="00DE69CC" w:rsidP="006B551F">
            <w:pPr>
              <w:widowControl/>
              <w:rPr>
                <w:rFonts w:ascii="新細明體" w:eastAsia="標楷體" w:hAnsi="新細明體" w:cs="新細明體"/>
                <w:kern w:val="0"/>
                <w:sz w:val="20"/>
                <w:szCs w:val="20"/>
              </w:rPr>
            </w:pPr>
          </w:p>
        </w:tc>
        <w:tc>
          <w:tcPr>
            <w:tcW w:w="1415" w:type="dxa"/>
            <w:gridSpan w:val="3"/>
            <w:vMerge/>
            <w:tcBorders>
              <w:top w:val="single" w:sz="8" w:space="0" w:color="auto"/>
              <w:left w:val="single" w:sz="4" w:space="0" w:color="auto"/>
              <w:bottom w:val="single" w:sz="8" w:space="0" w:color="auto"/>
              <w:right w:val="single" w:sz="4" w:space="0" w:color="auto"/>
            </w:tcBorders>
            <w:vAlign w:val="center"/>
            <w:hideMark/>
          </w:tcPr>
          <w:p w14:paraId="0F963741" w14:textId="77777777" w:rsidR="00DE69CC" w:rsidRPr="00BF0FA3" w:rsidRDefault="00DE69CC" w:rsidP="006B551F">
            <w:pPr>
              <w:widowControl/>
              <w:rPr>
                <w:rFonts w:ascii="新細明體" w:eastAsia="標楷體" w:hAnsi="新細明體" w:cs="新細明體"/>
                <w:kern w:val="0"/>
                <w:sz w:val="20"/>
                <w:szCs w:val="20"/>
              </w:rPr>
            </w:pPr>
          </w:p>
        </w:tc>
        <w:tc>
          <w:tcPr>
            <w:tcW w:w="1337" w:type="dxa"/>
            <w:gridSpan w:val="3"/>
            <w:vMerge/>
            <w:tcBorders>
              <w:top w:val="single" w:sz="8" w:space="0" w:color="auto"/>
              <w:left w:val="single" w:sz="4" w:space="0" w:color="auto"/>
              <w:bottom w:val="single" w:sz="8" w:space="0" w:color="auto"/>
              <w:right w:val="single" w:sz="4" w:space="0" w:color="auto"/>
            </w:tcBorders>
            <w:vAlign w:val="center"/>
            <w:hideMark/>
          </w:tcPr>
          <w:p w14:paraId="10D26C51" w14:textId="77777777" w:rsidR="00DE69CC" w:rsidRPr="00BF0FA3" w:rsidRDefault="00DE69CC" w:rsidP="006B551F">
            <w:pPr>
              <w:widowControl/>
              <w:rPr>
                <w:rFonts w:ascii="新細明體" w:eastAsia="標楷體" w:hAnsi="新細明體" w:cs="新細明體"/>
                <w:kern w:val="0"/>
                <w:sz w:val="20"/>
                <w:szCs w:val="20"/>
              </w:rPr>
            </w:pPr>
          </w:p>
        </w:tc>
        <w:tc>
          <w:tcPr>
            <w:tcW w:w="1527" w:type="dxa"/>
            <w:gridSpan w:val="2"/>
            <w:vMerge/>
            <w:tcBorders>
              <w:top w:val="single" w:sz="8" w:space="0" w:color="auto"/>
              <w:left w:val="single" w:sz="4" w:space="0" w:color="auto"/>
              <w:bottom w:val="single" w:sz="8" w:space="0" w:color="auto"/>
              <w:right w:val="single" w:sz="4" w:space="0" w:color="auto"/>
            </w:tcBorders>
            <w:vAlign w:val="center"/>
            <w:hideMark/>
          </w:tcPr>
          <w:p w14:paraId="73921FA3" w14:textId="77777777" w:rsidR="00DE69CC" w:rsidRPr="00BF0FA3" w:rsidRDefault="00DE69CC" w:rsidP="006B551F">
            <w:pPr>
              <w:widowControl/>
              <w:rPr>
                <w:rFonts w:ascii="新細明體" w:eastAsia="標楷體" w:hAnsi="新細明體" w:cs="新細明體"/>
                <w:kern w:val="0"/>
                <w:sz w:val="20"/>
                <w:szCs w:val="20"/>
              </w:rPr>
            </w:pPr>
          </w:p>
        </w:tc>
        <w:tc>
          <w:tcPr>
            <w:tcW w:w="1433" w:type="dxa"/>
            <w:gridSpan w:val="4"/>
            <w:tcBorders>
              <w:top w:val="single" w:sz="4" w:space="0" w:color="auto"/>
              <w:left w:val="single" w:sz="4" w:space="0" w:color="auto"/>
              <w:bottom w:val="single" w:sz="8" w:space="0" w:color="auto"/>
              <w:right w:val="single" w:sz="4" w:space="0" w:color="auto"/>
            </w:tcBorders>
            <w:vAlign w:val="center"/>
            <w:hideMark/>
          </w:tcPr>
          <w:p w14:paraId="47D4A39B"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 xml:space="preserve">金　</w:t>
            </w:r>
            <w:r w:rsidRPr="00BF0FA3">
              <w:rPr>
                <w:rFonts w:ascii="新細明體" w:eastAsia="標楷體" w:hAnsi="新細明體" w:cs="新細明體" w:hint="eastAsia"/>
                <w:kern w:val="0"/>
                <w:sz w:val="20"/>
                <w:szCs w:val="20"/>
              </w:rPr>
              <w:t xml:space="preserve">  </w:t>
            </w:r>
            <w:r w:rsidRPr="00BF0FA3">
              <w:rPr>
                <w:rFonts w:ascii="新細明體" w:eastAsia="標楷體" w:hAnsi="新細明體" w:cs="新細明體" w:hint="eastAsia"/>
                <w:kern w:val="0"/>
                <w:sz w:val="20"/>
                <w:szCs w:val="20"/>
              </w:rPr>
              <w:t>額</w:t>
            </w:r>
          </w:p>
        </w:tc>
        <w:tc>
          <w:tcPr>
            <w:tcW w:w="867" w:type="dxa"/>
            <w:gridSpan w:val="3"/>
            <w:tcBorders>
              <w:top w:val="single" w:sz="4" w:space="0" w:color="auto"/>
              <w:left w:val="single" w:sz="4" w:space="0" w:color="auto"/>
              <w:bottom w:val="single" w:sz="8" w:space="0" w:color="auto"/>
              <w:right w:val="nil"/>
            </w:tcBorders>
            <w:vAlign w:val="center"/>
            <w:hideMark/>
          </w:tcPr>
          <w:p w14:paraId="439540A8" w14:textId="77777777" w:rsidR="00DE69CC" w:rsidRPr="00BF0FA3" w:rsidRDefault="00DE69CC" w:rsidP="006B551F">
            <w:pPr>
              <w:widowControl/>
              <w:ind w:leftChars="10" w:left="24" w:rightChars="10" w:right="24"/>
              <w:jc w:val="distribute"/>
              <w:rPr>
                <w:rFonts w:ascii="新細明體" w:eastAsia="標楷體" w:hAnsi="新細明體" w:cs="新細明體"/>
                <w:kern w:val="0"/>
                <w:sz w:val="20"/>
                <w:szCs w:val="20"/>
              </w:rPr>
            </w:pPr>
            <w:r w:rsidRPr="00BF0FA3">
              <w:rPr>
                <w:rFonts w:ascii="新細明體" w:eastAsia="標楷體" w:hAnsi="新細明體" w:cs="新細明體" w:hint="eastAsia"/>
                <w:kern w:val="0"/>
                <w:sz w:val="20"/>
                <w:szCs w:val="20"/>
              </w:rPr>
              <w:t>％</w:t>
            </w:r>
          </w:p>
        </w:tc>
      </w:tr>
      <w:tr w:rsidR="00457C9D" w:rsidRPr="00670E01" w14:paraId="4390C3AC" w14:textId="77777777" w:rsidTr="00380222">
        <w:trPr>
          <w:gridBefore w:val="1"/>
          <w:wBefore w:w="22" w:type="dxa"/>
          <w:trHeight w:val="772"/>
        </w:trPr>
        <w:tc>
          <w:tcPr>
            <w:tcW w:w="1882" w:type="dxa"/>
            <w:gridSpan w:val="2"/>
            <w:tcBorders>
              <w:top w:val="single" w:sz="8" w:space="0" w:color="auto"/>
              <w:left w:val="nil"/>
              <w:bottom w:val="nil"/>
              <w:right w:val="single" w:sz="4" w:space="0" w:color="auto"/>
            </w:tcBorders>
            <w:noWrap/>
            <w:vAlign w:val="center"/>
            <w:hideMark/>
          </w:tcPr>
          <w:p w14:paraId="1F5FB305" w14:textId="2D1B7309"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賸餘之部</w:t>
            </w:r>
          </w:p>
        </w:tc>
        <w:tc>
          <w:tcPr>
            <w:tcW w:w="1469" w:type="dxa"/>
            <w:gridSpan w:val="2"/>
            <w:tcBorders>
              <w:top w:val="single" w:sz="8" w:space="0" w:color="auto"/>
              <w:left w:val="nil"/>
              <w:bottom w:val="nil"/>
              <w:right w:val="single" w:sz="4" w:space="0" w:color="auto"/>
            </w:tcBorders>
            <w:noWrap/>
            <w:vAlign w:val="center"/>
            <w:hideMark/>
          </w:tcPr>
          <w:p w14:paraId="356386F5" w14:textId="04AA8815" w:rsidR="00457C9D" w:rsidRPr="0000548E" w:rsidRDefault="00457C9D" w:rsidP="00457C9D">
            <w:pPr>
              <w:jc w:val="right"/>
              <w:rPr>
                <w:rFonts w:ascii="新細明體" w:eastAsia="新細明體" w:hAnsi="新細明體" w:cs="Times New Roman"/>
                <w:b/>
                <w:noProof/>
                <w:sz w:val="20"/>
                <w:szCs w:val="20"/>
              </w:rPr>
            </w:pPr>
            <w:r w:rsidRPr="00E4510F">
              <w:rPr>
                <w:rFonts w:ascii="新細明體" w:hAnsi="新細明體"/>
                <w:b/>
                <w:sz w:val="20"/>
                <w:szCs w:val="20"/>
              </w:rPr>
              <w:t>35,585,601,000</w:t>
            </w:r>
          </w:p>
        </w:tc>
        <w:tc>
          <w:tcPr>
            <w:tcW w:w="1415" w:type="dxa"/>
            <w:gridSpan w:val="3"/>
            <w:tcBorders>
              <w:top w:val="single" w:sz="8" w:space="0" w:color="auto"/>
              <w:left w:val="nil"/>
              <w:bottom w:val="nil"/>
              <w:right w:val="single" w:sz="4" w:space="0" w:color="auto"/>
            </w:tcBorders>
            <w:noWrap/>
            <w:vAlign w:val="center"/>
            <w:hideMark/>
          </w:tcPr>
          <w:p w14:paraId="463D2B10" w14:textId="531BD18E" w:rsidR="00457C9D" w:rsidRPr="0000548E" w:rsidRDefault="00457C9D" w:rsidP="00457C9D">
            <w:pPr>
              <w:jc w:val="right"/>
              <w:rPr>
                <w:rFonts w:ascii="新細明體" w:eastAsia="新細明體" w:hAnsi="新細明體" w:cs="Times New Roman"/>
                <w:b/>
                <w:noProof/>
                <w:sz w:val="20"/>
                <w:szCs w:val="20"/>
              </w:rPr>
            </w:pPr>
            <w:r w:rsidRPr="00E4510F">
              <w:rPr>
                <w:rFonts w:ascii="新細明體" w:hAnsi="新細明體"/>
                <w:b/>
                <w:sz w:val="20"/>
                <w:szCs w:val="20"/>
              </w:rPr>
              <w:t>43,029,713,018</w:t>
            </w:r>
          </w:p>
        </w:tc>
        <w:tc>
          <w:tcPr>
            <w:tcW w:w="1337" w:type="dxa"/>
            <w:gridSpan w:val="3"/>
            <w:tcBorders>
              <w:top w:val="single" w:sz="8" w:space="0" w:color="auto"/>
              <w:left w:val="nil"/>
              <w:bottom w:val="nil"/>
              <w:right w:val="single" w:sz="4" w:space="0" w:color="auto"/>
            </w:tcBorders>
            <w:noWrap/>
            <w:vAlign w:val="center"/>
            <w:hideMark/>
          </w:tcPr>
          <w:p w14:paraId="33A9D849" w14:textId="43DD371E"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single" w:sz="8" w:space="0" w:color="auto"/>
              <w:left w:val="nil"/>
              <w:bottom w:val="nil"/>
              <w:right w:val="single" w:sz="4" w:space="0" w:color="auto"/>
            </w:tcBorders>
            <w:vAlign w:val="center"/>
            <w:hideMark/>
          </w:tcPr>
          <w:p w14:paraId="15DB2956" w14:textId="288BF76B"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43,029,713,018</w:t>
            </w:r>
          </w:p>
        </w:tc>
        <w:tc>
          <w:tcPr>
            <w:tcW w:w="1433" w:type="dxa"/>
            <w:gridSpan w:val="4"/>
            <w:tcBorders>
              <w:top w:val="single" w:sz="8" w:space="0" w:color="auto"/>
              <w:left w:val="nil"/>
              <w:bottom w:val="nil"/>
              <w:right w:val="single" w:sz="4" w:space="0" w:color="auto"/>
            </w:tcBorders>
            <w:noWrap/>
            <w:vAlign w:val="center"/>
            <w:hideMark/>
          </w:tcPr>
          <w:p w14:paraId="13CD804B" w14:textId="2F41C585"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7,444,112,018</w:t>
            </w:r>
          </w:p>
        </w:tc>
        <w:tc>
          <w:tcPr>
            <w:tcW w:w="867" w:type="dxa"/>
            <w:gridSpan w:val="3"/>
            <w:tcBorders>
              <w:top w:val="single" w:sz="8" w:space="0" w:color="auto"/>
              <w:left w:val="nil"/>
              <w:bottom w:val="nil"/>
              <w:right w:val="nil"/>
            </w:tcBorders>
            <w:vAlign w:val="center"/>
            <w:hideMark/>
          </w:tcPr>
          <w:p w14:paraId="4DBF6BA0" w14:textId="74DA8691"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20.92</w:t>
            </w:r>
          </w:p>
        </w:tc>
      </w:tr>
      <w:tr w:rsidR="00457C9D" w:rsidRPr="00670E01" w14:paraId="5CD6E6AE"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23AF8291" w14:textId="2B346525"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本期賸餘</w:t>
            </w:r>
          </w:p>
        </w:tc>
        <w:tc>
          <w:tcPr>
            <w:tcW w:w="1469" w:type="dxa"/>
            <w:gridSpan w:val="2"/>
            <w:tcBorders>
              <w:top w:val="nil"/>
              <w:left w:val="nil"/>
              <w:bottom w:val="nil"/>
              <w:right w:val="single" w:sz="4" w:space="0" w:color="auto"/>
            </w:tcBorders>
            <w:noWrap/>
            <w:vAlign w:val="center"/>
            <w:hideMark/>
          </w:tcPr>
          <w:p w14:paraId="1F30A96D" w14:textId="1E98BAF0"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3,596,087,000</w:t>
            </w:r>
          </w:p>
        </w:tc>
        <w:tc>
          <w:tcPr>
            <w:tcW w:w="1415" w:type="dxa"/>
            <w:gridSpan w:val="3"/>
            <w:tcBorders>
              <w:top w:val="nil"/>
              <w:left w:val="nil"/>
              <w:bottom w:val="nil"/>
              <w:right w:val="single" w:sz="4" w:space="0" w:color="auto"/>
            </w:tcBorders>
            <w:noWrap/>
            <w:vAlign w:val="center"/>
            <w:hideMark/>
          </w:tcPr>
          <w:p w14:paraId="28E08FA5" w14:textId="451AB719"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5,661,735,057</w:t>
            </w:r>
          </w:p>
        </w:tc>
        <w:tc>
          <w:tcPr>
            <w:tcW w:w="1337" w:type="dxa"/>
            <w:gridSpan w:val="3"/>
            <w:tcBorders>
              <w:top w:val="nil"/>
              <w:left w:val="nil"/>
              <w:bottom w:val="nil"/>
              <w:right w:val="single" w:sz="4" w:space="0" w:color="auto"/>
            </w:tcBorders>
            <w:noWrap/>
            <w:vAlign w:val="center"/>
            <w:hideMark/>
          </w:tcPr>
          <w:p w14:paraId="49F366A3" w14:textId="6B9F8D9C"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19B54FD0" w14:textId="5A324D12"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5,661,735,057</w:t>
            </w:r>
          </w:p>
        </w:tc>
        <w:tc>
          <w:tcPr>
            <w:tcW w:w="1433" w:type="dxa"/>
            <w:gridSpan w:val="4"/>
            <w:tcBorders>
              <w:top w:val="nil"/>
              <w:left w:val="nil"/>
              <w:bottom w:val="nil"/>
              <w:right w:val="single" w:sz="4" w:space="0" w:color="auto"/>
            </w:tcBorders>
            <w:noWrap/>
            <w:vAlign w:val="center"/>
            <w:hideMark/>
          </w:tcPr>
          <w:p w14:paraId="5BC394CF" w14:textId="292AE605"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2,065,648,057</w:t>
            </w:r>
          </w:p>
        </w:tc>
        <w:tc>
          <w:tcPr>
            <w:tcW w:w="867" w:type="dxa"/>
            <w:gridSpan w:val="3"/>
            <w:vAlign w:val="center"/>
            <w:hideMark/>
          </w:tcPr>
          <w:p w14:paraId="7930B684" w14:textId="097D69E9"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57.44</w:t>
            </w:r>
          </w:p>
        </w:tc>
      </w:tr>
      <w:tr w:rsidR="00457C9D" w:rsidRPr="00670E01" w14:paraId="3FF4E60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B5C7D73" w14:textId="6C4D1F43"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前期未分配賸餘</w:t>
            </w:r>
          </w:p>
        </w:tc>
        <w:tc>
          <w:tcPr>
            <w:tcW w:w="1469" w:type="dxa"/>
            <w:gridSpan w:val="2"/>
            <w:tcBorders>
              <w:top w:val="nil"/>
              <w:left w:val="nil"/>
              <w:bottom w:val="nil"/>
              <w:right w:val="single" w:sz="4" w:space="0" w:color="auto"/>
            </w:tcBorders>
            <w:noWrap/>
            <w:vAlign w:val="center"/>
            <w:hideMark/>
          </w:tcPr>
          <w:p w14:paraId="66456F41" w14:textId="73E0481B"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31,989,514,000</w:t>
            </w:r>
          </w:p>
        </w:tc>
        <w:tc>
          <w:tcPr>
            <w:tcW w:w="1415" w:type="dxa"/>
            <w:gridSpan w:val="3"/>
            <w:tcBorders>
              <w:top w:val="nil"/>
              <w:left w:val="nil"/>
              <w:bottom w:val="nil"/>
              <w:right w:val="single" w:sz="4" w:space="0" w:color="auto"/>
            </w:tcBorders>
            <w:noWrap/>
            <w:vAlign w:val="center"/>
            <w:hideMark/>
          </w:tcPr>
          <w:p w14:paraId="10C9FF96" w14:textId="40F0C148"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37,367,977,961</w:t>
            </w:r>
          </w:p>
        </w:tc>
        <w:tc>
          <w:tcPr>
            <w:tcW w:w="1337" w:type="dxa"/>
            <w:gridSpan w:val="3"/>
            <w:tcBorders>
              <w:top w:val="nil"/>
              <w:left w:val="nil"/>
              <w:bottom w:val="nil"/>
              <w:right w:val="single" w:sz="4" w:space="0" w:color="auto"/>
            </w:tcBorders>
            <w:noWrap/>
            <w:vAlign w:val="center"/>
            <w:hideMark/>
          </w:tcPr>
          <w:p w14:paraId="305ED158" w14:textId="2F96C746"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4091EB1F" w14:textId="118C79F2"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37,367,977,961</w:t>
            </w:r>
          </w:p>
        </w:tc>
        <w:tc>
          <w:tcPr>
            <w:tcW w:w="1433" w:type="dxa"/>
            <w:gridSpan w:val="4"/>
            <w:tcBorders>
              <w:top w:val="nil"/>
              <w:left w:val="nil"/>
              <w:bottom w:val="nil"/>
              <w:right w:val="single" w:sz="4" w:space="0" w:color="auto"/>
            </w:tcBorders>
            <w:noWrap/>
            <w:vAlign w:val="center"/>
            <w:hideMark/>
          </w:tcPr>
          <w:p w14:paraId="38F5C90C" w14:textId="081D9CBD"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5,378,463,961</w:t>
            </w:r>
          </w:p>
        </w:tc>
        <w:tc>
          <w:tcPr>
            <w:tcW w:w="867" w:type="dxa"/>
            <w:gridSpan w:val="3"/>
            <w:vAlign w:val="center"/>
            <w:hideMark/>
          </w:tcPr>
          <w:p w14:paraId="482EA175" w14:textId="3187A086"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16.81</w:t>
            </w:r>
          </w:p>
        </w:tc>
      </w:tr>
      <w:tr w:rsidR="00457C9D" w:rsidRPr="00670E01" w14:paraId="0CD3D71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128D922" w14:textId="3B337694"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分配之部</w:t>
            </w:r>
          </w:p>
        </w:tc>
        <w:tc>
          <w:tcPr>
            <w:tcW w:w="1469" w:type="dxa"/>
            <w:gridSpan w:val="2"/>
            <w:tcBorders>
              <w:top w:val="nil"/>
              <w:left w:val="nil"/>
              <w:bottom w:val="nil"/>
              <w:right w:val="single" w:sz="4" w:space="0" w:color="auto"/>
            </w:tcBorders>
            <w:noWrap/>
            <w:vAlign w:val="center"/>
            <w:hideMark/>
          </w:tcPr>
          <w:p w14:paraId="071EB13E" w14:textId="2DC3791A"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9,650,911,000</w:t>
            </w:r>
          </w:p>
        </w:tc>
        <w:tc>
          <w:tcPr>
            <w:tcW w:w="1415" w:type="dxa"/>
            <w:gridSpan w:val="3"/>
            <w:tcBorders>
              <w:top w:val="nil"/>
              <w:left w:val="nil"/>
              <w:bottom w:val="nil"/>
              <w:right w:val="single" w:sz="4" w:space="0" w:color="auto"/>
            </w:tcBorders>
            <w:noWrap/>
            <w:vAlign w:val="center"/>
            <w:hideMark/>
          </w:tcPr>
          <w:p w14:paraId="3F823A5E" w14:textId="70FD35B5"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8,163,827,874</w:t>
            </w:r>
          </w:p>
        </w:tc>
        <w:tc>
          <w:tcPr>
            <w:tcW w:w="1337" w:type="dxa"/>
            <w:gridSpan w:val="3"/>
            <w:tcBorders>
              <w:top w:val="nil"/>
              <w:left w:val="nil"/>
              <w:bottom w:val="nil"/>
              <w:right w:val="single" w:sz="4" w:space="0" w:color="auto"/>
            </w:tcBorders>
            <w:noWrap/>
            <w:vAlign w:val="center"/>
            <w:hideMark/>
          </w:tcPr>
          <w:p w14:paraId="0205ED63" w14:textId="1E9C30C5"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nil"/>
              <w:left w:val="nil"/>
              <w:bottom w:val="nil"/>
              <w:right w:val="single" w:sz="4" w:space="0" w:color="auto"/>
            </w:tcBorders>
            <w:vAlign w:val="center"/>
            <w:hideMark/>
          </w:tcPr>
          <w:p w14:paraId="38709C26" w14:textId="6AB285B4"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8,163,827,874</w:t>
            </w:r>
          </w:p>
        </w:tc>
        <w:tc>
          <w:tcPr>
            <w:tcW w:w="1433" w:type="dxa"/>
            <w:gridSpan w:val="4"/>
            <w:tcBorders>
              <w:top w:val="nil"/>
              <w:left w:val="nil"/>
              <w:bottom w:val="nil"/>
              <w:right w:val="single" w:sz="4" w:space="0" w:color="auto"/>
            </w:tcBorders>
            <w:noWrap/>
            <w:vAlign w:val="center"/>
            <w:hideMark/>
          </w:tcPr>
          <w:p w14:paraId="53232596" w14:textId="312646FE"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- 1,487,083,126</w:t>
            </w:r>
          </w:p>
        </w:tc>
        <w:tc>
          <w:tcPr>
            <w:tcW w:w="867" w:type="dxa"/>
            <w:gridSpan w:val="3"/>
            <w:vAlign w:val="center"/>
            <w:hideMark/>
          </w:tcPr>
          <w:p w14:paraId="0665DCCA" w14:textId="1BD69B6E"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- 15.41</w:t>
            </w:r>
          </w:p>
        </w:tc>
      </w:tr>
      <w:tr w:rsidR="00457C9D" w:rsidRPr="00670E01" w14:paraId="7A1E27FB"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5EEB564" w14:textId="3A4184A1"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填補累積短絀</w:t>
            </w:r>
          </w:p>
        </w:tc>
        <w:tc>
          <w:tcPr>
            <w:tcW w:w="1469" w:type="dxa"/>
            <w:gridSpan w:val="2"/>
            <w:tcBorders>
              <w:top w:val="nil"/>
              <w:left w:val="nil"/>
              <w:bottom w:val="nil"/>
              <w:right w:val="single" w:sz="4" w:space="0" w:color="auto"/>
            </w:tcBorders>
            <w:noWrap/>
            <w:vAlign w:val="center"/>
            <w:hideMark/>
          </w:tcPr>
          <w:p w14:paraId="21B18DBA" w14:textId="09D9DD1A"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1,840,000</w:t>
            </w:r>
          </w:p>
        </w:tc>
        <w:tc>
          <w:tcPr>
            <w:tcW w:w="1415" w:type="dxa"/>
            <w:gridSpan w:val="3"/>
            <w:tcBorders>
              <w:top w:val="nil"/>
              <w:left w:val="nil"/>
              <w:bottom w:val="nil"/>
              <w:right w:val="single" w:sz="4" w:space="0" w:color="auto"/>
            </w:tcBorders>
            <w:noWrap/>
            <w:vAlign w:val="center"/>
            <w:hideMark/>
          </w:tcPr>
          <w:p w14:paraId="3396EE97" w14:textId="5C1082A6"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3,654,792,290</w:t>
            </w:r>
          </w:p>
        </w:tc>
        <w:tc>
          <w:tcPr>
            <w:tcW w:w="1337" w:type="dxa"/>
            <w:gridSpan w:val="3"/>
            <w:tcBorders>
              <w:top w:val="nil"/>
              <w:left w:val="nil"/>
              <w:bottom w:val="nil"/>
              <w:right w:val="single" w:sz="4" w:space="0" w:color="auto"/>
            </w:tcBorders>
            <w:noWrap/>
            <w:vAlign w:val="center"/>
            <w:hideMark/>
          </w:tcPr>
          <w:p w14:paraId="404BDE6A" w14:textId="0AFF2256"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39A04DE4" w14:textId="1E908416"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3,654,792,290</w:t>
            </w:r>
          </w:p>
        </w:tc>
        <w:tc>
          <w:tcPr>
            <w:tcW w:w="1433" w:type="dxa"/>
            <w:gridSpan w:val="4"/>
            <w:tcBorders>
              <w:top w:val="nil"/>
              <w:left w:val="nil"/>
              <w:bottom w:val="nil"/>
              <w:right w:val="single" w:sz="4" w:space="0" w:color="auto"/>
            </w:tcBorders>
            <w:noWrap/>
            <w:vAlign w:val="center"/>
            <w:hideMark/>
          </w:tcPr>
          <w:p w14:paraId="55D9054F" w14:textId="7DAB4924"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3,652,952,290</w:t>
            </w:r>
          </w:p>
        </w:tc>
        <w:tc>
          <w:tcPr>
            <w:tcW w:w="867" w:type="dxa"/>
            <w:gridSpan w:val="3"/>
            <w:vAlign w:val="center"/>
            <w:hideMark/>
          </w:tcPr>
          <w:p w14:paraId="01AD8D9B" w14:textId="41B5AE75" w:rsidR="00457C9D" w:rsidRPr="0000548E" w:rsidRDefault="00457C9D" w:rsidP="00457C9D">
            <w:pPr>
              <w:jc w:val="right"/>
              <w:rPr>
                <w:rFonts w:ascii="新細明體" w:eastAsia="新細明體" w:hAnsi="新細明體" w:cs="Times New Roman"/>
                <w:noProof/>
                <w:sz w:val="20"/>
                <w:szCs w:val="20"/>
              </w:rPr>
            </w:pPr>
            <w:r w:rsidRPr="00C36780">
              <w:rPr>
                <w:rFonts w:asciiTheme="minorEastAsia" w:hAnsiTheme="minorEastAsia" w:hint="eastAsia"/>
                <w:bCs/>
                <w:spacing w:val="-4"/>
                <w:sz w:val="20"/>
              </w:rPr>
              <w:t>198,530.02</w:t>
            </w:r>
          </w:p>
        </w:tc>
      </w:tr>
      <w:tr w:rsidR="00457C9D" w:rsidRPr="00670E01" w14:paraId="61C79014"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71F0BC9F" w14:textId="02555EF2"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賸餘撥充基金數</w:t>
            </w:r>
          </w:p>
        </w:tc>
        <w:tc>
          <w:tcPr>
            <w:tcW w:w="1469" w:type="dxa"/>
            <w:gridSpan w:val="2"/>
            <w:tcBorders>
              <w:top w:val="nil"/>
              <w:left w:val="nil"/>
              <w:bottom w:val="nil"/>
              <w:right w:val="single" w:sz="4" w:space="0" w:color="auto"/>
            </w:tcBorders>
            <w:noWrap/>
            <w:vAlign w:val="center"/>
            <w:hideMark/>
          </w:tcPr>
          <w:p w14:paraId="3B811B05" w14:textId="4040FCE1"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2,844,973,000</w:t>
            </w:r>
          </w:p>
        </w:tc>
        <w:tc>
          <w:tcPr>
            <w:tcW w:w="1415" w:type="dxa"/>
            <w:gridSpan w:val="3"/>
            <w:tcBorders>
              <w:top w:val="nil"/>
              <w:left w:val="nil"/>
              <w:bottom w:val="nil"/>
              <w:right w:val="single" w:sz="4" w:space="0" w:color="auto"/>
            </w:tcBorders>
            <w:noWrap/>
            <w:vAlign w:val="center"/>
            <w:hideMark/>
          </w:tcPr>
          <w:p w14:paraId="62F66103" w14:textId="5501AFCF"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1,000,000,000</w:t>
            </w:r>
          </w:p>
        </w:tc>
        <w:tc>
          <w:tcPr>
            <w:tcW w:w="1337" w:type="dxa"/>
            <w:gridSpan w:val="3"/>
            <w:tcBorders>
              <w:top w:val="nil"/>
              <w:left w:val="nil"/>
              <w:bottom w:val="nil"/>
              <w:right w:val="single" w:sz="4" w:space="0" w:color="auto"/>
            </w:tcBorders>
            <w:noWrap/>
            <w:vAlign w:val="center"/>
            <w:hideMark/>
          </w:tcPr>
          <w:p w14:paraId="20F493E6" w14:textId="0B4193F0"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61DA8FEE" w14:textId="214D215B"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1,000,000,000</w:t>
            </w:r>
          </w:p>
        </w:tc>
        <w:tc>
          <w:tcPr>
            <w:tcW w:w="1433" w:type="dxa"/>
            <w:gridSpan w:val="4"/>
            <w:tcBorders>
              <w:top w:val="nil"/>
              <w:left w:val="nil"/>
              <w:bottom w:val="nil"/>
              <w:right w:val="single" w:sz="4" w:space="0" w:color="auto"/>
            </w:tcBorders>
            <w:noWrap/>
            <w:vAlign w:val="center"/>
            <w:hideMark/>
          </w:tcPr>
          <w:p w14:paraId="18D09234" w14:textId="14B2A5CE"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- 1,844,973,000</w:t>
            </w:r>
          </w:p>
        </w:tc>
        <w:tc>
          <w:tcPr>
            <w:tcW w:w="867" w:type="dxa"/>
            <w:gridSpan w:val="3"/>
            <w:vAlign w:val="center"/>
            <w:hideMark/>
          </w:tcPr>
          <w:p w14:paraId="14858838" w14:textId="2FDE6F0C"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- 64.85</w:t>
            </w:r>
          </w:p>
        </w:tc>
      </w:tr>
      <w:tr w:rsidR="00457C9D" w:rsidRPr="00670E01" w14:paraId="4521E15D"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FEF30E6" w14:textId="390ABD90"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解繳公庫淨額</w:t>
            </w:r>
          </w:p>
        </w:tc>
        <w:tc>
          <w:tcPr>
            <w:tcW w:w="1469" w:type="dxa"/>
            <w:gridSpan w:val="2"/>
            <w:tcBorders>
              <w:top w:val="nil"/>
              <w:left w:val="nil"/>
              <w:bottom w:val="nil"/>
              <w:right w:val="single" w:sz="4" w:space="0" w:color="auto"/>
            </w:tcBorders>
            <w:noWrap/>
            <w:vAlign w:val="center"/>
            <w:hideMark/>
          </w:tcPr>
          <w:p w14:paraId="5633B508" w14:textId="4E4474CE"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6,800,000,000</w:t>
            </w:r>
          </w:p>
        </w:tc>
        <w:tc>
          <w:tcPr>
            <w:tcW w:w="1415" w:type="dxa"/>
            <w:gridSpan w:val="3"/>
            <w:tcBorders>
              <w:top w:val="nil"/>
              <w:left w:val="nil"/>
              <w:bottom w:val="nil"/>
              <w:right w:val="single" w:sz="4" w:space="0" w:color="auto"/>
            </w:tcBorders>
            <w:noWrap/>
            <w:vAlign w:val="center"/>
            <w:hideMark/>
          </w:tcPr>
          <w:p w14:paraId="18B4C6B4" w14:textId="7ED8C03E"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3,500,000,000</w:t>
            </w:r>
          </w:p>
        </w:tc>
        <w:tc>
          <w:tcPr>
            <w:tcW w:w="1337" w:type="dxa"/>
            <w:gridSpan w:val="3"/>
            <w:tcBorders>
              <w:top w:val="nil"/>
              <w:left w:val="nil"/>
              <w:bottom w:val="nil"/>
              <w:right w:val="single" w:sz="4" w:space="0" w:color="auto"/>
            </w:tcBorders>
            <w:noWrap/>
            <w:vAlign w:val="center"/>
            <w:hideMark/>
          </w:tcPr>
          <w:p w14:paraId="6A37B637" w14:textId="1F6010FE"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7656391D" w14:textId="0524CEC7"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3,500,000,000</w:t>
            </w:r>
          </w:p>
        </w:tc>
        <w:tc>
          <w:tcPr>
            <w:tcW w:w="1433" w:type="dxa"/>
            <w:gridSpan w:val="4"/>
            <w:tcBorders>
              <w:top w:val="nil"/>
              <w:left w:val="nil"/>
              <w:bottom w:val="nil"/>
              <w:right w:val="single" w:sz="4" w:space="0" w:color="auto"/>
            </w:tcBorders>
            <w:noWrap/>
            <w:vAlign w:val="center"/>
            <w:hideMark/>
          </w:tcPr>
          <w:p w14:paraId="64DA0545" w14:textId="314806E3"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- 3,300,000,000</w:t>
            </w:r>
          </w:p>
        </w:tc>
        <w:tc>
          <w:tcPr>
            <w:tcW w:w="867" w:type="dxa"/>
            <w:gridSpan w:val="3"/>
            <w:vAlign w:val="center"/>
            <w:hideMark/>
          </w:tcPr>
          <w:p w14:paraId="1B090C19" w14:textId="45563D4E"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- 48.53</w:t>
            </w:r>
          </w:p>
        </w:tc>
      </w:tr>
      <w:tr w:rsidR="00457C9D" w:rsidRPr="00670E01" w14:paraId="7262A39C"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FCF9529" w14:textId="3621980E"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其他依法分配數</w:t>
            </w:r>
          </w:p>
        </w:tc>
        <w:tc>
          <w:tcPr>
            <w:tcW w:w="1469" w:type="dxa"/>
            <w:gridSpan w:val="2"/>
            <w:tcBorders>
              <w:top w:val="nil"/>
              <w:left w:val="nil"/>
              <w:bottom w:val="nil"/>
              <w:right w:val="single" w:sz="4" w:space="0" w:color="auto"/>
            </w:tcBorders>
            <w:noWrap/>
            <w:vAlign w:val="center"/>
            <w:hideMark/>
          </w:tcPr>
          <w:p w14:paraId="199A20B6" w14:textId="5C4261DB"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4,098,000</w:t>
            </w:r>
          </w:p>
        </w:tc>
        <w:tc>
          <w:tcPr>
            <w:tcW w:w="1415" w:type="dxa"/>
            <w:gridSpan w:val="3"/>
            <w:tcBorders>
              <w:top w:val="nil"/>
              <w:left w:val="nil"/>
              <w:bottom w:val="nil"/>
              <w:right w:val="single" w:sz="4" w:space="0" w:color="auto"/>
            </w:tcBorders>
            <w:noWrap/>
            <w:vAlign w:val="center"/>
            <w:hideMark/>
          </w:tcPr>
          <w:p w14:paraId="48E59F4A" w14:textId="14ECCA6B"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9,035,584</w:t>
            </w:r>
          </w:p>
        </w:tc>
        <w:tc>
          <w:tcPr>
            <w:tcW w:w="1337" w:type="dxa"/>
            <w:gridSpan w:val="3"/>
            <w:tcBorders>
              <w:top w:val="nil"/>
              <w:left w:val="nil"/>
              <w:bottom w:val="nil"/>
              <w:right w:val="single" w:sz="4" w:space="0" w:color="auto"/>
            </w:tcBorders>
            <w:noWrap/>
            <w:vAlign w:val="center"/>
            <w:hideMark/>
          </w:tcPr>
          <w:p w14:paraId="2C1CA410" w14:textId="2C541B75"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61CECCE8" w14:textId="7DD3C63F"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9,035,584</w:t>
            </w:r>
          </w:p>
        </w:tc>
        <w:tc>
          <w:tcPr>
            <w:tcW w:w="1433" w:type="dxa"/>
            <w:gridSpan w:val="4"/>
            <w:tcBorders>
              <w:top w:val="nil"/>
              <w:left w:val="nil"/>
              <w:bottom w:val="nil"/>
              <w:right w:val="single" w:sz="4" w:space="0" w:color="auto"/>
            </w:tcBorders>
            <w:noWrap/>
            <w:vAlign w:val="center"/>
            <w:hideMark/>
          </w:tcPr>
          <w:p w14:paraId="5597CAFA" w14:textId="267A3B35"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4,937,584</w:t>
            </w:r>
          </w:p>
        </w:tc>
        <w:tc>
          <w:tcPr>
            <w:tcW w:w="867" w:type="dxa"/>
            <w:gridSpan w:val="3"/>
            <w:vAlign w:val="center"/>
            <w:hideMark/>
          </w:tcPr>
          <w:p w14:paraId="3B52CBD6" w14:textId="7C2E4B97"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120.49</w:t>
            </w:r>
          </w:p>
        </w:tc>
      </w:tr>
      <w:tr w:rsidR="00457C9D" w:rsidRPr="00670E01" w14:paraId="18280917"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4D2B93D4" w14:textId="64C0C40F"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未分配賸餘</w:t>
            </w:r>
          </w:p>
        </w:tc>
        <w:tc>
          <w:tcPr>
            <w:tcW w:w="1469" w:type="dxa"/>
            <w:gridSpan w:val="2"/>
            <w:tcBorders>
              <w:top w:val="nil"/>
              <w:left w:val="nil"/>
              <w:bottom w:val="nil"/>
              <w:right w:val="single" w:sz="4" w:space="0" w:color="auto"/>
            </w:tcBorders>
            <w:noWrap/>
            <w:vAlign w:val="center"/>
            <w:hideMark/>
          </w:tcPr>
          <w:p w14:paraId="1BD3051C" w14:textId="5623F85F"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25,934,690,000</w:t>
            </w:r>
          </w:p>
        </w:tc>
        <w:tc>
          <w:tcPr>
            <w:tcW w:w="1415" w:type="dxa"/>
            <w:gridSpan w:val="3"/>
            <w:tcBorders>
              <w:top w:val="nil"/>
              <w:left w:val="nil"/>
              <w:bottom w:val="nil"/>
              <w:right w:val="single" w:sz="4" w:space="0" w:color="auto"/>
            </w:tcBorders>
            <w:noWrap/>
            <w:vAlign w:val="center"/>
            <w:hideMark/>
          </w:tcPr>
          <w:p w14:paraId="0977B587" w14:textId="339ECC71"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34,865,885,144</w:t>
            </w:r>
          </w:p>
        </w:tc>
        <w:tc>
          <w:tcPr>
            <w:tcW w:w="1337" w:type="dxa"/>
            <w:gridSpan w:val="3"/>
            <w:tcBorders>
              <w:top w:val="nil"/>
              <w:left w:val="nil"/>
              <w:bottom w:val="nil"/>
              <w:right w:val="single" w:sz="4" w:space="0" w:color="auto"/>
            </w:tcBorders>
            <w:noWrap/>
            <w:vAlign w:val="center"/>
            <w:hideMark/>
          </w:tcPr>
          <w:p w14:paraId="507BB1EA" w14:textId="59A468DE"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nil"/>
              <w:left w:val="nil"/>
              <w:bottom w:val="nil"/>
              <w:right w:val="single" w:sz="4" w:space="0" w:color="auto"/>
            </w:tcBorders>
            <w:vAlign w:val="center"/>
            <w:hideMark/>
          </w:tcPr>
          <w:p w14:paraId="34654EDA" w14:textId="31F22FE3"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34,865,885,144</w:t>
            </w:r>
          </w:p>
        </w:tc>
        <w:tc>
          <w:tcPr>
            <w:tcW w:w="1433" w:type="dxa"/>
            <w:gridSpan w:val="4"/>
            <w:tcBorders>
              <w:top w:val="nil"/>
              <w:left w:val="nil"/>
              <w:bottom w:val="nil"/>
              <w:right w:val="single" w:sz="4" w:space="0" w:color="auto"/>
            </w:tcBorders>
            <w:noWrap/>
            <w:vAlign w:val="center"/>
            <w:hideMark/>
          </w:tcPr>
          <w:p w14:paraId="2D8EC9CD" w14:textId="058E07C5"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8,931,195,144</w:t>
            </w:r>
          </w:p>
        </w:tc>
        <w:tc>
          <w:tcPr>
            <w:tcW w:w="867" w:type="dxa"/>
            <w:gridSpan w:val="3"/>
            <w:vAlign w:val="center"/>
            <w:hideMark/>
          </w:tcPr>
          <w:p w14:paraId="59E097AF" w14:textId="2E616D7B"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34.44</w:t>
            </w:r>
          </w:p>
        </w:tc>
      </w:tr>
      <w:tr w:rsidR="00457C9D" w:rsidRPr="00670E01" w14:paraId="6A5AB51D" w14:textId="77777777" w:rsidTr="00B2679B">
        <w:trPr>
          <w:gridBefore w:val="1"/>
          <w:wBefore w:w="22" w:type="dxa"/>
          <w:trHeight w:val="804"/>
        </w:trPr>
        <w:tc>
          <w:tcPr>
            <w:tcW w:w="1882" w:type="dxa"/>
            <w:gridSpan w:val="2"/>
            <w:tcBorders>
              <w:top w:val="nil"/>
              <w:left w:val="nil"/>
              <w:bottom w:val="nil"/>
              <w:right w:val="single" w:sz="4" w:space="0" w:color="auto"/>
            </w:tcBorders>
            <w:noWrap/>
            <w:vAlign w:val="center"/>
            <w:hideMark/>
          </w:tcPr>
          <w:p w14:paraId="52F17C24" w14:textId="423A44FA"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短絀之部</w:t>
            </w:r>
          </w:p>
        </w:tc>
        <w:tc>
          <w:tcPr>
            <w:tcW w:w="1469" w:type="dxa"/>
            <w:gridSpan w:val="2"/>
            <w:tcBorders>
              <w:top w:val="nil"/>
              <w:left w:val="nil"/>
              <w:bottom w:val="nil"/>
              <w:right w:val="single" w:sz="4" w:space="0" w:color="auto"/>
            </w:tcBorders>
            <w:noWrap/>
            <w:vAlign w:val="center"/>
            <w:hideMark/>
          </w:tcPr>
          <w:p w14:paraId="1534412E" w14:textId="33C7DE80"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28,669,000</w:t>
            </w:r>
          </w:p>
        </w:tc>
        <w:tc>
          <w:tcPr>
            <w:tcW w:w="1415" w:type="dxa"/>
            <w:gridSpan w:val="3"/>
            <w:tcBorders>
              <w:top w:val="nil"/>
              <w:left w:val="nil"/>
              <w:bottom w:val="nil"/>
              <w:right w:val="single" w:sz="4" w:space="0" w:color="auto"/>
            </w:tcBorders>
            <w:noWrap/>
            <w:vAlign w:val="center"/>
            <w:hideMark/>
          </w:tcPr>
          <w:p w14:paraId="10B53BDC" w14:textId="0CE03263"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7,414,341,472</w:t>
            </w:r>
          </w:p>
        </w:tc>
        <w:tc>
          <w:tcPr>
            <w:tcW w:w="1337" w:type="dxa"/>
            <w:gridSpan w:val="3"/>
            <w:tcBorders>
              <w:top w:val="nil"/>
              <w:left w:val="nil"/>
              <w:bottom w:val="nil"/>
              <w:right w:val="single" w:sz="4" w:space="0" w:color="auto"/>
            </w:tcBorders>
            <w:noWrap/>
            <w:vAlign w:val="center"/>
            <w:hideMark/>
          </w:tcPr>
          <w:p w14:paraId="13C6189A" w14:textId="7C346763"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nil"/>
              <w:left w:val="nil"/>
              <w:bottom w:val="nil"/>
              <w:right w:val="single" w:sz="4" w:space="0" w:color="auto"/>
            </w:tcBorders>
            <w:vAlign w:val="center"/>
            <w:hideMark/>
          </w:tcPr>
          <w:p w14:paraId="31AA8FD5" w14:textId="24E75793"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7,414,341,472</w:t>
            </w:r>
          </w:p>
        </w:tc>
        <w:tc>
          <w:tcPr>
            <w:tcW w:w="1433" w:type="dxa"/>
            <w:gridSpan w:val="4"/>
            <w:tcBorders>
              <w:top w:val="nil"/>
              <w:left w:val="nil"/>
              <w:bottom w:val="nil"/>
              <w:right w:val="single" w:sz="4" w:space="0" w:color="auto"/>
            </w:tcBorders>
            <w:noWrap/>
            <w:vAlign w:val="center"/>
            <w:hideMark/>
          </w:tcPr>
          <w:p w14:paraId="775CA795" w14:textId="513FDC9F"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7,385,672,472</w:t>
            </w:r>
          </w:p>
        </w:tc>
        <w:tc>
          <w:tcPr>
            <w:tcW w:w="867" w:type="dxa"/>
            <w:gridSpan w:val="3"/>
            <w:vAlign w:val="center"/>
            <w:hideMark/>
          </w:tcPr>
          <w:p w14:paraId="3895EABA" w14:textId="7C7568F8"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25,761.88</w:t>
            </w:r>
          </w:p>
        </w:tc>
      </w:tr>
      <w:tr w:rsidR="00457C9D" w:rsidRPr="00670E01" w14:paraId="3F40D271"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4E307AE" w14:textId="6C02C540"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本期短絀</w:t>
            </w:r>
          </w:p>
        </w:tc>
        <w:tc>
          <w:tcPr>
            <w:tcW w:w="1469" w:type="dxa"/>
            <w:gridSpan w:val="2"/>
            <w:tcBorders>
              <w:top w:val="nil"/>
              <w:left w:val="nil"/>
              <w:bottom w:val="nil"/>
              <w:right w:val="single" w:sz="4" w:space="0" w:color="auto"/>
            </w:tcBorders>
            <w:noWrap/>
            <w:vAlign w:val="center"/>
            <w:hideMark/>
          </w:tcPr>
          <w:p w14:paraId="04AA7881" w14:textId="1CAC11E5"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w:t>
            </w:r>
          </w:p>
        </w:tc>
        <w:tc>
          <w:tcPr>
            <w:tcW w:w="1415" w:type="dxa"/>
            <w:gridSpan w:val="3"/>
            <w:tcBorders>
              <w:top w:val="nil"/>
              <w:left w:val="nil"/>
              <w:bottom w:val="nil"/>
              <w:right w:val="single" w:sz="4" w:space="0" w:color="auto"/>
            </w:tcBorders>
            <w:noWrap/>
            <w:vAlign w:val="center"/>
            <w:hideMark/>
          </w:tcPr>
          <w:p w14:paraId="1ADD9B9F" w14:textId="3150D518"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7,383,134,057</w:t>
            </w:r>
          </w:p>
        </w:tc>
        <w:tc>
          <w:tcPr>
            <w:tcW w:w="1337" w:type="dxa"/>
            <w:gridSpan w:val="3"/>
            <w:tcBorders>
              <w:top w:val="nil"/>
              <w:left w:val="nil"/>
              <w:bottom w:val="nil"/>
              <w:right w:val="single" w:sz="4" w:space="0" w:color="auto"/>
            </w:tcBorders>
            <w:noWrap/>
            <w:vAlign w:val="center"/>
            <w:hideMark/>
          </w:tcPr>
          <w:p w14:paraId="42A7E36D" w14:textId="315B4B26"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3DCC9D12" w14:textId="4C1E1E4C"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7,383,134,057</w:t>
            </w:r>
          </w:p>
        </w:tc>
        <w:tc>
          <w:tcPr>
            <w:tcW w:w="1433" w:type="dxa"/>
            <w:gridSpan w:val="4"/>
            <w:tcBorders>
              <w:top w:val="nil"/>
              <w:left w:val="nil"/>
              <w:bottom w:val="nil"/>
              <w:right w:val="single" w:sz="4" w:space="0" w:color="auto"/>
            </w:tcBorders>
            <w:noWrap/>
            <w:vAlign w:val="center"/>
            <w:hideMark/>
          </w:tcPr>
          <w:p w14:paraId="6DB29886" w14:textId="6CE2AEAA"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7,383,134,057</w:t>
            </w:r>
          </w:p>
        </w:tc>
        <w:tc>
          <w:tcPr>
            <w:tcW w:w="867" w:type="dxa"/>
            <w:gridSpan w:val="3"/>
            <w:vAlign w:val="center"/>
            <w:hideMark/>
          </w:tcPr>
          <w:p w14:paraId="7792367A" w14:textId="558D04FA"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w:t>
            </w:r>
          </w:p>
        </w:tc>
      </w:tr>
      <w:tr w:rsidR="00457C9D" w:rsidRPr="00670E01" w14:paraId="20C1E9CE"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34D61716" w14:textId="396668A5" w:rsidR="00457C9D" w:rsidRPr="00BF0FA3" w:rsidRDefault="00457C9D" w:rsidP="00457C9D">
            <w:pPr>
              <w:ind w:leftChars="100" w:left="240" w:rightChars="10" w:right="24"/>
              <w:jc w:val="distribute"/>
              <w:rPr>
                <w:rFonts w:ascii="標楷體" w:eastAsia="標楷體" w:hAnsi="標楷體" w:cs="Times New Roman"/>
                <w:spacing w:val="-20"/>
                <w:kern w:val="0"/>
                <w:sz w:val="20"/>
                <w:szCs w:val="20"/>
              </w:rPr>
            </w:pPr>
            <w:r w:rsidRPr="00BF0FA3">
              <w:rPr>
                <w:rFonts w:ascii="標楷體" w:eastAsia="標楷體" w:hAnsi="標楷體" w:cs="Times New Roman" w:hint="eastAsia"/>
                <w:noProof/>
                <w:spacing w:val="-20"/>
                <w:kern w:val="0"/>
                <w:sz w:val="20"/>
                <w:szCs w:val="20"/>
              </w:rPr>
              <w:t>前期待填補之短絀</w:t>
            </w:r>
          </w:p>
        </w:tc>
        <w:tc>
          <w:tcPr>
            <w:tcW w:w="1469" w:type="dxa"/>
            <w:gridSpan w:val="2"/>
            <w:tcBorders>
              <w:top w:val="nil"/>
              <w:left w:val="nil"/>
              <w:bottom w:val="nil"/>
              <w:right w:val="single" w:sz="4" w:space="0" w:color="auto"/>
            </w:tcBorders>
            <w:noWrap/>
            <w:vAlign w:val="center"/>
            <w:hideMark/>
          </w:tcPr>
          <w:p w14:paraId="14407F43" w14:textId="4C0FE4A7"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28,669,000</w:t>
            </w:r>
          </w:p>
        </w:tc>
        <w:tc>
          <w:tcPr>
            <w:tcW w:w="1415" w:type="dxa"/>
            <w:gridSpan w:val="3"/>
            <w:tcBorders>
              <w:top w:val="nil"/>
              <w:left w:val="nil"/>
              <w:bottom w:val="nil"/>
              <w:right w:val="single" w:sz="4" w:space="0" w:color="auto"/>
            </w:tcBorders>
            <w:noWrap/>
            <w:vAlign w:val="center"/>
            <w:hideMark/>
          </w:tcPr>
          <w:p w14:paraId="095EDFC5" w14:textId="26CB5295"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31,207,415</w:t>
            </w:r>
          </w:p>
        </w:tc>
        <w:tc>
          <w:tcPr>
            <w:tcW w:w="1337" w:type="dxa"/>
            <w:gridSpan w:val="3"/>
            <w:tcBorders>
              <w:top w:val="nil"/>
              <w:left w:val="nil"/>
              <w:bottom w:val="nil"/>
              <w:right w:val="single" w:sz="4" w:space="0" w:color="auto"/>
            </w:tcBorders>
            <w:noWrap/>
            <w:vAlign w:val="center"/>
            <w:hideMark/>
          </w:tcPr>
          <w:p w14:paraId="17BB4569" w14:textId="6B4B3F80"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06629382" w14:textId="084423BA"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31,207,415</w:t>
            </w:r>
          </w:p>
        </w:tc>
        <w:tc>
          <w:tcPr>
            <w:tcW w:w="1433" w:type="dxa"/>
            <w:gridSpan w:val="4"/>
            <w:tcBorders>
              <w:top w:val="nil"/>
              <w:left w:val="nil"/>
              <w:bottom w:val="nil"/>
              <w:right w:val="single" w:sz="4" w:space="0" w:color="auto"/>
            </w:tcBorders>
            <w:noWrap/>
            <w:vAlign w:val="center"/>
            <w:hideMark/>
          </w:tcPr>
          <w:p w14:paraId="0EC184D9" w14:textId="667325D9"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2,538,415</w:t>
            </w:r>
          </w:p>
        </w:tc>
        <w:tc>
          <w:tcPr>
            <w:tcW w:w="867" w:type="dxa"/>
            <w:gridSpan w:val="3"/>
            <w:vAlign w:val="center"/>
            <w:hideMark/>
          </w:tcPr>
          <w:p w14:paraId="31122929" w14:textId="4908F4B6"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8.85</w:t>
            </w:r>
          </w:p>
        </w:tc>
      </w:tr>
      <w:tr w:rsidR="00457C9D" w:rsidRPr="00670E01" w14:paraId="045366CC" w14:textId="77777777" w:rsidTr="00B2679B">
        <w:trPr>
          <w:gridBefore w:val="1"/>
          <w:wBefore w:w="22" w:type="dxa"/>
          <w:trHeight w:val="846"/>
        </w:trPr>
        <w:tc>
          <w:tcPr>
            <w:tcW w:w="1882" w:type="dxa"/>
            <w:gridSpan w:val="2"/>
            <w:tcBorders>
              <w:top w:val="nil"/>
              <w:left w:val="nil"/>
              <w:bottom w:val="nil"/>
              <w:right w:val="single" w:sz="4" w:space="0" w:color="auto"/>
            </w:tcBorders>
            <w:noWrap/>
            <w:vAlign w:val="center"/>
            <w:hideMark/>
          </w:tcPr>
          <w:p w14:paraId="4A334A7E" w14:textId="6C2E8F52"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填補之部</w:t>
            </w:r>
          </w:p>
        </w:tc>
        <w:tc>
          <w:tcPr>
            <w:tcW w:w="1469" w:type="dxa"/>
            <w:gridSpan w:val="2"/>
            <w:tcBorders>
              <w:top w:val="nil"/>
              <w:left w:val="nil"/>
              <w:bottom w:val="nil"/>
              <w:right w:val="single" w:sz="4" w:space="0" w:color="auto"/>
            </w:tcBorders>
            <w:noWrap/>
            <w:vAlign w:val="center"/>
            <w:hideMark/>
          </w:tcPr>
          <w:p w14:paraId="2CBDA8A1" w14:textId="35486ECC"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1,840,000</w:t>
            </w:r>
          </w:p>
        </w:tc>
        <w:tc>
          <w:tcPr>
            <w:tcW w:w="1415" w:type="dxa"/>
            <w:gridSpan w:val="3"/>
            <w:tcBorders>
              <w:top w:val="nil"/>
              <w:left w:val="nil"/>
              <w:bottom w:val="nil"/>
              <w:right w:val="single" w:sz="4" w:space="0" w:color="auto"/>
            </w:tcBorders>
            <w:noWrap/>
            <w:vAlign w:val="center"/>
            <w:hideMark/>
          </w:tcPr>
          <w:p w14:paraId="02FAEEB3" w14:textId="4BDC653C"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3,654,792,290</w:t>
            </w:r>
          </w:p>
        </w:tc>
        <w:tc>
          <w:tcPr>
            <w:tcW w:w="1337" w:type="dxa"/>
            <w:gridSpan w:val="3"/>
            <w:tcBorders>
              <w:top w:val="nil"/>
              <w:left w:val="nil"/>
              <w:bottom w:val="nil"/>
              <w:right w:val="single" w:sz="4" w:space="0" w:color="auto"/>
            </w:tcBorders>
            <w:noWrap/>
            <w:vAlign w:val="center"/>
            <w:hideMark/>
          </w:tcPr>
          <w:p w14:paraId="6FA40411" w14:textId="52B73A15"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nil"/>
              <w:left w:val="nil"/>
              <w:bottom w:val="nil"/>
              <w:right w:val="single" w:sz="4" w:space="0" w:color="auto"/>
            </w:tcBorders>
            <w:vAlign w:val="center"/>
            <w:hideMark/>
          </w:tcPr>
          <w:p w14:paraId="023D057B" w14:textId="4F7F42DB"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3,654,792,290</w:t>
            </w:r>
          </w:p>
        </w:tc>
        <w:tc>
          <w:tcPr>
            <w:tcW w:w="1433" w:type="dxa"/>
            <w:gridSpan w:val="4"/>
            <w:tcBorders>
              <w:top w:val="nil"/>
              <w:left w:val="nil"/>
              <w:bottom w:val="nil"/>
              <w:right w:val="single" w:sz="4" w:space="0" w:color="auto"/>
            </w:tcBorders>
            <w:noWrap/>
            <w:vAlign w:val="center"/>
            <w:hideMark/>
          </w:tcPr>
          <w:p w14:paraId="7A07E91E" w14:textId="61DC07A5"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3,652,952,290</w:t>
            </w:r>
          </w:p>
        </w:tc>
        <w:tc>
          <w:tcPr>
            <w:tcW w:w="867" w:type="dxa"/>
            <w:gridSpan w:val="3"/>
            <w:vAlign w:val="center"/>
            <w:hideMark/>
          </w:tcPr>
          <w:p w14:paraId="1C870EE7" w14:textId="0BA98F2B" w:rsidR="00457C9D" w:rsidRPr="0000548E" w:rsidRDefault="00457C9D" w:rsidP="00457C9D">
            <w:pPr>
              <w:jc w:val="right"/>
              <w:rPr>
                <w:rFonts w:ascii="新細明體" w:eastAsia="新細明體" w:hAnsi="新細明體" w:cs="Times New Roman"/>
                <w:b/>
                <w:noProof/>
                <w:sz w:val="20"/>
                <w:szCs w:val="20"/>
              </w:rPr>
            </w:pPr>
            <w:r w:rsidRPr="00C36780">
              <w:rPr>
                <w:rFonts w:asciiTheme="minorEastAsia" w:hAnsiTheme="minorEastAsia" w:hint="eastAsia"/>
                <w:b/>
                <w:bCs/>
                <w:spacing w:val="-4"/>
                <w:sz w:val="20"/>
              </w:rPr>
              <w:t>198,530.02</w:t>
            </w:r>
          </w:p>
        </w:tc>
      </w:tr>
      <w:tr w:rsidR="00457C9D" w:rsidRPr="00670E01" w14:paraId="733E24C3" w14:textId="77777777" w:rsidTr="00380222">
        <w:trPr>
          <w:gridBefore w:val="1"/>
          <w:wBefore w:w="22" w:type="dxa"/>
          <w:trHeight w:val="772"/>
        </w:trPr>
        <w:tc>
          <w:tcPr>
            <w:tcW w:w="1882" w:type="dxa"/>
            <w:gridSpan w:val="2"/>
            <w:tcBorders>
              <w:top w:val="nil"/>
              <w:left w:val="nil"/>
              <w:bottom w:val="nil"/>
              <w:right w:val="single" w:sz="4" w:space="0" w:color="auto"/>
            </w:tcBorders>
            <w:noWrap/>
            <w:vAlign w:val="center"/>
            <w:hideMark/>
          </w:tcPr>
          <w:p w14:paraId="0E9B6067" w14:textId="5056E755" w:rsidR="00457C9D" w:rsidRPr="00BF0FA3" w:rsidRDefault="00457C9D" w:rsidP="00457C9D">
            <w:pPr>
              <w:ind w:leftChars="100" w:left="240" w:rightChars="10" w:right="24"/>
              <w:jc w:val="distribute"/>
              <w:rPr>
                <w:rFonts w:ascii="標楷體" w:eastAsia="標楷體" w:hAnsi="標楷體" w:cs="Times New Roman"/>
                <w:kern w:val="0"/>
                <w:sz w:val="20"/>
                <w:szCs w:val="20"/>
              </w:rPr>
            </w:pPr>
            <w:r w:rsidRPr="00BF0FA3">
              <w:rPr>
                <w:rFonts w:ascii="標楷體" w:eastAsia="標楷體" w:hAnsi="標楷體" w:cs="Times New Roman" w:hint="eastAsia"/>
                <w:noProof/>
                <w:kern w:val="0"/>
                <w:sz w:val="20"/>
                <w:szCs w:val="20"/>
              </w:rPr>
              <w:t>撥用賸餘</w:t>
            </w:r>
          </w:p>
        </w:tc>
        <w:tc>
          <w:tcPr>
            <w:tcW w:w="1469" w:type="dxa"/>
            <w:gridSpan w:val="2"/>
            <w:tcBorders>
              <w:top w:val="nil"/>
              <w:left w:val="nil"/>
              <w:bottom w:val="nil"/>
              <w:right w:val="single" w:sz="4" w:space="0" w:color="auto"/>
            </w:tcBorders>
            <w:noWrap/>
            <w:vAlign w:val="center"/>
            <w:hideMark/>
          </w:tcPr>
          <w:p w14:paraId="79CDFD0C" w14:textId="5461C552"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1,840,000</w:t>
            </w:r>
          </w:p>
        </w:tc>
        <w:tc>
          <w:tcPr>
            <w:tcW w:w="1415" w:type="dxa"/>
            <w:gridSpan w:val="3"/>
            <w:tcBorders>
              <w:top w:val="nil"/>
              <w:left w:val="nil"/>
              <w:bottom w:val="nil"/>
              <w:right w:val="single" w:sz="4" w:space="0" w:color="auto"/>
            </w:tcBorders>
            <w:noWrap/>
            <w:vAlign w:val="center"/>
            <w:hideMark/>
          </w:tcPr>
          <w:p w14:paraId="6E71A6F3" w14:textId="1AE67C8E"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3,654,792,290</w:t>
            </w:r>
          </w:p>
        </w:tc>
        <w:tc>
          <w:tcPr>
            <w:tcW w:w="1337" w:type="dxa"/>
            <w:gridSpan w:val="3"/>
            <w:tcBorders>
              <w:top w:val="nil"/>
              <w:left w:val="nil"/>
              <w:bottom w:val="nil"/>
              <w:right w:val="single" w:sz="4" w:space="0" w:color="auto"/>
            </w:tcBorders>
            <w:noWrap/>
            <w:vAlign w:val="center"/>
            <w:hideMark/>
          </w:tcPr>
          <w:p w14:paraId="191EA035" w14:textId="524E92E4" w:rsidR="00457C9D" w:rsidRPr="0000548E" w:rsidRDefault="00457C9D" w:rsidP="00457C9D">
            <w:pPr>
              <w:jc w:val="right"/>
              <w:rPr>
                <w:rFonts w:ascii="新細明體" w:eastAsia="新細明體" w:hAnsi="新細明體" w:cs="Times New Roman"/>
                <w:noProof/>
                <w:sz w:val="20"/>
                <w:szCs w:val="20"/>
              </w:rPr>
            </w:pPr>
            <w:r w:rsidRPr="00BF0FA3">
              <w:rPr>
                <w:rFonts w:ascii="新細明體" w:hAnsi="新細明體" w:hint="eastAsia"/>
                <w:sz w:val="20"/>
                <w:szCs w:val="20"/>
              </w:rPr>
              <w:t>－</w:t>
            </w:r>
          </w:p>
        </w:tc>
        <w:tc>
          <w:tcPr>
            <w:tcW w:w="1527" w:type="dxa"/>
            <w:gridSpan w:val="2"/>
            <w:tcBorders>
              <w:top w:val="nil"/>
              <w:left w:val="nil"/>
              <w:bottom w:val="nil"/>
              <w:right w:val="single" w:sz="4" w:space="0" w:color="auto"/>
            </w:tcBorders>
            <w:vAlign w:val="center"/>
            <w:hideMark/>
          </w:tcPr>
          <w:p w14:paraId="46F4C255" w14:textId="07EE2989"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3,654,792,290</w:t>
            </w:r>
          </w:p>
        </w:tc>
        <w:tc>
          <w:tcPr>
            <w:tcW w:w="1433" w:type="dxa"/>
            <w:gridSpan w:val="4"/>
            <w:tcBorders>
              <w:top w:val="nil"/>
              <w:left w:val="nil"/>
              <w:bottom w:val="nil"/>
              <w:right w:val="single" w:sz="4" w:space="0" w:color="auto"/>
            </w:tcBorders>
            <w:noWrap/>
            <w:vAlign w:val="center"/>
            <w:hideMark/>
          </w:tcPr>
          <w:p w14:paraId="36D00FBF" w14:textId="09536C64" w:rsidR="00457C9D" w:rsidRPr="0000548E" w:rsidRDefault="00457C9D" w:rsidP="00457C9D">
            <w:pPr>
              <w:jc w:val="right"/>
              <w:rPr>
                <w:rFonts w:ascii="新細明體" w:eastAsia="新細明體" w:hAnsi="新細明體" w:cs="Times New Roman"/>
                <w:noProof/>
                <w:sz w:val="20"/>
                <w:szCs w:val="20"/>
              </w:rPr>
            </w:pPr>
            <w:r>
              <w:rPr>
                <w:rFonts w:asciiTheme="minorEastAsia" w:hAnsiTheme="minorEastAsia" w:hint="eastAsia"/>
                <w:bCs/>
                <w:sz w:val="20"/>
              </w:rPr>
              <w:t>3,652,952,290</w:t>
            </w:r>
          </w:p>
        </w:tc>
        <w:tc>
          <w:tcPr>
            <w:tcW w:w="867" w:type="dxa"/>
            <w:gridSpan w:val="3"/>
            <w:vAlign w:val="center"/>
            <w:hideMark/>
          </w:tcPr>
          <w:p w14:paraId="66F8D632" w14:textId="0E50456C" w:rsidR="00457C9D" w:rsidRPr="0000548E" w:rsidRDefault="00457C9D" w:rsidP="00457C9D">
            <w:pPr>
              <w:jc w:val="right"/>
              <w:rPr>
                <w:rFonts w:ascii="新細明體" w:eastAsia="新細明體" w:hAnsi="新細明體" w:cs="Times New Roman"/>
                <w:noProof/>
                <w:sz w:val="20"/>
                <w:szCs w:val="20"/>
              </w:rPr>
            </w:pPr>
            <w:r w:rsidRPr="00C36780">
              <w:rPr>
                <w:rFonts w:asciiTheme="minorEastAsia" w:hAnsiTheme="minorEastAsia" w:hint="eastAsia"/>
                <w:bCs/>
                <w:spacing w:val="-4"/>
                <w:sz w:val="20"/>
              </w:rPr>
              <w:t>198,530.02</w:t>
            </w:r>
          </w:p>
        </w:tc>
      </w:tr>
      <w:tr w:rsidR="00457C9D" w:rsidRPr="00670E01" w14:paraId="57D3B81E" w14:textId="77777777" w:rsidTr="0000548E">
        <w:trPr>
          <w:gridBefore w:val="1"/>
          <w:wBefore w:w="22" w:type="dxa"/>
          <w:trHeight w:val="804"/>
        </w:trPr>
        <w:tc>
          <w:tcPr>
            <w:tcW w:w="1882" w:type="dxa"/>
            <w:gridSpan w:val="2"/>
            <w:tcBorders>
              <w:top w:val="nil"/>
              <w:left w:val="nil"/>
              <w:bottom w:val="single" w:sz="8" w:space="0" w:color="auto"/>
              <w:right w:val="single" w:sz="4" w:space="0" w:color="auto"/>
            </w:tcBorders>
            <w:noWrap/>
            <w:vAlign w:val="center"/>
            <w:hideMark/>
          </w:tcPr>
          <w:p w14:paraId="32153C8F" w14:textId="3CAA3671" w:rsidR="00457C9D" w:rsidRPr="00BF0FA3" w:rsidRDefault="00457C9D" w:rsidP="00457C9D">
            <w:pPr>
              <w:ind w:left="113" w:rightChars="10" w:right="24"/>
              <w:jc w:val="distribute"/>
              <w:rPr>
                <w:rFonts w:ascii="標楷體" w:eastAsia="標楷體" w:hAnsi="標楷體" w:cs="Times New Roman"/>
                <w:b/>
                <w:kern w:val="0"/>
                <w:sz w:val="20"/>
                <w:szCs w:val="20"/>
              </w:rPr>
            </w:pPr>
            <w:r w:rsidRPr="00BF0FA3">
              <w:rPr>
                <w:rFonts w:ascii="標楷體" w:eastAsia="標楷體" w:hAnsi="標楷體" w:cs="Times New Roman" w:hint="eastAsia"/>
                <w:b/>
                <w:noProof/>
                <w:kern w:val="0"/>
                <w:sz w:val="20"/>
                <w:szCs w:val="20"/>
              </w:rPr>
              <w:t>待填補之短絀</w:t>
            </w:r>
          </w:p>
        </w:tc>
        <w:tc>
          <w:tcPr>
            <w:tcW w:w="1469" w:type="dxa"/>
            <w:gridSpan w:val="2"/>
            <w:tcBorders>
              <w:top w:val="nil"/>
              <w:left w:val="nil"/>
              <w:bottom w:val="single" w:sz="8" w:space="0" w:color="auto"/>
              <w:right w:val="single" w:sz="4" w:space="0" w:color="auto"/>
            </w:tcBorders>
            <w:noWrap/>
            <w:vAlign w:val="center"/>
            <w:hideMark/>
          </w:tcPr>
          <w:p w14:paraId="73C10D31" w14:textId="732AED6A"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26,829,000</w:t>
            </w:r>
          </w:p>
        </w:tc>
        <w:tc>
          <w:tcPr>
            <w:tcW w:w="1415" w:type="dxa"/>
            <w:gridSpan w:val="3"/>
            <w:tcBorders>
              <w:top w:val="nil"/>
              <w:left w:val="nil"/>
              <w:bottom w:val="single" w:sz="8" w:space="0" w:color="auto"/>
              <w:right w:val="single" w:sz="4" w:space="0" w:color="auto"/>
            </w:tcBorders>
            <w:noWrap/>
            <w:vAlign w:val="center"/>
            <w:hideMark/>
          </w:tcPr>
          <w:p w14:paraId="5024096F" w14:textId="2ED3C762"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3,759,549,182</w:t>
            </w:r>
          </w:p>
        </w:tc>
        <w:tc>
          <w:tcPr>
            <w:tcW w:w="1337" w:type="dxa"/>
            <w:gridSpan w:val="3"/>
            <w:tcBorders>
              <w:top w:val="nil"/>
              <w:left w:val="nil"/>
              <w:bottom w:val="single" w:sz="8" w:space="0" w:color="auto"/>
              <w:right w:val="single" w:sz="4" w:space="0" w:color="auto"/>
            </w:tcBorders>
            <w:noWrap/>
            <w:vAlign w:val="center"/>
            <w:hideMark/>
          </w:tcPr>
          <w:p w14:paraId="118AD240" w14:textId="1F597F3D" w:rsidR="00457C9D" w:rsidRPr="0000548E" w:rsidRDefault="00457C9D" w:rsidP="00457C9D">
            <w:pPr>
              <w:jc w:val="right"/>
              <w:rPr>
                <w:rFonts w:ascii="新細明體" w:eastAsia="新細明體" w:hAnsi="新細明體" w:cs="Times New Roman"/>
                <w:b/>
                <w:noProof/>
                <w:sz w:val="20"/>
                <w:szCs w:val="20"/>
              </w:rPr>
            </w:pPr>
            <w:r w:rsidRPr="005116C1">
              <w:rPr>
                <w:rFonts w:ascii="新細明體" w:hAnsi="新細明體" w:hint="eastAsia"/>
                <w:b/>
                <w:sz w:val="20"/>
                <w:szCs w:val="20"/>
              </w:rPr>
              <w:t>－</w:t>
            </w:r>
          </w:p>
        </w:tc>
        <w:tc>
          <w:tcPr>
            <w:tcW w:w="1527" w:type="dxa"/>
            <w:gridSpan w:val="2"/>
            <w:tcBorders>
              <w:top w:val="nil"/>
              <w:left w:val="nil"/>
              <w:bottom w:val="single" w:sz="8" w:space="0" w:color="auto"/>
              <w:right w:val="single" w:sz="4" w:space="0" w:color="auto"/>
            </w:tcBorders>
            <w:vAlign w:val="center"/>
            <w:hideMark/>
          </w:tcPr>
          <w:p w14:paraId="15B09C72" w14:textId="2114703E"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3,759,549,182</w:t>
            </w:r>
          </w:p>
        </w:tc>
        <w:tc>
          <w:tcPr>
            <w:tcW w:w="1433" w:type="dxa"/>
            <w:gridSpan w:val="4"/>
            <w:tcBorders>
              <w:top w:val="nil"/>
              <w:left w:val="nil"/>
              <w:bottom w:val="single" w:sz="8" w:space="0" w:color="auto"/>
              <w:right w:val="single" w:sz="4" w:space="0" w:color="auto"/>
            </w:tcBorders>
            <w:noWrap/>
            <w:vAlign w:val="center"/>
            <w:hideMark/>
          </w:tcPr>
          <w:p w14:paraId="336E87EC" w14:textId="581209CC"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3,732,720,182</w:t>
            </w:r>
          </w:p>
        </w:tc>
        <w:tc>
          <w:tcPr>
            <w:tcW w:w="867" w:type="dxa"/>
            <w:gridSpan w:val="3"/>
            <w:tcBorders>
              <w:top w:val="nil"/>
              <w:left w:val="nil"/>
              <w:bottom w:val="single" w:sz="8" w:space="0" w:color="auto"/>
              <w:right w:val="nil"/>
            </w:tcBorders>
            <w:vAlign w:val="center"/>
            <w:hideMark/>
          </w:tcPr>
          <w:p w14:paraId="32613FA7" w14:textId="1AA70071" w:rsidR="00457C9D" w:rsidRPr="0000548E" w:rsidRDefault="00457C9D" w:rsidP="00457C9D">
            <w:pPr>
              <w:jc w:val="right"/>
              <w:rPr>
                <w:rFonts w:ascii="新細明體" w:eastAsia="新細明體" w:hAnsi="新細明體" w:cs="Times New Roman"/>
                <w:b/>
                <w:noProof/>
                <w:sz w:val="20"/>
                <w:szCs w:val="20"/>
              </w:rPr>
            </w:pPr>
            <w:r>
              <w:rPr>
                <w:rFonts w:asciiTheme="minorEastAsia" w:hAnsiTheme="minorEastAsia" w:hint="eastAsia"/>
                <w:b/>
                <w:bCs/>
                <w:sz w:val="20"/>
              </w:rPr>
              <w:t>13,913.01</w:t>
            </w:r>
          </w:p>
        </w:tc>
      </w:tr>
      <w:tr w:rsidR="00DE69CC" w:rsidRPr="00231868" w14:paraId="109F2891" w14:textId="77777777" w:rsidTr="00380222">
        <w:trPr>
          <w:gridBefore w:val="1"/>
          <w:wBefore w:w="22" w:type="dxa"/>
          <w:trHeight w:val="283"/>
        </w:trPr>
        <w:tc>
          <w:tcPr>
            <w:tcW w:w="9930" w:type="dxa"/>
            <w:gridSpan w:val="19"/>
            <w:tcBorders>
              <w:top w:val="single" w:sz="8" w:space="0" w:color="auto"/>
              <w:left w:val="nil"/>
              <w:bottom w:val="nil"/>
              <w:right w:val="nil"/>
            </w:tcBorders>
            <w:noWrap/>
            <w:hideMark/>
          </w:tcPr>
          <w:p w14:paraId="704B378E" w14:textId="56D25616" w:rsidR="00DE69CC" w:rsidRPr="00BF0FA3" w:rsidRDefault="00DE69CC" w:rsidP="00C56581">
            <w:pPr>
              <w:spacing w:line="300" w:lineRule="exact"/>
              <w:ind w:right="374"/>
              <w:jc w:val="both"/>
              <w:rPr>
                <w:rFonts w:ascii="標楷體" w:eastAsia="標楷體" w:hAnsi="標楷體" w:cs="Times New Roman"/>
                <w:noProof/>
                <w:sz w:val="20"/>
                <w:szCs w:val="20"/>
              </w:rPr>
            </w:pPr>
            <w:r w:rsidRPr="00BF0FA3">
              <w:rPr>
                <w:rFonts w:ascii="標楷體" w:eastAsia="標楷體" w:hAnsi="標楷體" w:cs="Times New Roman" w:hint="eastAsia"/>
                <w:noProof/>
                <w:sz w:val="20"/>
                <w:szCs w:val="20"/>
              </w:rPr>
              <w:t>註：</w:t>
            </w:r>
            <w:r w:rsidR="00591CF7" w:rsidRPr="00591CF7">
              <w:rPr>
                <w:rFonts w:ascii="標楷體" w:eastAsia="標楷體" w:hAnsi="標楷體" w:cs="Times New Roman" w:hint="eastAsia"/>
                <w:noProof/>
                <w:sz w:val="20"/>
                <w:szCs w:val="20"/>
              </w:rPr>
              <w:t>表列綜計6個作業基金，其中新北市醫療作業基金之分預算賸餘及短絀同時並列</w:t>
            </w:r>
            <w:r w:rsidRPr="00BF0FA3">
              <w:rPr>
                <w:rFonts w:ascii="標楷體" w:eastAsia="標楷體" w:hAnsi="標楷體" w:cs="Times New Roman" w:hint="eastAsia"/>
                <w:noProof/>
                <w:sz w:val="20"/>
                <w:szCs w:val="20"/>
              </w:rPr>
              <w:t>。</w:t>
            </w:r>
          </w:p>
        </w:tc>
      </w:tr>
      <w:tr w:rsidR="00380222" w:rsidRPr="00774DF2" w14:paraId="525BBE04" w14:textId="77777777" w:rsidTr="00E1456A">
        <w:trPr>
          <w:gridAfter w:val="1"/>
          <w:wAfter w:w="21" w:type="dxa"/>
          <w:trHeight w:hRule="exact" w:val="397"/>
        </w:trPr>
        <w:tc>
          <w:tcPr>
            <w:tcW w:w="9931" w:type="dxa"/>
            <w:gridSpan w:val="19"/>
            <w:noWrap/>
            <w:vAlign w:val="bottom"/>
            <w:hideMark/>
          </w:tcPr>
          <w:p w14:paraId="73886370" w14:textId="77777777" w:rsidR="00380222" w:rsidRPr="0016068A" w:rsidRDefault="00380222" w:rsidP="006B551F">
            <w:pPr>
              <w:widowControl/>
              <w:wordWrap w:val="0"/>
              <w:ind w:rightChars="-18" w:right="-43"/>
              <w:jc w:val="right"/>
              <w:rPr>
                <w:rFonts w:ascii="標楷體" w:eastAsia="標楷體" w:hAnsi="標楷體"/>
                <w:b/>
                <w:sz w:val="32"/>
                <w:szCs w:val="32"/>
                <w:u w:val="single"/>
              </w:rPr>
            </w:pPr>
            <w:r w:rsidRPr="0016068A">
              <w:rPr>
                <w:rFonts w:ascii="標楷體" w:eastAsia="標楷體" w:hAnsi="標楷體" w:hint="eastAsia"/>
                <w:b/>
                <w:sz w:val="32"/>
                <w:szCs w:val="32"/>
                <w:u w:val="single"/>
              </w:rPr>
              <w:lastRenderedPageBreak/>
              <w:t>(三)餘絀</w:t>
            </w:r>
            <w:r w:rsidRPr="0016068A">
              <w:rPr>
                <w:rFonts w:ascii="標楷體" w:eastAsia="標楷體" w:hAnsi="新細明體" w:cs="新細明體" w:hint="eastAsia"/>
                <w:b/>
                <w:bCs/>
                <w:kern w:val="0"/>
                <w:sz w:val="32"/>
                <w:szCs w:val="32"/>
                <w:u w:val="single"/>
              </w:rPr>
              <w:t>撥補審定</w:t>
            </w:r>
          </w:p>
        </w:tc>
      </w:tr>
      <w:tr w:rsidR="00380222" w:rsidRPr="00774DF2" w14:paraId="02E719C5" w14:textId="77777777" w:rsidTr="00E1456A">
        <w:trPr>
          <w:gridAfter w:val="1"/>
          <w:wAfter w:w="21" w:type="dxa"/>
          <w:trHeight w:hRule="exact" w:val="340"/>
        </w:trPr>
        <w:tc>
          <w:tcPr>
            <w:tcW w:w="3517" w:type="dxa"/>
            <w:gridSpan w:val="6"/>
            <w:tcBorders>
              <w:top w:val="nil"/>
              <w:left w:val="nil"/>
              <w:bottom w:val="single" w:sz="8" w:space="0" w:color="auto"/>
              <w:right w:val="nil"/>
            </w:tcBorders>
            <w:noWrap/>
            <w:vAlign w:val="bottom"/>
            <w:hideMark/>
          </w:tcPr>
          <w:p w14:paraId="249582E3" w14:textId="77777777" w:rsidR="00380222" w:rsidRPr="00774DF2" w:rsidRDefault="00380222" w:rsidP="006B551F">
            <w:pPr>
              <w:widowControl/>
              <w:jc w:val="both"/>
              <w:rPr>
                <w:rFonts w:ascii="新細明體" w:eastAsia="標楷體" w:hAnsi="新細明體" w:cs="新細明體"/>
                <w:bCs/>
                <w:noProof/>
                <w:kern w:val="0"/>
                <w:szCs w:val="24"/>
                <w:u w:val="single"/>
              </w:rPr>
            </w:pPr>
            <w:r w:rsidRPr="00774DF2">
              <w:rPr>
                <w:rFonts w:ascii="新細明體" w:eastAsia="標楷體" w:hAnsi="新細明體" w:cs="新細明體" w:hint="eastAsia"/>
                <w:b/>
                <w:bCs/>
                <w:kern w:val="0"/>
              </w:rPr>
              <w:t>賸餘分配</w:t>
            </w:r>
          </w:p>
        </w:tc>
        <w:tc>
          <w:tcPr>
            <w:tcW w:w="6414" w:type="dxa"/>
            <w:gridSpan w:val="13"/>
            <w:tcBorders>
              <w:top w:val="nil"/>
              <w:left w:val="nil"/>
              <w:bottom w:val="single" w:sz="8" w:space="0" w:color="auto"/>
              <w:right w:val="nil"/>
            </w:tcBorders>
            <w:vAlign w:val="bottom"/>
            <w:hideMark/>
          </w:tcPr>
          <w:p w14:paraId="16CAF35E" w14:textId="77777777" w:rsidR="00380222" w:rsidRPr="00774DF2" w:rsidRDefault="00380222" w:rsidP="006B551F">
            <w:pPr>
              <w:jc w:val="right"/>
              <w:rPr>
                <w:rFonts w:ascii="新細明體" w:eastAsia="標楷體" w:hAnsi="新細明體" w:cs="新細明體"/>
                <w:bCs/>
                <w:kern w:val="0"/>
              </w:rPr>
            </w:pPr>
            <w:r w:rsidRPr="00774DF2">
              <w:rPr>
                <w:rFonts w:ascii="新細明體" w:eastAsia="標楷體" w:hAnsi="新細明體" w:cs="新細明體" w:hint="eastAsia"/>
                <w:bCs/>
                <w:kern w:val="0"/>
              </w:rPr>
              <w:t>中華民國</w:t>
            </w:r>
          </w:p>
        </w:tc>
      </w:tr>
      <w:tr w:rsidR="006D5178" w:rsidRPr="00774DF2" w14:paraId="716D68F6" w14:textId="77777777" w:rsidTr="006D5178">
        <w:trPr>
          <w:gridAfter w:val="2"/>
          <w:wAfter w:w="27" w:type="dxa"/>
          <w:trHeight w:hRule="exact" w:val="907"/>
        </w:trPr>
        <w:tc>
          <w:tcPr>
            <w:tcW w:w="3598" w:type="dxa"/>
            <w:gridSpan w:val="7"/>
            <w:tcBorders>
              <w:top w:val="single" w:sz="8" w:space="0" w:color="auto"/>
              <w:left w:val="nil"/>
              <w:bottom w:val="nil"/>
              <w:right w:val="single" w:sz="4" w:space="0" w:color="auto"/>
            </w:tcBorders>
            <w:noWrap/>
            <w:vAlign w:val="center"/>
            <w:hideMark/>
          </w:tcPr>
          <w:p w14:paraId="76D44C04" w14:textId="77777777" w:rsidR="006D5178" w:rsidRPr="004E0D70" w:rsidRDefault="006D5178" w:rsidP="006B551F">
            <w:pPr>
              <w:ind w:leftChars="10" w:left="61" w:rightChars="10" w:right="24" w:hanging="37"/>
              <w:jc w:val="distribute"/>
              <w:rPr>
                <w:rFonts w:ascii="新細明體" w:eastAsia="標楷體" w:hAnsi="新細明體"/>
                <w:b/>
                <w:bCs/>
                <w:sz w:val="20"/>
              </w:rPr>
            </w:pPr>
            <w:r w:rsidRPr="004E0D70">
              <w:rPr>
                <w:rFonts w:ascii="新細明體" w:eastAsia="標楷體" w:hAnsi="新細明體" w:hint="eastAsia"/>
                <w:bCs/>
                <w:sz w:val="20"/>
              </w:rPr>
              <w:t>基金名稱</w:t>
            </w:r>
          </w:p>
        </w:tc>
        <w:tc>
          <w:tcPr>
            <w:tcW w:w="2109" w:type="dxa"/>
            <w:gridSpan w:val="3"/>
            <w:tcBorders>
              <w:top w:val="single" w:sz="8" w:space="0" w:color="auto"/>
              <w:left w:val="nil"/>
              <w:bottom w:val="nil"/>
              <w:right w:val="single" w:sz="4" w:space="0" w:color="auto"/>
            </w:tcBorders>
            <w:noWrap/>
            <w:vAlign w:val="center"/>
            <w:hideMark/>
          </w:tcPr>
          <w:p w14:paraId="49753129" w14:textId="77777777" w:rsidR="006D5178" w:rsidRPr="004E0D70" w:rsidRDefault="006D5178" w:rsidP="006B551F">
            <w:pPr>
              <w:ind w:leftChars="10" w:left="24" w:rightChars="10" w:right="24"/>
              <w:jc w:val="distribute"/>
              <w:rPr>
                <w:rFonts w:ascii="新細明體" w:eastAsia="標楷體" w:hAnsi="新細明體" w:cs="新細明體"/>
                <w:sz w:val="20"/>
              </w:rPr>
            </w:pPr>
            <w:r w:rsidRPr="004E0D70">
              <w:rPr>
                <w:rFonts w:ascii="新細明體" w:eastAsia="標楷體" w:hAnsi="新細明體" w:hint="eastAsia"/>
                <w:sz w:val="20"/>
              </w:rPr>
              <w:t>本期賸餘</w:t>
            </w:r>
          </w:p>
        </w:tc>
        <w:tc>
          <w:tcPr>
            <w:tcW w:w="2109" w:type="dxa"/>
            <w:gridSpan w:val="4"/>
            <w:tcBorders>
              <w:top w:val="single" w:sz="8" w:space="0" w:color="auto"/>
              <w:left w:val="nil"/>
              <w:bottom w:val="nil"/>
              <w:right w:val="single" w:sz="4" w:space="0" w:color="auto"/>
            </w:tcBorders>
            <w:noWrap/>
            <w:vAlign w:val="center"/>
            <w:hideMark/>
          </w:tcPr>
          <w:p w14:paraId="2FEBDE78" w14:textId="77777777" w:rsidR="006D5178" w:rsidRPr="004E0D70" w:rsidRDefault="006D5178" w:rsidP="006B551F">
            <w:pPr>
              <w:ind w:leftChars="10" w:left="24" w:rightChars="10" w:right="24"/>
              <w:jc w:val="distribute"/>
              <w:rPr>
                <w:rFonts w:ascii="新細明體" w:eastAsia="標楷體" w:hAnsi="新細明體" w:cs="新細明體"/>
                <w:spacing w:val="-20"/>
                <w:sz w:val="20"/>
              </w:rPr>
            </w:pPr>
            <w:r w:rsidRPr="004E0D70">
              <w:rPr>
                <w:rFonts w:ascii="新細明體" w:eastAsia="標楷體" w:hAnsi="新細明體" w:hint="eastAsia"/>
                <w:spacing w:val="-20"/>
                <w:sz w:val="20"/>
              </w:rPr>
              <w:t>前期未分配賸餘</w:t>
            </w:r>
          </w:p>
        </w:tc>
        <w:tc>
          <w:tcPr>
            <w:tcW w:w="2109" w:type="dxa"/>
            <w:gridSpan w:val="4"/>
            <w:tcBorders>
              <w:top w:val="single" w:sz="8" w:space="0" w:color="auto"/>
              <w:left w:val="nil"/>
              <w:bottom w:val="nil"/>
              <w:right w:val="single" w:sz="4" w:space="0" w:color="auto"/>
            </w:tcBorders>
            <w:vAlign w:val="center"/>
          </w:tcPr>
          <w:p w14:paraId="6968B826" w14:textId="77777777" w:rsidR="006D5178" w:rsidRPr="004E0D70" w:rsidRDefault="006D5178" w:rsidP="006B551F">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合計</w:t>
            </w:r>
          </w:p>
        </w:tc>
      </w:tr>
      <w:tr w:rsidR="00457C9D" w:rsidRPr="00774DF2" w14:paraId="0A92F5B3" w14:textId="77777777" w:rsidTr="006D5178">
        <w:trPr>
          <w:gridAfter w:val="2"/>
          <w:wAfter w:w="27" w:type="dxa"/>
          <w:trHeight w:val="923"/>
        </w:trPr>
        <w:tc>
          <w:tcPr>
            <w:tcW w:w="3598" w:type="dxa"/>
            <w:gridSpan w:val="7"/>
            <w:tcBorders>
              <w:top w:val="single" w:sz="8" w:space="0" w:color="auto"/>
              <w:left w:val="nil"/>
              <w:bottom w:val="nil"/>
              <w:right w:val="single" w:sz="4" w:space="0" w:color="auto"/>
            </w:tcBorders>
            <w:noWrap/>
            <w:vAlign w:val="center"/>
            <w:hideMark/>
          </w:tcPr>
          <w:p w14:paraId="0D60996F" w14:textId="5022A121" w:rsidR="00457C9D" w:rsidRPr="004E0D70" w:rsidRDefault="00457C9D" w:rsidP="00457C9D">
            <w:pPr>
              <w:ind w:leftChars="100" w:left="240" w:rightChars="100" w:right="240"/>
              <w:jc w:val="distribute"/>
              <w:rPr>
                <w:rFonts w:ascii="新細明體" w:eastAsia="標楷體" w:hAnsi="新細明體" w:cs="新細明體"/>
                <w:b/>
                <w:bCs/>
                <w:sz w:val="20"/>
              </w:rPr>
            </w:pPr>
            <w:r w:rsidRPr="004E0D70">
              <w:rPr>
                <w:rFonts w:ascii="新細明體" w:eastAsia="標楷體" w:hAnsi="新細明體" w:hint="eastAsia"/>
                <w:b/>
                <w:bCs/>
                <w:sz w:val="20"/>
              </w:rPr>
              <w:t>合計</w:t>
            </w:r>
          </w:p>
        </w:tc>
        <w:tc>
          <w:tcPr>
            <w:tcW w:w="2109" w:type="dxa"/>
            <w:gridSpan w:val="3"/>
            <w:tcBorders>
              <w:top w:val="single" w:sz="8" w:space="0" w:color="auto"/>
              <w:left w:val="nil"/>
              <w:bottom w:val="nil"/>
              <w:right w:val="single" w:sz="4" w:space="0" w:color="auto"/>
            </w:tcBorders>
            <w:noWrap/>
            <w:vAlign w:val="center"/>
            <w:hideMark/>
          </w:tcPr>
          <w:p w14:paraId="4DEAF8BC" w14:textId="23E2ACE3"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5,661,735,057</w:t>
            </w:r>
          </w:p>
        </w:tc>
        <w:tc>
          <w:tcPr>
            <w:tcW w:w="2109" w:type="dxa"/>
            <w:gridSpan w:val="4"/>
            <w:tcBorders>
              <w:top w:val="single" w:sz="8" w:space="0" w:color="auto"/>
              <w:left w:val="nil"/>
              <w:bottom w:val="nil"/>
              <w:right w:val="single" w:sz="4" w:space="0" w:color="auto"/>
            </w:tcBorders>
            <w:noWrap/>
            <w:vAlign w:val="center"/>
            <w:hideMark/>
          </w:tcPr>
          <w:p w14:paraId="4A553417" w14:textId="4972BABC"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37,367,977,961</w:t>
            </w:r>
          </w:p>
        </w:tc>
        <w:tc>
          <w:tcPr>
            <w:tcW w:w="2109" w:type="dxa"/>
            <w:gridSpan w:val="4"/>
            <w:tcBorders>
              <w:top w:val="single" w:sz="8" w:space="0" w:color="auto"/>
              <w:left w:val="nil"/>
              <w:bottom w:val="nil"/>
              <w:right w:val="single" w:sz="4" w:space="0" w:color="auto"/>
            </w:tcBorders>
            <w:vAlign w:val="center"/>
          </w:tcPr>
          <w:p w14:paraId="6B9D3F51" w14:textId="31D0A495" w:rsidR="00457C9D" w:rsidRPr="00952458" w:rsidRDefault="00457C9D" w:rsidP="00457C9D">
            <w:pPr>
              <w:jc w:val="right"/>
              <w:rPr>
                <w:rFonts w:ascii="新細明體" w:eastAsia="新細明體" w:hAnsi="新細明體"/>
                <w:b/>
                <w:noProof/>
                <w:sz w:val="20"/>
                <w:szCs w:val="20"/>
              </w:rPr>
            </w:pPr>
            <w:r w:rsidRPr="00006C22">
              <w:rPr>
                <w:rFonts w:ascii="新細明體" w:hAnsi="新細明體"/>
                <w:b/>
                <w:noProof/>
                <w:sz w:val="20"/>
              </w:rPr>
              <w:t>43,029,713,018</w:t>
            </w:r>
          </w:p>
        </w:tc>
      </w:tr>
      <w:tr w:rsidR="00457C9D" w:rsidRPr="00774DF2" w14:paraId="759467BA"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42E87D76" w14:textId="323CC2E2" w:rsidR="00457C9D" w:rsidRPr="004E0D70" w:rsidRDefault="00457C9D"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新北市政府衛生局主管</w:t>
            </w:r>
          </w:p>
        </w:tc>
        <w:tc>
          <w:tcPr>
            <w:tcW w:w="2109" w:type="dxa"/>
            <w:gridSpan w:val="3"/>
            <w:tcBorders>
              <w:top w:val="nil"/>
              <w:left w:val="nil"/>
              <w:bottom w:val="nil"/>
              <w:right w:val="single" w:sz="4" w:space="0" w:color="auto"/>
            </w:tcBorders>
            <w:noWrap/>
            <w:vAlign w:val="center"/>
            <w:hideMark/>
          </w:tcPr>
          <w:p w14:paraId="6C2202DD" w14:textId="2E224015"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134,658,550</w:t>
            </w:r>
          </w:p>
        </w:tc>
        <w:tc>
          <w:tcPr>
            <w:tcW w:w="2109" w:type="dxa"/>
            <w:gridSpan w:val="4"/>
            <w:tcBorders>
              <w:top w:val="nil"/>
              <w:left w:val="nil"/>
              <w:bottom w:val="nil"/>
              <w:right w:val="single" w:sz="4" w:space="0" w:color="auto"/>
            </w:tcBorders>
            <w:noWrap/>
            <w:vAlign w:val="center"/>
            <w:hideMark/>
          </w:tcPr>
          <w:p w14:paraId="6FD4C0CF" w14:textId="0FE187CE"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1,245,750,166</w:t>
            </w:r>
          </w:p>
        </w:tc>
        <w:tc>
          <w:tcPr>
            <w:tcW w:w="2109" w:type="dxa"/>
            <w:gridSpan w:val="4"/>
            <w:tcBorders>
              <w:top w:val="nil"/>
              <w:left w:val="nil"/>
              <w:bottom w:val="nil"/>
              <w:right w:val="single" w:sz="4" w:space="0" w:color="auto"/>
            </w:tcBorders>
            <w:vAlign w:val="center"/>
          </w:tcPr>
          <w:p w14:paraId="1F21FA84" w14:textId="2670340B" w:rsidR="00457C9D" w:rsidRPr="00952458" w:rsidRDefault="00457C9D" w:rsidP="00457C9D">
            <w:pPr>
              <w:jc w:val="right"/>
              <w:rPr>
                <w:rFonts w:ascii="新細明體" w:eastAsia="新細明體" w:hAnsi="新細明體"/>
                <w:b/>
                <w:noProof/>
                <w:sz w:val="20"/>
                <w:szCs w:val="20"/>
              </w:rPr>
            </w:pPr>
            <w:r w:rsidRPr="00006C22">
              <w:rPr>
                <w:rFonts w:ascii="新細明體" w:hAnsi="新細明體"/>
                <w:b/>
                <w:noProof/>
                <w:sz w:val="20"/>
              </w:rPr>
              <w:t>1,380,408,716</w:t>
            </w:r>
          </w:p>
        </w:tc>
      </w:tr>
      <w:tr w:rsidR="00457C9D" w:rsidRPr="00774DF2" w14:paraId="50752572"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595C393D" w14:textId="74A3A355" w:rsidR="00457C9D" w:rsidRPr="004E0D70" w:rsidRDefault="00457C9D" w:rsidP="00457C9D">
            <w:pPr>
              <w:ind w:leftChars="100" w:left="251" w:right="57" w:hanging="11"/>
              <w:jc w:val="distribute"/>
              <w:rPr>
                <w:rFonts w:ascii="標楷體" w:eastAsia="標楷體" w:hAnsi="標楷體"/>
                <w:spacing w:val="-20"/>
                <w:sz w:val="20"/>
              </w:rPr>
            </w:pPr>
            <w:r w:rsidRPr="004E0D70">
              <w:rPr>
                <w:rFonts w:ascii="新細明體" w:eastAsia="標楷體" w:hAnsi="新細明體" w:hint="eastAsia"/>
                <w:noProof/>
                <w:spacing w:val="-20"/>
                <w:sz w:val="20"/>
              </w:rPr>
              <w:t>新北市醫療作業基金</w:t>
            </w:r>
          </w:p>
        </w:tc>
        <w:tc>
          <w:tcPr>
            <w:tcW w:w="2109" w:type="dxa"/>
            <w:gridSpan w:val="3"/>
            <w:tcBorders>
              <w:top w:val="nil"/>
              <w:left w:val="nil"/>
              <w:bottom w:val="nil"/>
              <w:right w:val="single" w:sz="4" w:space="0" w:color="auto"/>
            </w:tcBorders>
            <w:noWrap/>
            <w:vAlign w:val="center"/>
            <w:hideMark/>
          </w:tcPr>
          <w:p w14:paraId="420CBDF0" w14:textId="62FC4620"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134,658,550</w:t>
            </w:r>
          </w:p>
        </w:tc>
        <w:tc>
          <w:tcPr>
            <w:tcW w:w="2109" w:type="dxa"/>
            <w:gridSpan w:val="4"/>
            <w:tcBorders>
              <w:top w:val="nil"/>
              <w:left w:val="nil"/>
              <w:bottom w:val="nil"/>
              <w:right w:val="single" w:sz="4" w:space="0" w:color="auto"/>
            </w:tcBorders>
            <w:noWrap/>
            <w:vAlign w:val="center"/>
            <w:hideMark/>
          </w:tcPr>
          <w:p w14:paraId="7DDF85C9" w14:textId="427B7A3F"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1,245,750,166</w:t>
            </w:r>
          </w:p>
        </w:tc>
        <w:tc>
          <w:tcPr>
            <w:tcW w:w="2109" w:type="dxa"/>
            <w:gridSpan w:val="4"/>
            <w:tcBorders>
              <w:top w:val="nil"/>
              <w:left w:val="nil"/>
              <w:bottom w:val="nil"/>
              <w:right w:val="single" w:sz="4" w:space="0" w:color="auto"/>
            </w:tcBorders>
            <w:vAlign w:val="center"/>
          </w:tcPr>
          <w:p w14:paraId="76CA7847" w14:textId="214E4AC0"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1,380,408,716</w:t>
            </w:r>
          </w:p>
        </w:tc>
      </w:tr>
      <w:tr w:rsidR="00457C9D" w:rsidRPr="00774DF2" w14:paraId="0B22A4D8" w14:textId="77777777" w:rsidTr="006D5178">
        <w:trPr>
          <w:gridAfter w:val="2"/>
          <w:wAfter w:w="27" w:type="dxa"/>
          <w:trHeight w:val="916"/>
        </w:trPr>
        <w:tc>
          <w:tcPr>
            <w:tcW w:w="3598" w:type="dxa"/>
            <w:gridSpan w:val="7"/>
            <w:tcBorders>
              <w:top w:val="nil"/>
              <w:left w:val="nil"/>
              <w:bottom w:val="nil"/>
              <w:right w:val="single" w:sz="4" w:space="0" w:color="auto"/>
            </w:tcBorders>
            <w:noWrap/>
            <w:vAlign w:val="center"/>
          </w:tcPr>
          <w:p w14:paraId="392A5550" w14:textId="45B1424E" w:rsidR="00457C9D" w:rsidRPr="004E0D70" w:rsidRDefault="00457C9D" w:rsidP="00457C9D">
            <w:pPr>
              <w:ind w:leftChars="22" w:left="53" w:right="57"/>
              <w:jc w:val="distribute"/>
              <w:rPr>
                <w:rFonts w:ascii="新細明體" w:eastAsia="標楷體" w:hAnsi="新細明體"/>
                <w:b/>
                <w:noProof/>
                <w:spacing w:val="-20"/>
                <w:sz w:val="20"/>
              </w:rPr>
            </w:pPr>
            <w:r w:rsidRPr="004E0D70">
              <w:rPr>
                <w:rFonts w:ascii="新細明體" w:eastAsia="標楷體" w:hAnsi="新細明體" w:hint="eastAsia"/>
                <w:b/>
                <w:noProof/>
                <w:spacing w:val="-20"/>
                <w:sz w:val="20"/>
              </w:rPr>
              <w:t>新北市政府城鄉發展局主管</w:t>
            </w:r>
          </w:p>
        </w:tc>
        <w:tc>
          <w:tcPr>
            <w:tcW w:w="2109" w:type="dxa"/>
            <w:gridSpan w:val="3"/>
            <w:tcBorders>
              <w:top w:val="nil"/>
              <w:left w:val="nil"/>
              <w:bottom w:val="nil"/>
              <w:right w:val="single" w:sz="4" w:space="0" w:color="auto"/>
            </w:tcBorders>
            <w:noWrap/>
            <w:vAlign w:val="center"/>
          </w:tcPr>
          <w:p w14:paraId="2817C22B" w14:textId="4CC31462"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3,354,914,844</w:t>
            </w:r>
          </w:p>
        </w:tc>
        <w:tc>
          <w:tcPr>
            <w:tcW w:w="2109" w:type="dxa"/>
            <w:gridSpan w:val="4"/>
            <w:tcBorders>
              <w:top w:val="nil"/>
              <w:left w:val="nil"/>
              <w:bottom w:val="nil"/>
              <w:right w:val="single" w:sz="4" w:space="0" w:color="auto"/>
            </w:tcBorders>
            <w:noWrap/>
            <w:vAlign w:val="center"/>
          </w:tcPr>
          <w:p w14:paraId="3280B8E0" w14:textId="44DB71C3"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9,190,427,243</w:t>
            </w:r>
          </w:p>
        </w:tc>
        <w:tc>
          <w:tcPr>
            <w:tcW w:w="2109" w:type="dxa"/>
            <w:gridSpan w:val="4"/>
            <w:tcBorders>
              <w:top w:val="nil"/>
              <w:left w:val="nil"/>
              <w:bottom w:val="nil"/>
              <w:right w:val="single" w:sz="4" w:space="0" w:color="auto"/>
            </w:tcBorders>
            <w:vAlign w:val="center"/>
          </w:tcPr>
          <w:p w14:paraId="518C36E4" w14:textId="18A93556" w:rsidR="00457C9D" w:rsidRPr="00952458" w:rsidRDefault="00457C9D" w:rsidP="00457C9D">
            <w:pPr>
              <w:jc w:val="right"/>
              <w:rPr>
                <w:rFonts w:ascii="新細明體" w:eastAsia="新細明體" w:hAnsi="新細明體"/>
                <w:b/>
                <w:noProof/>
                <w:sz w:val="20"/>
                <w:szCs w:val="20"/>
              </w:rPr>
            </w:pPr>
            <w:r w:rsidRPr="00006C22">
              <w:rPr>
                <w:rFonts w:ascii="新細明體" w:hAnsi="新細明體"/>
                <w:b/>
                <w:noProof/>
                <w:sz w:val="20"/>
              </w:rPr>
              <w:t>12,545,342,087</w:t>
            </w:r>
          </w:p>
        </w:tc>
      </w:tr>
      <w:tr w:rsidR="00457C9D" w:rsidRPr="00774DF2" w14:paraId="1E909F6D"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tcPr>
          <w:p w14:paraId="4B1AA80B" w14:textId="6BA2A10B" w:rsidR="00457C9D" w:rsidRPr="004E0D70" w:rsidRDefault="00457C9D" w:rsidP="00457C9D">
            <w:pPr>
              <w:ind w:leftChars="100" w:left="251" w:right="57" w:hanging="11"/>
              <w:jc w:val="distribute"/>
              <w:rPr>
                <w:rFonts w:ascii="新細明體" w:eastAsia="標楷體" w:hAnsi="新細明體"/>
                <w:noProof/>
                <w:sz w:val="20"/>
              </w:rPr>
            </w:pPr>
            <w:r w:rsidRPr="004E0D70">
              <w:rPr>
                <w:rFonts w:ascii="新細明體" w:eastAsia="標楷體" w:hAnsi="新細明體" w:hint="eastAsia"/>
                <w:noProof/>
                <w:spacing w:val="-20"/>
                <w:sz w:val="20"/>
              </w:rPr>
              <w:t>新北市城鄉發展基金</w:t>
            </w:r>
          </w:p>
        </w:tc>
        <w:tc>
          <w:tcPr>
            <w:tcW w:w="2109" w:type="dxa"/>
            <w:gridSpan w:val="3"/>
            <w:tcBorders>
              <w:top w:val="nil"/>
              <w:left w:val="nil"/>
              <w:bottom w:val="nil"/>
              <w:right w:val="single" w:sz="4" w:space="0" w:color="auto"/>
            </w:tcBorders>
            <w:noWrap/>
            <w:vAlign w:val="center"/>
          </w:tcPr>
          <w:p w14:paraId="58AD82F7" w14:textId="149F34EA"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3,354,914,844</w:t>
            </w:r>
          </w:p>
        </w:tc>
        <w:tc>
          <w:tcPr>
            <w:tcW w:w="2109" w:type="dxa"/>
            <w:gridSpan w:val="4"/>
            <w:tcBorders>
              <w:top w:val="nil"/>
              <w:left w:val="nil"/>
              <w:bottom w:val="nil"/>
              <w:right w:val="single" w:sz="4" w:space="0" w:color="auto"/>
            </w:tcBorders>
            <w:noWrap/>
            <w:vAlign w:val="center"/>
          </w:tcPr>
          <w:p w14:paraId="138616D3" w14:textId="19FDE2D3"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9,190,427,243</w:t>
            </w:r>
          </w:p>
        </w:tc>
        <w:tc>
          <w:tcPr>
            <w:tcW w:w="2109" w:type="dxa"/>
            <w:gridSpan w:val="4"/>
            <w:tcBorders>
              <w:top w:val="nil"/>
              <w:left w:val="nil"/>
              <w:bottom w:val="nil"/>
              <w:right w:val="single" w:sz="4" w:space="0" w:color="auto"/>
            </w:tcBorders>
            <w:vAlign w:val="center"/>
          </w:tcPr>
          <w:p w14:paraId="4AB1B59A" w14:textId="052338AE"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12,545,342,087</w:t>
            </w:r>
          </w:p>
        </w:tc>
      </w:tr>
      <w:tr w:rsidR="00457C9D" w:rsidRPr="00774DF2" w14:paraId="20C68A37"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2D40E134" w14:textId="4BD22D24" w:rsidR="00457C9D" w:rsidRPr="004E0D70" w:rsidRDefault="00457C9D"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新北市政府地政局主管</w:t>
            </w:r>
          </w:p>
        </w:tc>
        <w:tc>
          <w:tcPr>
            <w:tcW w:w="2109" w:type="dxa"/>
            <w:gridSpan w:val="3"/>
            <w:tcBorders>
              <w:top w:val="nil"/>
              <w:left w:val="nil"/>
              <w:bottom w:val="nil"/>
              <w:right w:val="single" w:sz="4" w:space="0" w:color="auto"/>
            </w:tcBorders>
            <w:noWrap/>
            <w:vAlign w:val="center"/>
            <w:hideMark/>
          </w:tcPr>
          <w:p w14:paraId="2D0C621B" w14:textId="0BB40B33"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w:t>
            </w:r>
          </w:p>
        </w:tc>
        <w:tc>
          <w:tcPr>
            <w:tcW w:w="2109" w:type="dxa"/>
            <w:gridSpan w:val="4"/>
            <w:tcBorders>
              <w:top w:val="nil"/>
              <w:left w:val="nil"/>
              <w:bottom w:val="nil"/>
              <w:right w:val="single" w:sz="4" w:space="0" w:color="auto"/>
            </w:tcBorders>
            <w:noWrap/>
            <w:vAlign w:val="center"/>
            <w:hideMark/>
          </w:tcPr>
          <w:p w14:paraId="4F1C73F5" w14:textId="461F6881"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20,448,520,027</w:t>
            </w:r>
          </w:p>
        </w:tc>
        <w:tc>
          <w:tcPr>
            <w:tcW w:w="2109" w:type="dxa"/>
            <w:gridSpan w:val="4"/>
            <w:tcBorders>
              <w:top w:val="nil"/>
              <w:left w:val="nil"/>
              <w:bottom w:val="nil"/>
              <w:right w:val="single" w:sz="4" w:space="0" w:color="auto"/>
            </w:tcBorders>
            <w:vAlign w:val="center"/>
          </w:tcPr>
          <w:p w14:paraId="4563CD44" w14:textId="1214B4F7" w:rsidR="00457C9D" w:rsidRPr="00952458" w:rsidRDefault="00457C9D" w:rsidP="00457C9D">
            <w:pPr>
              <w:jc w:val="right"/>
              <w:rPr>
                <w:rFonts w:ascii="新細明體" w:eastAsia="新細明體" w:hAnsi="新細明體"/>
                <w:b/>
                <w:noProof/>
                <w:sz w:val="20"/>
                <w:szCs w:val="20"/>
              </w:rPr>
            </w:pPr>
            <w:r w:rsidRPr="00006C22">
              <w:rPr>
                <w:rFonts w:ascii="新細明體" w:hAnsi="新細明體"/>
                <w:b/>
                <w:noProof/>
                <w:sz w:val="20"/>
              </w:rPr>
              <w:t>20,448,520,027</w:t>
            </w:r>
          </w:p>
        </w:tc>
      </w:tr>
      <w:tr w:rsidR="00457C9D" w:rsidRPr="00774DF2" w14:paraId="161D3EFA"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7BB111A8" w14:textId="6F426183" w:rsidR="00457C9D" w:rsidRPr="004E0D70" w:rsidRDefault="00457C9D" w:rsidP="00457C9D">
            <w:pPr>
              <w:ind w:leftChars="100" w:left="251" w:right="57" w:hanging="11"/>
              <w:jc w:val="distribute"/>
              <w:rPr>
                <w:rFonts w:ascii="標楷體" w:eastAsia="標楷體" w:hAnsi="標楷體"/>
                <w:spacing w:val="-20"/>
                <w:sz w:val="20"/>
              </w:rPr>
            </w:pPr>
            <w:r w:rsidRPr="004E0D70">
              <w:rPr>
                <w:rFonts w:ascii="新細明體" w:eastAsia="標楷體" w:hAnsi="新細明體" w:hint="eastAsia"/>
                <w:noProof/>
                <w:spacing w:val="-20"/>
                <w:sz w:val="20"/>
              </w:rPr>
              <w:t>新北市實施平均地權基金</w:t>
            </w:r>
          </w:p>
        </w:tc>
        <w:tc>
          <w:tcPr>
            <w:tcW w:w="2109" w:type="dxa"/>
            <w:gridSpan w:val="3"/>
            <w:tcBorders>
              <w:top w:val="nil"/>
              <w:left w:val="nil"/>
              <w:bottom w:val="nil"/>
              <w:right w:val="single" w:sz="4" w:space="0" w:color="auto"/>
            </w:tcBorders>
            <w:noWrap/>
            <w:vAlign w:val="center"/>
            <w:hideMark/>
          </w:tcPr>
          <w:p w14:paraId="52FF4447" w14:textId="23B5DA77"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w:t>
            </w:r>
          </w:p>
        </w:tc>
        <w:tc>
          <w:tcPr>
            <w:tcW w:w="2109" w:type="dxa"/>
            <w:gridSpan w:val="4"/>
            <w:tcBorders>
              <w:top w:val="nil"/>
              <w:left w:val="nil"/>
              <w:bottom w:val="nil"/>
              <w:right w:val="single" w:sz="4" w:space="0" w:color="auto"/>
            </w:tcBorders>
            <w:noWrap/>
            <w:vAlign w:val="center"/>
            <w:hideMark/>
          </w:tcPr>
          <w:p w14:paraId="25EB4783" w14:textId="6F9C7E40"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20,448,520,027</w:t>
            </w:r>
          </w:p>
        </w:tc>
        <w:tc>
          <w:tcPr>
            <w:tcW w:w="2109" w:type="dxa"/>
            <w:gridSpan w:val="4"/>
            <w:tcBorders>
              <w:top w:val="nil"/>
              <w:left w:val="nil"/>
              <w:bottom w:val="nil"/>
              <w:right w:val="single" w:sz="4" w:space="0" w:color="auto"/>
            </w:tcBorders>
            <w:vAlign w:val="center"/>
          </w:tcPr>
          <w:p w14:paraId="3951E725" w14:textId="77DBD151"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20,448,520,027</w:t>
            </w:r>
          </w:p>
        </w:tc>
      </w:tr>
      <w:tr w:rsidR="00457C9D" w:rsidRPr="00774DF2" w14:paraId="32319C14"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7B05A9B3" w14:textId="05AA7155" w:rsidR="00457C9D" w:rsidRPr="004E0D70" w:rsidRDefault="00457C9D"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新北市政府交通局主管</w:t>
            </w:r>
          </w:p>
        </w:tc>
        <w:tc>
          <w:tcPr>
            <w:tcW w:w="2109" w:type="dxa"/>
            <w:gridSpan w:val="3"/>
            <w:tcBorders>
              <w:top w:val="nil"/>
              <w:left w:val="nil"/>
              <w:bottom w:val="nil"/>
              <w:right w:val="single" w:sz="4" w:space="0" w:color="auto"/>
            </w:tcBorders>
            <w:noWrap/>
            <w:vAlign w:val="center"/>
            <w:hideMark/>
          </w:tcPr>
          <w:p w14:paraId="234C30AA" w14:textId="032E98B9"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2,108,207,172</w:t>
            </w:r>
          </w:p>
        </w:tc>
        <w:tc>
          <w:tcPr>
            <w:tcW w:w="2109" w:type="dxa"/>
            <w:gridSpan w:val="4"/>
            <w:tcBorders>
              <w:top w:val="nil"/>
              <w:left w:val="nil"/>
              <w:bottom w:val="nil"/>
              <w:right w:val="single" w:sz="4" w:space="0" w:color="auto"/>
            </w:tcBorders>
            <w:noWrap/>
            <w:vAlign w:val="center"/>
            <w:hideMark/>
          </w:tcPr>
          <w:p w14:paraId="3CF3AE51" w14:textId="4783358C" w:rsidR="00457C9D" w:rsidRPr="00952458" w:rsidRDefault="00457C9D" w:rsidP="00457C9D">
            <w:pPr>
              <w:jc w:val="right"/>
              <w:rPr>
                <w:rFonts w:ascii="新細明體" w:eastAsia="新細明體" w:hAnsi="新細明體"/>
                <w:b/>
                <w:noProof/>
                <w:sz w:val="20"/>
                <w:szCs w:val="20"/>
              </w:rPr>
            </w:pPr>
            <w:r w:rsidRPr="00477C92">
              <w:rPr>
                <w:rFonts w:ascii="新細明體" w:hAnsi="新細明體"/>
                <w:b/>
                <w:noProof/>
                <w:sz w:val="20"/>
              </w:rPr>
              <w:t>1,957,239,863</w:t>
            </w:r>
          </w:p>
        </w:tc>
        <w:tc>
          <w:tcPr>
            <w:tcW w:w="2109" w:type="dxa"/>
            <w:gridSpan w:val="4"/>
            <w:tcBorders>
              <w:top w:val="nil"/>
              <w:left w:val="nil"/>
              <w:bottom w:val="nil"/>
              <w:right w:val="single" w:sz="4" w:space="0" w:color="auto"/>
            </w:tcBorders>
            <w:vAlign w:val="center"/>
          </w:tcPr>
          <w:p w14:paraId="3EAA9C0E" w14:textId="0E1D2287" w:rsidR="00457C9D" w:rsidRPr="00952458" w:rsidRDefault="00457C9D" w:rsidP="00457C9D">
            <w:pPr>
              <w:jc w:val="right"/>
              <w:rPr>
                <w:rFonts w:ascii="新細明體" w:eastAsia="新細明體" w:hAnsi="新細明體"/>
                <w:b/>
                <w:noProof/>
                <w:sz w:val="20"/>
                <w:szCs w:val="20"/>
              </w:rPr>
            </w:pPr>
            <w:r w:rsidRPr="00006C22">
              <w:rPr>
                <w:rFonts w:ascii="新細明體" w:hAnsi="新細明體"/>
                <w:b/>
                <w:noProof/>
                <w:sz w:val="20"/>
              </w:rPr>
              <w:t>4,065,447,035</w:t>
            </w:r>
          </w:p>
        </w:tc>
      </w:tr>
      <w:tr w:rsidR="00457C9D" w:rsidRPr="00774DF2" w14:paraId="0BD89786"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343D80AF" w14:textId="51ECF595" w:rsidR="00457C9D" w:rsidRPr="004E0D70" w:rsidRDefault="00457C9D"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pacing w:val="-20"/>
                <w:sz w:val="20"/>
              </w:rPr>
              <w:t>新北市停車場作業基金</w:t>
            </w:r>
          </w:p>
        </w:tc>
        <w:tc>
          <w:tcPr>
            <w:tcW w:w="2109" w:type="dxa"/>
            <w:gridSpan w:val="3"/>
            <w:tcBorders>
              <w:top w:val="nil"/>
              <w:left w:val="nil"/>
              <w:bottom w:val="nil"/>
              <w:right w:val="single" w:sz="4" w:space="0" w:color="auto"/>
            </w:tcBorders>
            <w:noWrap/>
            <w:vAlign w:val="center"/>
            <w:hideMark/>
          </w:tcPr>
          <w:p w14:paraId="367E961D" w14:textId="4D11B740"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2,108,207,172</w:t>
            </w:r>
          </w:p>
        </w:tc>
        <w:tc>
          <w:tcPr>
            <w:tcW w:w="2109" w:type="dxa"/>
            <w:gridSpan w:val="4"/>
            <w:tcBorders>
              <w:top w:val="nil"/>
              <w:left w:val="nil"/>
              <w:bottom w:val="nil"/>
              <w:right w:val="single" w:sz="4" w:space="0" w:color="auto"/>
            </w:tcBorders>
            <w:noWrap/>
            <w:vAlign w:val="center"/>
            <w:hideMark/>
          </w:tcPr>
          <w:p w14:paraId="31519686" w14:textId="65129645"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1,957,239,863</w:t>
            </w:r>
          </w:p>
        </w:tc>
        <w:tc>
          <w:tcPr>
            <w:tcW w:w="2109" w:type="dxa"/>
            <w:gridSpan w:val="4"/>
            <w:tcBorders>
              <w:top w:val="nil"/>
              <w:left w:val="nil"/>
              <w:bottom w:val="nil"/>
              <w:right w:val="single" w:sz="4" w:space="0" w:color="auto"/>
            </w:tcBorders>
            <w:vAlign w:val="center"/>
          </w:tcPr>
          <w:p w14:paraId="38EA33F9" w14:textId="64BDED2C"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4,065,447,035</w:t>
            </w:r>
          </w:p>
        </w:tc>
      </w:tr>
      <w:tr w:rsidR="00457C9D" w:rsidRPr="00774DF2" w14:paraId="2CA3E38A" w14:textId="77777777" w:rsidTr="006D5178">
        <w:trPr>
          <w:gridAfter w:val="2"/>
          <w:wAfter w:w="27" w:type="dxa"/>
          <w:trHeight w:val="888"/>
        </w:trPr>
        <w:tc>
          <w:tcPr>
            <w:tcW w:w="3598" w:type="dxa"/>
            <w:gridSpan w:val="7"/>
            <w:tcBorders>
              <w:top w:val="nil"/>
              <w:left w:val="nil"/>
              <w:bottom w:val="nil"/>
              <w:right w:val="single" w:sz="4" w:space="0" w:color="auto"/>
            </w:tcBorders>
            <w:noWrap/>
            <w:vAlign w:val="center"/>
            <w:hideMark/>
          </w:tcPr>
          <w:p w14:paraId="0F39AEC6" w14:textId="3FDC6306" w:rsidR="00457C9D" w:rsidRPr="004E0D70" w:rsidRDefault="00457C9D" w:rsidP="00457C9D">
            <w:pPr>
              <w:ind w:leftChars="10" w:left="24" w:right="57"/>
              <w:jc w:val="distribute"/>
              <w:rPr>
                <w:rFonts w:ascii="標楷體" w:eastAsia="標楷體" w:hAnsi="標楷體"/>
                <w:b/>
                <w:spacing w:val="-20"/>
                <w:sz w:val="20"/>
              </w:rPr>
            </w:pPr>
            <w:r w:rsidRPr="004E0D70">
              <w:rPr>
                <w:rFonts w:ascii="新細明體" w:eastAsia="標楷體" w:hAnsi="新細明體" w:hint="eastAsia"/>
                <w:b/>
                <w:noProof/>
                <w:spacing w:val="-20"/>
                <w:sz w:val="20"/>
              </w:rPr>
              <w:t>新北市政府捷運工程局主管</w:t>
            </w:r>
          </w:p>
        </w:tc>
        <w:tc>
          <w:tcPr>
            <w:tcW w:w="2109" w:type="dxa"/>
            <w:gridSpan w:val="3"/>
            <w:tcBorders>
              <w:top w:val="nil"/>
              <w:left w:val="nil"/>
              <w:bottom w:val="nil"/>
              <w:right w:val="single" w:sz="4" w:space="0" w:color="auto"/>
            </w:tcBorders>
            <w:noWrap/>
            <w:vAlign w:val="center"/>
            <w:hideMark/>
          </w:tcPr>
          <w:p w14:paraId="32F29329" w14:textId="7A877663" w:rsidR="00457C9D" w:rsidRPr="00952458" w:rsidRDefault="00457C9D" w:rsidP="00457C9D">
            <w:pPr>
              <w:tabs>
                <w:tab w:val="left" w:pos="1044"/>
                <w:tab w:val="left" w:pos="1295"/>
              </w:tabs>
              <w:jc w:val="right"/>
              <w:rPr>
                <w:rFonts w:ascii="新細明體" w:eastAsia="新細明體" w:hAnsi="新細明體"/>
                <w:b/>
                <w:noProof/>
                <w:sz w:val="20"/>
                <w:szCs w:val="20"/>
              </w:rPr>
            </w:pPr>
            <w:r w:rsidRPr="001D12B9">
              <w:rPr>
                <w:rFonts w:ascii="新細明體" w:hAnsi="新細明體"/>
                <w:b/>
                <w:noProof/>
                <w:sz w:val="20"/>
              </w:rPr>
              <w:t>－</w:t>
            </w:r>
          </w:p>
        </w:tc>
        <w:tc>
          <w:tcPr>
            <w:tcW w:w="2109" w:type="dxa"/>
            <w:gridSpan w:val="4"/>
            <w:tcBorders>
              <w:top w:val="nil"/>
              <w:left w:val="nil"/>
              <w:bottom w:val="nil"/>
              <w:right w:val="single" w:sz="4" w:space="0" w:color="auto"/>
            </w:tcBorders>
            <w:noWrap/>
            <w:vAlign w:val="center"/>
            <w:hideMark/>
          </w:tcPr>
          <w:p w14:paraId="1F044C56" w14:textId="55317598" w:rsidR="00457C9D" w:rsidRPr="00952458" w:rsidRDefault="00457C9D" w:rsidP="00457C9D">
            <w:pPr>
              <w:tabs>
                <w:tab w:val="left" w:pos="1044"/>
                <w:tab w:val="left" w:pos="1295"/>
              </w:tabs>
              <w:jc w:val="right"/>
              <w:rPr>
                <w:rFonts w:ascii="新細明體" w:eastAsia="新細明體" w:hAnsi="新細明體"/>
                <w:b/>
                <w:noProof/>
                <w:sz w:val="20"/>
                <w:szCs w:val="20"/>
              </w:rPr>
            </w:pPr>
            <w:r w:rsidRPr="001D12B9">
              <w:rPr>
                <w:rFonts w:ascii="新細明體" w:hAnsi="新細明體"/>
                <w:b/>
                <w:noProof/>
                <w:sz w:val="20"/>
              </w:rPr>
              <w:t>3,196,926,769</w:t>
            </w:r>
          </w:p>
        </w:tc>
        <w:tc>
          <w:tcPr>
            <w:tcW w:w="2109" w:type="dxa"/>
            <w:gridSpan w:val="4"/>
            <w:tcBorders>
              <w:top w:val="nil"/>
              <w:left w:val="nil"/>
              <w:bottom w:val="nil"/>
              <w:right w:val="single" w:sz="4" w:space="0" w:color="auto"/>
            </w:tcBorders>
            <w:vAlign w:val="center"/>
          </w:tcPr>
          <w:p w14:paraId="7B6A008C" w14:textId="73084C06" w:rsidR="00457C9D" w:rsidRPr="00952458" w:rsidRDefault="00457C9D" w:rsidP="00457C9D">
            <w:pPr>
              <w:tabs>
                <w:tab w:val="left" w:pos="1044"/>
                <w:tab w:val="left" w:pos="1295"/>
              </w:tabs>
              <w:jc w:val="right"/>
              <w:rPr>
                <w:rFonts w:ascii="新細明體" w:eastAsia="新細明體" w:hAnsi="新細明體"/>
                <w:b/>
                <w:noProof/>
                <w:sz w:val="20"/>
                <w:szCs w:val="20"/>
              </w:rPr>
            </w:pPr>
            <w:r w:rsidRPr="001D12B9">
              <w:rPr>
                <w:rFonts w:ascii="新細明體" w:hAnsi="新細明體"/>
                <w:b/>
                <w:noProof/>
                <w:sz w:val="20"/>
              </w:rPr>
              <w:t>3,196,926,769</w:t>
            </w:r>
          </w:p>
        </w:tc>
      </w:tr>
      <w:tr w:rsidR="00457C9D" w:rsidRPr="00774DF2" w14:paraId="4E521896" w14:textId="77777777" w:rsidTr="006D5178">
        <w:trPr>
          <w:gridAfter w:val="2"/>
          <w:wAfter w:w="27" w:type="dxa"/>
          <w:trHeight w:val="944"/>
        </w:trPr>
        <w:tc>
          <w:tcPr>
            <w:tcW w:w="3598" w:type="dxa"/>
            <w:gridSpan w:val="7"/>
            <w:tcBorders>
              <w:top w:val="nil"/>
              <w:left w:val="nil"/>
              <w:bottom w:val="nil"/>
              <w:right w:val="single" w:sz="4" w:space="0" w:color="auto"/>
            </w:tcBorders>
            <w:noWrap/>
            <w:vAlign w:val="center"/>
            <w:hideMark/>
          </w:tcPr>
          <w:p w14:paraId="265CE619" w14:textId="2E319D90" w:rsidR="00457C9D" w:rsidRPr="004E0D70" w:rsidRDefault="00457C9D"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pacing w:val="-20"/>
                <w:sz w:val="20"/>
              </w:rPr>
              <w:t>新北市軌道建設發展基金</w:t>
            </w:r>
          </w:p>
        </w:tc>
        <w:tc>
          <w:tcPr>
            <w:tcW w:w="2109" w:type="dxa"/>
            <w:gridSpan w:val="3"/>
            <w:tcBorders>
              <w:top w:val="nil"/>
              <w:left w:val="nil"/>
              <w:bottom w:val="nil"/>
              <w:right w:val="single" w:sz="4" w:space="0" w:color="auto"/>
            </w:tcBorders>
            <w:noWrap/>
            <w:vAlign w:val="center"/>
            <w:hideMark/>
          </w:tcPr>
          <w:p w14:paraId="54F41310" w14:textId="236D6CA0"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w:t>
            </w:r>
          </w:p>
        </w:tc>
        <w:tc>
          <w:tcPr>
            <w:tcW w:w="2109" w:type="dxa"/>
            <w:gridSpan w:val="4"/>
            <w:tcBorders>
              <w:top w:val="nil"/>
              <w:left w:val="nil"/>
              <w:bottom w:val="nil"/>
              <w:right w:val="single" w:sz="4" w:space="0" w:color="auto"/>
            </w:tcBorders>
            <w:noWrap/>
            <w:vAlign w:val="center"/>
            <w:hideMark/>
          </w:tcPr>
          <w:p w14:paraId="328C3FAE" w14:textId="1A768055"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3,196,926,769</w:t>
            </w:r>
          </w:p>
        </w:tc>
        <w:tc>
          <w:tcPr>
            <w:tcW w:w="2109" w:type="dxa"/>
            <w:gridSpan w:val="4"/>
            <w:tcBorders>
              <w:top w:val="nil"/>
              <w:left w:val="nil"/>
              <w:bottom w:val="nil"/>
              <w:right w:val="single" w:sz="4" w:space="0" w:color="auto"/>
            </w:tcBorders>
            <w:vAlign w:val="center"/>
          </w:tcPr>
          <w:p w14:paraId="77DF5879" w14:textId="7CB68DE9"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3,196,926,769</w:t>
            </w:r>
          </w:p>
        </w:tc>
      </w:tr>
      <w:tr w:rsidR="00457C9D" w:rsidRPr="00774DF2" w14:paraId="427EA8D2" w14:textId="77777777" w:rsidTr="006D5178">
        <w:trPr>
          <w:gridAfter w:val="2"/>
          <w:wAfter w:w="27" w:type="dxa"/>
          <w:trHeight w:val="923"/>
        </w:trPr>
        <w:tc>
          <w:tcPr>
            <w:tcW w:w="3598" w:type="dxa"/>
            <w:gridSpan w:val="7"/>
            <w:tcBorders>
              <w:top w:val="nil"/>
              <w:left w:val="nil"/>
              <w:bottom w:val="nil"/>
              <w:right w:val="single" w:sz="4" w:space="0" w:color="auto"/>
            </w:tcBorders>
            <w:noWrap/>
            <w:vAlign w:val="center"/>
            <w:hideMark/>
          </w:tcPr>
          <w:p w14:paraId="3E860B6F" w14:textId="16FD5BEF" w:rsidR="00457C9D" w:rsidRPr="004E0D70" w:rsidRDefault="00457C9D" w:rsidP="00457C9D">
            <w:pPr>
              <w:ind w:leftChars="10" w:left="24" w:right="57"/>
              <w:jc w:val="distribute"/>
              <w:rPr>
                <w:rFonts w:ascii="新細明體" w:eastAsia="標楷體" w:hAnsi="新細明體"/>
                <w:b/>
                <w:noProof/>
                <w:spacing w:val="-20"/>
                <w:sz w:val="20"/>
              </w:rPr>
            </w:pPr>
            <w:r w:rsidRPr="004E0D70">
              <w:rPr>
                <w:rFonts w:ascii="新細明體" w:eastAsia="標楷體" w:hAnsi="新細明體" w:hint="eastAsia"/>
                <w:b/>
                <w:noProof/>
                <w:spacing w:val="-20"/>
                <w:sz w:val="20"/>
              </w:rPr>
              <w:t>新北市政府經濟發展局主管</w:t>
            </w:r>
          </w:p>
        </w:tc>
        <w:tc>
          <w:tcPr>
            <w:tcW w:w="2109" w:type="dxa"/>
            <w:gridSpan w:val="3"/>
            <w:tcBorders>
              <w:top w:val="nil"/>
              <w:left w:val="nil"/>
              <w:bottom w:val="nil"/>
              <w:right w:val="single" w:sz="4" w:space="0" w:color="auto"/>
            </w:tcBorders>
            <w:noWrap/>
            <w:vAlign w:val="center"/>
            <w:hideMark/>
          </w:tcPr>
          <w:p w14:paraId="37716C1A" w14:textId="7A88C721" w:rsidR="00457C9D" w:rsidRPr="00952458" w:rsidRDefault="00457C9D" w:rsidP="00457C9D">
            <w:pPr>
              <w:tabs>
                <w:tab w:val="left" w:pos="1044"/>
                <w:tab w:val="left" w:pos="1295"/>
              </w:tabs>
              <w:jc w:val="right"/>
              <w:rPr>
                <w:rFonts w:ascii="新細明體" w:eastAsia="新細明體" w:hAnsi="新細明體"/>
                <w:b/>
                <w:noProof/>
                <w:sz w:val="20"/>
                <w:szCs w:val="20"/>
              </w:rPr>
            </w:pPr>
            <w:r w:rsidRPr="00477C92">
              <w:rPr>
                <w:rFonts w:ascii="新細明體" w:hAnsi="新細明體"/>
                <w:b/>
                <w:noProof/>
                <w:sz w:val="20"/>
              </w:rPr>
              <w:t>63,954,491</w:t>
            </w:r>
          </w:p>
        </w:tc>
        <w:tc>
          <w:tcPr>
            <w:tcW w:w="2109" w:type="dxa"/>
            <w:gridSpan w:val="4"/>
            <w:tcBorders>
              <w:top w:val="nil"/>
              <w:left w:val="nil"/>
              <w:bottom w:val="nil"/>
              <w:right w:val="single" w:sz="4" w:space="0" w:color="auto"/>
            </w:tcBorders>
            <w:noWrap/>
            <w:vAlign w:val="center"/>
            <w:hideMark/>
          </w:tcPr>
          <w:p w14:paraId="154D05ED" w14:textId="4108A9C1" w:rsidR="00457C9D" w:rsidRPr="00952458" w:rsidRDefault="00457C9D" w:rsidP="00457C9D">
            <w:pPr>
              <w:tabs>
                <w:tab w:val="left" w:pos="1044"/>
                <w:tab w:val="left" w:pos="1295"/>
              </w:tabs>
              <w:jc w:val="right"/>
              <w:rPr>
                <w:rFonts w:ascii="新細明體" w:eastAsia="新細明體" w:hAnsi="新細明體"/>
                <w:b/>
                <w:noProof/>
                <w:sz w:val="20"/>
                <w:szCs w:val="20"/>
              </w:rPr>
            </w:pPr>
            <w:r w:rsidRPr="00477C92">
              <w:rPr>
                <w:rFonts w:ascii="新細明體" w:hAnsi="新細明體"/>
                <w:b/>
                <w:noProof/>
                <w:sz w:val="20"/>
              </w:rPr>
              <w:t>1,329,113,893</w:t>
            </w:r>
          </w:p>
        </w:tc>
        <w:tc>
          <w:tcPr>
            <w:tcW w:w="2109" w:type="dxa"/>
            <w:gridSpan w:val="4"/>
            <w:tcBorders>
              <w:top w:val="nil"/>
              <w:left w:val="nil"/>
              <w:bottom w:val="nil"/>
              <w:right w:val="single" w:sz="4" w:space="0" w:color="auto"/>
            </w:tcBorders>
            <w:vAlign w:val="center"/>
          </w:tcPr>
          <w:p w14:paraId="78507AA9" w14:textId="365BF944" w:rsidR="00457C9D" w:rsidRPr="00952458" w:rsidRDefault="00457C9D" w:rsidP="00457C9D">
            <w:pPr>
              <w:tabs>
                <w:tab w:val="left" w:pos="1044"/>
                <w:tab w:val="left" w:pos="1295"/>
              </w:tabs>
              <w:jc w:val="right"/>
              <w:rPr>
                <w:rFonts w:ascii="新細明體" w:eastAsia="新細明體" w:hAnsi="新細明體"/>
                <w:b/>
                <w:noProof/>
                <w:sz w:val="20"/>
                <w:szCs w:val="20"/>
              </w:rPr>
            </w:pPr>
            <w:r w:rsidRPr="00006C22">
              <w:rPr>
                <w:rFonts w:ascii="新細明體" w:hAnsi="新細明體"/>
                <w:b/>
                <w:noProof/>
                <w:sz w:val="20"/>
              </w:rPr>
              <w:t>1,393,068,384</w:t>
            </w:r>
          </w:p>
        </w:tc>
      </w:tr>
      <w:tr w:rsidR="00457C9D" w:rsidRPr="00774DF2" w14:paraId="42B985F6" w14:textId="77777777" w:rsidTr="006D5178">
        <w:trPr>
          <w:gridAfter w:val="2"/>
          <w:wAfter w:w="27" w:type="dxa"/>
          <w:trHeight w:val="923"/>
        </w:trPr>
        <w:tc>
          <w:tcPr>
            <w:tcW w:w="3598" w:type="dxa"/>
            <w:gridSpan w:val="7"/>
            <w:tcBorders>
              <w:top w:val="nil"/>
              <w:left w:val="nil"/>
              <w:bottom w:val="single" w:sz="8" w:space="0" w:color="auto"/>
              <w:right w:val="single" w:sz="4" w:space="0" w:color="auto"/>
            </w:tcBorders>
            <w:noWrap/>
            <w:vAlign w:val="center"/>
            <w:hideMark/>
          </w:tcPr>
          <w:p w14:paraId="31BB90FC" w14:textId="77777777" w:rsidR="00457C9D" w:rsidRPr="004E0D70" w:rsidRDefault="00457C9D" w:rsidP="00457C9D">
            <w:pPr>
              <w:ind w:leftChars="100" w:left="251" w:right="57" w:hanging="11"/>
              <w:jc w:val="distribute"/>
              <w:rPr>
                <w:rFonts w:ascii="新細明體" w:eastAsia="標楷體" w:hAnsi="新細明體"/>
                <w:noProof/>
                <w:sz w:val="20"/>
              </w:rPr>
            </w:pPr>
            <w:r w:rsidRPr="004E0D70">
              <w:rPr>
                <w:rFonts w:ascii="新細明體" w:eastAsia="標楷體" w:hAnsi="新細明體" w:hint="eastAsia"/>
                <w:noProof/>
                <w:sz w:val="20"/>
              </w:rPr>
              <w:t>新北市工業及產業用地</w:t>
            </w:r>
          </w:p>
          <w:p w14:paraId="1B87100C" w14:textId="03B5E359" w:rsidR="00457C9D" w:rsidRPr="004E0D70" w:rsidRDefault="00457C9D" w:rsidP="00457C9D">
            <w:pPr>
              <w:ind w:leftChars="100" w:left="251" w:right="57" w:hanging="11"/>
              <w:jc w:val="distribute"/>
              <w:rPr>
                <w:rFonts w:ascii="新細明體" w:eastAsia="標楷體" w:hAnsi="新細明體"/>
                <w:noProof/>
                <w:spacing w:val="-20"/>
                <w:sz w:val="20"/>
              </w:rPr>
            </w:pPr>
            <w:r w:rsidRPr="004E0D70">
              <w:rPr>
                <w:rFonts w:ascii="新細明體" w:eastAsia="標楷體" w:hAnsi="新細明體" w:hint="eastAsia"/>
                <w:noProof/>
                <w:sz w:val="20"/>
              </w:rPr>
              <w:t>開發管理基金</w:t>
            </w:r>
          </w:p>
        </w:tc>
        <w:tc>
          <w:tcPr>
            <w:tcW w:w="2109" w:type="dxa"/>
            <w:gridSpan w:val="3"/>
            <w:tcBorders>
              <w:top w:val="nil"/>
              <w:left w:val="nil"/>
              <w:bottom w:val="single" w:sz="8" w:space="0" w:color="auto"/>
              <w:right w:val="single" w:sz="4" w:space="0" w:color="auto"/>
            </w:tcBorders>
            <w:noWrap/>
            <w:vAlign w:val="center"/>
            <w:hideMark/>
          </w:tcPr>
          <w:p w14:paraId="277F4C17" w14:textId="3686F185"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63,954,491</w:t>
            </w:r>
          </w:p>
        </w:tc>
        <w:tc>
          <w:tcPr>
            <w:tcW w:w="2109" w:type="dxa"/>
            <w:gridSpan w:val="4"/>
            <w:tcBorders>
              <w:top w:val="nil"/>
              <w:left w:val="nil"/>
              <w:bottom w:val="single" w:sz="8" w:space="0" w:color="auto"/>
              <w:right w:val="single" w:sz="4" w:space="0" w:color="auto"/>
            </w:tcBorders>
            <w:noWrap/>
            <w:vAlign w:val="center"/>
            <w:hideMark/>
          </w:tcPr>
          <w:p w14:paraId="5996DCE1" w14:textId="0FB19D85" w:rsidR="00457C9D" w:rsidRPr="00952458" w:rsidRDefault="00457C9D" w:rsidP="00457C9D">
            <w:pPr>
              <w:jc w:val="right"/>
              <w:rPr>
                <w:rFonts w:ascii="新細明體" w:eastAsia="新細明體" w:hAnsi="新細明體"/>
                <w:noProof/>
                <w:sz w:val="20"/>
                <w:szCs w:val="20"/>
              </w:rPr>
            </w:pPr>
            <w:r w:rsidRPr="00477C92">
              <w:rPr>
                <w:rFonts w:ascii="新細明體" w:hAnsi="新細明體"/>
                <w:noProof/>
                <w:sz w:val="20"/>
              </w:rPr>
              <w:t>1,329,113,893</w:t>
            </w:r>
          </w:p>
        </w:tc>
        <w:tc>
          <w:tcPr>
            <w:tcW w:w="2109" w:type="dxa"/>
            <w:gridSpan w:val="4"/>
            <w:tcBorders>
              <w:top w:val="nil"/>
              <w:left w:val="nil"/>
              <w:bottom w:val="single" w:sz="8" w:space="0" w:color="auto"/>
              <w:right w:val="single" w:sz="4" w:space="0" w:color="auto"/>
            </w:tcBorders>
            <w:vAlign w:val="center"/>
          </w:tcPr>
          <w:p w14:paraId="428350A4" w14:textId="64AABB05" w:rsidR="00457C9D" w:rsidRPr="00952458" w:rsidRDefault="00457C9D" w:rsidP="00457C9D">
            <w:pPr>
              <w:jc w:val="right"/>
              <w:rPr>
                <w:rFonts w:ascii="新細明體" w:eastAsia="新細明體" w:hAnsi="新細明體"/>
                <w:noProof/>
                <w:sz w:val="20"/>
                <w:szCs w:val="20"/>
              </w:rPr>
            </w:pPr>
            <w:r w:rsidRPr="00006C22">
              <w:rPr>
                <w:rFonts w:ascii="新細明體" w:hAnsi="新細明體"/>
                <w:noProof/>
                <w:sz w:val="20"/>
              </w:rPr>
              <w:t>1,393,068,384</w:t>
            </w:r>
          </w:p>
        </w:tc>
      </w:tr>
      <w:tr w:rsidR="00380222" w:rsidRPr="00774DF2" w14:paraId="68F4FDCE" w14:textId="77777777" w:rsidTr="00380222">
        <w:trPr>
          <w:gridAfter w:val="1"/>
          <w:wAfter w:w="21" w:type="dxa"/>
          <w:trHeight w:hRule="exact" w:val="340"/>
        </w:trPr>
        <w:tc>
          <w:tcPr>
            <w:tcW w:w="8372" w:type="dxa"/>
            <w:gridSpan w:val="15"/>
            <w:tcBorders>
              <w:top w:val="single" w:sz="8" w:space="0" w:color="auto"/>
              <w:left w:val="nil"/>
              <w:bottom w:val="nil"/>
            </w:tcBorders>
            <w:noWrap/>
            <w:vAlign w:val="center"/>
            <w:hideMark/>
          </w:tcPr>
          <w:p w14:paraId="6254F4CC" w14:textId="1B5FD90A" w:rsidR="00380222" w:rsidRPr="00774DF2" w:rsidRDefault="00380222" w:rsidP="00380222">
            <w:pPr>
              <w:spacing w:beforeLines="20" w:before="48"/>
              <w:jc w:val="both"/>
              <w:rPr>
                <w:rFonts w:ascii="新細明體" w:eastAsia="標楷體" w:hAnsi="新細明體" w:cs="新細明體"/>
                <w:kern w:val="0"/>
                <w:sz w:val="20"/>
              </w:rPr>
            </w:pPr>
            <w:r w:rsidRPr="00774DF2">
              <w:rPr>
                <w:rFonts w:ascii="新細明體" w:eastAsia="標楷體" w:hAnsi="新細明體" w:cs="新細明體" w:hint="eastAsia"/>
                <w:kern w:val="0"/>
                <w:sz w:val="20"/>
              </w:rPr>
              <w:t>註：</w:t>
            </w:r>
            <w:r w:rsidR="00A55A9F" w:rsidRPr="00774DF2">
              <w:rPr>
                <w:rFonts w:ascii="新細明體" w:eastAsia="標楷體" w:hAnsi="新細明體" w:cs="新細明體" w:hint="eastAsia"/>
                <w:kern w:val="0"/>
                <w:sz w:val="20"/>
              </w:rPr>
              <w:t>新北市醫療作業基金之分預算賸餘及短絀同時並列</w:t>
            </w:r>
            <w:r w:rsidRPr="00774DF2">
              <w:rPr>
                <w:rFonts w:ascii="新細明體" w:eastAsia="標楷體" w:hAnsi="新細明體" w:cs="新細明體" w:hint="eastAsia"/>
                <w:kern w:val="0"/>
                <w:sz w:val="20"/>
              </w:rPr>
              <w:t>。</w:t>
            </w:r>
          </w:p>
        </w:tc>
        <w:tc>
          <w:tcPr>
            <w:tcW w:w="1559" w:type="dxa"/>
            <w:gridSpan w:val="4"/>
            <w:tcBorders>
              <w:top w:val="single" w:sz="8" w:space="0" w:color="auto"/>
              <w:left w:val="nil"/>
              <w:bottom w:val="nil"/>
            </w:tcBorders>
          </w:tcPr>
          <w:p w14:paraId="70402C6B" w14:textId="77777777" w:rsidR="00380222" w:rsidRPr="00774DF2" w:rsidRDefault="00380222" w:rsidP="00380222">
            <w:pPr>
              <w:spacing w:beforeLines="20" w:before="48"/>
              <w:jc w:val="both"/>
              <w:rPr>
                <w:rFonts w:ascii="新細明體" w:eastAsia="標楷體" w:hAnsi="新細明體" w:cs="新細明體"/>
                <w:kern w:val="0"/>
                <w:sz w:val="20"/>
              </w:rPr>
            </w:pPr>
          </w:p>
        </w:tc>
      </w:tr>
      <w:tr w:rsidR="00380222" w:rsidRPr="00774DF2" w14:paraId="02793025" w14:textId="77777777" w:rsidTr="00E1456A">
        <w:trPr>
          <w:gridAfter w:val="1"/>
          <w:wAfter w:w="21" w:type="dxa"/>
          <w:trHeight w:hRule="exact" w:val="397"/>
        </w:trPr>
        <w:tc>
          <w:tcPr>
            <w:tcW w:w="9931" w:type="dxa"/>
            <w:gridSpan w:val="19"/>
            <w:vAlign w:val="bottom"/>
            <w:hideMark/>
          </w:tcPr>
          <w:p w14:paraId="19B9A845" w14:textId="77777777" w:rsidR="00380222" w:rsidRPr="0016068A" w:rsidRDefault="00380222" w:rsidP="006B551F">
            <w:pPr>
              <w:widowControl/>
              <w:jc w:val="both"/>
              <w:rPr>
                <w:rFonts w:ascii="標楷體" w:eastAsia="標楷體" w:hAnsi="新細明體" w:cs="新細明體"/>
                <w:b/>
                <w:bCs/>
                <w:kern w:val="0"/>
                <w:sz w:val="32"/>
                <w:szCs w:val="32"/>
                <w:u w:val="single"/>
              </w:rPr>
            </w:pPr>
            <w:r w:rsidRPr="0016068A">
              <w:rPr>
                <w:rFonts w:ascii="標楷體" w:eastAsia="標楷體" w:hAnsi="新細明體" w:cs="新細明體" w:hint="eastAsia"/>
                <w:b/>
                <w:bCs/>
                <w:kern w:val="0"/>
                <w:sz w:val="32"/>
                <w:szCs w:val="32"/>
                <w:u w:val="single"/>
              </w:rPr>
              <w:lastRenderedPageBreak/>
              <w:t>數額綜計表</w:t>
            </w:r>
            <w:r w:rsidRPr="0016068A">
              <w:rPr>
                <w:rFonts w:ascii="標楷體" w:eastAsia="標楷體" w:hAnsi="標楷體" w:cs="新細明體" w:hint="eastAsia"/>
                <w:b/>
                <w:bCs/>
                <w:kern w:val="0"/>
                <w:szCs w:val="24"/>
                <w:u w:val="single"/>
              </w:rPr>
              <w:t>（基金別）</w:t>
            </w:r>
          </w:p>
        </w:tc>
      </w:tr>
      <w:tr w:rsidR="00380222" w:rsidRPr="00774DF2" w14:paraId="5C58077C" w14:textId="77777777" w:rsidTr="00E1456A">
        <w:trPr>
          <w:gridAfter w:val="1"/>
          <w:wAfter w:w="21" w:type="dxa"/>
          <w:trHeight w:val="340"/>
        </w:trPr>
        <w:tc>
          <w:tcPr>
            <w:tcW w:w="6687" w:type="dxa"/>
            <w:gridSpan w:val="12"/>
            <w:tcBorders>
              <w:top w:val="nil"/>
              <w:left w:val="nil"/>
              <w:bottom w:val="single" w:sz="8" w:space="0" w:color="auto"/>
              <w:right w:val="nil"/>
            </w:tcBorders>
            <w:vAlign w:val="bottom"/>
            <w:hideMark/>
          </w:tcPr>
          <w:p w14:paraId="7E389D15" w14:textId="58B6330D" w:rsidR="00380222" w:rsidRPr="00774DF2" w:rsidRDefault="00380222" w:rsidP="00D34636">
            <w:pPr>
              <w:widowControl/>
              <w:ind w:leftChars="14" w:left="34"/>
              <w:jc w:val="both"/>
              <w:rPr>
                <w:rFonts w:ascii="新細明體" w:eastAsia="標楷體" w:hAnsi="新細明體" w:cs="新細明體"/>
                <w:kern w:val="0"/>
                <w:szCs w:val="24"/>
              </w:rPr>
            </w:pPr>
            <w:r>
              <w:rPr>
                <w:rFonts w:ascii="標楷體" w:eastAsia="標楷體" w:hAnsi="標楷體" w:cs="新細明體" w:hint="eastAsia"/>
                <w:kern w:val="0"/>
              </w:rPr>
              <w:t>11</w:t>
            </w:r>
            <w:r w:rsidR="006D5178">
              <w:rPr>
                <w:rFonts w:ascii="標楷體" w:eastAsia="標楷體" w:hAnsi="標楷體" w:cs="新細明體" w:hint="eastAsia"/>
                <w:kern w:val="0"/>
              </w:rPr>
              <w:t>3</w:t>
            </w:r>
            <w:r w:rsidRPr="00774DF2">
              <w:rPr>
                <w:rFonts w:ascii="新細明體" w:eastAsia="標楷體" w:hAnsi="新細明體" w:cs="新細明體" w:hint="eastAsia"/>
                <w:kern w:val="0"/>
              </w:rPr>
              <w:t>年度</w:t>
            </w:r>
          </w:p>
        </w:tc>
        <w:tc>
          <w:tcPr>
            <w:tcW w:w="3244" w:type="dxa"/>
            <w:gridSpan w:val="7"/>
            <w:tcBorders>
              <w:top w:val="nil"/>
              <w:left w:val="nil"/>
              <w:bottom w:val="single" w:sz="8" w:space="0" w:color="auto"/>
              <w:right w:val="nil"/>
            </w:tcBorders>
            <w:vAlign w:val="bottom"/>
            <w:hideMark/>
          </w:tcPr>
          <w:p w14:paraId="5CEF1DD3" w14:textId="77777777" w:rsidR="00380222" w:rsidRPr="00774DF2" w:rsidRDefault="00380222" w:rsidP="00D34636">
            <w:pPr>
              <w:widowControl/>
              <w:ind w:right="-6"/>
              <w:jc w:val="right"/>
              <w:rPr>
                <w:rFonts w:ascii="新細明體" w:eastAsia="標楷體" w:hAnsi="新細明體" w:cs="新細明體"/>
                <w:kern w:val="0"/>
                <w:sz w:val="20"/>
              </w:rPr>
            </w:pPr>
            <w:r w:rsidRPr="00774DF2">
              <w:rPr>
                <w:rFonts w:ascii="新細明體" w:eastAsia="標楷體" w:hAnsi="新細明體" w:cs="新細明體" w:hint="eastAsia"/>
                <w:kern w:val="0"/>
                <w:sz w:val="20"/>
              </w:rPr>
              <w:t>單位：新臺幣元</w:t>
            </w:r>
          </w:p>
        </w:tc>
      </w:tr>
      <w:tr w:rsidR="006D5178" w:rsidRPr="00774DF2" w14:paraId="115757FD" w14:textId="77777777" w:rsidTr="00A827F4">
        <w:trPr>
          <w:gridAfter w:val="1"/>
          <w:wAfter w:w="21" w:type="dxa"/>
          <w:trHeight w:hRule="exact" w:val="907"/>
        </w:trPr>
        <w:tc>
          <w:tcPr>
            <w:tcW w:w="1635" w:type="dxa"/>
            <w:gridSpan w:val="2"/>
            <w:tcBorders>
              <w:top w:val="single" w:sz="8" w:space="0" w:color="auto"/>
              <w:left w:val="nil"/>
              <w:bottom w:val="nil"/>
              <w:right w:val="single" w:sz="4" w:space="0" w:color="auto"/>
            </w:tcBorders>
            <w:noWrap/>
            <w:vAlign w:val="center"/>
            <w:hideMark/>
          </w:tcPr>
          <w:p w14:paraId="6EA3A3F8" w14:textId="77777777" w:rsidR="006D5178" w:rsidRPr="00545592" w:rsidRDefault="006D5178" w:rsidP="006D5178">
            <w:pPr>
              <w:ind w:leftChars="10" w:left="24" w:rightChars="10" w:right="24"/>
              <w:jc w:val="distribute"/>
              <w:rPr>
                <w:rFonts w:eastAsia="標楷體"/>
                <w:sz w:val="20"/>
              </w:rPr>
            </w:pPr>
            <w:r w:rsidRPr="00545592">
              <w:rPr>
                <w:rFonts w:eastAsia="標楷體" w:hint="eastAsia"/>
                <w:sz w:val="20"/>
              </w:rPr>
              <w:t>填補</w:t>
            </w:r>
          </w:p>
          <w:p w14:paraId="590AD60E" w14:textId="16D65011" w:rsidR="006D5178" w:rsidRPr="004E0D70" w:rsidRDefault="006D5178" w:rsidP="006D5178">
            <w:pPr>
              <w:ind w:leftChars="10" w:left="24" w:rightChars="10" w:right="24"/>
              <w:jc w:val="distribute"/>
              <w:rPr>
                <w:rFonts w:eastAsia="標楷體"/>
                <w:w w:val="90"/>
                <w:sz w:val="20"/>
              </w:rPr>
            </w:pPr>
            <w:r w:rsidRPr="00545592">
              <w:rPr>
                <w:rFonts w:eastAsia="標楷體" w:hint="eastAsia"/>
                <w:sz w:val="20"/>
              </w:rPr>
              <w:t>累積短絀</w:t>
            </w:r>
          </w:p>
        </w:tc>
        <w:tc>
          <w:tcPr>
            <w:tcW w:w="1646" w:type="dxa"/>
            <w:gridSpan w:val="2"/>
            <w:tcBorders>
              <w:top w:val="single" w:sz="8" w:space="0" w:color="auto"/>
              <w:left w:val="single" w:sz="4" w:space="0" w:color="auto"/>
              <w:bottom w:val="single" w:sz="8" w:space="0" w:color="auto"/>
              <w:right w:val="single" w:sz="4" w:space="0" w:color="auto"/>
            </w:tcBorders>
            <w:vAlign w:val="center"/>
          </w:tcPr>
          <w:p w14:paraId="0A6FCA91" w14:textId="77777777" w:rsidR="006D5178" w:rsidRPr="00545592" w:rsidRDefault="006D5178" w:rsidP="00A827F4">
            <w:pPr>
              <w:ind w:leftChars="10" w:left="24" w:rightChars="10" w:right="24"/>
              <w:jc w:val="distribute"/>
              <w:rPr>
                <w:rFonts w:eastAsia="標楷體"/>
                <w:sz w:val="20"/>
              </w:rPr>
            </w:pPr>
            <w:r w:rsidRPr="00545592">
              <w:rPr>
                <w:rFonts w:eastAsia="標楷體" w:hint="eastAsia"/>
                <w:sz w:val="20"/>
              </w:rPr>
              <w:t>賸餘撥充</w:t>
            </w:r>
          </w:p>
          <w:p w14:paraId="3DCA8616" w14:textId="7DBADD56" w:rsidR="006D5178" w:rsidRPr="00A827F4" w:rsidRDefault="006D5178" w:rsidP="00A827F4">
            <w:pPr>
              <w:ind w:leftChars="10" w:left="24" w:rightChars="10" w:right="24"/>
              <w:jc w:val="distribute"/>
              <w:rPr>
                <w:rFonts w:eastAsia="標楷體"/>
                <w:sz w:val="20"/>
              </w:rPr>
            </w:pPr>
            <w:r w:rsidRPr="00545592">
              <w:rPr>
                <w:rFonts w:eastAsia="標楷體" w:hint="eastAsia"/>
                <w:sz w:val="20"/>
              </w:rPr>
              <w:t>基金數</w:t>
            </w:r>
          </w:p>
        </w:tc>
        <w:tc>
          <w:tcPr>
            <w:tcW w:w="2001" w:type="dxa"/>
            <w:gridSpan w:val="5"/>
            <w:tcBorders>
              <w:top w:val="single" w:sz="8" w:space="0" w:color="auto"/>
              <w:left w:val="single" w:sz="4" w:space="0" w:color="auto"/>
              <w:bottom w:val="nil"/>
              <w:right w:val="single" w:sz="4" w:space="0" w:color="auto"/>
            </w:tcBorders>
            <w:vAlign w:val="center"/>
            <w:hideMark/>
          </w:tcPr>
          <w:p w14:paraId="59B09366" w14:textId="77777777" w:rsidR="006D5178" w:rsidRPr="00A827F4" w:rsidRDefault="006D5178" w:rsidP="00A827F4">
            <w:pPr>
              <w:ind w:leftChars="10" w:left="24" w:rightChars="10" w:right="24"/>
              <w:jc w:val="distribute"/>
              <w:rPr>
                <w:rFonts w:eastAsia="標楷體"/>
                <w:sz w:val="20"/>
              </w:rPr>
            </w:pPr>
            <w:r w:rsidRPr="00A827F4">
              <w:rPr>
                <w:rFonts w:eastAsia="標楷體" w:hint="eastAsia"/>
                <w:sz w:val="20"/>
              </w:rPr>
              <w:t>解繳公庫</w:t>
            </w:r>
          </w:p>
          <w:p w14:paraId="569399E8" w14:textId="6613A7CA" w:rsidR="006D5178" w:rsidRPr="00A827F4" w:rsidRDefault="006D5178" w:rsidP="00A827F4">
            <w:pPr>
              <w:ind w:leftChars="10" w:left="24" w:rightChars="10" w:right="24"/>
              <w:jc w:val="distribute"/>
              <w:rPr>
                <w:rFonts w:eastAsia="標楷體"/>
                <w:sz w:val="20"/>
              </w:rPr>
            </w:pPr>
            <w:r w:rsidRPr="00A827F4">
              <w:rPr>
                <w:rFonts w:eastAsia="標楷體" w:hint="eastAsia"/>
                <w:sz w:val="20"/>
              </w:rPr>
              <w:t>淨額</w:t>
            </w:r>
          </w:p>
        </w:tc>
        <w:tc>
          <w:tcPr>
            <w:tcW w:w="1405" w:type="dxa"/>
            <w:gridSpan w:val="3"/>
            <w:tcBorders>
              <w:top w:val="single" w:sz="8" w:space="0" w:color="auto"/>
              <w:left w:val="nil"/>
              <w:bottom w:val="nil"/>
              <w:right w:val="single" w:sz="4" w:space="0" w:color="auto"/>
            </w:tcBorders>
            <w:noWrap/>
            <w:vAlign w:val="center"/>
            <w:hideMark/>
          </w:tcPr>
          <w:p w14:paraId="2293ED0D" w14:textId="77777777" w:rsidR="006D5178" w:rsidRPr="004E0D70" w:rsidRDefault="006D5178" w:rsidP="006D5178">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其他依法</w:t>
            </w:r>
          </w:p>
          <w:p w14:paraId="267BD47F" w14:textId="1FF9D5FB" w:rsidR="006D5178" w:rsidRPr="004E0D70" w:rsidRDefault="006D5178" w:rsidP="006D5178">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分配數</w:t>
            </w:r>
          </w:p>
        </w:tc>
        <w:tc>
          <w:tcPr>
            <w:tcW w:w="1953" w:type="dxa"/>
            <w:gridSpan w:val="4"/>
            <w:tcBorders>
              <w:top w:val="single" w:sz="8" w:space="0" w:color="auto"/>
              <w:left w:val="nil"/>
              <w:bottom w:val="nil"/>
              <w:right w:val="single" w:sz="4" w:space="0" w:color="auto"/>
            </w:tcBorders>
            <w:vAlign w:val="center"/>
          </w:tcPr>
          <w:p w14:paraId="7793C54E" w14:textId="6CBF11AD" w:rsidR="006D5178" w:rsidRPr="004E0D70" w:rsidRDefault="006D5178" w:rsidP="006D5178">
            <w:pPr>
              <w:ind w:leftChars="10" w:left="24" w:rightChars="10" w:right="24"/>
              <w:jc w:val="distribute"/>
              <w:rPr>
                <w:rFonts w:ascii="新細明體" w:eastAsia="標楷體" w:hAnsi="新細明體"/>
                <w:sz w:val="20"/>
              </w:rPr>
            </w:pPr>
            <w:r w:rsidRPr="004E0D70">
              <w:rPr>
                <w:rFonts w:ascii="新細明體" w:eastAsia="標楷體" w:hAnsi="新細明體" w:hint="eastAsia"/>
                <w:sz w:val="20"/>
              </w:rPr>
              <w:t>合計</w:t>
            </w:r>
          </w:p>
        </w:tc>
        <w:tc>
          <w:tcPr>
            <w:tcW w:w="1291" w:type="dxa"/>
            <w:gridSpan w:val="3"/>
            <w:tcBorders>
              <w:top w:val="single" w:sz="8" w:space="0" w:color="auto"/>
              <w:left w:val="nil"/>
              <w:bottom w:val="nil"/>
              <w:right w:val="nil"/>
            </w:tcBorders>
            <w:noWrap/>
            <w:vAlign w:val="center"/>
            <w:hideMark/>
          </w:tcPr>
          <w:p w14:paraId="7B0531E0" w14:textId="5E06AC82" w:rsidR="006D5178" w:rsidRPr="004E0D70" w:rsidRDefault="006D5178" w:rsidP="006D5178">
            <w:pPr>
              <w:ind w:leftChars="10" w:left="24" w:rightChars="10" w:right="24"/>
              <w:jc w:val="distribute"/>
              <w:rPr>
                <w:rFonts w:ascii="新細明體" w:eastAsia="標楷體" w:hAnsi="新細明體"/>
                <w:b/>
                <w:noProof/>
                <w:sz w:val="20"/>
              </w:rPr>
            </w:pPr>
            <w:r w:rsidRPr="00F10A66">
              <w:rPr>
                <w:rFonts w:ascii="新細明體" w:eastAsia="標楷體" w:hAnsi="新細明體" w:hint="eastAsia"/>
                <w:sz w:val="20"/>
              </w:rPr>
              <w:t>未分配賸餘</w:t>
            </w:r>
          </w:p>
        </w:tc>
      </w:tr>
      <w:tr w:rsidR="00457C9D" w:rsidRPr="00774DF2" w14:paraId="073468B0" w14:textId="77777777" w:rsidTr="00380222">
        <w:trPr>
          <w:gridAfter w:val="1"/>
          <w:wAfter w:w="21" w:type="dxa"/>
          <w:trHeight w:val="921"/>
        </w:trPr>
        <w:tc>
          <w:tcPr>
            <w:tcW w:w="1635" w:type="dxa"/>
            <w:gridSpan w:val="2"/>
            <w:tcBorders>
              <w:top w:val="single" w:sz="8" w:space="0" w:color="auto"/>
              <w:left w:val="nil"/>
              <w:bottom w:val="nil"/>
              <w:right w:val="single" w:sz="4" w:space="0" w:color="auto"/>
            </w:tcBorders>
            <w:noWrap/>
            <w:vAlign w:val="center"/>
            <w:hideMark/>
          </w:tcPr>
          <w:p w14:paraId="5ED730E4" w14:textId="6E24C305"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3,654,792,290</w:t>
            </w:r>
          </w:p>
        </w:tc>
        <w:tc>
          <w:tcPr>
            <w:tcW w:w="1646" w:type="dxa"/>
            <w:gridSpan w:val="2"/>
            <w:tcBorders>
              <w:top w:val="single" w:sz="8" w:space="0" w:color="auto"/>
              <w:left w:val="single" w:sz="4" w:space="0" w:color="auto"/>
              <w:bottom w:val="nil"/>
              <w:right w:val="single" w:sz="4" w:space="0" w:color="auto"/>
            </w:tcBorders>
            <w:vAlign w:val="center"/>
          </w:tcPr>
          <w:p w14:paraId="007B8C93" w14:textId="117259D5"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1,000,000,000</w:t>
            </w:r>
          </w:p>
        </w:tc>
        <w:tc>
          <w:tcPr>
            <w:tcW w:w="2001" w:type="dxa"/>
            <w:gridSpan w:val="5"/>
            <w:tcBorders>
              <w:top w:val="single" w:sz="8" w:space="0" w:color="auto"/>
              <w:left w:val="single" w:sz="4" w:space="0" w:color="auto"/>
              <w:bottom w:val="nil"/>
              <w:right w:val="single" w:sz="4" w:space="0" w:color="auto"/>
            </w:tcBorders>
            <w:vAlign w:val="center"/>
            <w:hideMark/>
          </w:tcPr>
          <w:p w14:paraId="1ECC8C8A" w14:textId="1DFDD99F"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3,500,000,000</w:t>
            </w:r>
          </w:p>
        </w:tc>
        <w:tc>
          <w:tcPr>
            <w:tcW w:w="1405" w:type="dxa"/>
            <w:gridSpan w:val="3"/>
            <w:tcBorders>
              <w:top w:val="single" w:sz="8" w:space="0" w:color="auto"/>
              <w:left w:val="nil"/>
              <w:bottom w:val="nil"/>
              <w:right w:val="single" w:sz="4" w:space="0" w:color="auto"/>
            </w:tcBorders>
            <w:noWrap/>
            <w:vAlign w:val="center"/>
            <w:hideMark/>
          </w:tcPr>
          <w:p w14:paraId="28385943" w14:textId="445BAE9E"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9,035,584</w:t>
            </w:r>
          </w:p>
        </w:tc>
        <w:tc>
          <w:tcPr>
            <w:tcW w:w="1953" w:type="dxa"/>
            <w:gridSpan w:val="4"/>
            <w:tcBorders>
              <w:top w:val="single" w:sz="8" w:space="0" w:color="auto"/>
              <w:left w:val="nil"/>
              <w:bottom w:val="nil"/>
              <w:right w:val="single" w:sz="4" w:space="0" w:color="auto"/>
            </w:tcBorders>
            <w:vAlign w:val="center"/>
          </w:tcPr>
          <w:p w14:paraId="14C51720" w14:textId="136BC117"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8,163,827,874</w:t>
            </w:r>
          </w:p>
        </w:tc>
        <w:tc>
          <w:tcPr>
            <w:tcW w:w="1291" w:type="dxa"/>
            <w:gridSpan w:val="3"/>
            <w:tcBorders>
              <w:top w:val="single" w:sz="8" w:space="0" w:color="auto"/>
              <w:left w:val="nil"/>
              <w:bottom w:val="nil"/>
              <w:right w:val="nil"/>
            </w:tcBorders>
            <w:noWrap/>
            <w:vAlign w:val="center"/>
            <w:hideMark/>
          </w:tcPr>
          <w:p w14:paraId="6814F629" w14:textId="233DA46E"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34,865,885,144</w:t>
            </w:r>
          </w:p>
        </w:tc>
      </w:tr>
      <w:tr w:rsidR="00457C9D" w:rsidRPr="00774DF2" w14:paraId="4E44592A"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00A0E562" w14:textId="56280EF5"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2,228,048</w:t>
            </w:r>
          </w:p>
        </w:tc>
        <w:tc>
          <w:tcPr>
            <w:tcW w:w="1646" w:type="dxa"/>
            <w:gridSpan w:val="2"/>
            <w:tcBorders>
              <w:top w:val="nil"/>
              <w:left w:val="single" w:sz="4" w:space="0" w:color="auto"/>
              <w:bottom w:val="nil"/>
              <w:right w:val="single" w:sz="4" w:space="0" w:color="auto"/>
            </w:tcBorders>
            <w:vAlign w:val="center"/>
          </w:tcPr>
          <w:p w14:paraId="378C91FB" w14:textId="03B8E2BA"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2001" w:type="dxa"/>
            <w:gridSpan w:val="5"/>
            <w:tcBorders>
              <w:top w:val="nil"/>
              <w:left w:val="single" w:sz="4" w:space="0" w:color="auto"/>
              <w:bottom w:val="nil"/>
              <w:right w:val="single" w:sz="4" w:space="0" w:color="auto"/>
            </w:tcBorders>
            <w:vAlign w:val="center"/>
            <w:hideMark/>
          </w:tcPr>
          <w:p w14:paraId="26C91890" w14:textId="08DDA8CF"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1405" w:type="dxa"/>
            <w:gridSpan w:val="3"/>
            <w:tcBorders>
              <w:top w:val="nil"/>
              <w:left w:val="nil"/>
              <w:bottom w:val="nil"/>
              <w:right w:val="single" w:sz="4" w:space="0" w:color="auto"/>
            </w:tcBorders>
            <w:noWrap/>
            <w:vAlign w:val="center"/>
            <w:hideMark/>
          </w:tcPr>
          <w:p w14:paraId="0BC00B1B" w14:textId="6B667323"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9,035,584</w:t>
            </w:r>
          </w:p>
        </w:tc>
        <w:tc>
          <w:tcPr>
            <w:tcW w:w="1953" w:type="dxa"/>
            <w:gridSpan w:val="4"/>
            <w:tcBorders>
              <w:top w:val="nil"/>
              <w:left w:val="nil"/>
              <w:bottom w:val="nil"/>
              <w:right w:val="single" w:sz="4" w:space="0" w:color="auto"/>
            </w:tcBorders>
            <w:vAlign w:val="center"/>
          </w:tcPr>
          <w:p w14:paraId="6176C686" w14:textId="66AFB8E5"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11,263,632</w:t>
            </w:r>
          </w:p>
        </w:tc>
        <w:tc>
          <w:tcPr>
            <w:tcW w:w="1291" w:type="dxa"/>
            <w:gridSpan w:val="3"/>
            <w:noWrap/>
            <w:vAlign w:val="center"/>
            <w:hideMark/>
          </w:tcPr>
          <w:p w14:paraId="24AAF9F8" w14:textId="229DCAD3"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1,369,145,084</w:t>
            </w:r>
          </w:p>
        </w:tc>
      </w:tr>
      <w:tr w:rsidR="00457C9D" w:rsidRPr="00774DF2" w14:paraId="5369729D"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2F1D7155" w14:textId="73318711"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2,228,048</w:t>
            </w:r>
          </w:p>
        </w:tc>
        <w:tc>
          <w:tcPr>
            <w:tcW w:w="1646" w:type="dxa"/>
            <w:gridSpan w:val="2"/>
            <w:tcBorders>
              <w:top w:val="nil"/>
              <w:left w:val="single" w:sz="4" w:space="0" w:color="auto"/>
              <w:bottom w:val="nil"/>
              <w:right w:val="single" w:sz="4" w:space="0" w:color="auto"/>
            </w:tcBorders>
            <w:vAlign w:val="center"/>
          </w:tcPr>
          <w:p w14:paraId="179191E3" w14:textId="799E7B6A"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2001" w:type="dxa"/>
            <w:gridSpan w:val="5"/>
            <w:tcBorders>
              <w:top w:val="nil"/>
              <w:left w:val="single" w:sz="4" w:space="0" w:color="auto"/>
              <w:bottom w:val="nil"/>
              <w:right w:val="single" w:sz="4" w:space="0" w:color="auto"/>
            </w:tcBorders>
            <w:vAlign w:val="center"/>
            <w:hideMark/>
          </w:tcPr>
          <w:p w14:paraId="46967A4C" w14:textId="7F9B39DE"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405" w:type="dxa"/>
            <w:gridSpan w:val="3"/>
            <w:tcBorders>
              <w:top w:val="nil"/>
              <w:left w:val="nil"/>
              <w:bottom w:val="nil"/>
              <w:right w:val="single" w:sz="4" w:space="0" w:color="auto"/>
            </w:tcBorders>
            <w:noWrap/>
            <w:vAlign w:val="center"/>
            <w:hideMark/>
          </w:tcPr>
          <w:p w14:paraId="15DE7E5E" w14:textId="27263341"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9,035,584</w:t>
            </w:r>
          </w:p>
        </w:tc>
        <w:tc>
          <w:tcPr>
            <w:tcW w:w="1953" w:type="dxa"/>
            <w:gridSpan w:val="4"/>
            <w:tcBorders>
              <w:top w:val="nil"/>
              <w:left w:val="nil"/>
              <w:bottom w:val="nil"/>
              <w:right w:val="single" w:sz="4" w:space="0" w:color="auto"/>
            </w:tcBorders>
            <w:vAlign w:val="center"/>
          </w:tcPr>
          <w:p w14:paraId="13A29DF0" w14:textId="4A25C808"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11,263,632</w:t>
            </w:r>
          </w:p>
        </w:tc>
        <w:tc>
          <w:tcPr>
            <w:tcW w:w="1291" w:type="dxa"/>
            <w:gridSpan w:val="3"/>
            <w:noWrap/>
            <w:vAlign w:val="center"/>
            <w:hideMark/>
          </w:tcPr>
          <w:p w14:paraId="6091C618" w14:textId="573BADA1"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1,369,145,084</w:t>
            </w:r>
          </w:p>
        </w:tc>
      </w:tr>
      <w:tr w:rsidR="00457C9D" w:rsidRPr="00774DF2" w14:paraId="0EA3049C" w14:textId="77777777" w:rsidTr="00380222">
        <w:trPr>
          <w:gridAfter w:val="1"/>
          <w:wAfter w:w="21" w:type="dxa"/>
          <w:trHeight w:val="924"/>
        </w:trPr>
        <w:tc>
          <w:tcPr>
            <w:tcW w:w="1635" w:type="dxa"/>
            <w:gridSpan w:val="2"/>
            <w:tcBorders>
              <w:top w:val="nil"/>
              <w:left w:val="nil"/>
              <w:bottom w:val="nil"/>
              <w:right w:val="single" w:sz="4" w:space="0" w:color="auto"/>
            </w:tcBorders>
            <w:noWrap/>
            <w:vAlign w:val="center"/>
          </w:tcPr>
          <w:p w14:paraId="0F5EE075" w14:textId="168274CF"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646" w:type="dxa"/>
            <w:gridSpan w:val="2"/>
            <w:tcBorders>
              <w:top w:val="nil"/>
              <w:left w:val="single" w:sz="4" w:space="0" w:color="auto"/>
              <w:bottom w:val="nil"/>
              <w:right w:val="single" w:sz="4" w:space="0" w:color="auto"/>
            </w:tcBorders>
            <w:vAlign w:val="center"/>
          </w:tcPr>
          <w:p w14:paraId="45D59FCD" w14:textId="7FD6E59A"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2001" w:type="dxa"/>
            <w:gridSpan w:val="5"/>
            <w:tcBorders>
              <w:top w:val="nil"/>
              <w:left w:val="single" w:sz="4" w:space="0" w:color="auto"/>
              <w:bottom w:val="nil"/>
              <w:right w:val="single" w:sz="4" w:space="0" w:color="auto"/>
            </w:tcBorders>
            <w:vAlign w:val="center"/>
          </w:tcPr>
          <w:p w14:paraId="2F605743" w14:textId="33669AC3"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405" w:type="dxa"/>
            <w:gridSpan w:val="3"/>
            <w:tcBorders>
              <w:top w:val="nil"/>
              <w:left w:val="nil"/>
              <w:bottom w:val="nil"/>
              <w:right w:val="single" w:sz="4" w:space="0" w:color="auto"/>
            </w:tcBorders>
            <w:noWrap/>
            <w:vAlign w:val="center"/>
          </w:tcPr>
          <w:p w14:paraId="1E006C60" w14:textId="357F855F"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953" w:type="dxa"/>
            <w:gridSpan w:val="4"/>
            <w:tcBorders>
              <w:top w:val="nil"/>
              <w:left w:val="nil"/>
              <w:bottom w:val="nil"/>
              <w:right w:val="single" w:sz="4" w:space="0" w:color="auto"/>
            </w:tcBorders>
            <w:vAlign w:val="center"/>
          </w:tcPr>
          <w:p w14:paraId="114A59D9" w14:textId="5A2F9440"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291" w:type="dxa"/>
            <w:gridSpan w:val="3"/>
            <w:noWrap/>
            <w:vAlign w:val="center"/>
          </w:tcPr>
          <w:p w14:paraId="6C658B6F" w14:textId="227A0695"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12,545,342,087</w:t>
            </w:r>
          </w:p>
        </w:tc>
      </w:tr>
      <w:tr w:rsidR="00457C9D" w:rsidRPr="00774DF2" w14:paraId="71296E18"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tcPr>
          <w:p w14:paraId="1EF47BB6" w14:textId="4DC23A5B"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646" w:type="dxa"/>
            <w:gridSpan w:val="2"/>
            <w:tcBorders>
              <w:top w:val="nil"/>
              <w:left w:val="single" w:sz="4" w:space="0" w:color="auto"/>
              <w:bottom w:val="nil"/>
              <w:right w:val="single" w:sz="4" w:space="0" w:color="auto"/>
            </w:tcBorders>
            <w:vAlign w:val="center"/>
          </w:tcPr>
          <w:p w14:paraId="243AC0F2" w14:textId="1D847CD4"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2001" w:type="dxa"/>
            <w:gridSpan w:val="5"/>
            <w:tcBorders>
              <w:top w:val="nil"/>
              <w:left w:val="single" w:sz="4" w:space="0" w:color="auto"/>
              <w:bottom w:val="nil"/>
              <w:right w:val="single" w:sz="4" w:space="0" w:color="auto"/>
            </w:tcBorders>
            <w:vAlign w:val="center"/>
          </w:tcPr>
          <w:p w14:paraId="7D08D6DB" w14:textId="170A0C08"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405" w:type="dxa"/>
            <w:gridSpan w:val="3"/>
            <w:tcBorders>
              <w:top w:val="nil"/>
              <w:left w:val="nil"/>
              <w:bottom w:val="nil"/>
              <w:right w:val="single" w:sz="4" w:space="0" w:color="auto"/>
            </w:tcBorders>
            <w:noWrap/>
            <w:vAlign w:val="center"/>
          </w:tcPr>
          <w:p w14:paraId="572792AF" w14:textId="764D6CC9"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953" w:type="dxa"/>
            <w:gridSpan w:val="4"/>
            <w:tcBorders>
              <w:top w:val="nil"/>
              <w:left w:val="nil"/>
              <w:bottom w:val="nil"/>
              <w:right w:val="single" w:sz="4" w:space="0" w:color="auto"/>
            </w:tcBorders>
            <w:vAlign w:val="center"/>
          </w:tcPr>
          <w:p w14:paraId="2433189F" w14:textId="7FA5EE09"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291" w:type="dxa"/>
            <w:gridSpan w:val="3"/>
            <w:noWrap/>
            <w:vAlign w:val="center"/>
          </w:tcPr>
          <w:p w14:paraId="57444575" w14:textId="5E5DB1B2"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12,545,342,087</w:t>
            </w:r>
          </w:p>
        </w:tc>
      </w:tr>
      <w:tr w:rsidR="00457C9D" w:rsidRPr="00774DF2" w14:paraId="2AA58303"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5D7191B1" w14:textId="2D73B5CC"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455,637,473</w:t>
            </w:r>
          </w:p>
        </w:tc>
        <w:tc>
          <w:tcPr>
            <w:tcW w:w="1646" w:type="dxa"/>
            <w:gridSpan w:val="2"/>
            <w:tcBorders>
              <w:top w:val="nil"/>
              <w:left w:val="single" w:sz="4" w:space="0" w:color="auto"/>
              <w:bottom w:val="nil"/>
              <w:right w:val="single" w:sz="4" w:space="0" w:color="auto"/>
            </w:tcBorders>
            <w:vAlign w:val="center"/>
          </w:tcPr>
          <w:p w14:paraId="68EF209E" w14:textId="118A2C84"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2001" w:type="dxa"/>
            <w:gridSpan w:val="5"/>
            <w:tcBorders>
              <w:top w:val="nil"/>
              <w:left w:val="single" w:sz="4" w:space="0" w:color="auto"/>
              <w:bottom w:val="nil"/>
              <w:right w:val="single" w:sz="4" w:space="0" w:color="auto"/>
            </w:tcBorders>
            <w:vAlign w:val="center"/>
            <w:hideMark/>
          </w:tcPr>
          <w:p w14:paraId="38C34E20" w14:textId="6489241B"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3,500,000,000</w:t>
            </w:r>
          </w:p>
        </w:tc>
        <w:tc>
          <w:tcPr>
            <w:tcW w:w="1405" w:type="dxa"/>
            <w:gridSpan w:val="3"/>
            <w:tcBorders>
              <w:top w:val="nil"/>
              <w:left w:val="nil"/>
              <w:bottom w:val="nil"/>
              <w:right w:val="single" w:sz="4" w:space="0" w:color="auto"/>
            </w:tcBorders>
            <w:noWrap/>
            <w:vAlign w:val="center"/>
            <w:hideMark/>
          </w:tcPr>
          <w:p w14:paraId="3798FDB6" w14:textId="7EDB57B6"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1953" w:type="dxa"/>
            <w:gridSpan w:val="4"/>
            <w:tcBorders>
              <w:top w:val="nil"/>
              <w:left w:val="nil"/>
              <w:bottom w:val="nil"/>
              <w:right w:val="single" w:sz="4" w:space="0" w:color="auto"/>
            </w:tcBorders>
            <w:vAlign w:val="center"/>
          </w:tcPr>
          <w:p w14:paraId="034A1207" w14:textId="675CC3D7"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3,955,637,473</w:t>
            </w:r>
          </w:p>
        </w:tc>
        <w:tc>
          <w:tcPr>
            <w:tcW w:w="1291" w:type="dxa"/>
            <w:gridSpan w:val="3"/>
            <w:noWrap/>
            <w:vAlign w:val="center"/>
            <w:hideMark/>
          </w:tcPr>
          <w:p w14:paraId="4BA24107" w14:textId="51883C89"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16,492,882,554</w:t>
            </w:r>
          </w:p>
        </w:tc>
      </w:tr>
      <w:tr w:rsidR="00457C9D" w:rsidRPr="00774DF2" w14:paraId="72A3413F"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2A9FCFED" w14:textId="46AE4E30"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455,637,473</w:t>
            </w:r>
          </w:p>
        </w:tc>
        <w:tc>
          <w:tcPr>
            <w:tcW w:w="1646" w:type="dxa"/>
            <w:gridSpan w:val="2"/>
            <w:tcBorders>
              <w:top w:val="nil"/>
              <w:left w:val="single" w:sz="4" w:space="0" w:color="auto"/>
              <w:bottom w:val="nil"/>
              <w:right w:val="single" w:sz="4" w:space="0" w:color="auto"/>
            </w:tcBorders>
            <w:vAlign w:val="center"/>
          </w:tcPr>
          <w:p w14:paraId="4FF875AA" w14:textId="4D781B30"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2001" w:type="dxa"/>
            <w:gridSpan w:val="5"/>
            <w:tcBorders>
              <w:top w:val="nil"/>
              <w:left w:val="single" w:sz="4" w:space="0" w:color="auto"/>
              <w:bottom w:val="nil"/>
              <w:right w:val="single" w:sz="4" w:space="0" w:color="auto"/>
            </w:tcBorders>
            <w:vAlign w:val="center"/>
            <w:hideMark/>
          </w:tcPr>
          <w:p w14:paraId="09C6C7F0" w14:textId="0D3DFE7D"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3,500,000,000</w:t>
            </w:r>
          </w:p>
        </w:tc>
        <w:tc>
          <w:tcPr>
            <w:tcW w:w="1405" w:type="dxa"/>
            <w:gridSpan w:val="3"/>
            <w:tcBorders>
              <w:top w:val="nil"/>
              <w:left w:val="nil"/>
              <w:bottom w:val="nil"/>
              <w:right w:val="single" w:sz="4" w:space="0" w:color="auto"/>
            </w:tcBorders>
            <w:noWrap/>
            <w:vAlign w:val="center"/>
            <w:hideMark/>
          </w:tcPr>
          <w:p w14:paraId="29F0F91D" w14:textId="4CC132E5"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953" w:type="dxa"/>
            <w:gridSpan w:val="4"/>
            <w:tcBorders>
              <w:top w:val="nil"/>
              <w:left w:val="nil"/>
              <w:bottom w:val="nil"/>
              <w:right w:val="single" w:sz="4" w:space="0" w:color="auto"/>
            </w:tcBorders>
            <w:vAlign w:val="center"/>
          </w:tcPr>
          <w:p w14:paraId="1C91867C" w14:textId="2F04A764"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3,955,637,473</w:t>
            </w:r>
          </w:p>
        </w:tc>
        <w:tc>
          <w:tcPr>
            <w:tcW w:w="1291" w:type="dxa"/>
            <w:gridSpan w:val="3"/>
            <w:noWrap/>
            <w:vAlign w:val="center"/>
            <w:hideMark/>
          </w:tcPr>
          <w:p w14:paraId="15E0F853" w14:textId="05FAC1EC"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16,492,882,554</w:t>
            </w:r>
          </w:p>
        </w:tc>
      </w:tr>
      <w:tr w:rsidR="00457C9D" w:rsidRPr="00774DF2" w14:paraId="06D98446"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7C0AF775" w14:textId="6EF6E4B8"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1646" w:type="dxa"/>
            <w:gridSpan w:val="2"/>
            <w:tcBorders>
              <w:top w:val="nil"/>
              <w:left w:val="single" w:sz="4" w:space="0" w:color="auto"/>
              <w:bottom w:val="nil"/>
              <w:right w:val="single" w:sz="4" w:space="0" w:color="auto"/>
            </w:tcBorders>
            <w:vAlign w:val="center"/>
          </w:tcPr>
          <w:p w14:paraId="4BC44129" w14:textId="7DEB2A36"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1,000,000,000</w:t>
            </w:r>
          </w:p>
        </w:tc>
        <w:tc>
          <w:tcPr>
            <w:tcW w:w="2001" w:type="dxa"/>
            <w:gridSpan w:val="5"/>
            <w:tcBorders>
              <w:top w:val="nil"/>
              <w:left w:val="single" w:sz="4" w:space="0" w:color="auto"/>
              <w:bottom w:val="nil"/>
              <w:right w:val="single" w:sz="4" w:space="0" w:color="auto"/>
            </w:tcBorders>
            <w:vAlign w:val="center"/>
            <w:hideMark/>
          </w:tcPr>
          <w:p w14:paraId="43048CE6" w14:textId="62FFD4F7"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1405" w:type="dxa"/>
            <w:gridSpan w:val="3"/>
            <w:tcBorders>
              <w:top w:val="nil"/>
              <w:left w:val="nil"/>
              <w:bottom w:val="nil"/>
              <w:right w:val="single" w:sz="4" w:space="0" w:color="auto"/>
            </w:tcBorders>
            <w:noWrap/>
            <w:vAlign w:val="center"/>
            <w:hideMark/>
          </w:tcPr>
          <w:p w14:paraId="209E2694" w14:textId="2C57EE38"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w:t>
            </w:r>
          </w:p>
        </w:tc>
        <w:tc>
          <w:tcPr>
            <w:tcW w:w="1953" w:type="dxa"/>
            <w:gridSpan w:val="4"/>
            <w:tcBorders>
              <w:top w:val="nil"/>
              <w:left w:val="nil"/>
              <w:bottom w:val="nil"/>
              <w:right w:val="single" w:sz="4" w:space="0" w:color="auto"/>
            </w:tcBorders>
            <w:vAlign w:val="center"/>
          </w:tcPr>
          <w:p w14:paraId="6E3AB921" w14:textId="61F3D7F7"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1,000,000,000</w:t>
            </w:r>
          </w:p>
        </w:tc>
        <w:tc>
          <w:tcPr>
            <w:tcW w:w="1291" w:type="dxa"/>
            <w:gridSpan w:val="3"/>
            <w:noWrap/>
            <w:vAlign w:val="center"/>
            <w:hideMark/>
          </w:tcPr>
          <w:p w14:paraId="5DDD1E1F" w14:textId="3F2AB1F0" w:rsidR="00457C9D" w:rsidRPr="00952458" w:rsidRDefault="00457C9D" w:rsidP="00457C9D">
            <w:pPr>
              <w:jc w:val="right"/>
              <w:rPr>
                <w:rFonts w:ascii="新細明體" w:eastAsia="新細明體" w:hAnsi="新細明體"/>
                <w:b/>
                <w:noProof/>
                <w:sz w:val="20"/>
                <w:szCs w:val="20"/>
              </w:rPr>
            </w:pPr>
            <w:r w:rsidRPr="00F10A66">
              <w:rPr>
                <w:rFonts w:ascii="新細明體" w:hAnsi="新細明體"/>
                <w:b/>
                <w:noProof/>
                <w:sz w:val="20"/>
              </w:rPr>
              <w:t>3,065,447,035</w:t>
            </w:r>
          </w:p>
        </w:tc>
      </w:tr>
      <w:tr w:rsidR="00457C9D" w:rsidRPr="00774DF2" w14:paraId="30717E8D"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61B43251" w14:textId="6607AF77"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w:t>
            </w:r>
          </w:p>
        </w:tc>
        <w:tc>
          <w:tcPr>
            <w:tcW w:w="1646" w:type="dxa"/>
            <w:gridSpan w:val="2"/>
            <w:tcBorders>
              <w:top w:val="nil"/>
              <w:left w:val="single" w:sz="4" w:space="0" w:color="auto"/>
              <w:bottom w:val="nil"/>
              <w:right w:val="single" w:sz="4" w:space="0" w:color="auto"/>
            </w:tcBorders>
            <w:vAlign w:val="center"/>
          </w:tcPr>
          <w:p w14:paraId="58FB32CD" w14:textId="5E560818"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1,000,000,000</w:t>
            </w:r>
          </w:p>
        </w:tc>
        <w:tc>
          <w:tcPr>
            <w:tcW w:w="2001" w:type="dxa"/>
            <w:gridSpan w:val="5"/>
            <w:tcBorders>
              <w:top w:val="nil"/>
              <w:left w:val="single" w:sz="4" w:space="0" w:color="auto"/>
              <w:bottom w:val="nil"/>
              <w:right w:val="single" w:sz="4" w:space="0" w:color="auto"/>
            </w:tcBorders>
            <w:vAlign w:val="center"/>
            <w:hideMark/>
          </w:tcPr>
          <w:p w14:paraId="37D8D976" w14:textId="720B289F"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w:t>
            </w:r>
          </w:p>
        </w:tc>
        <w:tc>
          <w:tcPr>
            <w:tcW w:w="1405" w:type="dxa"/>
            <w:gridSpan w:val="3"/>
            <w:tcBorders>
              <w:top w:val="nil"/>
              <w:left w:val="nil"/>
              <w:bottom w:val="nil"/>
              <w:right w:val="single" w:sz="4" w:space="0" w:color="auto"/>
            </w:tcBorders>
            <w:noWrap/>
            <w:vAlign w:val="center"/>
            <w:hideMark/>
          </w:tcPr>
          <w:p w14:paraId="151B486E" w14:textId="0DD008D3"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w:t>
            </w:r>
          </w:p>
        </w:tc>
        <w:tc>
          <w:tcPr>
            <w:tcW w:w="1953" w:type="dxa"/>
            <w:gridSpan w:val="4"/>
            <w:tcBorders>
              <w:top w:val="nil"/>
              <w:left w:val="nil"/>
              <w:bottom w:val="nil"/>
              <w:right w:val="single" w:sz="4" w:space="0" w:color="auto"/>
            </w:tcBorders>
            <w:vAlign w:val="center"/>
          </w:tcPr>
          <w:p w14:paraId="52B65F27" w14:textId="73FD7C83"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1,000,000,000</w:t>
            </w:r>
          </w:p>
        </w:tc>
        <w:tc>
          <w:tcPr>
            <w:tcW w:w="1291" w:type="dxa"/>
            <w:gridSpan w:val="3"/>
            <w:noWrap/>
            <w:vAlign w:val="center"/>
            <w:hideMark/>
          </w:tcPr>
          <w:p w14:paraId="396D480A" w14:textId="06A9970A" w:rsidR="00457C9D" w:rsidRPr="00952458" w:rsidRDefault="00457C9D" w:rsidP="00457C9D">
            <w:pPr>
              <w:jc w:val="right"/>
              <w:rPr>
                <w:rFonts w:ascii="新細明體" w:eastAsia="新細明體" w:hAnsi="新細明體"/>
                <w:noProof/>
                <w:sz w:val="20"/>
                <w:szCs w:val="20"/>
              </w:rPr>
            </w:pPr>
            <w:r w:rsidRPr="001D12B9">
              <w:rPr>
                <w:rFonts w:ascii="新細明體" w:hAnsi="新細明體"/>
                <w:noProof/>
                <w:sz w:val="20"/>
              </w:rPr>
              <w:t>3,065,447,035</w:t>
            </w:r>
          </w:p>
        </w:tc>
      </w:tr>
      <w:tr w:rsidR="00457C9D" w:rsidRPr="00774DF2" w14:paraId="0850CB56"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0D10B5AD" w14:textId="2622DAAE"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3,196,926,769</w:t>
            </w:r>
          </w:p>
        </w:tc>
        <w:tc>
          <w:tcPr>
            <w:tcW w:w="1646" w:type="dxa"/>
            <w:gridSpan w:val="2"/>
            <w:tcBorders>
              <w:top w:val="nil"/>
              <w:left w:val="single" w:sz="4" w:space="0" w:color="auto"/>
              <w:bottom w:val="nil"/>
              <w:right w:val="single" w:sz="4" w:space="0" w:color="auto"/>
            </w:tcBorders>
            <w:vAlign w:val="center"/>
          </w:tcPr>
          <w:p w14:paraId="55166824" w14:textId="0C82E304"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2001" w:type="dxa"/>
            <w:gridSpan w:val="5"/>
            <w:tcBorders>
              <w:top w:val="nil"/>
              <w:left w:val="single" w:sz="4" w:space="0" w:color="auto"/>
              <w:bottom w:val="nil"/>
              <w:right w:val="single" w:sz="4" w:space="0" w:color="auto"/>
            </w:tcBorders>
            <w:vAlign w:val="center"/>
            <w:hideMark/>
          </w:tcPr>
          <w:p w14:paraId="57A6130E" w14:textId="3C969161"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405" w:type="dxa"/>
            <w:gridSpan w:val="3"/>
            <w:tcBorders>
              <w:top w:val="nil"/>
              <w:left w:val="nil"/>
              <w:bottom w:val="nil"/>
              <w:right w:val="single" w:sz="4" w:space="0" w:color="auto"/>
            </w:tcBorders>
            <w:noWrap/>
            <w:vAlign w:val="center"/>
            <w:hideMark/>
          </w:tcPr>
          <w:p w14:paraId="1935E218" w14:textId="6EB1C42B"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953" w:type="dxa"/>
            <w:gridSpan w:val="4"/>
            <w:tcBorders>
              <w:top w:val="nil"/>
              <w:left w:val="nil"/>
              <w:bottom w:val="nil"/>
              <w:right w:val="single" w:sz="4" w:space="0" w:color="auto"/>
            </w:tcBorders>
            <w:vAlign w:val="center"/>
          </w:tcPr>
          <w:p w14:paraId="432F7CAC" w14:textId="356C36DE"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3,196,926,769</w:t>
            </w:r>
          </w:p>
        </w:tc>
        <w:tc>
          <w:tcPr>
            <w:tcW w:w="1291" w:type="dxa"/>
            <w:gridSpan w:val="3"/>
            <w:noWrap/>
            <w:vAlign w:val="center"/>
            <w:hideMark/>
          </w:tcPr>
          <w:p w14:paraId="0FCEB70B" w14:textId="732BB8F3"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r>
      <w:tr w:rsidR="00457C9D" w:rsidRPr="00774DF2" w14:paraId="522A89B6"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1E954769" w14:textId="4D4AE265"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3,196,926,769</w:t>
            </w:r>
          </w:p>
        </w:tc>
        <w:tc>
          <w:tcPr>
            <w:tcW w:w="1646" w:type="dxa"/>
            <w:gridSpan w:val="2"/>
            <w:tcBorders>
              <w:top w:val="nil"/>
              <w:left w:val="single" w:sz="4" w:space="0" w:color="auto"/>
              <w:bottom w:val="nil"/>
              <w:right w:val="single" w:sz="4" w:space="0" w:color="auto"/>
            </w:tcBorders>
            <w:vAlign w:val="center"/>
          </w:tcPr>
          <w:p w14:paraId="5FE13E37" w14:textId="31CF3749"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2001" w:type="dxa"/>
            <w:gridSpan w:val="5"/>
            <w:tcBorders>
              <w:top w:val="nil"/>
              <w:left w:val="single" w:sz="4" w:space="0" w:color="auto"/>
              <w:bottom w:val="nil"/>
              <w:right w:val="single" w:sz="4" w:space="0" w:color="auto"/>
            </w:tcBorders>
            <w:vAlign w:val="center"/>
            <w:hideMark/>
          </w:tcPr>
          <w:p w14:paraId="5F1CB139" w14:textId="1BDCE287"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405" w:type="dxa"/>
            <w:gridSpan w:val="3"/>
            <w:tcBorders>
              <w:top w:val="nil"/>
              <w:left w:val="nil"/>
              <w:bottom w:val="nil"/>
              <w:right w:val="single" w:sz="4" w:space="0" w:color="auto"/>
            </w:tcBorders>
            <w:noWrap/>
            <w:vAlign w:val="center"/>
            <w:hideMark/>
          </w:tcPr>
          <w:p w14:paraId="6AC7D177" w14:textId="6AEC2566"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953" w:type="dxa"/>
            <w:gridSpan w:val="4"/>
            <w:tcBorders>
              <w:top w:val="nil"/>
              <w:left w:val="nil"/>
              <w:bottom w:val="nil"/>
              <w:right w:val="single" w:sz="4" w:space="0" w:color="auto"/>
            </w:tcBorders>
            <w:vAlign w:val="center"/>
          </w:tcPr>
          <w:p w14:paraId="0EBBA271" w14:textId="0C019255"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3,196,926,769</w:t>
            </w:r>
          </w:p>
        </w:tc>
        <w:tc>
          <w:tcPr>
            <w:tcW w:w="1291" w:type="dxa"/>
            <w:gridSpan w:val="3"/>
            <w:noWrap/>
            <w:vAlign w:val="center"/>
            <w:hideMark/>
          </w:tcPr>
          <w:p w14:paraId="4F538538" w14:textId="3DDE3688"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r>
      <w:tr w:rsidR="00457C9D" w:rsidRPr="00774DF2" w14:paraId="4D31F1A8" w14:textId="77777777" w:rsidTr="00380222">
        <w:trPr>
          <w:gridAfter w:val="1"/>
          <w:wAfter w:w="21" w:type="dxa"/>
          <w:trHeight w:val="921"/>
        </w:trPr>
        <w:tc>
          <w:tcPr>
            <w:tcW w:w="1635" w:type="dxa"/>
            <w:gridSpan w:val="2"/>
            <w:tcBorders>
              <w:top w:val="nil"/>
              <w:left w:val="nil"/>
              <w:bottom w:val="nil"/>
              <w:right w:val="single" w:sz="4" w:space="0" w:color="auto"/>
            </w:tcBorders>
            <w:noWrap/>
            <w:vAlign w:val="center"/>
            <w:hideMark/>
          </w:tcPr>
          <w:p w14:paraId="44F1F930" w14:textId="4E3A3EF0"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646" w:type="dxa"/>
            <w:gridSpan w:val="2"/>
            <w:tcBorders>
              <w:top w:val="nil"/>
              <w:left w:val="single" w:sz="4" w:space="0" w:color="auto"/>
              <w:bottom w:val="nil"/>
              <w:right w:val="single" w:sz="4" w:space="0" w:color="auto"/>
            </w:tcBorders>
            <w:vAlign w:val="center"/>
          </w:tcPr>
          <w:p w14:paraId="11F179C3" w14:textId="6B025A2D"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2001" w:type="dxa"/>
            <w:gridSpan w:val="5"/>
            <w:tcBorders>
              <w:top w:val="nil"/>
              <w:left w:val="single" w:sz="4" w:space="0" w:color="auto"/>
              <w:bottom w:val="nil"/>
              <w:right w:val="single" w:sz="4" w:space="0" w:color="auto"/>
            </w:tcBorders>
            <w:vAlign w:val="center"/>
            <w:hideMark/>
          </w:tcPr>
          <w:p w14:paraId="77D8E0B7" w14:textId="423D977A"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405" w:type="dxa"/>
            <w:gridSpan w:val="3"/>
            <w:tcBorders>
              <w:top w:val="nil"/>
              <w:left w:val="nil"/>
              <w:bottom w:val="nil"/>
              <w:right w:val="single" w:sz="4" w:space="0" w:color="auto"/>
            </w:tcBorders>
            <w:noWrap/>
            <w:vAlign w:val="center"/>
            <w:hideMark/>
          </w:tcPr>
          <w:p w14:paraId="5631B322" w14:textId="3705CDEC"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953" w:type="dxa"/>
            <w:gridSpan w:val="4"/>
            <w:tcBorders>
              <w:top w:val="nil"/>
              <w:left w:val="nil"/>
              <w:bottom w:val="nil"/>
              <w:right w:val="single" w:sz="4" w:space="0" w:color="auto"/>
            </w:tcBorders>
            <w:vAlign w:val="center"/>
          </w:tcPr>
          <w:p w14:paraId="4BB1F37F" w14:textId="12366EE6"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w:t>
            </w:r>
          </w:p>
        </w:tc>
        <w:tc>
          <w:tcPr>
            <w:tcW w:w="1291" w:type="dxa"/>
            <w:gridSpan w:val="3"/>
            <w:noWrap/>
            <w:vAlign w:val="center"/>
            <w:hideMark/>
          </w:tcPr>
          <w:p w14:paraId="04D7284E" w14:textId="08824D39" w:rsidR="00457C9D" w:rsidRPr="00952458" w:rsidRDefault="00457C9D" w:rsidP="00457C9D">
            <w:pPr>
              <w:jc w:val="right"/>
              <w:rPr>
                <w:rFonts w:ascii="新細明體" w:eastAsia="新細明體" w:hAnsi="新細明體"/>
                <w:b/>
                <w:noProof/>
                <w:sz w:val="20"/>
                <w:szCs w:val="20"/>
              </w:rPr>
            </w:pPr>
            <w:r w:rsidRPr="001D12B9">
              <w:rPr>
                <w:rFonts w:ascii="新細明體" w:hAnsi="新細明體"/>
                <w:b/>
                <w:noProof/>
                <w:sz w:val="20"/>
              </w:rPr>
              <w:t>1,393,068,384</w:t>
            </w:r>
          </w:p>
        </w:tc>
      </w:tr>
      <w:tr w:rsidR="00457C9D" w:rsidRPr="00774DF2" w14:paraId="1BDACF5D" w14:textId="77777777" w:rsidTr="00380222">
        <w:trPr>
          <w:gridAfter w:val="1"/>
          <w:wAfter w:w="21" w:type="dxa"/>
          <w:trHeight w:val="924"/>
        </w:trPr>
        <w:tc>
          <w:tcPr>
            <w:tcW w:w="1635" w:type="dxa"/>
            <w:gridSpan w:val="2"/>
            <w:tcBorders>
              <w:top w:val="nil"/>
              <w:left w:val="nil"/>
              <w:bottom w:val="single" w:sz="8" w:space="0" w:color="auto"/>
              <w:right w:val="single" w:sz="4" w:space="0" w:color="auto"/>
            </w:tcBorders>
            <w:noWrap/>
            <w:vAlign w:val="center"/>
            <w:hideMark/>
          </w:tcPr>
          <w:p w14:paraId="10109226" w14:textId="6B2CEE81"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646" w:type="dxa"/>
            <w:gridSpan w:val="2"/>
            <w:tcBorders>
              <w:top w:val="nil"/>
              <w:left w:val="single" w:sz="4" w:space="0" w:color="auto"/>
              <w:bottom w:val="single" w:sz="8" w:space="0" w:color="auto"/>
              <w:right w:val="single" w:sz="4" w:space="0" w:color="auto"/>
            </w:tcBorders>
            <w:vAlign w:val="center"/>
          </w:tcPr>
          <w:p w14:paraId="66C386A8" w14:textId="25CDE3E8"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2001" w:type="dxa"/>
            <w:gridSpan w:val="5"/>
            <w:tcBorders>
              <w:top w:val="nil"/>
              <w:left w:val="single" w:sz="4" w:space="0" w:color="auto"/>
              <w:bottom w:val="single" w:sz="8" w:space="0" w:color="auto"/>
              <w:right w:val="single" w:sz="4" w:space="0" w:color="auto"/>
            </w:tcBorders>
            <w:vAlign w:val="center"/>
            <w:hideMark/>
          </w:tcPr>
          <w:p w14:paraId="7611C67A" w14:textId="18E4F9E0"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405" w:type="dxa"/>
            <w:gridSpan w:val="3"/>
            <w:tcBorders>
              <w:top w:val="nil"/>
              <w:left w:val="nil"/>
              <w:bottom w:val="single" w:sz="8" w:space="0" w:color="auto"/>
              <w:right w:val="single" w:sz="4" w:space="0" w:color="auto"/>
            </w:tcBorders>
            <w:noWrap/>
            <w:vAlign w:val="center"/>
            <w:hideMark/>
          </w:tcPr>
          <w:p w14:paraId="22F8224B" w14:textId="3B232A2A"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953" w:type="dxa"/>
            <w:gridSpan w:val="4"/>
            <w:tcBorders>
              <w:top w:val="nil"/>
              <w:left w:val="nil"/>
              <w:bottom w:val="single" w:sz="8" w:space="0" w:color="auto"/>
              <w:right w:val="single" w:sz="4" w:space="0" w:color="auto"/>
            </w:tcBorders>
            <w:vAlign w:val="center"/>
          </w:tcPr>
          <w:p w14:paraId="24486759" w14:textId="032F5B1C"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w:t>
            </w:r>
          </w:p>
        </w:tc>
        <w:tc>
          <w:tcPr>
            <w:tcW w:w="1291" w:type="dxa"/>
            <w:gridSpan w:val="3"/>
            <w:tcBorders>
              <w:top w:val="nil"/>
              <w:left w:val="nil"/>
              <w:bottom w:val="single" w:sz="8" w:space="0" w:color="auto"/>
              <w:right w:val="nil"/>
            </w:tcBorders>
            <w:noWrap/>
            <w:vAlign w:val="center"/>
            <w:hideMark/>
          </w:tcPr>
          <w:p w14:paraId="08B17B7B" w14:textId="503C581B" w:rsidR="00457C9D" w:rsidRPr="00952458" w:rsidRDefault="00457C9D" w:rsidP="00457C9D">
            <w:pPr>
              <w:jc w:val="right"/>
              <w:rPr>
                <w:rFonts w:ascii="新細明體" w:eastAsia="新細明體" w:hAnsi="新細明體"/>
                <w:noProof/>
                <w:sz w:val="20"/>
                <w:szCs w:val="20"/>
              </w:rPr>
            </w:pPr>
            <w:r w:rsidRPr="00F10A66">
              <w:rPr>
                <w:rFonts w:ascii="新細明體" w:hAnsi="新細明體"/>
                <w:noProof/>
                <w:sz w:val="20"/>
              </w:rPr>
              <w:t>1,393,068,384</w:t>
            </w:r>
          </w:p>
        </w:tc>
      </w:tr>
    </w:tbl>
    <w:p w14:paraId="3451E6AC" w14:textId="77777777" w:rsidR="00380222" w:rsidRPr="00774DF2" w:rsidRDefault="00380222" w:rsidP="00380222"/>
    <w:tbl>
      <w:tblPr>
        <w:tblW w:w="9924" w:type="dxa"/>
        <w:tblInd w:w="27" w:type="dxa"/>
        <w:tblLayout w:type="fixed"/>
        <w:tblCellMar>
          <w:left w:w="28" w:type="dxa"/>
          <w:right w:w="28" w:type="dxa"/>
        </w:tblCellMar>
        <w:tblLook w:val="04A0" w:firstRow="1" w:lastRow="0" w:firstColumn="1" w:lastColumn="0" w:noHBand="0" w:noVBand="1"/>
      </w:tblPr>
      <w:tblGrid>
        <w:gridCol w:w="15"/>
        <w:gridCol w:w="1420"/>
        <w:gridCol w:w="1093"/>
        <w:gridCol w:w="1071"/>
        <w:gridCol w:w="1505"/>
        <w:gridCol w:w="1799"/>
        <w:gridCol w:w="268"/>
        <w:gridCol w:w="485"/>
        <w:gridCol w:w="394"/>
        <w:gridCol w:w="1874"/>
      </w:tblGrid>
      <w:tr w:rsidR="00380222" w:rsidRPr="00774DF2" w14:paraId="567ED489" w14:textId="77777777" w:rsidTr="006E6734">
        <w:trPr>
          <w:trHeight w:hRule="exact" w:val="397"/>
        </w:trPr>
        <w:tc>
          <w:tcPr>
            <w:tcW w:w="9924" w:type="dxa"/>
            <w:gridSpan w:val="10"/>
            <w:noWrap/>
            <w:vAlign w:val="bottom"/>
            <w:hideMark/>
          </w:tcPr>
          <w:p w14:paraId="450B1DB0" w14:textId="77777777" w:rsidR="00380222" w:rsidRPr="0016068A" w:rsidRDefault="00380222" w:rsidP="006B551F">
            <w:pPr>
              <w:widowControl/>
              <w:ind w:rightChars="-18" w:right="-43"/>
              <w:jc w:val="right"/>
              <w:rPr>
                <w:rFonts w:ascii="標楷體" w:eastAsia="標楷體" w:hAnsi="新細明體" w:cs="新細明體"/>
                <w:b/>
                <w:bCs/>
                <w:kern w:val="0"/>
                <w:sz w:val="32"/>
                <w:szCs w:val="32"/>
                <w:u w:val="single"/>
              </w:rPr>
            </w:pPr>
            <w:r w:rsidRPr="0016068A">
              <w:rPr>
                <w:rFonts w:ascii="標楷體" w:eastAsia="標楷體" w:hAnsi="標楷體" w:hint="eastAsia"/>
                <w:b/>
                <w:sz w:val="32"/>
                <w:szCs w:val="32"/>
                <w:u w:val="single"/>
              </w:rPr>
              <w:lastRenderedPageBreak/>
              <w:t>(三)</w:t>
            </w:r>
            <w:r w:rsidRPr="0016068A">
              <w:rPr>
                <w:rFonts w:ascii="標楷體" w:eastAsia="標楷體" w:hAnsi="新細明體" w:cs="新細明體" w:hint="eastAsia"/>
                <w:b/>
                <w:bCs/>
                <w:kern w:val="0"/>
                <w:sz w:val="32"/>
                <w:szCs w:val="32"/>
                <w:u w:val="single"/>
              </w:rPr>
              <w:t>餘絀撥補審定</w:t>
            </w:r>
          </w:p>
        </w:tc>
      </w:tr>
      <w:tr w:rsidR="00380222" w:rsidRPr="00774DF2" w14:paraId="7A7DC18A" w14:textId="77777777" w:rsidTr="006E6734">
        <w:trPr>
          <w:trHeight w:hRule="exact" w:val="340"/>
        </w:trPr>
        <w:tc>
          <w:tcPr>
            <w:tcW w:w="1435" w:type="dxa"/>
            <w:gridSpan w:val="2"/>
            <w:tcBorders>
              <w:top w:val="nil"/>
              <w:left w:val="nil"/>
              <w:bottom w:val="single" w:sz="8" w:space="0" w:color="auto"/>
              <w:right w:val="nil"/>
            </w:tcBorders>
            <w:noWrap/>
            <w:vAlign w:val="bottom"/>
            <w:hideMark/>
          </w:tcPr>
          <w:p w14:paraId="5AAC5F50" w14:textId="77777777" w:rsidR="00380222" w:rsidRPr="00774DF2" w:rsidRDefault="00380222" w:rsidP="006B551F">
            <w:pPr>
              <w:widowControl/>
              <w:jc w:val="both"/>
              <w:rPr>
                <w:rFonts w:ascii="新細明體" w:eastAsia="標楷體" w:hAnsi="新細明體" w:cs="新細明體"/>
                <w:bCs/>
                <w:noProof/>
                <w:kern w:val="0"/>
                <w:szCs w:val="24"/>
                <w:u w:val="single"/>
              </w:rPr>
            </w:pPr>
            <w:r w:rsidRPr="00774DF2">
              <w:rPr>
                <w:rFonts w:ascii="新細明體" w:eastAsia="標楷體" w:hAnsi="新細明體" w:cs="新細明體" w:hint="eastAsia"/>
                <w:b/>
                <w:bCs/>
                <w:kern w:val="0"/>
              </w:rPr>
              <w:t>短絀填補</w:t>
            </w:r>
          </w:p>
        </w:tc>
        <w:tc>
          <w:tcPr>
            <w:tcW w:w="8489" w:type="dxa"/>
            <w:gridSpan w:val="8"/>
            <w:tcBorders>
              <w:top w:val="nil"/>
              <w:left w:val="nil"/>
              <w:bottom w:val="single" w:sz="8" w:space="0" w:color="auto"/>
              <w:right w:val="nil"/>
            </w:tcBorders>
            <w:vAlign w:val="bottom"/>
            <w:hideMark/>
          </w:tcPr>
          <w:p w14:paraId="21D16E36" w14:textId="77777777" w:rsidR="00380222" w:rsidRPr="00774DF2" w:rsidRDefault="00380222" w:rsidP="006B551F">
            <w:pPr>
              <w:jc w:val="right"/>
              <w:rPr>
                <w:rFonts w:ascii="新細明體" w:eastAsia="標楷體" w:hAnsi="新細明體" w:cs="新細明體"/>
                <w:bCs/>
                <w:noProof/>
                <w:kern w:val="0"/>
                <w:szCs w:val="24"/>
                <w:u w:val="single"/>
              </w:rPr>
            </w:pPr>
            <w:r w:rsidRPr="00774DF2">
              <w:rPr>
                <w:rFonts w:ascii="新細明體" w:eastAsia="標楷體" w:hAnsi="新細明體" w:cs="新細明體" w:hint="eastAsia"/>
                <w:bCs/>
                <w:kern w:val="0"/>
              </w:rPr>
              <w:t>中華民國</w:t>
            </w:r>
          </w:p>
        </w:tc>
      </w:tr>
      <w:tr w:rsidR="004C327F" w:rsidRPr="00774DF2" w14:paraId="5074A7A8" w14:textId="77777777" w:rsidTr="006E6734">
        <w:trPr>
          <w:trHeight w:hRule="exact" w:val="907"/>
        </w:trPr>
        <w:tc>
          <w:tcPr>
            <w:tcW w:w="3599" w:type="dxa"/>
            <w:gridSpan w:val="4"/>
            <w:tcBorders>
              <w:top w:val="single" w:sz="8" w:space="0" w:color="auto"/>
              <w:left w:val="nil"/>
              <w:bottom w:val="nil"/>
              <w:right w:val="single" w:sz="4" w:space="0" w:color="auto"/>
            </w:tcBorders>
            <w:noWrap/>
            <w:vAlign w:val="center"/>
            <w:hideMark/>
          </w:tcPr>
          <w:p w14:paraId="4576C69D" w14:textId="069350B2" w:rsidR="004C327F" w:rsidRPr="00BD22DD" w:rsidRDefault="004C327F" w:rsidP="004C327F">
            <w:pPr>
              <w:ind w:leftChars="10" w:left="61" w:rightChars="10" w:right="24" w:hanging="37"/>
              <w:jc w:val="distribute"/>
              <w:rPr>
                <w:rFonts w:ascii="新細明體" w:eastAsia="標楷體" w:hAnsi="新細明體"/>
                <w:b/>
                <w:bCs/>
                <w:sz w:val="20"/>
              </w:rPr>
            </w:pPr>
            <w:r w:rsidRPr="00BD22DD">
              <w:rPr>
                <w:rFonts w:ascii="新細明體" w:eastAsia="標楷體" w:hAnsi="新細明體" w:hint="eastAsia"/>
                <w:bCs/>
                <w:sz w:val="20"/>
              </w:rPr>
              <w:t>基</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金</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名</w:t>
            </w:r>
            <w:r w:rsidRPr="00BD22DD">
              <w:rPr>
                <w:rFonts w:ascii="新細明體" w:eastAsia="標楷體" w:hAnsi="新細明體" w:hint="eastAsia"/>
                <w:bCs/>
                <w:sz w:val="20"/>
              </w:rPr>
              <w:t xml:space="preserve"> </w:t>
            </w:r>
            <w:r w:rsidRPr="00BD22DD">
              <w:rPr>
                <w:rFonts w:ascii="新細明體" w:eastAsia="標楷體" w:hAnsi="新細明體" w:hint="eastAsia"/>
                <w:bCs/>
                <w:sz w:val="20"/>
              </w:rPr>
              <w:t>稱</w:t>
            </w:r>
          </w:p>
        </w:tc>
        <w:tc>
          <w:tcPr>
            <w:tcW w:w="3304" w:type="dxa"/>
            <w:gridSpan w:val="2"/>
            <w:tcBorders>
              <w:top w:val="single" w:sz="8" w:space="0" w:color="auto"/>
              <w:left w:val="nil"/>
              <w:bottom w:val="nil"/>
              <w:right w:val="single" w:sz="4" w:space="0" w:color="auto"/>
            </w:tcBorders>
            <w:noWrap/>
            <w:vAlign w:val="center"/>
            <w:hideMark/>
          </w:tcPr>
          <w:p w14:paraId="78AE5C0F" w14:textId="6C00CAC2" w:rsidR="004C327F" w:rsidRPr="00BD22DD" w:rsidRDefault="004C327F" w:rsidP="004C327F">
            <w:pPr>
              <w:ind w:leftChars="10" w:left="24" w:rightChars="10" w:right="24"/>
              <w:jc w:val="distribute"/>
              <w:rPr>
                <w:rFonts w:ascii="新細明體" w:eastAsia="標楷體" w:hAnsi="新細明體"/>
                <w:b/>
                <w:noProof/>
                <w:spacing w:val="4"/>
                <w:sz w:val="20"/>
              </w:rPr>
            </w:pPr>
            <w:r w:rsidRPr="00BD22DD">
              <w:rPr>
                <w:rFonts w:ascii="新細明體" w:eastAsia="標楷體" w:hAnsi="新細明體" w:hint="eastAsia"/>
                <w:sz w:val="20"/>
              </w:rPr>
              <w:t>本期短絀</w:t>
            </w:r>
          </w:p>
        </w:tc>
        <w:tc>
          <w:tcPr>
            <w:tcW w:w="3021" w:type="dxa"/>
            <w:gridSpan w:val="4"/>
            <w:tcBorders>
              <w:top w:val="single" w:sz="8" w:space="0" w:color="auto"/>
              <w:left w:val="nil"/>
              <w:bottom w:val="nil"/>
              <w:right w:val="single" w:sz="4" w:space="0" w:color="auto"/>
            </w:tcBorders>
            <w:noWrap/>
            <w:vAlign w:val="center"/>
            <w:hideMark/>
          </w:tcPr>
          <w:p w14:paraId="540EA249" w14:textId="4BF0D62B" w:rsidR="004C327F" w:rsidRPr="00BD22DD" w:rsidRDefault="004C327F" w:rsidP="004C327F">
            <w:pPr>
              <w:ind w:leftChars="10" w:left="24" w:rightChars="10" w:right="24"/>
              <w:jc w:val="distribute"/>
              <w:rPr>
                <w:rFonts w:ascii="新細明體" w:eastAsia="標楷體" w:hAnsi="新細明體"/>
                <w:noProof/>
                <w:spacing w:val="4"/>
                <w:sz w:val="20"/>
              </w:rPr>
            </w:pPr>
            <w:r w:rsidRPr="00BD22DD">
              <w:rPr>
                <w:rFonts w:ascii="新細明體" w:eastAsia="標楷體" w:hAnsi="新細明體" w:hint="eastAsia"/>
                <w:sz w:val="20"/>
              </w:rPr>
              <w:t>前期待填補之短絀</w:t>
            </w:r>
          </w:p>
        </w:tc>
      </w:tr>
      <w:tr w:rsidR="00457C9D" w:rsidRPr="00774DF2" w14:paraId="3AD4860B" w14:textId="77777777" w:rsidTr="006B551F">
        <w:trPr>
          <w:trHeight w:val="921"/>
        </w:trPr>
        <w:tc>
          <w:tcPr>
            <w:tcW w:w="3599" w:type="dxa"/>
            <w:gridSpan w:val="4"/>
            <w:tcBorders>
              <w:top w:val="single" w:sz="8" w:space="0" w:color="auto"/>
              <w:left w:val="nil"/>
              <w:bottom w:val="nil"/>
              <w:right w:val="single" w:sz="4" w:space="0" w:color="auto"/>
            </w:tcBorders>
            <w:noWrap/>
            <w:vAlign w:val="center"/>
            <w:hideMark/>
          </w:tcPr>
          <w:p w14:paraId="2650A968" w14:textId="1EEA1B06" w:rsidR="00457C9D" w:rsidRPr="00BD22DD" w:rsidRDefault="00457C9D" w:rsidP="00457C9D">
            <w:pPr>
              <w:ind w:leftChars="100" w:left="240" w:rightChars="100" w:right="240"/>
              <w:jc w:val="distribute"/>
              <w:rPr>
                <w:rFonts w:ascii="標楷體" w:eastAsia="標楷體" w:hAnsi="標楷體" w:cs="新細明體"/>
                <w:b/>
                <w:bCs/>
                <w:sz w:val="20"/>
              </w:rPr>
            </w:pPr>
            <w:r w:rsidRPr="00BD22DD">
              <w:rPr>
                <w:rFonts w:ascii="標楷體" w:eastAsia="標楷體" w:hAnsi="標楷體" w:hint="eastAsia"/>
                <w:b/>
                <w:bCs/>
                <w:sz w:val="20"/>
              </w:rPr>
              <w:t>合計</w:t>
            </w:r>
          </w:p>
        </w:tc>
        <w:tc>
          <w:tcPr>
            <w:tcW w:w="3304" w:type="dxa"/>
            <w:gridSpan w:val="2"/>
            <w:tcBorders>
              <w:top w:val="single" w:sz="8" w:space="0" w:color="auto"/>
              <w:left w:val="nil"/>
              <w:bottom w:val="nil"/>
              <w:right w:val="single" w:sz="4" w:space="0" w:color="auto"/>
            </w:tcBorders>
            <w:noWrap/>
            <w:vAlign w:val="center"/>
            <w:hideMark/>
          </w:tcPr>
          <w:p w14:paraId="7F7FB84B" w14:textId="64ED81ED" w:rsidR="00457C9D" w:rsidRPr="00D67BDA" w:rsidRDefault="00457C9D" w:rsidP="00457C9D">
            <w:pPr>
              <w:jc w:val="right"/>
              <w:rPr>
                <w:rFonts w:ascii="新細明體" w:hAnsi="新細明體"/>
                <w:b/>
                <w:noProof/>
                <w:sz w:val="20"/>
              </w:rPr>
            </w:pPr>
            <w:r w:rsidRPr="00D67BDA">
              <w:rPr>
                <w:rFonts w:ascii="新細明體" w:hAnsi="新細明體"/>
                <w:b/>
                <w:noProof/>
                <w:sz w:val="20"/>
              </w:rPr>
              <w:t>7,383,134,057</w:t>
            </w:r>
          </w:p>
        </w:tc>
        <w:tc>
          <w:tcPr>
            <w:tcW w:w="3021" w:type="dxa"/>
            <w:gridSpan w:val="4"/>
            <w:tcBorders>
              <w:top w:val="single" w:sz="8" w:space="0" w:color="auto"/>
              <w:left w:val="nil"/>
              <w:bottom w:val="nil"/>
              <w:right w:val="single" w:sz="4" w:space="0" w:color="auto"/>
            </w:tcBorders>
            <w:noWrap/>
            <w:vAlign w:val="center"/>
            <w:hideMark/>
          </w:tcPr>
          <w:p w14:paraId="61CE1A51" w14:textId="032D4DFD" w:rsidR="00457C9D" w:rsidRPr="00D67BDA" w:rsidRDefault="00457C9D" w:rsidP="00457C9D">
            <w:pPr>
              <w:jc w:val="right"/>
              <w:rPr>
                <w:rFonts w:ascii="新細明體" w:hAnsi="新細明體"/>
                <w:b/>
                <w:noProof/>
                <w:sz w:val="20"/>
              </w:rPr>
            </w:pPr>
            <w:r w:rsidRPr="00D67BDA">
              <w:rPr>
                <w:rFonts w:ascii="新細明體" w:hAnsi="新細明體"/>
                <w:b/>
                <w:noProof/>
                <w:sz w:val="20"/>
              </w:rPr>
              <w:t>31,207,415</w:t>
            </w:r>
          </w:p>
        </w:tc>
      </w:tr>
      <w:tr w:rsidR="00457C9D" w:rsidRPr="00774DF2" w14:paraId="6A074163" w14:textId="77777777" w:rsidTr="006B551F">
        <w:trPr>
          <w:trHeight w:val="921"/>
        </w:trPr>
        <w:tc>
          <w:tcPr>
            <w:tcW w:w="3599" w:type="dxa"/>
            <w:gridSpan w:val="4"/>
            <w:tcBorders>
              <w:top w:val="nil"/>
              <w:left w:val="nil"/>
              <w:bottom w:val="nil"/>
              <w:right w:val="single" w:sz="4" w:space="0" w:color="auto"/>
            </w:tcBorders>
            <w:noWrap/>
            <w:vAlign w:val="center"/>
            <w:hideMark/>
          </w:tcPr>
          <w:p w14:paraId="06272E10" w14:textId="34BA3492" w:rsidR="00457C9D" w:rsidRPr="00BD22DD" w:rsidRDefault="00457C9D"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新北市政府衛生局主管</w:t>
            </w:r>
          </w:p>
        </w:tc>
        <w:tc>
          <w:tcPr>
            <w:tcW w:w="3304" w:type="dxa"/>
            <w:gridSpan w:val="2"/>
            <w:tcBorders>
              <w:top w:val="nil"/>
              <w:left w:val="nil"/>
              <w:bottom w:val="nil"/>
              <w:right w:val="single" w:sz="4" w:space="0" w:color="auto"/>
            </w:tcBorders>
            <w:noWrap/>
            <w:vAlign w:val="center"/>
            <w:hideMark/>
          </w:tcPr>
          <w:p w14:paraId="281EDC07" w14:textId="564FEE06" w:rsidR="00457C9D" w:rsidRPr="00D67BDA" w:rsidRDefault="00457C9D" w:rsidP="00457C9D">
            <w:pPr>
              <w:jc w:val="right"/>
              <w:rPr>
                <w:rFonts w:ascii="新細明體" w:hAnsi="新細明體"/>
                <w:b/>
                <w:noProof/>
                <w:sz w:val="20"/>
              </w:rPr>
            </w:pPr>
            <w:r w:rsidRPr="00D67BDA">
              <w:rPr>
                <w:rFonts w:ascii="新細明體" w:hAnsi="新細明體"/>
                <w:b/>
                <w:noProof/>
                <w:sz w:val="20"/>
              </w:rPr>
              <w:t>4,900,292</w:t>
            </w:r>
          </w:p>
        </w:tc>
        <w:tc>
          <w:tcPr>
            <w:tcW w:w="3021" w:type="dxa"/>
            <w:gridSpan w:val="4"/>
            <w:tcBorders>
              <w:top w:val="nil"/>
              <w:left w:val="nil"/>
              <w:bottom w:val="nil"/>
              <w:right w:val="single" w:sz="4" w:space="0" w:color="auto"/>
            </w:tcBorders>
            <w:noWrap/>
            <w:vAlign w:val="center"/>
            <w:hideMark/>
          </w:tcPr>
          <w:p w14:paraId="42EBC592" w14:textId="53DEBCA9" w:rsidR="00457C9D" w:rsidRPr="00D67BDA" w:rsidRDefault="00457C9D" w:rsidP="00457C9D">
            <w:pPr>
              <w:jc w:val="right"/>
              <w:rPr>
                <w:rFonts w:ascii="新細明體" w:hAnsi="新細明體"/>
                <w:b/>
                <w:noProof/>
                <w:sz w:val="20"/>
              </w:rPr>
            </w:pPr>
            <w:r w:rsidRPr="00D67BDA">
              <w:rPr>
                <w:rFonts w:ascii="新細明體" w:hAnsi="新細明體"/>
                <w:b/>
                <w:noProof/>
                <w:sz w:val="20"/>
              </w:rPr>
              <w:t>31,207,415</w:t>
            </w:r>
          </w:p>
        </w:tc>
      </w:tr>
      <w:tr w:rsidR="00457C9D" w:rsidRPr="00774DF2" w14:paraId="047B00BC" w14:textId="77777777" w:rsidTr="006B551F">
        <w:trPr>
          <w:trHeight w:val="921"/>
        </w:trPr>
        <w:tc>
          <w:tcPr>
            <w:tcW w:w="3599" w:type="dxa"/>
            <w:gridSpan w:val="4"/>
            <w:tcBorders>
              <w:top w:val="nil"/>
              <w:left w:val="nil"/>
              <w:bottom w:val="nil"/>
              <w:right w:val="single" w:sz="4" w:space="0" w:color="auto"/>
            </w:tcBorders>
            <w:noWrap/>
            <w:vAlign w:val="center"/>
            <w:hideMark/>
          </w:tcPr>
          <w:p w14:paraId="33645A84" w14:textId="475CB23A" w:rsidR="00457C9D" w:rsidRPr="00BD22DD" w:rsidRDefault="00457C9D" w:rsidP="00457C9D">
            <w:pPr>
              <w:ind w:leftChars="100" w:left="251" w:right="57" w:hanging="11"/>
              <w:jc w:val="distribute"/>
              <w:rPr>
                <w:rFonts w:ascii="標楷體" w:eastAsia="標楷體" w:hAnsi="標楷體"/>
                <w:spacing w:val="-20"/>
                <w:sz w:val="20"/>
              </w:rPr>
            </w:pPr>
            <w:r w:rsidRPr="00BD22DD">
              <w:rPr>
                <w:rFonts w:ascii="標楷體" w:eastAsia="標楷體" w:hAnsi="標楷體" w:hint="eastAsia"/>
                <w:noProof/>
                <w:spacing w:val="-20"/>
                <w:sz w:val="20"/>
              </w:rPr>
              <w:t>新北市醫療作業基金</w:t>
            </w:r>
          </w:p>
        </w:tc>
        <w:tc>
          <w:tcPr>
            <w:tcW w:w="3304" w:type="dxa"/>
            <w:gridSpan w:val="2"/>
            <w:tcBorders>
              <w:top w:val="nil"/>
              <w:left w:val="nil"/>
              <w:bottom w:val="nil"/>
              <w:right w:val="single" w:sz="4" w:space="0" w:color="auto"/>
            </w:tcBorders>
            <w:noWrap/>
            <w:vAlign w:val="center"/>
            <w:hideMark/>
          </w:tcPr>
          <w:p w14:paraId="2BF154D8" w14:textId="40ECC6CE" w:rsidR="00457C9D" w:rsidRPr="00D67BDA" w:rsidRDefault="00457C9D" w:rsidP="00457C9D">
            <w:pPr>
              <w:jc w:val="right"/>
              <w:rPr>
                <w:rFonts w:ascii="新細明體" w:hAnsi="新細明體"/>
                <w:noProof/>
                <w:sz w:val="20"/>
              </w:rPr>
            </w:pPr>
            <w:r w:rsidRPr="00D67BDA">
              <w:rPr>
                <w:rFonts w:ascii="新細明體" w:hAnsi="新細明體"/>
                <w:noProof/>
                <w:sz w:val="20"/>
              </w:rPr>
              <w:t>4,900,292</w:t>
            </w:r>
          </w:p>
        </w:tc>
        <w:tc>
          <w:tcPr>
            <w:tcW w:w="3021" w:type="dxa"/>
            <w:gridSpan w:val="4"/>
            <w:tcBorders>
              <w:top w:val="nil"/>
              <w:left w:val="nil"/>
              <w:bottom w:val="nil"/>
              <w:right w:val="single" w:sz="4" w:space="0" w:color="auto"/>
            </w:tcBorders>
            <w:noWrap/>
            <w:vAlign w:val="center"/>
            <w:hideMark/>
          </w:tcPr>
          <w:p w14:paraId="6450A29B" w14:textId="7970EC63" w:rsidR="00457C9D" w:rsidRPr="00D67BDA" w:rsidRDefault="00457C9D" w:rsidP="00457C9D">
            <w:pPr>
              <w:jc w:val="right"/>
              <w:rPr>
                <w:rFonts w:ascii="新細明體" w:hAnsi="新細明體"/>
                <w:noProof/>
                <w:sz w:val="20"/>
              </w:rPr>
            </w:pPr>
            <w:r w:rsidRPr="00D67BDA">
              <w:rPr>
                <w:rFonts w:ascii="新細明體" w:hAnsi="新細明體"/>
                <w:noProof/>
                <w:sz w:val="20"/>
              </w:rPr>
              <w:t>31,207,415</w:t>
            </w:r>
          </w:p>
        </w:tc>
      </w:tr>
      <w:tr w:rsidR="00457C9D" w:rsidRPr="00774DF2" w14:paraId="1215891B" w14:textId="77777777" w:rsidTr="006B551F">
        <w:trPr>
          <w:trHeight w:val="921"/>
        </w:trPr>
        <w:tc>
          <w:tcPr>
            <w:tcW w:w="3599" w:type="dxa"/>
            <w:gridSpan w:val="4"/>
            <w:tcBorders>
              <w:top w:val="nil"/>
              <w:left w:val="nil"/>
              <w:bottom w:val="nil"/>
              <w:right w:val="single" w:sz="4" w:space="0" w:color="auto"/>
            </w:tcBorders>
            <w:noWrap/>
            <w:vAlign w:val="center"/>
          </w:tcPr>
          <w:p w14:paraId="7DD7D966" w14:textId="6A5FF86D" w:rsidR="00457C9D" w:rsidRPr="00BD22DD" w:rsidRDefault="00457C9D" w:rsidP="00457C9D">
            <w:pPr>
              <w:ind w:leftChars="22" w:left="53" w:right="57"/>
              <w:jc w:val="distribute"/>
              <w:rPr>
                <w:rFonts w:ascii="新細明體" w:eastAsia="標楷體" w:hAnsi="新細明體"/>
                <w:b/>
                <w:noProof/>
                <w:spacing w:val="-20"/>
                <w:sz w:val="20"/>
              </w:rPr>
            </w:pPr>
            <w:r w:rsidRPr="00BD22DD">
              <w:rPr>
                <w:rFonts w:ascii="新細明體" w:eastAsia="標楷體" w:hAnsi="新細明體" w:hint="eastAsia"/>
                <w:b/>
                <w:noProof/>
                <w:spacing w:val="-20"/>
                <w:sz w:val="20"/>
              </w:rPr>
              <w:t>新北市政府城鄉發展局主管</w:t>
            </w:r>
          </w:p>
        </w:tc>
        <w:tc>
          <w:tcPr>
            <w:tcW w:w="3304" w:type="dxa"/>
            <w:gridSpan w:val="2"/>
            <w:tcBorders>
              <w:top w:val="nil"/>
              <w:left w:val="nil"/>
              <w:bottom w:val="nil"/>
              <w:right w:val="single" w:sz="4" w:space="0" w:color="auto"/>
            </w:tcBorders>
            <w:noWrap/>
            <w:vAlign w:val="center"/>
          </w:tcPr>
          <w:p w14:paraId="5CBC2B98" w14:textId="4E0045B9" w:rsidR="00457C9D" w:rsidRPr="00D67BDA" w:rsidRDefault="00457C9D" w:rsidP="00457C9D">
            <w:pPr>
              <w:jc w:val="right"/>
              <w:rPr>
                <w:rFonts w:ascii="新細明體" w:hAnsi="新細明體"/>
                <w:b/>
                <w:noProof/>
                <w:sz w:val="20"/>
              </w:rPr>
            </w:pPr>
            <w:r w:rsidRPr="00D67BDA">
              <w:rPr>
                <w:rFonts w:ascii="新細明體" w:hAnsi="新細明體"/>
                <w:b/>
                <w:noProof/>
                <w:sz w:val="20"/>
              </w:rPr>
              <w:t>－</w:t>
            </w:r>
          </w:p>
        </w:tc>
        <w:tc>
          <w:tcPr>
            <w:tcW w:w="3021" w:type="dxa"/>
            <w:gridSpan w:val="4"/>
            <w:tcBorders>
              <w:top w:val="nil"/>
              <w:left w:val="nil"/>
              <w:bottom w:val="nil"/>
              <w:right w:val="single" w:sz="4" w:space="0" w:color="auto"/>
            </w:tcBorders>
            <w:noWrap/>
            <w:vAlign w:val="center"/>
          </w:tcPr>
          <w:p w14:paraId="39E144B4" w14:textId="6B99E875" w:rsidR="00457C9D" w:rsidRPr="00D67BDA" w:rsidRDefault="00457C9D" w:rsidP="00457C9D">
            <w:pPr>
              <w:jc w:val="right"/>
              <w:rPr>
                <w:rFonts w:ascii="新細明體" w:hAnsi="新細明體"/>
                <w:b/>
                <w:noProof/>
                <w:sz w:val="20"/>
              </w:rPr>
            </w:pPr>
            <w:r w:rsidRPr="00D67BDA">
              <w:rPr>
                <w:rFonts w:ascii="新細明體" w:hAnsi="新細明體"/>
                <w:b/>
                <w:noProof/>
                <w:sz w:val="20"/>
              </w:rPr>
              <w:t>－</w:t>
            </w:r>
          </w:p>
        </w:tc>
      </w:tr>
      <w:tr w:rsidR="00457C9D" w:rsidRPr="00774DF2" w14:paraId="3FE57B17" w14:textId="77777777" w:rsidTr="006B551F">
        <w:trPr>
          <w:trHeight w:val="921"/>
        </w:trPr>
        <w:tc>
          <w:tcPr>
            <w:tcW w:w="3599" w:type="dxa"/>
            <w:gridSpan w:val="4"/>
            <w:tcBorders>
              <w:top w:val="nil"/>
              <w:left w:val="nil"/>
              <w:bottom w:val="nil"/>
              <w:right w:val="single" w:sz="4" w:space="0" w:color="auto"/>
            </w:tcBorders>
            <w:noWrap/>
            <w:vAlign w:val="center"/>
          </w:tcPr>
          <w:p w14:paraId="5F3990DF" w14:textId="33A46885" w:rsidR="00457C9D" w:rsidRPr="00BD22DD" w:rsidRDefault="00457C9D" w:rsidP="00457C9D">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pacing w:val="-20"/>
                <w:sz w:val="20"/>
              </w:rPr>
              <w:t>新北市城鄉發展基金</w:t>
            </w:r>
          </w:p>
        </w:tc>
        <w:tc>
          <w:tcPr>
            <w:tcW w:w="3304" w:type="dxa"/>
            <w:gridSpan w:val="2"/>
            <w:tcBorders>
              <w:top w:val="nil"/>
              <w:left w:val="nil"/>
              <w:bottom w:val="nil"/>
              <w:right w:val="single" w:sz="4" w:space="0" w:color="auto"/>
            </w:tcBorders>
            <w:noWrap/>
            <w:vAlign w:val="center"/>
          </w:tcPr>
          <w:p w14:paraId="3E77A077" w14:textId="56FD6515"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c>
          <w:tcPr>
            <w:tcW w:w="3021" w:type="dxa"/>
            <w:gridSpan w:val="4"/>
            <w:tcBorders>
              <w:top w:val="nil"/>
              <w:left w:val="nil"/>
              <w:bottom w:val="nil"/>
              <w:right w:val="single" w:sz="4" w:space="0" w:color="auto"/>
            </w:tcBorders>
            <w:noWrap/>
            <w:vAlign w:val="center"/>
          </w:tcPr>
          <w:p w14:paraId="0E53CCD3" w14:textId="0A312A13"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r>
      <w:tr w:rsidR="00457C9D" w:rsidRPr="00774DF2" w14:paraId="0144097B" w14:textId="77777777" w:rsidTr="006B551F">
        <w:trPr>
          <w:trHeight w:val="921"/>
        </w:trPr>
        <w:tc>
          <w:tcPr>
            <w:tcW w:w="3599" w:type="dxa"/>
            <w:gridSpan w:val="4"/>
            <w:tcBorders>
              <w:top w:val="nil"/>
              <w:left w:val="nil"/>
              <w:bottom w:val="nil"/>
              <w:right w:val="single" w:sz="4" w:space="0" w:color="auto"/>
            </w:tcBorders>
            <w:noWrap/>
            <w:vAlign w:val="center"/>
            <w:hideMark/>
          </w:tcPr>
          <w:p w14:paraId="61B00349" w14:textId="58BCDDE0" w:rsidR="00457C9D" w:rsidRPr="00BD22DD" w:rsidRDefault="00457C9D"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新北市政府地政局主管</w:t>
            </w:r>
          </w:p>
        </w:tc>
        <w:tc>
          <w:tcPr>
            <w:tcW w:w="3304" w:type="dxa"/>
            <w:gridSpan w:val="2"/>
            <w:tcBorders>
              <w:top w:val="nil"/>
              <w:left w:val="nil"/>
              <w:bottom w:val="nil"/>
              <w:right w:val="single" w:sz="4" w:space="0" w:color="auto"/>
            </w:tcBorders>
            <w:noWrap/>
            <w:vAlign w:val="center"/>
            <w:hideMark/>
          </w:tcPr>
          <w:p w14:paraId="387AF0DF" w14:textId="209A945D" w:rsidR="00457C9D" w:rsidRPr="00D67BDA" w:rsidRDefault="00457C9D" w:rsidP="00457C9D">
            <w:pPr>
              <w:jc w:val="right"/>
              <w:rPr>
                <w:rFonts w:ascii="新細明體" w:hAnsi="新細明體"/>
                <w:b/>
                <w:noProof/>
                <w:sz w:val="20"/>
              </w:rPr>
            </w:pPr>
            <w:r w:rsidRPr="00D67BDA">
              <w:rPr>
                <w:rFonts w:ascii="新細明體" w:hAnsi="新細明體"/>
                <w:b/>
                <w:sz w:val="20"/>
              </w:rPr>
              <w:t>455,637,473</w:t>
            </w:r>
          </w:p>
        </w:tc>
        <w:tc>
          <w:tcPr>
            <w:tcW w:w="3021" w:type="dxa"/>
            <w:gridSpan w:val="4"/>
            <w:tcBorders>
              <w:top w:val="nil"/>
              <w:left w:val="nil"/>
              <w:bottom w:val="nil"/>
              <w:right w:val="single" w:sz="4" w:space="0" w:color="auto"/>
            </w:tcBorders>
            <w:noWrap/>
            <w:vAlign w:val="center"/>
            <w:hideMark/>
          </w:tcPr>
          <w:p w14:paraId="5F775D52" w14:textId="0E9ACFDE" w:rsidR="00457C9D" w:rsidRPr="00D67BDA" w:rsidRDefault="00457C9D" w:rsidP="00457C9D">
            <w:pPr>
              <w:jc w:val="right"/>
              <w:rPr>
                <w:rFonts w:ascii="新細明體" w:hAnsi="新細明體"/>
                <w:b/>
                <w:noProof/>
                <w:sz w:val="20"/>
              </w:rPr>
            </w:pPr>
            <w:r w:rsidRPr="00D67BDA">
              <w:rPr>
                <w:rFonts w:ascii="新細明體" w:hAnsi="新細明體"/>
                <w:b/>
                <w:sz w:val="18"/>
              </w:rPr>
              <w:t>－</w:t>
            </w:r>
          </w:p>
        </w:tc>
      </w:tr>
      <w:tr w:rsidR="00457C9D" w:rsidRPr="00774DF2" w14:paraId="733A665A" w14:textId="77777777" w:rsidTr="006B551F">
        <w:trPr>
          <w:trHeight w:val="921"/>
        </w:trPr>
        <w:tc>
          <w:tcPr>
            <w:tcW w:w="3599" w:type="dxa"/>
            <w:gridSpan w:val="4"/>
            <w:tcBorders>
              <w:top w:val="nil"/>
              <w:left w:val="nil"/>
              <w:bottom w:val="nil"/>
              <w:right w:val="single" w:sz="4" w:space="0" w:color="auto"/>
            </w:tcBorders>
            <w:noWrap/>
            <w:vAlign w:val="center"/>
            <w:hideMark/>
          </w:tcPr>
          <w:p w14:paraId="2A2C5C5F" w14:textId="5D96F008" w:rsidR="00457C9D" w:rsidRPr="00BD22DD" w:rsidRDefault="00457C9D" w:rsidP="00457C9D">
            <w:pPr>
              <w:ind w:leftChars="100" w:left="251" w:right="57" w:hanging="11"/>
              <w:jc w:val="distribute"/>
              <w:rPr>
                <w:rFonts w:ascii="標楷體" w:eastAsia="標楷體" w:hAnsi="標楷體"/>
                <w:spacing w:val="-20"/>
                <w:sz w:val="20"/>
              </w:rPr>
            </w:pPr>
            <w:r w:rsidRPr="00BD22DD">
              <w:rPr>
                <w:rFonts w:ascii="標楷體" w:eastAsia="標楷體" w:hAnsi="標楷體" w:hint="eastAsia"/>
                <w:noProof/>
                <w:spacing w:val="-20"/>
                <w:sz w:val="20"/>
              </w:rPr>
              <w:t>新北市實施平均地權基金</w:t>
            </w:r>
          </w:p>
        </w:tc>
        <w:tc>
          <w:tcPr>
            <w:tcW w:w="3304" w:type="dxa"/>
            <w:gridSpan w:val="2"/>
            <w:tcBorders>
              <w:top w:val="nil"/>
              <w:left w:val="nil"/>
              <w:bottom w:val="nil"/>
              <w:right w:val="single" w:sz="4" w:space="0" w:color="auto"/>
            </w:tcBorders>
            <w:noWrap/>
            <w:vAlign w:val="center"/>
            <w:hideMark/>
          </w:tcPr>
          <w:p w14:paraId="02E07432" w14:textId="4A4D8A6F" w:rsidR="00457C9D" w:rsidRPr="00D67BDA" w:rsidRDefault="00457C9D" w:rsidP="00457C9D">
            <w:pPr>
              <w:jc w:val="right"/>
              <w:rPr>
                <w:rFonts w:ascii="新細明體" w:hAnsi="新細明體"/>
                <w:noProof/>
                <w:sz w:val="20"/>
              </w:rPr>
            </w:pPr>
            <w:r w:rsidRPr="00D67BDA">
              <w:rPr>
                <w:rFonts w:ascii="新細明體" w:hAnsi="新細明體"/>
                <w:noProof/>
                <w:sz w:val="20"/>
              </w:rPr>
              <w:t>455,637,473</w:t>
            </w:r>
          </w:p>
        </w:tc>
        <w:tc>
          <w:tcPr>
            <w:tcW w:w="3021" w:type="dxa"/>
            <w:gridSpan w:val="4"/>
            <w:tcBorders>
              <w:top w:val="nil"/>
              <w:left w:val="nil"/>
              <w:bottom w:val="nil"/>
              <w:right w:val="single" w:sz="4" w:space="0" w:color="auto"/>
            </w:tcBorders>
            <w:noWrap/>
            <w:vAlign w:val="center"/>
            <w:hideMark/>
          </w:tcPr>
          <w:p w14:paraId="77D64C4F" w14:textId="629B0FEB" w:rsidR="00457C9D" w:rsidRPr="00D67BDA" w:rsidRDefault="00457C9D" w:rsidP="00457C9D">
            <w:pPr>
              <w:jc w:val="right"/>
              <w:rPr>
                <w:rFonts w:ascii="新細明體" w:hAnsi="新細明體"/>
                <w:noProof/>
                <w:sz w:val="20"/>
              </w:rPr>
            </w:pPr>
            <w:r w:rsidRPr="00D67BDA">
              <w:rPr>
                <w:rFonts w:ascii="新細明體" w:hAnsi="新細明體"/>
                <w:sz w:val="18"/>
              </w:rPr>
              <w:t>－</w:t>
            </w:r>
          </w:p>
        </w:tc>
      </w:tr>
      <w:tr w:rsidR="00457C9D" w:rsidRPr="00774DF2" w14:paraId="0127346E" w14:textId="77777777" w:rsidTr="006B551F">
        <w:trPr>
          <w:trHeight w:val="921"/>
        </w:trPr>
        <w:tc>
          <w:tcPr>
            <w:tcW w:w="3599" w:type="dxa"/>
            <w:gridSpan w:val="4"/>
            <w:tcBorders>
              <w:top w:val="nil"/>
              <w:left w:val="nil"/>
              <w:bottom w:val="nil"/>
              <w:right w:val="single" w:sz="4" w:space="0" w:color="auto"/>
            </w:tcBorders>
            <w:noWrap/>
            <w:vAlign w:val="center"/>
            <w:hideMark/>
          </w:tcPr>
          <w:p w14:paraId="2275765F" w14:textId="7FA17E59" w:rsidR="00457C9D" w:rsidRPr="00BD22DD" w:rsidRDefault="00457C9D"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新北市政府交通局主管</w:t>
            </w:r>
          </w:p>
        </w:tc>
        <w:tc>
          <w:tcPr>
            <w:tcW w:w="3304" w:type="dxa"/>
            <w:gridSpan w:val="2"/>
            <w:tcBorders>
              <w:top w:val="nil"/>
              <w:left w:val="nil"/>
              <w:bottom w:val="nil"/>
              <w:right w:val="single" w:sz="4" w:space="0" w:color="auto"/>
            </w:tcBorders>
            <w:noWrap/>
            <w:vAlign w:val="center"/>
            <w:hideMark/>
          </w:tcPr>
          <w:p w14:paraId="0F4ACEBD" w14:textId="33D08502" w:rsidR="00457C9D" w:rsidRPr="00D67BDA" w:rsidRDefault="00457C9D" w:rsidP="00457C9D">
            <w:pPr>
              <w:jc w:val="right"/>
              <w:rPr>
                <w:rFonts w:ascii="新細明體" w:hAnsi="新細明體"/>
                <w:b/>
                <w:noProof/>
                <w:sz w:val="20"/>
              </w:rPr>
            </w:pPr>
            <w:r w:rsidRPr="00D67BDA">
              <w:rPr>
                <w:rFonts w:ascii="新細明體" w:hAnsi="新細明體"/>
                <w:b/>
                <w:noProof/>
                <w:sz w:val="20"/>
              </w:rPr>
              <w:t>－</w:t>
            </w:r>
          </w:p>
        </w:tc>
        <w:tc>
          <w:tcPr>
            <w:tcW w:w="3021" w:type="dxa"/>
            <w:gridSpan w:val="4"/>
            <w:tcBorders>
              <w:top w:val="nil"/>
              <w:left w:val="nil"/>
              <w:bottom w:val="nil"/>
              <w:right w:val="single" w:sz="4" w:space="0" w:color="auto"/>
            </w:tcBorders>
            <w:noWrap/>
            <w:vAlign w:val="center"/>
            <w:hideMark/>
          </w:tcPr>
          <w:p w14:paraId="43E9F34A" w14:textId="3A2CC663" w:rsidR="00457C9D" w:rsidRPr="00D67BDA" w:rsidRDefault="00457C9D" w:rsidP="00457C9D">
            <w:pPr>
              <w:jc w:val="right"/>
              <w:rPr>
                <w:rFonts w:ascii="新細明體" w:hAnsi="新細明體"/>
                <w:b/>
                <w:noProof/>
                <w:sz w:val="20"/>
              </w:rPr>
            </w:pPr>
            <w:r w:rsidRPr="00D67BDA">
              <w:rPr>
                <w:rFonts w:ascii="新細明體" w:hAnsi="新細明體"/>
                <w:b/>
                <w:noProof/>
                <w:sz w:val="20"/>
              </w:rPr>
              <w:t>－</w:t>
            </w:r>
          </w:p>
        </w:tc>
      </w:tr>
      <w:tr w:rsidR="00457C9D" w:rsidRPr="00774DF2" w14:paraId="627703C9" w14:textId="77777777" w:rsidTr="006B551F">
        <w:trPr>
          <w:trHeight w:val="921"/>
        </w:trPr>
        <w:tc>
          <w:tcPr>
            <w:tcW w:w="3599" w:type="dxa"/>
            <w:gridSpan w:val="4"/>
            <w:tcBorders>
              <w:top w:val="nil"/>
              <w:left w:val="nil"/>
              <w:bottom w:val="nil"/>
              <w:right w:val="single" w:sz="4" w:space="0" w:color="auto"/>
            </w:tcBorders>
            <w:noWrap/>
            <w:vAlign w:val="center"/>
            <w:hideMark/>
          </w:tcPr>
          <w:p w14:paraId="58130B91" w14:textId="4EA4984E" w:rsidR="00457C9D" w:rsidRPr="00BD22DD" w:rsidRDefault="00457C9D" w:rsidP="00457C9D">
            <w:pPr>
              <w:ind w:leftChars="100" w:left="251" w:right="57" w:hanging="11"/>
              <w:jc w:val="distribute"/>
              <w:rPr>
                <w:rFonts w:ascii="標楷體" w:eastAsia="標楷體" w:hAnsi="標楷體"/>
                <w:noProof/>
                <w:spacing w:val="-20"/>
                <w:sz w:val="20"/>
              </w:rPr>
            </w:pPr>
            <w:r w:rsidRPr="00BD22DD">
              <w:rPr>
                <w:rFonts w:ascii="標楷體" w:eastAsia="標楷體" w:hAnsi="標楷體" w:hint="eastAsia"/>
                <w:noProof/>
                <w:spacing w:val="-20"/>
                <w:sz w:val="20"/>
              </w:rPr>
              <w:t>新北市停車場作業基金</w:t>
            </w:r>
          </w:p>
        </w:tc>
        <w:tc>
          <w:tcPr>
            <w:tcW w:w="3304" w:type="dxa"/>
            <w:gridSpan w:val="2"/>
            <w:tcBorders>
              <w:top w:val="nil"/>
              <w:left w:val="nil"/>
              <w:bottom w:val="nil"/>
              <w:right w:val="single" w:sz="4" w:space="0" w:color="auto"/>
            </w:tcBorders>
            <w:noWrap/>
            <w:vAlign w:val="center"/>
            <w:hideMark/>
          </w:tcPr>
          <w:p w14:paraId="6DAFAEF0" w14:textId="5A976923"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c>
          <w:tcPr>
            <w:tcW w:w="3021" w:type="dxa"/>
            <w:gridSpan w:val="4"/>
            <w:tcBorders>
              <w:top w:val="nil"/>
              <w:left w:val="nil"/>
              <w:bottom w:val="nil"/>
              <w:right w:val="single" w:sz="4" w:space="0" w:color="auto"/>
            </w:tcBorders>
            <w:noWrap/>
            <w:vAlign w:val="center"/>
            <w:hideMark/>
          </w:tcPr>
          <w:p w14:paraId="07D71CC2" w14:textId="65234EC9"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r>
      <w:tr w:rsidR="00457C9D" w:rsidRPr="00774DF2" w14:paraId="20D13CB9" w14:textId="77777777" w:rsidTr="006B551F">
        <w:trPr>
          <w:trHeight w:val="921"/>
        </w:trPr>
        <w:tc>
          <w:tcPr>
            <w:tcW w:w="3599" w:type="dxa"/>
            <w:gridSpan w:val="4"/>
            <w:tcBorders>
              <w:top w:val="nil"/>
              <w:left w:val="nil"/>
              <w:bottom w:val="nil"/>
              <w:right w:val="single" w:sz="4" w:space="0" w:color="auto"/>
            </w:tcBorders>
            <w:noWrap/>
            <w:vAlign w:val="center"/>
            <w:hideMark/>
          </w:tcPr>
          <w:p w14:paraId="0AD91089" w14:textId="44BEB512" w:rsidR="00457C9D" w:rsidRPr="00BD22DD" w:rsidRDefault="00457C9D" w:rsidP="00457C9D">
            <w:pPr>
              <w:ind w:leftChars="10" w:left="24" w:right="57"/>
              <w:jc w:val="distribute"/>
              <w:rPr>
                <w:rFonts w:ascii="標楷體" w:eastAsia="標楷體" w:hAnsi="標楷體"/>
                <w:b/>
                <w:spacing w:val="-20"/>
                <w:sz w:val="20"/>
              </w:rPr>
            </w:pPr>
            <w:r w:rsidRPr="00BD22DD">
              <w:rPr>
                <w:rFonts w:ascii="標楷體" w:eastAsia="標楷體" w:hAnsi="標楷體" w:hint="eastAsia"/>
                <w:b/>
                <w:noProof/>
                <w:spacing w:val="-20"/>
                <w:sz w:val="20"/>
              </w:rPr>
              <w:t>新北市政府捷運工程局主管</w:t>
            </w:r>
          </w:p>
        </w:tc>
        <w:tc>
          <w:tcPr>
            <w:tcW w:w="3304" w:type="dxa"/>
            <w:gridSpan w:val="2"/>
            <w:tcBorders>
              <w:top w:val="nil"/>
              <w:left w:val="nil"/>
              <w:bottom w:val="nil"/>
              <w:right w:val="single" w:sz="4" w:space="0" w:color="auto"/>
            </w:tcBorders>
            <w:noWrap/>
            <w:vAlign w:val="center"/>
            <w:hideMark/>
          </w:tcPr>
          <w:p w14:paraId="445C1B6E" w14:textId="6FBE3E3A" w:rsidR="00457C9D" w:rsidRPr="00D67BDA" w:rsidRDefault="00457C9D" w:rsidP="00457C9D">
            <w:pPr>
              <w:jc w:val="right"/>
              <w:rPr>
                <w:rFonts w:ascii="新細明體" w:hAnsi="新細明體"/>
                <w:b/>
                <w:noProof/>
                <w:sz w:val="20"/>
              </w:rPr>
            </w:pPr>
            <w:r w:rsidRPr="00D67BDA">
              <w:rPr>
                <w:rFonts w:ascii="新細明體" w:hAnsi="新細明體"/>
                <w:b/>
                <w:noProof/>
                <w:sz w:val="20"/>
              </w:rPr>
              <w:t>6,922,596,292</w:t>
            </w:r>
          </w:p>
        </w:tc>
        <w:tc>
          <w:tcPr>
            <w:tcW w:w="3021" w:type="dxa"/>
            <w:gridSpan w:val="4"/>
            <w:tcBorders>
              <w:top w:val="nil"/>
              <w:left w:val="nil"/>
              <w:bottom w:val="nil"/>
              <w:right w:val="single" w:sz="4" w:space="0" w:color="auto"/>
            </w:tcBorders>
            <w:noWrap/>
            <w:vAlign w:val="center"/>
            <w:hideMark/>
          </w:tcPr>
          <w:p w14:paraId="1C9525A0" w14:textId="1A2FE387" w:rsidR="00457C9D" w:rsidRPr="00D67BDA" w:rsidRDefault="00457C9D" w:rsidP="00457C9D">
            <w:pPr>
              <w:jc w:val="right"/>
              <w:rPr>
                <w:rFonts w:ascii="新細明體" w:hAnsi="新細明體"/>
                <w:b/>
                <w:noProof/>
                <w:sz w:val="20"/>
              </w:rPr>
            </w:pPr>
            <w:r w:rsidRPr="00D67BDA">
              <w:rPr>
                <w:rFonts w:ascii="新細明體" w:hAnsi="新細明體"/>
                <w:b/>
                <w:sz w:val="20"/>
              </w:rPr>
              <w:t>－</w:t>
            </w:r>
          </w:p>
        </w:tc>
      </w:tr>
      <w:tr w:rsidR="00457C9D" w:rsidRPr="00774DF2" w14:paraId="073072EA" w14:textId="77777777" w:rsidTr="006B551F">
        <w:trPr>
          <w:trHeight w:val="921"/>
        </w:trPr>
        <w:tc>
          <w:tcPr>
            <w:tcW w:w="3599" w:type="dxa"/>
            <w:gridSpan w:val="4"/>
            <w:tcBorders>
              <w:top w:val="nil"/>
              <w:left w:val="nil"/>
              <w:bottom w:val="nil"/>
              <w:right w:val="single" w:sz="4" w:space="0" w:color="auto"/>
            </w:tcBorders>
            <w:noWrap/>
            <w:vAlign w:val="center"/>
            <w:hideMark/>
          </w:tcPr>
          <w:p w14:paraId="161357A2" w14:textId="0C84EF55" w:rsidR="00457C9D" w:rsidRPr="00BD22DD" w:rsidRDefault="00457C9D" w:rsidP="00457C9D">
            <w:pPr>
              <w:ind w:leftChars="100" w:left="251" w:right="57" w:hanging="11"/>
              <w:jc w:val="distribute"/>
              <w:rPr>
                <w:rFonts w:ascii="新細明體" w:eastAsia="標楷體" w:hAnsi="新細明體"/>
                <w:noProof/>
                <w:spacing w:val="-20"/>
                <w:sz w:val="20"/>
              </w:rPr>
            </w:pPr>
            <w:r w:rsidRPr="00BD22DD">
              <w:rPr>
                <w:rFonts w:ascii="新細明體" w:eastAsia="標楷體" w:hAnsi="新細明體" w:hint="eastAsia"/>
                <w:noProof/>
                <w:spacing w:val="-20"/>
                <w:sz w:val="20"/>
              </w:rPr>
              <w:t>新北市軌道建設發展基金</w:t>
            </w:r>
          </w:p>
        </w:tc>
        <w:tc>
          <w:tcPr>
            <w:tcW w:w="3304" w:type="dxa"/>
            <w:gridSpan w:val="2"/>
            <w:tcBorders>
              <w:top w:val="nil"/>
              <w:left w:val="nil"/>
              <w:bottom w:val="nil"/>
              <w:right w:val="single" w:sz="4" w:space="0" w:color="auto"/>
            </w:tcBorders>
            <w:noWrap/>
            <w:vAlign w:val="center"/>
            <w:hideMark/>
          </w:tcPr>
          <w:p w14:paraId="7F158DD5" w14:textId="6FCA76B7" w:rsidR="00457C9D" w:rsidRPr="00D67BDA" w:rsidRDefault="00457C9D" w:rsidP="00457C9D">
            <w:pPr>
              <w:jc w:val="right"/>
              <w:rPr>
                <w:rFonts w:ascii="新細明體" w:hAnsi="新細明體"/>
                <w:noProof/>
                <w:sz w:val="20"/>
              </w:rPr>
            </w:pPr>
            <w:r w:rsidRPr="00D67BDA">
              <w:rPr>
                <w:rFonts w:ascii="新細明體" w:hAnsi="新細明體"/>
                <w:noProof/>
                <w:sz w:val="20"/>
              </w:rPr>
              <w:t>6,922,596,292</w:t>
            </w:r>
          </w:p>
        </w:tc>
        <w:tc>
          <w:tcPr>
            <w:tcW w:w="3021" w:type="dxa"/>
            <w:gridSpan w:val="4"/>
            <w:tcBorders>
              <w:top w:val="nil"/>
              <w:left w:val="nil"/>
              <w:bottom w:val="nil"/>
              <w:right w:val="single" w:sz="4" w:space="0" w:color="auto"/>
            </w:tcBorders>
            <w:noWrap/>
            <w:vAlign w:val="center"/>
            <w:hideMark/>
          </w:tcPr>
          <w:p w14:paraId="78EF161E" w14:textId="41DBEE5B"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r>
      <w:tr w:rsidR="00457C9D" w:rsidRPr="00774DF2" w14:paraId="1F59CCF2" w14:textId="77777777" w:rsidTr="006B551F">
        <w:trPr>
          <w:trHeight w:val="921"/>
        </w:trPr>
        <w:tc>
          <w:tcPr>
            <w:tcW w:w="3599" w:type="dxa"/>
            <w:gridSpan w:val="4"/>
            <w:tcBorders>
              <w:top w:val="nil"/>
              <w:left w:val="nil"/>
              <w:bottom w:val="nil"/>
              <w:right w:val="single" w:sz="4" w:space="0" w:color="auto"/>
            </w:tcBorders>
            <w:noWrap/>
            <w:vAlign w:val="center"/>
            <w:hideMark/>
          </w:tcPr>
          <w:p w14:paraId="68B531C7" w14:textId="026C1B83" w:rsidR="00457C9D" w:rsidRPr="00BD22DD" w:rsidRDefault="00457C9D" w:rsidP="00457C9D">
            <w:pPr>
              <w:ind w:leftChars="10" w:left="24" w:right="57"/>
              <w:jc w:val="distribute"/>
              <w:rPr>
                <w:rFonts w:ascii="標楷體" w:eastAsia="標楷體" w:hAnsi="標楷體"/>
                <w:noProof/>
                <w:spacing w:val="-20"/>
                <w:sz w:val="20"/>
              </w:rPr>
            </w:pPr>
            <w:r w:rsidRPr="00BD22DD">
              <w:rPr>
                <w:rFonts w:ascii="新細明體" w:eastAsia="標楷體" w:hAnsi="新細明體" w:hint="eastAsia"/>
                <w:b/>
                <w:noProof/>
                <w:spacing w:val="-20"/>
                <w:sz w:val="20"/>
              </w:rPr>
              <w:t>新北市政府經濟發展局主管</w:t>
            </w:r>
          </w:p>
        </w:tc>
        <w:tc>
          <w:tcPr>
            <w:tcW w:w="3304" w:type="dxa"/>
            <w:gridSpan w:val="2"/>
            <w:tcBorders>
              <w:top w:val="nil"/>
              <w:left w:val="nil"/>
              <w:bottom w:val="nil"/>
              <w:right w:val="single" w:sz="4" w:space="0" w:color="auto"/>
            </w:tcBorders>
            <w:noWrap/>
            <w:vAlign w:val="center"/>
            <w:hideMark/>
          </w:tcPr>
          <w:p w14:paraId="0A439708" w14:textId="7B9F5D21" w:rsidR="00457C9D" w:rsidRPr="00D67BDA" w:rsidRDefault="00457C9D" w:rsidP="00457C9D">
            <w:pPr>
              <w:jc w:val="right"/>
              <w:rPr>
                <w:rFonts w:ascii="新細明體" w:hAnsi="新細明體"/>
                <w:b/>
                <w:noProof/>
                <w:sz w:val="20"/>
              </w:rPr>
            </w:pPr>
            <w:r w:rsidRPr="00D67BDA">
              <w:rPr>
                <w:rFonts w:ascii="新細明體" w:hAnsi="新細明體"/>
                <w:b/>
                <w:noProof/>
                <w:sz w:val="20"/>
              </w:rPr>
              <w:t>－</w:t>
            </w:r>
          </w:p>
        </w:tc>
        <w:tc>
          <w:tcPr>
            <w:tcW w:w="3021" w:type="dxa"/>
            <w:gridSpan w:val="4"/>
            <w:tcBorders>
              <w:top w:val="nil"/>
              <w:left w:val="nil"/>
              <w:bottom w:val="nil"/>
              <w:right w:val="single" w:sz="4" w:space="0" w:color="auto"/>
            </w:tcBorders>
            <w:noWrap/>
            <w:vAlign w:val="center"/>
            <w:hideMark/>
          </w:tcPr>
          <w:p w14:paraId="5E05CB6C" w14:textId="36C6A7AF" w:rsidR="00457C9D" w:rsidRPr="00D67BDA" w:rsidRDefault="00457C9D" w:rsidP="00457C9D">
            <w:pPr>
              <w:jc w:val="right"/>
              <w:rPr>
                <w:rFonts w:ascii="新細明體" w:hAnsi="新細明體"/>
                <w:b/>
                <w:noProof/>
                <w:sz w:val="20"/>
              </w:rPr>
            </w:pPr>
            <w:r w:rsidRPr="00D67BDA">
              <w:rPr>
                <w:rFonts w:ascii="新細明體" w:hAnsi="新細明體"/>
                <w:b/>
                <w:sz w:val="20"/>
              </w:rPr>
              <w:t>－</w:t>
            </w:r>
          </w:p>
        </w:tc>
      </w:tr>
      <w:tr w:rsidR="00457C9D" w:rsidRPr="00774DF2" w14:paraId="04491F84" w14:textId="77777777" w:rsidTr="006B551F">
        <w:trPr>
          <w:trHeight w:val="921"/>
        </w:trPr>
        <w:tc>
          <w:tcPr>
            <w:tcW w:w="3599" w:type="dxa"/>
            <w:gridSpan w:val="4"/>
            <w:tcBorders>
              <w:top w:val="nil"/>
              <w:left w:val="nil"/>
              <w:bottom w:val="nil"/>
              <w:right w:val="single" w:sz="4" w:space="0" w:color="auto"/>
            </w:tcBorders>
            <w:noWrap/>
            <w:vAlign w:val="center"/>
            <w:hideMark/>
          </w:tcPr>
          <w:p w14:paraId="1EC66BA5" w14:textId="77777777" w:rsidR="00457C9D" w:rsidRPr="00BD22DD" w:rsidRDefault="00457C9D" w:rsidP="00457C9D">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z w:val="20"/>
              </w:rPr>
              <w:t>新北市工業及產業用地</w:t>
            </w:r>
          </w:p>
          <w:p w14:paraId="61168DAF" w14:textId="3D1C5CF8" w:rsidR="00457C9D" w:rsidRPr="00BD22DD" w:rsidRDefault="00457C9D" w:rsidP="00457C9D">
            <w:pPr>
              <w:ind w:leftChars="100" w:left="251" w:right="57" w:hanging="11"/>
              <w:jc w:val="distribute"/>
              <w:rPr>
                <w:rFonts w:ascii="新細明體" w:eastAsia="標楷體" w:hAnsi="新細明體"/>
                <w:noProof/>
                <w:sz w:val="20"/>
              </w:rPr>
            </w:pPr>
            <w:r w:rsidRPr="00BD22DD">
              <w:rPr>
                <w:rFonts w:ascii="新細明體" w:eastAsia="標楷體" w:hAnsi="新細明體" w:hint="eastAsia"/>
                <w:noProof/>
                <w:sz w:val="20"/>
              </w:rPr>
              <w:t>開發管理基金</w:t>
            </w:r>
          </w:p>
        </w:tc>
        <w:tc>
          <w:tcPr>
            <w:tcW w:w="3304" w:type="dxa"/>
            <w:gridSpan w:val="2"/>
            <w:tcBorders>
              <w:top w:val="nil"/>
              <w:left w:val="nil"/>
              <w:bottom w:val="single" w:sz="8" w:space="0" w:color="auto"/>
              <w:right w:val="single" w:sz="4" w:space="0" w:color="auto"/>
            </w:tcBorders>
            <w:noWrap/>
            <w:vAlign w:val="center"/>
            <w:hideMark/>
          </w:tcPr>
          <w:p w14:paraId="39465927" w14:textId="114763F9" w:rsidR="00457C9D" w:rsidRPr="00D67BDA" w:rsidRDefault="00457C9D" w:rsidP="00457C9D">
            <w:pPr>
              <w:jc w:val="right"/>
              <w:rPr>
                <w:rFonts w:ascii="新細明體" w:hAnsi="新細明體"/>
                <w:noProof/>
                <w:sz w:val="20"/>
              </w:rPr>
            </w:pPr>
            <w:r w:rsidRPr="00D67BDA">
              <w:rPr>
                <w:rFonts w:ascii="新細明體" w:hAnsi="新細明體"/>
                <w:noProof/>
                <w:sz w:val="20"/>
              </w:rPr>
              <w:t>－</w:t>
            </w:r>
          </w:p>
        </w:tc>
        <w:tc>
          <w:tcPr>
            <w:tcW w:w="3021" w:type="dxa"/>
            <w:gridSpan w:val="4"/>
            <w:tcBorders>
              <w:top w:val="nil"/>
              <w:left w:val="nil"/>
              <w:bottom w:val="single" w:sz="8" w:space="0" w:color="auto"/>
              <w:right w:val="single" w:sz="4" w:space="0" w:color="auto"/>
            </w:tcBorders>
            <w:noWrap/>
            <w:vAlign w:val="center"/>
            <w:hideMark/>
          </w:tcPr>
          <w:p w14:paraId="5AD6FA31" w14:textId="0A089EFA" w:rsidR="00457C9D" w:rsidRPr="00D67BDA" w:rsidRDefault="00457C9D" w:rsidP="00457C9D">
            <w:pPr>
              <w:jc w:val="right"/>
              <w:rPr>
                <w:rFonts w:ascii="新細明體" w:hAnsi="新細明體"/>
                <w:noProof/>
                <w:sz w:val="20"/>
              </w:rPr>
            </w:pPr>
            <w:r w:rsidRPr="00D67BDA">
              <w:rPr>
                <w:rFonts w:ascii="新細明體" w:hAnsi="新細明體"/>
                <w:sz w:val="20"/>
              </w:rPr>
              <w:t>－</w:t>
            </w:r>
          </w:p>
        </w:tc>
      </w:tr>
      <w:tr w:rsidR="00380222" w:rsidRPr="00774DF2" w14:paraId="44865BF7" w14:textId="77777777" w:rsidTr="006B551F">
        <w:trPr>
          <w:gridAfter w:val="3"/>
          <w:wAfter w:w="2753" w:type="dxa"/>
          <w:trHeight w:hRule="exact" w:val="340"/>
        </w:trPr>
        <w:tc>
          <w:tcPr>
            <w:tcW w:w="7171" w:type="dxa"/>
            <w:gridSpan w:val="7"/>
            <w:tcBorders>
              <w:top w:val="single" w:sz="8" w:space="0" w:color="auto"/>
              <w:left w:val="nil"/>
              <w:bottom w:val="nil"/>
              <w:right w:val="nil"/>
            </w:tcBorders>
            <w:noWrap/>
            <w:vAlign w:val="center"/>
            <w:hideMark/>
          </w:tcPr>
          <w:p w14:paraId="044ACC25" w14:textId="4AE4AF0A" w:rsidR="00380222" w:rsidRPr="00774DF2" w:rsidRDefault="00380222" w:rsidP="00380222">
            <w:pPr>
              <w:spacing w:beforeLines="20" w:before="48"/>
              <w:jc w:val="both"/>
              <w:rPr>
                <w:rFonts w:ascii="新細明體" w:eastAsia="標楷體" w:hAnsi="新細明體"/>
                <w:sz w:val="18"/>
                <w:szCs w:val="18"/>
              </w:rPr>
            </w:pPr>
            <w:r w:rsidRPr="00774DF2">
              <w:rPr>
                <w:rFonts w:ascii="新細明體" w:eastAsia="標楷體" w:hAnsi="新細明體" w:cs="新細明體" w:hint="eastAsia"/>
                <w:kern w:val="0"/>
                <w:sz w:val="20"/>
              </w:rPr>
              <w:t>註：</w:t>
            </w:r>
            <w:r w:rsidR="004C327F" w:rsidRPr="004C327F">
              <w:rPr>
                <w:rFonts w:ascii="新細明體" w:eastAsia="標楷體" w:hAnsi="新細明體" w:cs="新細明體" w:hint="eastAsia"/>
                <w:kern w:val="0"/>
                <w:sz w:val="20"/>
              </w:rPr>
              <w:t>新北市醫療作業基金之分預算賸餘及短絀同時並列</w:t>
            </w:r>
            <w:r w:rsidRPr="00774DF2">
              <w:rPr>
                <w:rFonts w:ascii="新細明體" w:eastAsia="標楷體" w:hAnsi="新細明體" w:cs="新細明體" w:hint="eastAsia"/>
                <w:kern w:val="0"/>
                <w:sz w:val="20"/>
              </w:rPr>
              <w:t>。</w:t>
            </w:r>
          </w:p>
        </w:tc>
      </w:tr>
      <w:tr w:rsidR="00380222" w:rsidRPr="00774DF2" w14:paraId="48A038DB" w14:textId="77777777" w:rsidTr="006E6734">
        <w:trPr>
          <w:gridBefore w:val="1"/>
          <w:wBefore w:w="15" w:type="dxa"/>
          <w:trHeight w:hRule="exact" w:val="397"/>
        </w:trPr>
        <w:tc>
          <w:tcPr>
            <w:tcW w:w="9909" w:type="dxa"/>
            <w:gridSpan w:val="9"/>
            <w:noWrap/>
            <w:vAlign w:val="bottom"/>
            <w:hideMark/>
          </w:tcPr>
          <w:p w14:paraId="7182F93B" w14:textId="77777777" w:rsidR="00380222" w:rsidRPr="00774DF2" w:rsidRDefault="00380222" w:rsidP="006B551F">
            <w:pPr>
              <w:widowControl/>
              <w:jc w:val="both"/>
              <w:rPr>
                <w:rFonts w:ascii="標楷體" w:eastAsia="標楷體" w:hAnsi="標楷體" w:cs="新細明體"/>
                <w:b/>
                <w:kern w:val="0"/>
                <w:sz w:val="32"/>
                <w:szCs w:val="32"/>
              </w:rPr>
            </w:pPr>
            <w:r w:rsidRPr="0016068A">
              <w:rPr>
                <w:rFonts w:ascii="標楷體" w:eastAsia="標楷體" w:hAnsi="新細明體" w:cs="新細明體" w:hint="eastAsia"/>
                <w:b/>
                <w:bCs/>
                <w:kern w:val="0"/>
                <w:sz w:val="32"/>
                <w:szCs w:val="32"/>
                <w:u w:val="single"/>
              </w:rPr>
              <w:lastRenderedPageBreak/>
              <w:t>數額綜計表</w:t>
            </w:r>
            <w:r w:rsidRPr="0016068A">
              <w:rPr>
                <w:rFonts w:ascii="標楷體" w:eastAsia="標楷體" w:hAnsi="標楷體" w:cs="新細明體" w:hint="eastAsia"/>
                <w:b/>
                <w:kern w:val="0"/>
                <w:szCs w:val="24"/>
                <w:u w:val="single"/>
              </w:rPr>
              <w:t>（基金別）</w:t>
            </w:r>
            <w:r w:rsidRPr="00BD22DD">
              <w:rPr>
                <w:rFonts w:ascii="標楷體" w:eastAsia="標楷體" w:hAnsi="標楷體" w:cs="新細明體" w:hint="eastAsia"/>
                <w:kern w:val="0"/>
                <w:szCs w:val="24"/>
              </w:rPr>
              <w:t>（續）</w:t>
            </w:r>
          </w:p>
        </w:tc>
      </w:tr>
      <w:tr w:rsidR="00380222" w:rsidRPr="00774DF2" w14:paraId="531AC725" w14:textId="77777777" w:rsidTr="006E6734">
        <w:trPr>
          <w:gridBefore w:val="1"/>
          <w:wBefore w:w="15" w:type="dxa"/>
          <w:trHeight w:val="340"/>
        </w:trPr>
        <w:tc>
          <w:tcPr>
            <w:tcW w:w="8035" w:type="dxa"/>
            <w:gridSpan w:val="8"/>
            <w:tcBorders>
              <w:top w:val="nil"/>
              <w:left w:val="nil"/>
              <w:bottom w:val="single" w:sz="8" w:space="0" w:color="auto"/>
              <w:right w:val="nil"/>
            </w:tcBorders>
            <w:noWrap/>
            <w:vAlign w:val="bottom"/>
            <w:hideMark/>
          </w:tcPr>
          <w:p w14:paraId="45B1FD1B" w14:textId="15247567" w:rsidR="00380222" w:rsidRPr="00774DF2" w:rsidRDefault="00380222" w:rsidP="006B551F">
            <w:pPr>
              <w:widowControl/>
              <w:spacing w:line="360" w:lineRule="exact"/>
              <w:jc w:val="both"/>
              <w:rPr>
                <w:rFonts w:ascii="新細明體" w:eastAsia="標楷體" w:hAnsi="新細明體" w:cs="新細明體"/>
                <w:kern w:val="0"/>
                <w:szCs w:val="24"/>
              </w:rPr>
            </w:pPr>
            <w:r>
              <w:rPr>
                <w:rFonts w:ascii="標楷體" w:eastAsia="標楷體" w:hAnsi="標楷體" w:cs="新細明體" w:hint="eastAsia"/>
                <w:kern w:val="0"/>
              </w:rPr>
              <w:t>11</w:t>
            </w:r>
            <w:r w:rsidR="004C327F">
              <w:rPr>
                <w:rFonts w:ascii="標楷體" w:eastAsia="標楷體" w:hAnsi="標楷體" w:cs="新細明體" w:hint="eastAsia"/>
                <w:kern w:val="0"/>
              </w:rPr>
              <w:t>3</w:t>
            </w:r>
            <w:r w:rsidRPr="00774DF2">
              <w:rPr>
                <w:rFonts w:ascii="新細明體" w:eastAsia="標楷體" w:hAnsi="新細明體" w:cs="新細明體" w:hint="eastAsia"/>
                <w:kern w:val="0"/>
              </w:rPr>
              <w:t>年度</w:t>
            </w:r>
          </w:p>
        </w:tc>
        <w:tc>
          <w:tcPr>
            <w:tcW w:w="1874" w:type="dxa"/>
            <w:tcBorders>
              <w:top w:val="nil"/>
              <w:left w:val="nil"/>
              <w:bottom w:val="single" w:sz="8" w:space="0" w:color="auto"/>
              <w:right w:val="nil"/>
            </w:tcBorders>
            <w:vAlign w:val="bottom"/>
            <w:hideMark/>
          </w:tcPr>
          <w:p w14:paraId="5847BC97" w14:textId="77777777" w:rsidR="00380222" w:rsidRPr="00774DF2" w:rsidRDefault="00380222" w:rsidP="006B551F">
            <w:pPr>
              <w:widowControl/>
              <w:spacing w:line="360" w:lineRule="exact"/>
              <w:ind w:right="-6"/>
              <w:jc w:val="right"/>
              <w:rPr>
                <w:rFonts w:ascii="新細明體" w:eastAsia="標楷體" w:hAnsi="新細明體" w:cs="新細明體"/>
                <w:kern w:val="0"/>
                <w:sz w:val="20"/>
              </w:rPr>
            </w:pPr>
            <w:r w:rsidRPr="00774DF2">
              <w:rPr>
                <w:rFonts w:ascii="新細明體" w:eastAsia="標楷體" w:hAnsi="新細明體" w:cs="新細明體" w:hint="eastAsia"/>
                <w:kern w:val="0"/>
                <w:sz w:val="20"/>
              </w:rPr>
              <w:t>單位：新臺幣元</w:t>
            </w:r>
          </w:p>
        </w:tc>
      </w:tr>
      <w:tr w:rsidR="004C327F" w:rsidRPr="00774DF2" w14:paraId="6872313B" w14:textId="77777777" w:rsidTr="006E6734">
        <w:trPr>
          <w:gridBefore w:val="1"/>
          <w:wBefore w:w="15" w:type="dxa"/>
          <w:trHeight w:hRule="exact" w:val="907"/>
        </w:trPr>
        <w:tc>
          <w:tcPr>
            <w:tcW w:w="2513" w:type="dxa"/>
            <w:gridSpan w:val="2"/>
            <w:tcBorders>
              <w:top w:val="single" w:sz="8" w:space="0" w:color="auto"/>
              <w:left w:val="nil"/>
              <w:bottom w:val="nil"/>
              <w:right w:val="single" w:sz="4" w:space="0" w:color="auto"/>
            </w:tcBorders>
            <w:noWrap/>
            <w:vAlign w:val="center"/>
            <w:hideMark/>
          </w:tcPr>
          <w:p w14:paraId="4556AB8F" w14:textId="4DC194BA" w:rsidR="004C327F" w:rsidRPr="00BD22DD" w:rsidRDefault="004C327F"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hint="eastAsia"/>
                <w:noProof/>
                <w:spacing w:val="4"/>
                <w:sz w:val="20"/>
              </w:rPr>
              <w:t>合計</w:t>
            </w:r>
          </w:p>
        </w:tc>
        <w:tc>
          <w:tcPr>
            <w:tcW w:w="2576" w:type="dxa"/>
            <w:gridSpan w:val="2"/>
            <w:tcBorders>
              <w:top w:val="single" w:sz="8" w:space="0" w:color="auto"/>
              <w:left w:val="nil"/>
              <w:bottom w:val="nil"/>
              <w:right w:val="single" w:sz="4" w:space="0" w:color="auto"/>
            </w:tcBorders>
            <w:vAlign w:val="center"/>
          </w:tcPr>
          <w:p w14:paraId="290073FA" w14:textId="66404698" w:rsidR="004C327F" w:rsidRPr="00BD22DD" w:rsidRDefault="004C327F"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hint="eastAsia"/>
                <w:sz w:val="20"/>
              </w:rPr>
              <w:t>撥用賸餘</w:t>
            </w:r>
          </w:p>
        </w:tc>
        <w:tc>
          <w:tcPr>
            <w:tcW w:w="2552" w:type="dxa"/>
            <w:gridSpan w:val="3"/>
            <w:tcBorders>
              <w:top w:val="single" w:sz="8" w:space="0" w:color="auto"/>
              <w:left w:val="nil"/>
              <w:bottom w:val="nil"/>
              <w:right w:val="single" w:sz="4" w:space="0" w:color="auto"/>
            </w:tcBorders>
            <w:vAlign w:val="center"/>
            <w:hideMark/>
          </w:tcPr>
          <w:p w14:paraId="116E0E4C" w14:textId="37957DEA" w:rsidR="004C327F" w:rsidRPr="00BD22DD" w:rsidRDefault="004C327F" w:rsidP="004C327F">
            <w:pPr>
              <w:ind w:leftChars="10" w:left="24" w:rightChars="10" w:right="24"/>
              <w:jc w:val="distribute"/>
              <w:rPr>
                <w:rFonts w:ascii="新細明體" w:eastAsia="標楷體" w:hAnsi="新細明體" w:cs="新細明體"/>
                <w:sz w:val="20"/>
              </w:rPr>
            </w:pPr>
            <w:r w:rsidRPr="00BD22DD">
              <w:rPr>
                <w:rFonts w:ascii="新細明體" w:eastAsia="標楷體" w:hAnsi="新細明體" w:cs="新細明體" w:hint="eastAsia"/>
                <w:sz w:val="20"/>
              </w:rPr>
              <w:t>合計</w:t>
            </w:r>
          </w:p>
        </w:tc>
        <w:tc>
          <w:tcPr>
            <w:tcW w:w="2268" w:type="dxa"/>
            <w:gridSpan w:val="2"/>
            <w:tcBorders>
              <w:top w:val="single" w:sz="8" w:space="0" w:color="auto"/>
              <w:left w:val="nil"/>
              <w:bottom w:val="nil"/>
              <w:right w:val="nil"/>
            </w:tcBorders>
            <w:noWrap/>
            <w:vAlign w:val="center"/>
            <w:hideMark/>
          </w:tcPr>
          <w:p w14:paraId="4627303B" w14:textId="5C0248A0" w:rsidR="004C327F" w:rsidRPr="00BD22DD" w:rsidRDefault="004C327F" w:rsidP="004C327F">
            <w:pPr>
              <w:ind w:leftChars="10" w:left="24" w:rightChars="10" w:right="24"/>
              <w:jc w:val="distribute"/>
              <w:rPr>
                <w:rFonts w:ascii="新細明體" w:eastAsia="標楷體" w:hAnsi="新細明體"/>
                <w:b/>
                <w:noProof/>
                <w:spacing w:val="4"/>
                <w:sz w:val="20"/>
              </w:rPr>
            </w:pPr>
            <w:r w:rsidRPr="00BD22DD">
              <w:rPr>
                <w:rFonts w:ascii="新細明體" w:eastAsia="標楷體" w:hAnsi="新細明體" w:hint="eastAsia"/>
                <w:sz w:val="20"/>
              </w:rPr>
              <w:t>待填補之短絀</w:t>
            </w:r>
          </w:p>
        </w:tc>
      </w:tr>
      <w:tr w:rsidR="004C327F" w:rsidRPr="00774DF2" w14:paraId="5CAAA9D0" w14:textId="77777777" w:rsidTr="006B551F">
        <w:trPr>
          <w:gridBefore w:val="1"/>
          <w:wBefore w:w="15" w:type="dxa"/>
          <w:trHeight w:val="923"/>
        </w:trPr>
        <w:tc>
          <w:tcPr>
            <w:tcW w:w="2513" w:type="dxa"/>
            <w:gridSpan w:val="2"/>
            <w:tcBorders>
              <w:top w:val="single" w:sz="8" w:space="0" w:color="auto"/>
              <w:left w:val="nil"/>
              <w:bottom w:val="nil"/>
              <w:right w:val="single" w:sz="4" w:space="0" w:color="auto"/>
            </w:tcBorders>
            <w:noWrap/>
            <w:vAlign w:val="center"/>
            <w:hideMark/>
          </w:tcPr>
          <w:p w14:paraId="7FD7908D" w14:textId="4BAEA2FC"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noProof/>
                <w:sz w:val="20"/>
              </w:rPr>
              <w:t>7,414,341,472</w:t>
            </w:r>
          </w:p>
        </w:tc>
        <w:tc>
          <w:tcPr>
            <w:tcW w:w="2576" w:type="dxa"/>
            <w:gridSpan w:val="2"/>
            <w:tcBorders>
              <w:top w:val="single" w:sz="8" w:space="0" w:color="auto"/>
              <w:left w:val="nil"/>
              <w:bottom w:val="nil"/>
              <w:right w:val="single" w:sz="4" w:space="0" w:color="auto"/>
            </w:tcBorders>
            <w:vAlign w:val="center"/>
          </w:tcPr>
          <w:p w14:paraId="0BD1758D" w14:textId="39F0C6B4"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3,654,792,290</w:t>
            </w:r>
          </w:p>
        </w:tc>
        <w:tc>
          <w:tcPr>
            <w:tcW w:w="2552" w:type="dxa"/>
            <w:gridSpan w:val="3"/>
            <w:tcBorders>
              <w:top w:val="single" w:sz="8" w:space="0" w:color="auto"/>
              <w:left w:val="nil"/>
              <w:bottom w:val="nil"/>
              <w:right w:val="single" w:sz="4" w:space="0" w:color="auto"/>
            </w:tcBorders>
            <w:vAlign w:val="center"/>
            <w:hideMark/>
          </w:tcPr>
          <w:p w14:paraId="7D974D4E" w14:textId="5ADC9454"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3,654,792,290</w:t>
            </w:r>
          </w:p>
        </w:tc>
        <w:tc>
          <w:tcPr>
            <w:tcW w:w="2268" w:type="dxa"/>
            <w:gridSpan w:val="2"/>
            <w:tcBorders>
              <w:top w:val="single" w:sz="8" w:space="0" w:color="auto"/>
              <w:left w:val="nil"/>
              <w:bottom w:val="nil"/>
              <w:right w:val="nil"/>
            </w:tcBorders>
            <w:noWrap/>
            <w:vAlign w:val="center"/>
            <w:hideMark/>
          </w:tcPr>
          <w:p w14:paraId="307D942F" w14:textId="5B0CA372"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3,759,549,182</w:t>
            </w:r>
          </w:p>
        </w:tc>
      </w:tr>
      <w:tr w:rsidR="004C327F" w:rsidRPr="00774DF2" w14:paraId="193D5084"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1A416921" w14:textId="58E66CEB"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noProof/>
                <w:sz w:val="20"/>
              </w:rPr>
              <w:t>36,107,707</w:t>
            </w:r>
          </w:p>
        </w:tc>
        <w:tc>
          <w:tcPr>
            <w:tcW w:w="2576" w:type="dxa"/>
            <w:gridSpan w:val="2"/>
            <w:tcBorders>
              <w:top w:val="nil"/>
              <w:left w:val="nil"/>
              <w:bottom w:val="nil"/>
              <w:right w:val="single" w:sz="4" w:space="0" w:color="auto"/>
            </w:tcBorders>
            <w:vAlign w:val="center"/>
          </w:tcPr>
          <w:p w14:paraId="5A6AE549" w14:textId="1BA3EEB5"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noProof/>
                <w:sz w:val="20"/>
              </w:rPr>
              <w:t>2,228,048</w:t>
            </w:r>
          </w:p>
        </w:tc>
        <w:tc>
          <w:tcPr>
            <w:tcW w:w="2552" w:type="dxa"/>
            <w:gridSpan w:val="3"/>
            <w:tcBorders>
              <w:top w:val="nil"/>
              <w:left w:val="nil"/>
              <w:bottom w:val="nil"/>
              <w:right w:val="single" w:sz="4" w:space="0" w:color="auto"/>
            </w:tcBorders>
            <w:vAlign w:val="center"/>
            <w:hideMark/>
          </w:tcPr>
          <w:p w14:paraId="51EB1A9A" w14:textId="3005DA31"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noProof/>
                <w:sz w:val="20"/>
              </w:rPr>
              <w:t>2,228,048</w:t>
            </w:r>
          </w:p>
        </w:tc>
        <w:tc>
          <w:tcPr>
            <w:tcW w:w="2268" w:type="dxa"/>
            <w:gridSpan w:val="2"/>
            <w:noWrap/>
            <w:vAlign w:val="center"/>
            <w:hideMark/>
          </w:tcPr>
          <w:p w14:paraId="4368742A" w14:textId="1A1B00FB"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33,879,659</w:t>
            </w:r>
          </w:p>
        </w:tc>
      </w:tr>
      <w:tr w:rsidR="004C327F" w:rsidRPr="00774DF2" w14:paraId="4450DCE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6046A8F3" w14:textId="656013F5"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36,107,707</w:t>
            </w:r>
          </w:p>
        </w:tc>
        <w:tc>
          <w:tcPr>
            <w:tcW w:w="2576" w:type="dxa"/>
            <w:gridSpan w:val="2"/>
            <w:tcBorders>
              <w:top w:val="nil"/>
              <w:left w:val="nil"/>
              <w:bottom w:val="nil"/>
              <w:right w:val="single" w:sz="4" w:space="0" w:color="auto"/>
            </w:tcBorders>
            <w:vAlign w:val="center"/>
          </w:tcPr>
          <w:p w14:paraId="11CC59AE" w14:textId="0DD30AD0"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2,228,048</w:t>
            </w:r>
          </w:p>
        </w:tc>
        <w:tc>
          <w:tcPr>
            <w:tcW w:w="2552" w:type="dxa"/>
            <w:gridSpan w:val="3"/>
            <w:tcBorders>
              <w:top w:val="nil"/>
              <w:left w:val="nil"/>
              <w:bottom w:val="nil"/>
              <w:right w:val="single" w:sz="4" w:space="0" w:color="auto"/>
            </w:tcBorders>
            <w:vAlign w:val="center"/>
            <w:hideMark/>
          </w:tcPr>
          <w:p w14:paraId="67993529" w14:textId="1CF0A583"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2,228,048</w:t>
            </w:r>
          </w:p>
        </w:tc>
        <w:tc>
          <w:tcPr>
            <w:tcW w:w="2268" w:type="dxa"/>
            <w:gridSpan w:val="2"/>
            <w:noWrap/>
            <w:vAlign w:val="center"/>
            <w:hideMark/>
          </w:tcPr>
          <w:p w14:paraId="7B9954A3" w14:textId="44229E53"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33,879,659</w:t>
            </w:r>
          </w:p>
        </w:tc>
      </w:tr>
      <w:tr w:rsidR="004C327F" w:rsidRPr="00774DF2" w14:paraId="587D4411"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tcPr>
          <w:p w14:paraId="6D36CB0D" w14:textId="250F294F"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w:t>
            </w:r>
          </w:p>
        </w:tc>
        <w:tc>
          <w:tcPr>
            <w:tcW w:w="2576" w:type="dxa"/>
            <w:gridSpan w:val="2"/>
            <w:tcBorders>
              <w:top w:val="nil"/>
              <w:left w:val="nil"/>
              <w:bottom w:val="nil"/>
              <w:right w:val="single" w:sz="4" w:space="0" w:color="auto"/>
            </w:tcBorders>
            <w:vAlign w:val="center"/>
          </w:tcPr>
          <w:p w14:paraId="6A18A2B6" w14:textId="7A7D4DCF" w:rsidR="004C327F" w:rsidRPr="00D67BDA" w:rsidRDefault="004C327F" w:rsidP="004C327F">
            <w:pPr>
              <w:jc w:val="right"/>
              <w:rPr>
                <w:rFonts w:ascii="新細明體" w:eastAsia="新細明體" w:hAnsi="新細明體"/>
                <w:b/>
                <w:sz w:val="20"/>
                <w:szCs w:val="20"/>
              </w:rPr>
            </w:pPr>
            <w:r w:rsidRPr="00D67BDA">
              <w:rPr>
                <w:rFonts w:ascii="新細明體" w:hAnsi="新細明體"/>
                <w:b/>
                <w:sz w:val="20"/>
              </w:rPr>
              <w:t>－</w:t>
            </w:r>
          </w:p>
        </w:tc>
        <w:tc>
          <w:tcPr>
            <w:tcW w:w="2552" w:type="dxa"/>
            <w:gridSpan w:val="3"/>
            <w:tcBorders>
              <w:top w:val="nil"/>
              <w:left w:val="nil"/>
              <w:bottom w:val="nil"/>
              <w:right w:val="single" w:sz="4" w:space="0" w:color="auto"/>
            </w:tcBorders>
            <w:vAlign w:val="center"/>
          </w:tcPr>
          <w:p w14:paraId="4E271D06" w14:textId="2074F0CF" w:rsidR="004C327F" w:rsidRPr="00D67BDA" w:rsidRDefault="004C327F" w:rsidP="004C327F">
            <w:pPr>
              <w:jc w:val="right"/>
              <w:rPr>
                <w:rFonts w:ascii="新細明體" w:eastAsia="新細明體" w:hAnsi="新細明體"/>
                <w:b/>
                <w:sz w:val="20"/>
                <w:szCs w:val="20"/>
              </w:rPr>
            </w:pPr>
            <w:r w:rsidRPr="00D67BDA">
              <w:rPr>
                <w:rFonts w:ascii="新細明體" w:hAnsi="新細明體"/>
                <w:b/>
                <w:sz w:val="20"/>
              </w:rPr>
              <w:t>－</w:t>
            </w:r>
          </w:p>
        </w:tc>
        <w:tc>
          <w:tcPr>
            <w:tcW w:w="2268" w:type="dxa"/>
            <w:gridSpan w:val="2"/>
            <w:noWrap/>
            <w:vAlign w:val="center"/>
          </w:tcPr>
          <w:p w14:paraId="4D914127" w14:textId="5CB73436" w:rsidR="004C327F" w:rsidRPr="00D67BDA" w:rsidRDefault="004C327F" w:rsidP="004C327F">
            <w:pPr>
              <w:jc w:val="right"/>
              <w:rPr>
                <w:rFonts w:ascii="新細明體" w:eastAsia="新細明體" w:hAnsi="新細明體"/>
                <w:b/>
                <w:sz w:val="20"/>
                <w:szCs w:val="20"/>
              </w:rPr>
            </w:pPr>
            <w:r w:rsidRPr="00D67BDA">
              <w:rPr>
                <w:rFonts w:ascii="新細明體" w:hAnsi="新細明體"/>
                <w:b/>
                <w:sz w:val="20"/>
              </w:rPr>
              <w:t>－</w:t>
            </w:r>
          </w:p>
        </w:tc>
      </w:tr>
      <w:tr w:rsidR="004C327F" w:rsidRPr="00774DF2" w14:paraId="3A73294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tcPr>
          <w:p w14:paraId="58A92447" w14:textId="67E3CDDA"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w:t>
            </w:r>
          </w:p>
        </w:tc>
        <w:tc>
          <w:tcPr>
            <w:tcW w:w="2576" w:type="dxa"/>
            <w:gridSpan w:val="2"/>
            <w:tcBorders>
              <w:top w:val="nil"/>
              <w:left w:val="nil"/>
              <w:bottom w:val="nil"/>
              <w:right w:val="single" w:sz="4" w:space="0" w:color="auto"/>
            </w:tcBorders>
            <w:vAlign w:val="center"/>
          </w:tcPr>
          <w:p w14:paraId="6BE1AB68" w14:textId="74DCF3A3"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w:t>
            </w:r>
          </w:p>
        </w:tc>
        <w:tc>
          <w:tcPr>
            <w:tcW w:w="2552" w:type="dxa"/>
            <w:gridSpan w:val="3"/>
            <w:tcBorders>
              <w:top w:val="nil"/>
              <w:left w:val="nil"/>
              <w:bottom w:val="nil"/>
              <w:right w:val="single" w:sz="4" w:space="0" w:color="auto"/>
            </w:tcBorders>
            <w:vAlign w:val="center"/>
          </w:tcPr>
          <w:p w14:paraId="4B799909" w14:textId="342CB9F7"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w:t>
            </w:r>
          </w:p>
        </w:tc>
        <w:tc>
          <w:tcPr>
            <w:tcW w:w="2268" w:type="dxa"/>
            <w:gridSpan w:val="2"/>
            <w:noWrap/>
            <w:vAlign w:val="center"/>
          </w:tcPr>
          <w:p w14:paraId="12F0C99C" w14:textId="61BE0AE1"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w:t>
            </w:r>
          </w:p>
        </w:tc>
      </w:tr>
      <w:tr w:rsidR="004C327F" w:rsidRPr="00774DF2" w14:paraId="0C18561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6F029CAB" w14:textId="681CD010"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455,637,473</w:t>
            </w:r>
          </w:p>
        </w:tc>
        <w:tc>
          <w:tcPr>
            <w:tcW w:w="2576" w:type="dxa"/>
            <w:gridSpan w:val="2"/>
            <w:tcBorders>
              <w:top w:val="nil"/>
              <w:left w:val="nil"/>
              <w:bottom w:val="nil"/>
              <w:right w:val="single" w:sz="4" w:space="0" w:color="auto"/>
            </w:tcBorders>
            <w:vAlign w:val="center"/>
          </w:tcPr>
          <w:p w14:paraId="52414834" w14:textId="698C1091"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455,637,473</w:t>
            </w:r>
          </w:p>
        </w:tc>
        <w:tc>
          <w:tcPr>
            <w:tcW w:w="2552" w:type="dxa"/>
            <w:gridSpan w:val="3"/>
            <w:tcBorders>
              <w:top w:val="nil"/>
              <w:left w:val="nil"/>
              <w:bottom w:val="nil"/>
              <w:right w:val="single" w:sz="4" w:space="0" w:color="auto"/>
            </w:tcBorders>
            <w:vAlign w:val="center"/>
            <w:hideMark/>
          </w:tcPr>
          <w:p w14:paraId="2D7BC4F0" w14:textId="53C39BD5"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455,637,473</w:t>
            </w:r>
          </w:p>
        </w:tc>
        <w:tc>
          <w:tcPr>
            <w:tcW w:w="2268" w:type="dxa"/>
            <w:gridSpan w:val="2"/>
            <w:noWrap/>
            <w:vAlign w:val="center"/>
            <w:hideMark/>
          </w:tcPr>
          <w:p w14:paraId="003F010F" w14:textId="763AF03E"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w:t>
            </w:r>
          </w:p>
        </w:tc>
      </w:tr>
      <w:tr w:rsidR="004C327F" w:rsidRPr="00D67BDA" w14:paraId="520447D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1CAABE2B" w14:textId="24A09230"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455,637,473</w:t>
            </w:r>
          </w:p>
        </w:tc>
        <w:tc>
          <w:tcPr>
            <w:tcW w:w="2576" w:type="dxa"/>
            <w:gridSpan w:val="2"/>
            <w:tcBorders>
              <w:top w:val="nil"/>
              <w:left w:val="nil"/>
              <w:bottom w:val="nil"/>
              <w:right w:val="single" w:sz="4" w:space="0" w:color="auto"/>
            </w:tcBorders>
            <w:vAlign w:val="center"/>
          </w:tcPr>
          <w:p w14:paraId="5D4E405E" w14:textId="26C437A1"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455,637,473</w:t>
            </w:r>
          </w:p>
        </w:tc>
        <w:tc>
          <w:tcPr>
            <w:tcW w:w="2552" w:type="dxa"/>
            <w:gridSpan w:val="3"/>
            <w:tcBorders>
              <w:top w:val="nil"/>
              <w:left w:val="nil"/>
              <w:bottom w:val="nil"/>
              <w:right w:val="single" w:sz="4" w:space="0" w:color="auto"/>
            </w:tcBorders>
            <w:vAlign w:val="center"/>
            <w:hideMark/>
          </w:tcPr>
          <w:p w14:paraId="1E082F0E" w14:textId="4A0C4C29"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455,637,473</w:t>
            </w:r>
          </w:p>
        </w:tc>
        <w:tc>
          <w:tcPr>
            <w:tcW w:w="2268" w:type="dxa"/>
            <w:gridSpan w:val="2"/>
            <w:noWrap/>
            <w:vAlign w:val="center"/>
            <w:hideMark/>
          </w:tcPr>
          <w:p w14:paraId="3B01E03D" w14:textId="312A7194"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w:t>
            </w:r>
          </w:p>
        </w:tc>
      </w:tr>
      <w:tr w:rsidR="004C327F" w:rsidRPr="00774DF2" w14:paraId="2E319EB3"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09441DF5" w14:textId="672EC0EC" w:rsidR="004C327F" w:rsidRPr="00952458" w:rsidRDefault="004C327F" w:rsidP="004C327F">
            <w:pPr>
              <w:jc w:val="right"/>
              <w:rPr>
                <w:rFonts w:ascii="新細明體" w:eastAsia="新細明體" w:hAnsi="新細明體"/>
                <w:b/>
                <w:noProof/>
                <w:sz w:val="20"/>
                <w:szCs w:val="20"/>
              </w:rPr>
            </w:pPr>
            <w:r w:rsidRPr="00BD22DD">
              <w:rPr>
                <w:rFonts w:ascii="新細明體" w:hAnsi="新細明體" w:hint="eastAsia"/>
                <w:b/>
                <w:noProof/>
                <w:sz w:val="20"/>
              </w:rPr>
              <w:t>－</w:t>
            </w:r>
          </w:p>
        </w:tc>
        <w:tc>
          <w:tcPr>
            <w:tcW w:w="2576" w:type="dxa"/>
            <w:gridSpan w:val="2"/>
            <w:tcBorders>
              <w:top w:val="nil"/>
              <w:left w:val="nil"/>
              <w:bottom w:val="nil"/>
              <w:right w:val="single" w:sz="4" w:space="0" w:color="auto"/>
            </w:tcBorders>
            <w:vAlign w:val="center"/>
          </w:tcPr>
          <w:p w14:paraId="153DEB3E" w14:textId="6B9EB010" w:rsidR="004C327F" w:rsidRPr="00952458" w:rsidRDefault="004C327F" w:rsidP="004C327F">
            <w:pPr>
              <w:jc w:val="right"/>
              <w:rPr>
                <w:rFonts w:ascii="新細明體" w:eastAsia="新細明體" w:hAnsi="新細明體"/>
                <w:b/>
                <w:sz w:val="20"/>
                <w:szCs w:val="20"/>
              </w:rPr>
            </w:pPr>
            <w:r w:rsidRPr="00F24FDE">
              <w:rPr>
                <w:rFonts w:ascii="新細明體" w:hAnsi="新細明體"/>
                <w:b/>
                <w:spacing w:val="4"/>
                <w:sz w:val="20"/>
              </w:rPr>
              <w:t>－</w:t>
            </w:r>
          </w:p>
        </w:tc>
        <w:tc>
          <w:tcPr>
            <w:tcW w:w="2552" w:type="dxa"/>
            <w:gridSpan w:val="3"/>
            <w:tcBorders>
              <w:top w:val="nil"/>
              <w:left w:val="nil"/>
              <w:bottom w:val="nil"/>
              <w:right w:val="single" w:sz="4" w:space="0" w:color="auto"/>
            </w:tcBorders>
            <w:vAlign w:val="center"/>
            <w:hideMark/>
          </w:tcPr>
          <w:p w14:paraId="03765596" w14:textId="2E5A9FC2" w:rsidR="004C327F" w:rsidRPr="00952458" w:rsidRDefault="004C327F" w:rsidP="004C327F">
            <w:pPr>
              <w:jc w:val="right"/>
              <w:rPr>
                <w:rFonts w:ascii="新細明體" w:eastAsia="新細明體" w:hAnsi="新細明體"/>
                <w:b/>
                <w:sz w:val="20"/>
                <w:szCs w:val="20"/>
              </w:rPr>
            </w:pPr>
            <w:r w:rsidRPr="00990534">
              <w:rPr>
                <w:rFonts w:ascii="新細明體" w:hAnsi="新細明體"/>
                <w:b/>
                <w:spacing w:val="4"/>
                <w:sz w:val="20"/>
              </w:rPr>
              <w:t>－</w:t>
            </w:r>
          </w:p>
        </w:tc>
        <w:tc>
          <w:tcPr>
            <w:tcW w:w="2268" w:type="dxa"/>
            <w:gridSpan w:val="2"/>
            <w:noWrap/>
            <w:vAlign w:val="center"/>
            <w:hideMark/>
          </w:tcPr>
          <w:p w14:paraId="6DBE0779" w14:textId="1EAC3632" w:rsidR="004C327F" w:rsidRPr="00952458" w:rsidRDefault="004C327F" w:rsidP="004C327F">
            <w:pPr>
              <w:jc w:val="right"/>
              <w:rPr>
                <w:rFonts w:ascii="新細明體" w:eastAsia="新細明體" w:hAnsi="新細明體"/>
                <w:b/>
                <w:sz w:val="20"/>
                <w:szCs w:val="20"/>
              </w:rPr>
            </w:pPr>
            <w:r w:rsidRPr="00B57E2E">
              <w:rPr>
                <w:rFonts w:ascii="新細明體" w:hAnsi="新細明體"/>
                <w:b/>
                <w:spacing w:val="4"/>
                <w:sz w:val="20"/>
              </w:rPr>
              <w:t>－</w:t>
            </w:r>
          </w:p>
        </w:tc>
      </w:tr>
      <w:tr w:rsidR="004C327F" w:rsidRPr="00774DF2" w14:paraId="2F8A9DC2"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40A208AD" w14:textId="77D7CA14" w:rsidR="004C327F" w:rsidRPr="00952458" w:rsidRDefault="004C327F" w:rsidP="004C327F">
            <w:pPr>
              <w:jc w:val="right"/>
              <w:rPr>
                <w:rFonts w:ascii="新細明體" w:eastAsia="新細明體" w:hAnsi="新細明體"/>
                <w:noProof/>
                <w:sz w:val="20"/>
                <w:szCs w:val="20"/>
              </w:rPr>
            </w:pPr>
            <w:r w:rsidRPr="00FB00F7">
              <w:rPr>
                <w:rFonts w:ascii="新細明體" w:hAnsi="新細明體" w:hint="eastAsia"/>
                <w:noProof/>
                <w:sz w:val="20"/>
              </w:rPr>
              <w:t>－</w:t>
            </w:r>
          </w:p>
        </w:tc>
        <w:tc>
          <w:tcPr>
            <w:tcW w:w="2576" w:type="dxa"/>
            <w:gridSpan w:val="2"/>
            <w:tcBorders>
              <w:top w:val="nil"/>
              <w:left w:val="nil"/>
              <w:bottom w:val="nil"/>
              <w:right w:val="single" w:sz="4" w:space="0" w:color="auto"/>
            </w:tcBorders>
            <w:vAlign w:val="center"/>
          </w:tcPr>
          <w:p w14:paraId="2333B1E9" w14:textId="6C444257" w:rsidR="004C327F" w:rsidRPr="00952458" w:rsidRDefault="004C327F" w:rsidP="004C327F">
            <w:pPr>
              <w:jc w:val="right"/>
              <w:rPr>
                <w:rFonts w:ascii="新細明體" w:eastAsia="新細明體" w:hAnsi="新細明體"/>
                <w:noProof/>
                <w:sz w:val="20"/>
                <w:szCs w:val="20"/>
              </w:rPr>
            </w:pPr>
            <w:r w:rsidRPr="00FB00F7">
              <w:rPr>
                <w:rFonts w:ascii="新細明體" w:hAnsi="新細明體"/>
                <w:spacing w:val="4"/>
                <w:sz w:val="20"/>
              </w:rPr>
              <w:t>－</w:t>
            </w:r>
          </w:p>
        </w:tc>
        <w:tc>
          <w:tcPr>
            <w:tcW w:w="2552" w:type="dxa"/>
            <w:gridSpan w:val="3"/>
            <w:tcBorders>
              <w:top w:val="nil"/>
              <w:left w:val="nil"/>
              <w:bottom w:val="nil"/>
              <w:right w:val="single" w:sz="4" w:space="0" w:color="auto"/>
            </w:tcBorders>
            <w:vAlign w:val="center"/>
            <w:hideMark/>
          </w:tcPr>
          <w:p w14:paraId="113D020D" w14:textId="70D3C15C" w:rsidR="004C327F" w:rsidRPr="00952458" w:rsidRDefault="004C327F" w:rsidP="004C327F">
            <w:pPr>
              <w:jc w:val="right"/>
              <w:rPr>
                <w:rFonts w:ascii="新細明體" w:eastAsia="新細明體" w:hAnsi="新細明體"/>
                <w:noProof/>
                <w:sz w:val="20"/>
                <w:szCs w:val="20"/>
              </w:rPr>
            </w:pPr>
            <w:r w:rsidRPr="00FB00F7">
              <w:rPr>
                <w:rFonts w:ascii="新細明體" w:hAnsi="新細明體"/>
                <w:spacing w:val="4"/>
                <w:sz w:val="20"/>
              </w:rPr>
              <w:t>－</w:t>
            </w:r>
          </w:p>
        </w:tc>
        <w:tc>
          <w:tcPr>
            <w:tcW w:w="2268" w:type="dxa"/>
            <w:gridSpan w:val="2"/>
            <w:noWrap/>
            <w:vAlign w:val="center"/>
            <w:hideMark/>
          </w:tcPr>
          <w:p w14:paraId="6C846E5C" w14:textId="58727A13" w:rsidR="004C327F" w:rsidRPr="00952458" w:rsidRDefault="004C327F" w:rsidP="004C327F">
            <w:pPr>
              <w:jc w:val="right"/>
              <w:rPr>
                <w:rFonts w:ascii="新細明體" w:eastAsia="新細明體" w:hAnsi="新細明體"/>
                <w:noProof/>
                <w:sz w:val="20"/>
                <w:szCs w:val="20"/>
              </w:rPr>
            </w:pPr>
            <w:r w:rsidRPr="00B57E2E">
              <w:rPr>
                <w:rFonts w:ascii="新細明體" w:hAnsi="新細明體"/>
                <w:spacing w:val="4"/>
                <w:sz w:val="20"/>
              </w:rPr>
              <w:t>－</w:t>
            </w:r>
          </w:p>
        </w:tc>
      </w:tr>
      <w:tr w:rsidR="004C327F" w:rsidRPr="00774DF2" w14:paraId="32EB4571"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73D2E953" w14:textId="42E0404E"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6,922,596,292</w:t>
            </w:r>
          </w:p>
        </w:tc>
        <w:tc>
          <w:tcPr>
            <w:tcW w:w="2576" w:type="dxa"/>
            <w:gridSpan w:val="2"/>
            <w:tcBorders>
              <w:top w:val="nil"/>
              <w:left w:val="nil"/>
              <w:bottom w:val="nil"/>
              <w:right w:val="single" w:sz="4" w:space="0" w:color="auto"/>
            </w:tcBorders>
            <w:vAlign w:val="center"/>
          </w:tcPr>
          <w:p w14:paraId="7D4E0AC9" w14:textId="675362F6" w:rsidR="004C327F" w:rsidRPr="00D67BDA" w:rsidRDefault="004C327F" w:rsidP="004C327F">
            <w:pPr>
              <w:jc w:val="right"/>
              <w:rPr>
                <w:rFonts w:ascii="新細明體" w:eastAsia="新細明體" w:hAnsi="新細明體"/>
                <w:b/>
                <w:sz w:val="20"/>
                <w:szCs w:val="20"/>
              </w:rPr>
            </w:pPr>
            <w:r w:rsidRPr="00D67BDA">
              <w:rPr>
                <w:rFonts w:ascii="新細明體" w:hAnsi="新細明體"/>
                <w:b/>
                <w:sz w:val="20"/>
              </w:rPr>
              <w:t>3,196,926,769</w:t>
            </w:r>
          </w:p>
        </w:tc>
        <w:tc>
          <w:tcPr>
            <w:tcW w:w="2552" w:type="dxa"/>
            <w:gridSpan w:val="3"/>
            <w:tcBorders>
              <w:top w:val="nil"/>
              <w:left w:val="nil"/>
              <w:bottom w:val="nil"/>
              <w:right w:val="single" w:sz="4" w:space="0" w:color="auto"/>
            </w:tcBorders>
            <w:vAlign w:val="center"/>
            <w:hideMark/>
          </w:tcPr>
          <w:p w14:paraId="3600C81E" w14:textId="2B794BEB" w:rsidR="004C327F" w:rsidRPr="00D67BDA" w:rsidRDefault="004C327F" w:rsidP="004C327F">
            <w:pPr>
              <w:jc w:val="right"/>
              <w:rPr>
                <w:rFonts w:ascii="新細明體" w:eastAsia="新細明體" w:hAnsi="新細明體"/>
                <w:b/>
                <w:sz w:val="20"/>
                <w:szCs w:val="20"/>
              </w:rPr>
            </w:pPr>
            <w:r w:rsidRPr="00D67BDA">
              <w:rPr>
                <w:rFonts w:ascii="新細明體" w:hAnsi="新細明體"/>
                <w:b/>
                <w:sz w:val="20"/>
              </w:rPr>
              <w:t>3,196,926,769</w:t>
            </w:r>
          </w:p>
        </w:tc>
        <w:tc>
          <w:tcPr>
            <w:tcW w:w="2268" w:type="dxa"/>
            <w:gridSpan w:val="2"/>
            <w:noWrap/>
            <w:vAlign w:val="center"/>
            <w:hideMark/>
          </w:tcPr>
          <w:p w14:paraId="5709ED8E" w14:textId="3FB4EFEC" w:rsidR="004C327F" w:rsidRPr="00D67BDA" w:rsidRDefault="004C327F" w:rsidP="004C327F">
            <w:pPr>
              <w:jc w:val="right"/>
              <w:rPr>
                <w:rFonts w:ascii="新細明體" w:eastAsia="新細明體" w:hAnsi="新細明體"/>
                <w:b/>
                <w:noProof/>
                <w:sz w:val="20"/>
                <w:szCs w:val="20"/>
              </w:rPr>
            </w:pPr>
            <w:r w:rsidRPr="00D67BDA">
              <w:rPr>
                <w:rFonts w:ascii="新細明體" w:hAnsi="新細明體"/>
                <w:b/>
                <w:sz w:val="20"/>
              </w:rPr>
              <w:t>3,725,669,523</w:t>
            </w:r>
          </w:p>
        </w:tc>
      </w:tr>
      <w:tr w:rsidR="004C327F" w:rsidRPr="00774DF2" w14:paraId="35D7832A" w14:textId="77777777" w:rsidTr="006B551F">
        <w:trPr>
          <w:gridBefore w:val="1"/>
          <w:wBefore w:w="15" w:type="dxa"/>
          <w:trHeight w:val="923"/>
        </w:trPr>
        <w:tc>
          <w:tcPr>
            <w:tcW w:w="2513" w:type="dxa"/>
            <w:gridSpan w:val="2"/>
            <w:tcBorders>
              <w:top w:val="nil"/>
              <w:left w:val="nil"/>
              <w:bottom w:val="nil"/>
              <w:right w:val="single" w:sz="4" w:space="0" w:color="auto"/>
            </w:tcBorders>
            <w:noWrap/>
            <w:vAlign w:val="center"/>
            <w:hideMark/>
          </w:tcPr>
          <w:p w14:paraId="06D3C643" w14:textId="0D1A292D"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6,922,596,292</w:t>
            </w:r>
          </w:p>
        </w:tc>
        <w:tc>
          <w:tcPr>
            <w:tcW w:w="2576" w:type="dxa"/>
            <w:gridSpan w:val="2"/>
            <w:tcBorders>
              <w:top w:val="nil"/>
              <w:left w:val="nil"/>
              <w:bottom w:val="nil"/>
              <w:right w:val="single" w:sz="4" w:space="0" w:color="auto"/>
            </w:tcBorders>
            <w:vAlign w:val="center"/>
          </w:tcPr>
          <w:p w14:paraId="0569B363" w14:textId="03142260"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3,196,926,769</w:t>
            </w:r>
          </w:p>
        </w:tc>
        <w:tc>
          <w:tcPr>
            <w:tcW w:w="2552" w:type="dxa"/>
            <w:gridSpan w:val="3"/>
            <w:tcBorders>
              <w:top w:val="nil"/>
              <w:left w:val="nil"/>
              <w:bottom w:val="nil"/>
              <w:right w:val="single" w:sz="4" w:space="0" w:color="auto"/>
            </w:tcBorders>
            <w:vAlign w:val="center"/>
            <w:hideMark/>
          </w:tcPr>
          <w:p w14:paraId="43139589" w14:textId="1D0A364C"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3,196,926,769</w:t>
            </w:r>
          </w:p>
        </w:tc>
        <w:tc>
          <w:tcPr>
            <w:tcW w:w="2268" w:type="dxa"/>
            <w:gridSpan w:val="2"/>
            <w:noWrap/>
            <w:vAlign w:val="center"/>
            <w:hideMark/>
          </w:tcPr>
          <w:p w14:paraId="615C87ED" w14:textId="29C34025" w:rsidR="004C327F" w:rsidRPr="00D67BDA" w:rsidRDefault="004C327F" w:rsidP="004C327F">
            <w:pPr>
              <w:jc w:val="right"/>
              <w:rPr>
                <w:rFonts w:ascii="新細明體" w:eastAsia="新細明體" w:hAnsi="新細明體"/>
                <w:noProof/>
                <w:sz w:val="20"/>
                <w:szCs w:val="20"/>
              </w:rPr>
            </w:pPr>
            <w:r w:rsidRPr="00D67BDA">
              <w:rPr>
                <w:rFonts w:ascii="新細明體" w:hAnsi="新細明體"/>
                <w:sz w:val="20"/>
              </w:rPr>
              <w:t>3,725,669,523</w:t>
            </w:r>
          </w:p>
        </w:tc>
      </w:tr>
      <w:tr w:rsidR="004C327F" w:rsidRPr="00774DF2" w14:paraId="25C7D486" w14:textId="77777777" w:rsidTr="006B551F">
        <w:trPr>
          <w:gridBefore w:val="1"/>
          <w:wBefore w:w="15" w:type="dxa"/>
          <w:trHeight w:val="902"/>
        </w:trPr>
        <w:tc>
          <w:tcPr>
            <w:tcW w:w="2513" w:type="dxa"/>
            <w:gridSpan w:val="2"/>
            <w:tcBorders>
              <w:top w:val="nil"/>
              <w:left w:val="nil"/>
              <w:bottom w:val="nil"/>
              <w:right w:val="single" w:sz="4" w:space="0" w:color="auto"/>
            </w:tcBorders>
            <w:noWrap/>
            <w:vAlign w:val="center"/>
            <w:hideMark/>
          </w:tcPr>
          <w:p w14:paraId="27CFA399" w14:textId="5A3AE4E2" w:rsidR="004C327F" w:rsidRPr="00952458" w:rsidRDefault="004C327F" w:rsidP="004C327F">
            <w:pPr>
              <w:jc w:val="right"/>
              <w:rPr>
                <w:rFonts w:ascii="新細明體" w:eastAsia="新細明體" w:hAnsi="新細明體"/>
                <w:b/>
                <w:noProof/>
                <w:sz w:val="20"/>
                <w:szCs w:val="20"/>
              </w:rPr>
            </w:pPr>
            <w:r w:rsidRPr="001A0E84">
              <w:rPr>
                <w:rFonts w:ascii="新細明體" w:hAnsi="新細明體"/>
                <w:b/>
                <w:spacing w:val="4"/>
                <w:sz w:val="20"/>
              </w:rPr>
              <w:t>－</w:t>
            </w:r>
          </w:p>
        </w:tc>
        <w:tc>
          <w:tcPr>
            <w:tcW w:w="2576" w:type="dxa"/>
            <w:gridSpan w:val="2"/>
            <w:tcBorders>
              <w:top w:val="nil"/>
              <w:left w:val="nil"/>
              <w:bottom w:val="nil"/>
              <w:right w:val="single" w:sz="4" w:space="0" w:color="auto"/>
            </w:tcBorders>
            <w:vAlign w:val="center"/>
          </w:tcPr>
          <w:p w14:paraId="63C3E70B" w14:textId="58B6704A" w:rsidR="004C327F" w:rsidRPr="00952458" w:rsidRDefault="004C327F" w:rsidP="004C327F">
            <w:pPr>
              <w:jc w:val="right"/>
              <w:rPr>
                <w:rFonts w:ascii="新細明體" w:eastAsia="新細明體" w:hAnsi="新細明體"/>
                <w:b/>
                <w:noProof/>
                <w:sz w:val="20"/>
                <w:szCs w:val="20"/>
              </w:rPr>
            </w:pPr>
            <w:r w:rsidRPr="00F24FDE">
              <w:rPr>
                <w:rFonts w:ascii="新細明體" w:hAnsi="新細明體"/>
                <w:b/>
                <w:spacing w:val="4"/>
                <w:sz w:val="20"/>
              </w:rPr>
              <w:t>－</w:t>
            </w:r>
          </w:p>
        </w:tc>
        <w:tc>
          <w:tcPr>
            <w:tcW w:w="2552" w:type="dxa"/>
            <w:gridSpan w:val="3"/>
            <w:tcBorders>
              <w:top w:val="nil"/>
              <w:left w:val="nil"/>
              <w:bottom w:val="nil"/>
              <w:right w:val="single" w:sz="4" w:space="0" w:color="auto"/>
            </w:tcBorders>
            <w:vAlign w:val="center"/>
            <w:hideMark/>
          </w:tcPr>
          <w:p w14:paraId="6D836F41" w14:textId="6C793C0F" w:rsidR="004C327F" w:rsidRPr="00952458" w:rsidRDefault="004C327F" w:rsidP="004C327F">
            <w:pPr>
              <w:jc w:val="right"/>
              <w:rPr>
                <w:rFonts w:ascii="新細明體" w:eastAsia="新細明體" w:hAnsi="新細明體"/>
                <w:b/>
                <w:noProof/>
                <w:sz w:val="20"/>
                <w:szCs w:val="20"/>
              </w:rPr>
            </w:pPr>
            <w:r w:rsidRPr="00990534">
              <w:rPr>
                <w:rFonts w:ascii="新細明體" w:hAnsi="新細明體"/>
                <w:b/>
                <w:spacing w:val="4"/>
                <w:sz w:val="20"/>
              </w:rPr>
              <w:t>－</w:t>
            </w:r>
          </w:p>
        </w:tc>
        <w:tc>
          <w:tcPr>
            <w:tcW w:w="2268" w:type="dxa"/>
            <w:gridSpan w:val="2"/>
            <w:noWrap/>
            <w:vAlign w:val="center"/>
            <w:hideMark/>
          </w:tcPr>
          <w:p w14:paraId="664FFDC8" w14:textId="241B50B1" w:rsidR="004C327F" w:rsidRPr="00952458" w:rsidRDefault="004C327F" w:rsidP="004C327F">
            <w:pPr>
              <w:jc w:val="right"/>
              <w:rPr>
                <w:rFonts w:ascii="新細明體" w:eastAsia="新細明體" w:hAnsi="新細明體"/>
                <w:b/>
                <w:noProof/>
                <w:sz w:val="20"/>
                <w:szCs w:val="20"/>
              </w:rPr>
            </w:pPr>
            <w:r w:rsidRPr="00B57E2E">
              <w:rPr>
                <w:rFonts w:ascii="新細明體" w:hAnsi="新細明體"/>
                <w:b/>
                <w:spacing w:val="4"/>
                <w:sz w:val="20"/>
              </w:rPr>
              <w:t>－</w:t>
            </w:r>
          </w:p>
        </w:tc>
      </w:tr>
      <w:tr w:rsidR="004C327F" w:rsidRPr="007939C9" w14:paraId="17F98239" w14:textId="77777777" w:rsidTr="006B551F">
        <w:trPr>
          <w:gridBefore w:val="1"/>
          <w:wBefore w:w="15" w:type="dxa"/>
          <w:trHeight w:val="924"/>
        </w:trPr>
        <w:tc>
          <w:tcPr>
            <w:tcW w:w="2513" w:type="dxa"/>
            <w:gridSpan w:val="2"/>
            <w:tcBorders>
              <w:top w:val="nil"/>
              <w:left w:val="nil"/>
              <w:bottom w:val="single" w:sz="8" w:space="0" w:color="auto"/>
              <w:right w:val="single" w:sz="4" w:space="0" w:color="auto"/>
            </w:tcBorders>
            <w:noWrap/>
            <w:vAlign w:val="center"/>
            <w:hideMark/>
          </w:tcPr>
          <w:p w14:paraId="7E30DD9C" w14:textId="01BDB94E" w:rsidR="004C327F" w:rsidRPr="00952458" w:rsidRDefault="004C327F" w:rsidP="004C327F">
            <w:pPr>
              <w:jc w:val="right"/>
              <w:rPr>
                <w:rFonts w:ascii="新細明體" w:eastAsia="新細明體" w:hAnsi="新細明體"/>
                <w:noProof/>
                <w:sz w:val="20"/>
                <w:szCs w:val="20"/>
              </w:rPr>
            </w:pPr>
            <w:r w:rsidRPr="001A0E84">
              <w:rPr>
                <w:rFonts w:ascii="新細明體" w:hAnsi="新細明體"/>
                <w:spacing w:val="4"/>
                <w:sz w:val="20"/>
              </w:rPr>
              <w:t>－</w:t>
            </w:r>
          </w:p>
        </w:tc>
        <w:tc>
          <w:tcPr>
            <w:tcW w:w="2576" w:type="dxa"/>
            <w:gridSpan w:val="2"/>
            <w:tcBorders>
              <w:top w:val="nil"/>
              <w:left w:val="nil"/>
              <w:bottom w:val="single" w:sz="8" w:space="0" w:color="auto"/>
              <w:right w:val="single" w:sz="4" w:space="0" w:color="auto"/>
            </w:tcBorders>
            <w:vAlign w:val="center"/>
          </w:tcPr>
          <w:p w14:paraId="33B2AE12" w14:textId="0628CD8E" w:rsidR="004C327F" w:rsidRPr="00952458" w:rsidRDefault="004C327F" w:rsidP="004C327F">
            <w:pPr>
              <w:jc w:val="right"/>
              <w:rPr>
                <w:rFonts w:ascii="新細明體" w:eastAsia="新細明體" w:hAnsi="新細明體"/>
                <w:noProof/>
                <w:sz w:val="20"/>
                <w:szCs w:val="20"/>
              </w:rPr>
            </w:pPr>
            <w:r w:rsidRPr="00F24FDE">
              <w:rPr>
                <w:rFonts w:ascii="新細明體" w:hAnsi="新細明體"/>
                <w:spacing w:val="4"/>
                <w:sz w:val="20"/>
              </w:rPr>
              <w:t>－</w:t>
            </w:r>
          </w:p>
        </w:tc>
        <w:tc>
          <w:tcPr>
            <w:tcW w:w="2552" w:type="dxa"/>
            <w:gridSpan w:val="3"/>
            <w:tcBorders>
              <w:top w:val="nil"/>
              <w:left w:val="nil"/>
              <w:bottom w:val="single" w:sz="8" w:space="0" w:color="auto"/>
              <w:right w:val="single" w:sz="4" w:space="0" w:color="auto"/>
            </w:tcBorders>
            <w:vAlign w:val="center"/>
            <w:hideMark/>
          </w:tcPr>
          <w:p w14:paraId="68CCC0E1" w14:textId="68CC49D6" w:rsidR="004C327F" w:rsidRPr="00952458" w:rsidRDefault="004C327F" w:rsidP="004C327F">
            <w:pPr>
              <w:jc w:val="right"/>
              <w:rPr>
                <w:rFonts w:ascii="新細明體" w:eastAsia="新細明體" w:hAnsi="新細明體"/>
                <w:noProof/>
                <w:sz w:val="20"/>
                <w:szCs w:val="20"/>
              </w:rPr>
            </w:pPr>
            <w:r w:rsidRPr="00990534">
              <w:rPr>
                <w:rFonts w:ascii="新細明體" w:hAnsi="新細明體"/>
                <w:spacing w:val="4"/>
                <w:sz w:val="20"/>
              </w:rPr>
              <w:t>－</w:t>
            </w:r>
          </w:p>
        </w:tc>
        <w:tc>
          <w:tcPr>
            <w:tcW w:w="2268" w:type="dxa"/>
            <w:gridSpan w:val="2"/>
            <w:tcBorders>
              <w:top w:val="nil"/>
              <w:left w:val="nil"/>
              <w:bottom w:val="single" w:sz="8" w:space="0" w:color="auto"/>
              <w:right w:val="nil"/>
            </w:tcBorders>
            <w:noWrap/>
            <w:vAlign w:val="center"/>
            <w:hideMark/>
          </w:tcPr>
          <w:p w14:paraId="12105780" w14:textId="3BDF3968" w:rsidR="004C327F" w:rsidRPr="00952458" w:rsidRDefault="004C327F" w:rsidP="004C327F">
            <w:pPr>
              <w:jc w:val="right"/>
              <w:rPr>
                <w:rFonts w:ascii="新細明體" w:eastAsia="新細明體" w:hAnsi="新細明體"/>
                <w:noProof/>
                <w:sz w:val="20"/>
                <w:szCs w:val="20"/>
              </w:rPr>
            </w:pPr>
            <w:r w:rsidRPr="00B57E2E">
              <w:rPr>
                <w:rFonts w:ascii="新細明體" w:hAnsi="新細明體"/>
                <w:spacing w:val="4"/>
                <w:sz w:val="20"/>
              </w:rPr>
              <w:t>－</w:t>
            </w:r>
          </w:p>
        </w:tc>
      </w:tr>
    </w:tbl>
    <w:p w14:paraId="5A058B70" w14:textId="77777777" w:rsidR="00380222" w:rsidRPr="001347E0" w:rsidRDefault="00380222" w:rsidP="00380222">
      <w:pPr>
        <w:rPr>
          <w:color w:val="FF0000"/>
          <w:sz w:val="22"/>
        </w:rPr>
      </w:pPr>
    </w:p>
    <w:p w14:paraId="21C33383" w14:textId="77777777" w:rsidR="00380222" w:rsidRPr="006D3195" w:rsidRDefault="00380222" w:rsidP="00380222">
      <w:pPr>
        <w:spacing w:line="14" w:lineRule="exact"/>
        <w:rPr>
          <w:rFonts w:ascii="新細明體" w:eastAsia="標楷體" w:hAnsi="新細明體"/>
        </w:rPr>
      </w:pPr>
    </w:p>
    <w:p w14:paraId="0C47FE9F" w14:textId="77777777" w:rsidR="00203A99" w:rsidRPr="00E53BC5" w:rsidRDefault="00203A99" w:rsidP="00203A99">
      <w:pPr>
        <w:tabs>
          <w:tab w:val="center" w:pos="4934"/>
          <w:tab w:val="right" w:pos="8880"/>
        </w:tabs>
        <w:snapToGrid w:val="0"/>
        <w:spacing w:afterLines="25" w:after="60" w:line="420" w:lineRule="exact"/>
        <w:jc w:val="center"/>
        <w:rPr>
          <w:rFonts w:ascii="標楷體" w:eastAsia="標楷體" w:hAnsi="標楷體" w:cs="Times New Roman"/>
          <w:b/>
          <w:sz w:val="28"/>
          <w:szCs w:val="28"/>
          <w:u w:val="single"/>
        </w:rPr>
      </w:pPr>
      <w:r w:rsidRPr="00AF5E39">
        <w:rPr>
          <w:rFonts w:ascii="標楷體" w:eastAsia="標楷體" w:hAnsi="標楷體" w:cs="Times New Roman" w:hint="eastAsia"/>
          <w:b/>
          <w:sz w:val="32"/>
          <w:szCs w:val="24"/>
          <w:u w:val="single"/>
        </w:rPr>
        <w:lastRenderedPageBreak/>
        <w:t>（</w:t>
      </w:r>
      <w:r>
        <w:rPr>
          <w:rFonts w:ascii="標楷體" w:eastAsia="標楷體" w:hAnsi="標楷體" w:cs="Times New Roman" w:hint="eastAsia"/>
          <w:b/>
          <w:sz w:val="32"/>
          <w:szCs w:val="24"/>
          <w:u w:val="single"/>
        </w:rPr>
        <w:t>四</w:t>
      </w:r>
      <w:r w:rsidRPr="00AF5E39">
        <w:rPr>
          <w:rFonts w:ascii="標楷體" w:eastAsia="標楷體" w:hAnsi="標楷體" w:cs="Times New Roman" w:hint="eastAsia"/>
          <w:b/>
          <w:sz w:val="32"/>
          <w:szCs w:val="24"/>
          <w:u w:val="single"/>
        </w:rPr>
        <w:t>）</w:t>
      </w:r>
      <w:r w:rsidRPr="001942B9">
        <w:rPr>
          <w:rFonts w:ascii="標楷體" w:eastAsia="標楷體" w:hAnsi="標楷體" w:cs="Times New Roman" w:hint="eastAsia"/>
          <w:b/>
          <w:sz w:val="32"/>
          <w:szCs w:val="24"/>
          <w:u w:val="single"/>
        </w:rPr>
        <w:t>餘絀審定後現金流量綜計表</w:t>
      </w:r>
      <w:r w:rsidRPr="00D941C4">
        <w:rPr>
          <w:rFonts w:ascii="標楷體" w:eastAsia="標楷體" w:hAnsi="標楷體" w:cs="Times New Roman" w:hint="eastAsia"/>
          <w:b/>
          <w:szCs w:val="20"/>
          <w:u w:val="single"/>
        </w:rPr>
        <w:t>（項目別）</w:t>
      </w:r>
    </w:p>
    <w:p w14:paraId="40FFD208" w14:textId="40A80EC4" w:rsidR="00203A99" w:rsidRPr="001942B9" w:rsidRDefault="00203A99" w:rsidP="00D34636">
      <w:pPr>
        <w:tabs>
          <w:tab w:val="center" w:pos="4934"/>
          <w:tab w:val="right" w:pos="9923"/>
        </w:tabs>
        <w:snapToGrid w:val="0"/>
        <w:ind w:right="958"/>
        <w:rPr>
          <w:rFonts w:ascii="Calibri" w:eastAsia="新細明體" w:hAnsi="Calibri" w:cs="Times New Roman"/>
          <w:szCs w:val="24"/>
        </w:rPr>
      </w:pPr>
      <w:r w:rsidRPr="001942B9">
        <w:rPr>
          <w:rFonts w:ascii="標楷體" w:eastAsia="標楷體" w:hAnsi="標楷體" w:cs="新細明體" w:hint="eastAsia"/>
          <w:bCs/>
          <w:kern w:val="0"/>
          <w:szCs w:val="24"/>
        </w:rPr>
        <w:tab/>
        <w:t>中華民國</w:t>
      </w:r>
      <w:r>
        <w:rPr>
          <w:rFonts w:ascii="標楷體" w:eastAsia="標楷體" w:hAnsi="標楷體" w:cs="Times New Roman" w:hint="eastAsia"/>
          <w:szCs w:val="24"/>
        </w:rPr>
        <w:t>11</w:t>
      </w:r>
      <w:r w:rsidR="006E4CC0">
        <w:rPr>
          <w:rFonts w:ascii="標楷體" w:eastAsia="標楷體" w:hAnsi="標楷體" w:cs="Times New Roman" w:hint="eastAsia"/>
          <w:szCs w:val="24"/>
        </w:rPr>
        <w:t>3</w:t>
      </w:r>
      <w:r w:rsidRPr="001942B9">
        <w:rPr>
          <w:rFonts w:ascii="標楷體" w:eastAsia="標楷體" w:hAnsi="標楷體" w:cs="Times New Roman" w:hint="eastAsia"/>
          <w:szCs w:val="24"/>
        </w:rPr>
        <w:t>年度</w:t>
      </w:r>
      <w:r w:rsidRPr="001942B9">
        <w:rPr>
          <w:rFonts w:ascii="標楷體" w:eastAsia="標楷體" w:hAnsi="標楷體" w:cs="Times New Roman" w:hint="eastAsia"/>
          <w:szCs w:val="24"/>
        </w:rPr>
        <w:tab/>
      </w:r>
      <w:r w:rsidRPr="001942B9">
        <w:rPr>
          <w:rFonts w:ascii="標楷體" w:eastAsia="標楷體" w:hAnsi="標楷體" w:cs="Times New Roman" w:hint="eastAsia"/>
          <w:sz w:val="20"/>
          <w:szCs w:val="24"/>
        </w:rPr>
        <w:t>單位：新臺幣元</w:t>
      </w:r>
    </w:p>
    <w:tbl>
      <w:tblPr>
        <w:tblW w:w="9915" w:type="dxa"/>
        <w:tblInd w:w="41" w:type="dxa"/>
        <w:tblLayout w:type="fixed"/>
        <w:tblCellMar>
          <w:left w:w="28" w:type="dxa"/>
          <w:right w:w="28" w:type="dxa"/>
        </w:tblCellMar>
        <w:tblLook w:val="04A0" w:firstRow="1" w:lastRow="0" w:firstColumn="1" w:lastColumn="0" w:noHBand="0" w:noVBand="1"/>
      </w:tblPr>
      <w:tblGrid>
        <w:gridCol w:w="4149"/>
        <w:gridCol w:w="1663"/>
        <w:gridCol w:w="1663"/>
        <w:gridCol w:w="1555"/>
        <w:gridCol w:w="885"/>
      </w:tblGrid>
      <w:tr w:rsidR="00203A99" w:rsidRPr="001942B9" w14:paraId="7AEC7C7C" w14:textId="77777777" w:rsidTr="006B551F">
        <w:trPr>
          <w:trHeight w:hRule="exact" w:val="567"/>
        </w:trPr>
        <w:tc>
          <w:tcPr>
            <w:tcW w:w="4149" w:type="dxa"/>
            <w:vMerge w:val="restart"/>
            <w:tcBorders>
              <w:top w:val="single" w:sz="8" w:space="0" w:color="auto"/>
              <w:left w:val="nil"/>
              <w:bottom w:val="single" w:sz="8" w:space="0" w:color="auto"/>
              <w:right w:val="single" w:sz="4" w:space="0" w:color="auto"/>
            </w:tcBorders>
            <w:vAlign w:val="center"/>
            <w:hideMark/>
          </w:tcPr>
          <w:p w14:paraId="3129668E"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項目</w:t>
            </w:r>
          </w:p>
        </w:tc>
        <w:tc>
          <w:tcPr>
            <w:tcW w:w="1663" w:type="dxa"/>
            <w:vMerge w:val="restart"/>
            <w:tcBorders>
              <w:top w:val="single" w:sz="8" w:space="0" w:color="auto"/>
              <w:left w:val="single" w:sz="4" w:space="0" w:color="auto"/>
              <w:bottom w:val="single" w:sz="8" w:space="0" w:color="auto"/>
              <w:right w:val="single" w:sz="4" w:space="0" w:color="auto"/>
            </w:tcBorders>
            <w:vAlign w:val="center"/>
            <w:hideMark/>
          </w:tcPr>
          <w:p w14:paraId="1C5033C6"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預算數</w:t>
            </w:r>
          </w:p>
        </w:tc>
        <w:tc>
          <w:tcPr>
            <w:tcW w:w="1663" w:type="dxa"/>
            <w:vMerge w:val="restart"/>
            <w:tcBorders>
              <w:top w:val="single" w:sz="8" w:space="0" w:color="auto"/>
              <w:left w:val="single" w:sz="4" w:space="0" w:color="auto"/>
              <w:bottom w:val="single" w:sz="8" w:space="0" w:color="auto"/>
              <w:right w:val="single" w:sz="4" w:space="0" w:color="auto"/>
            </w:tcBorders>
            <w:vAlign w:val="center"/>
            <w:hideMark/>
          </w:tcPr>
          <w:p w14:paraId="4BDEF2C5"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決算數</w:t>
            </w:r>
          </w:p>
        </w:tc>
        <w:tc>
          <w:tcPr>
            <w:tcW w:w="2440" w:type="dxa"/>
            <w:gridSpan w:val="2"/>
            <w:tcBorders>
              <w:top w:val="single" w:sz="8" w:space="0" w:color="auto"/>
              <w:left w:val="nil"/>
              <w:bottom w:val="single" w:sz="4" w:space="0" w:color="auto"/>
              <w:right w:val="nil"/>
            </w:tcBorders>
            <w:noWrap/>
            <w:vAlign w:val="center"/>
            <w:hideMark/>
          </w:tcPr>
          <w:p w14:paraId="4314401D" w14:textId="77777777" w:rsidR="00203A99" w:rsidRPr="0042662F" w:rsidRDefault="00203A99" w:rsidP="006B551F">
            <w:pPr>
              <w:widowControl/>
              <w:ind w:leftChars="10" w:lef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比較增減</w:t>
            </w:r>
          </w:p>
        </w:tc>
      </w:tr>
      <w:tr w:rsidR="00203A99" w:rsidRPr="001942B9" w14:paraId="244D3FB7" w14:textId="77777777" w:rsidTr="006B551F">
        <w:trPr>
          <w:trHeight w:hRule="exact" w:val="567"/>
        </w:trPr>
        <w:tc>
          <w:tcPr>
            <w:tcW w:w="4149" w:type="dxa"/>
            <w:vMerge/>
            <w:tcBorders>
              <w:top w:val="single" w:sz="8" w:space="0" w:color="auto"/>
              <w:left w:val="nil"/>
              <w:bottom w:val="single" w:sz="8" w:space="0" w:color="auto"/>
              <w:right w:val="single" w:sz="4" w:space="0" w:color="auto"/>
            </w:tcBorders>
            <w:vAlign w:val="center"/>
            <w:hideMark/>
          </w:tcPr>
          <w:p w14:paraId="5D70AD16" w14:textId="77777777" w:rsidR="00203A99" w:rsidRPr="0042662F" w:rsidRDefault="00203A99" w:rsidP="006B551F">
            <w:pPr>
              <w:widowControl/>
              <w:rPr>
                <w:rFonts w:ascii="新細明體" w:eastAsia="標楷體" w:hAnsi="新細明體" w:cs="新細明體"/>
                <w:kern w:val="0"/>
                <w:sz w:val="20"/>
                <w:szCs w:val="20"/>
              </w:rPr>
            </w:pPr>
          </w:p>
        </w:tc>
        <w:tc>
          <w:tcPr>
            <w:tcW w:w="1663" w:type="dxa"/>
            <w:vMerge/>
            <w:tcBorders>
              <w:top w:val="single" w:sz="8" w:space="0" w:color="auto"/>
              <w:left w:val="single" w:sz="4" w:space="0" w:color="auto"/>
              <w:bottom w:val="single" w:sz="8" w:space="0" w:color="auto"/>
              <w:right w:val="single" w:sz="4" w:space="0" w:color="auto"/>
            </w:tcBorders>
            <w:vAlign w:val="center"/>
            <w:hideMark/>
          </w:tcPr>
          <w:p w14:paraId="46AD1190" w14:textId="77777777" w:rsidR="00203A99" w:rsidRPr="0042662F" w:rsidRDefault="00203A99" w:rsidP="006B551F">
            <w:pPr>
              <w:widowControl/>
              <w:rPr>
                <w:rFonts w:ascii="新細明體" w:eastAsia="標楷體" w:hAnsi="新細明體" w:cs="新細明體"/>
                <w:kern w:val="0"/>
                <w:sz w:val="20"/>
                <w:szCs w:val="20"/>
              </w:rPr>
            </w:pPr>
          </w:p>
        </w:tc>
        <w:tc>
          <w:tcPr>
            <w:tcW w:w="1663" w:type="dxa"/>
            <w:vMerge/>
            <w:tcBorders>
              <w:top w:val="single" w:sz="8" w:space="0" w:color="auto"/>
              <w:left w:val="single" w:sz="4" w:space="0" w:color="auto"/>
              <w:bottom w:val="single" w:sz="8" w:space="0" w:color="auto"/>
              <w:right w:val="single" w:sz="4" w:space="0" w:color="auto"/>
            </w:tcBorders>
            <w:vAlign w:val="center"/>
            <w:hideMark/>
          </w:tcPr>
          <w:p w14:paraId="7887A2B7" w14:textId="77777777" w:rsidR="00203A99" w:rsidRPr="0042662F" w:rsidRDefault="00203A99" w:rsidP="006B551F">
            <w:pPr>
              <w:widowControl/>
              <w:rPr>
                <w:rFonts w:ascii="新細明體" w:eastAsia="標楷體" w:hAnsi="新細明體" w:cs="新細明體"/>
                <w:kern w:val="0"/>
                <w:sz w:val="20"/>
                <w:szCs w:val="20"/>
              </w:rPr>
            </w:pPr>
          </w:p>
        </w:tc>
        <w:tc>
          <w:tcPr>
            <w:tcW w:w="1555" w:type="dxa"/>
            <w:tcBorders>
              <w:top w:val="single" w:sz="4" w:space="0" w:color="auto"/>
              <w:left w:val="nil"/>
              <w:bottom w:val="single" w:sz="8" w:space="0" w:color="auto"/>
              <w:right w:val="single" w:sz="4" w:space="0" w:color="auto"/>
            </w:tcBorders>
            <w:noWrap/>
            <w:vAlign w:val="center"/>
            <w:hideMark/>
          </w:tcPr>
          <w:p w14:paraId="067A4BC8"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 xml:space="preserve">金　</w:t>
            </w:r>
            <w:r w:rsidRPr="0042662F">
              <w:rPr>
                <w:rFonts w:ascii="新細明體" w:eastAsia="標楷體" w:hAnsi="新細明體" w:cs="新細明體" w:hint="eastAsia"/>
                <w:kern w:val="0"/>
                <w:sz w:val="20"/>
                <w:szCs w:val="20"/>
              </w:rPr>
              <w:t xml:space="preserve">  </w:t>
            </w:r>
            <w:r w:rsidRPr="0042662F">
              <w:rPr>
                <w:rFonts w:ascii="新細明體" w:eastAsia="標楷體" w:hAnsi="新細明體" w:cs="新細明體" w:hint="eastAsia"/>
                <w:kern w:val="0"/>
                <w:sz w:val="20"/>
                <w:szCs w:val="20"/>
              </w:rPr>
              <w:t>額</w:t>
            </w:r>
          </w:p>
        </w:tc>
        <w:tc>
          <w:tcPr>
            <w:tcW w:w="885" w:type="dxa"/>
            <w:tcBorders>
              <w:top w:val="single" w:sz="4" w:space="0" w:color="auto"/>
              <w:left w:val="nil"/>
              <w:bottom w:val="single" w:sz="8" w:space="0" w:color="auto"/>
              <w:right w:val="nil"/>
            </w:tcBorders>
            <w:noWrap/>
            <w:vAlign w:val="center"/>
            <w:hideMark/>
          </w:tcPr>
          <w:p w14:paraId="1CB9F088" w14:textId="77777777" w:rsidR="00203A99" w:rsidRPr="0042662F" w:rsidRDefault="00203A99" w:rsidP="006B551F">
            <w:pPr>
              <w:widowControl/>
              <w:ind w:leftChars="10" w:left="24" w:rightChars="10" w:right="24"/>
              <w:jc w:val="distribute"/>
              <w:rPr>
                <w:rFonts w:ascii="新細明體" w:eastAsia="標楷體" w:hAnsi="新細明體" w:cs="新細明體"/>
                <w:kern w:val="0"/>
                <w:sz w:val="20"/>
                <w:szCs w:val="20"/>
              </w:rPr>
            </w:pPr>
            <w:r w:rsidRPr="0042662F">
              <w:rPr>
                <w:rFonts w:ascii="新細明體" w:eastAsia="標楷體" w:hAnsi="新細明體" w:cs="新細明體" w:hint="eastAsia"/>
                <w:kern w:val="0"/>
                <w:sz w:val="20"/>
                <w:szCs w:val="20"/>
              </w:rPr>
              <w:t>％</w:t>
            </w:r>
          </w:p>
        </w:tc>
      </w:tr>
      <w:tr w:rsidR="00457C9D" w:rsidRPr="001942B9" w14:paraId="226F018D" w14:textId="77777777" w:rsidTr="006E4CC0">
        <w:trPr>
          <w:trHeight w:val="380"/>
        </w:trPr>
        <w:tc>
          <w:tcPr>
            <w:tcW w:w="4149" w:type="dxa"/>
            <w:tcBorders>
              <w:top w:val="single" w:sz="8" w:space="0" w:color="auto"/>
              <w:left w:val="nil"/>
              <w:bottom w:val="nil"/>
              <w:right w:val="single" w:sz="4" w:space="0" w:color="auto"/>
            </w:tcBorders>
            <w:noWrap/>
            <w:vAlign w:val="center"/>
            <w:hideMark/>
          </w:tcPr>
          <w:p w14:paraId="42920CB2" w14:textId="34BBF688" w:rsidR="00457C9D" w:rsidRPr="00E17B44" w:rsidRDefault="00457C9D" w:rsidP="00457C9D">
            <w:pPr>
              <w:ind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業務活動之現金流量</w:t>
            </w:r>
          </w:p>
        </w:tc>
        <w:tc>
          <w:tcPr>
            <w:tcW w:w="1663" w:type="dxa"/>
            <w:tcBorders>
              <w:top w:val="single" w:sz="8" w:space="0" w:color="auto"/>
              <w:left w:val="nil"/>
              <w:bottom w:val="nil"/>
              <w:right w:val="single" w:sz="4" w:space="0" w:color="auto"/>
            </w:tcBorders>
            <w:noWrap/>
            <w:vAlign w:val="center"/>
          </w:tcPr>
          <w:p w14:paraId="77FDF1DC" w14:textId="77777777" w:rsidR="00457C9D" w:rsidRPr="00D941C4"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663" w:type="dxa"/>
            <w:tcBorders>
              <w:top w:val="single" w:sz="8" w:space="0" w:color="auto"/>
              <w:left w:val="nil"/>
              <w:bottom w:val="nil"/>
              <w:right w:val="single" w:sz="4" w:space="0" w:color="auto"/>
            </w:tcBorders>
            <w:noWrap/>
            <w:vAlign w:val="center"/>
          </w:tcPr>
          <w:p w14:paraId="64348605" w14:textId="77777777" w:rsidR="00457C9D" w:rsidRPr="00D941C4"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555" w:type="dxa"/>
            <w:tcBorders>
              <w:top w:val="single" w:sz="8" w:space="0" w:color="auto"/>
              <w:left w:val="nil"/>
              <w:bottom w:val="nil"/>
              <w:right w:val="nil"/>
            </w:tcBorders>
            <w:noWrap/>
            <w:vAlign w:val="center"/>
          </w:tcPr>
          <w:p w14:paraId="4E066CD2" w14:textId="77777777" w:rsidR="00457C9D" w:rsidRPr="00D941C4"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885" w:type="dxa"/>
            <w:tcBorders>
              <w:top w:val="single" w:sz="8" w:space="0" w:color="auto"/>
              <w:left w:val="single" w:sz="4" w:space="0" w:color="auto"/>
              <w:bottom w:val="nil"/>
              <w:right w:val="nil"/>
            </w:tcBorders>
            <w:noWrap/>
            <w:vAlign w:val="center"/>
          </w:tcPr>
          <w:p w14:paraId="6789898E" w14:textId="77777777" w:rsidR="00457C9D" w:rsidRPr="00D941C4" w:rsidRDefault="00457C9D" w:rsidP="00457C9D">
            <w:pPr>
              <w:autoSpaceDE w:val="0"/>
              <w:autoSpaceDN w:val="0"/>
              <w:adjustRightInd w:val="0"/>
              <w:jc w:val="right"/>
              <w:rPr>
                <w:rFonts w:ascii="新細明體" w:eastAsia="新細明體" w:hAnsi="新細明體" w:cs="Times New Roman"/>
                <w:b/>
                <w:kern w:val="0"/>
                <w:sz w:val="20"/>
                <w:szCs w:val="20"/>
              </w:rPr>
            </w:pPr>
          </w:p>
        </w:tc>
      </w:tr>
      <w:tr w:rsidR="00457C9D" w:rsidRPr="001942B9" w14:paraId="41D8D0CE" w14:textId="77777777" w:rsidTr="006E4CC0">
        <w:trPr>
          <w:trHeight w:val="380"/>
        </w:trPr>
        <w:tc>
          <w:tcPr>
            <w:tcW w:w="4149" w:type="dxa"/>
            <w:tcBorders>
              <w:top w:val="nil"/>
              <w:left w:val="nil"/>
              <w:bottom w:val="nil"/>
              <w:right w:val="single" w:sz="4" w:space="0" w:color="auto"/>
            </w:tcBorders>
            <w:noWrap/>
            <w:vAlign w:val="center"/>
            <w:hideMark/>
          </w:tcPr>
          <w:p w14:paraId="179B4675" w14:textId="18C9D255"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本期賸餘（短絀）</w:t>
            </w:r>
          </w:p>
        </w:tc>
        <w:tc>
          <w:tcPr>
            <w:tcW w:w="1663" w:type="dxa"/>
            <w:tcBorders>
              <w:top w:val="nil"/>
              <w:left w:val="nil"/>
              <w:bottom w:val="nil"/>
              <w:right w:val="single" w:sz="4" w:space="0" w:color="auto"/>
            </w:tcBorders>
            <w:noWrap/>
            <w:vAlign w:val="center"/>
            <w:hideMark/>
          </w:tcPr>
          <w:p w14:paraId="3AEAADE0" w14:textId="747CAD6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214AC6">
              <w:rPr>
                <w:rFonts w:ascii="新細明體" w:eastAsia="新細明體" w:hAnsi="新細明體" w:cs="Times New Roman" w:hint="eastAsia"/>
                <w:noProof/>
                <w:kern w:val="0"/>
                <w:sz w:val="20"/>
                <w:szCs w:val="20"/>
              </w:rPr>
              <w:t>3,596,087,000</w:t>
            </w:r>
          </w:p>
        </w:tc>
        <w:tc>
          <w:tcPr>
            <w:tcW w:w="1663" w:type="dxa"/>
            <w:tcBorders>
              <w:top w:val="nil"/>
              <w:left w:val="nil"/>
              <w:bottom w:val="nil"/>
              <w:right w:val="single" w:sz="4" w:space="0" w:color="auto"/>
            </w:tcBorders>
            <w:noWrap/>
            <w:vAlign w:val="center"/>
            <w:hideMark/>
          </w:tcPr>
          <w:p w14:paraId="581D4D21" w14:textId="4C2C3338"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214AC6">
              <w:rPr>
                <w:rFonts w:ascii="新細明體" w:eastAsia="新細明體" w:hAnsi="新細明體" w:cs="Times New Roman" w:hint="eastAsia"/>
                <w:noProof/>
                <w:kern w:val="0"/>
                <w:sz w:val="20"/>
                <w:szCs w:val="20"/>
              </w:rPr>
              <w:t>- 1,721,399,000</w:t>
            </w:r>
          </w:p>
        </w:tc>
        <w:tc>
          <w:tcPr>
            <w:tcW w:w="1555" w:type="dxa"/>
            <w:tcBorders>
              <w:top w:val="nil"/>
              <w:left w:val="nil"/>
              <w:bottom w:val="nil"/>
              <w:right w:val="single" w:sz="4" w:space="0" w:color="auto"/>
            </w:tcBorders>
            <w:noWrap/>
            <w:vAlign w:val="center"/>
            <w:hideMark/>
          </w:tcPr>
          <w:p w14:paraId="7724D442" w14:textId="1917CE3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214AC6">
              <w:rPr>
                <w:rFonts w:ascii="新細明體" w:eastAsia="新細明體" w:hAnsi="新細明體" w:cs="Times New Roman" w:hint="eastAsia"/>
                <w:noProof/>
                <w:kern w:val="0"/>
                <w:sz w:val="20"/>
                <w:szCs w:val="20"/>
              </w:rPr>
              <w:t>- 5,317,486,000</w:t>
            </w:r>
          </w:p>
        </w:tc>
        <w:tc>
          <w:tcPr>
            <w:tcW w:w="885" w:type="dxa"/>
            <w:noWrap/>
            <w:vAlign w:val="center"/>
            <w:hideMark/>
          </w:tcPr>
          <w:p w14:paraId="5AEFF00C" w14:textId="68403EFE"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214AC6">
              <w:rPr>
                <w:rFonts w:ascii="新細明體" w:eastAsia="新細明體" w:hAnsi="新細明體" w:cs="Times New Roman" w:hint="eastAsia"/>
                <w:noProof/>
                <w:kern w:val="0"/>
                <w:sz w:val="20"/>
                <w:szCs w:val="20"/>
              </w:rPr>
              <w:t>--</w:t>
            </w:r>
          </w:p>
        </w:tc>
      </w:tr>
      <w:tr w:rsidR="00457C9D" w:rsidRPr="001942B9" w14:paraId="16B25842" w14:textId="77777777" w:rsidTr="006E4CC0">
        <w:trPr>
          <w:trHeight w:val="380"/>
        </w:trPr>
        <w:tc>
          <w:tcPr>
            <w:tcW w:w="4149" w:type="dxa"/>
            <w:tcBorders>
              <w:top w:val="nil"/>
              <w:left w:val="nil"/>
              <w:bottom w:val="nil"/>
              <w:right w:val="single" w:sz="4" w:space="0" w:color="auto"/>
            </w:tcBorders>
            <w:noWrap/>
            <w:vAlign w:val="center"/>
            <w:hideMark/>
          </w:tcPr>
          <w:p w14:paraId="35CF3D83" w14:textId="5FC297DB"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利息股利之調整</w:t>
            </w:r>
          </w:p>
        </w:tc>
        <w:tc>
          <w:tcPr>
            <w:tcW w:w="1663" w:type="dxa"/>
            <w:tcBorders>
              <w:top w:val="nil"/>
              <w:left w:val="nil"/>
              <w:bottom w:val="nil"/>
              <w:right w:val="single" w:sz="4" w:space="0" w:color="auto"/>
            </w:tcBorders>
            <w:noWrap/>
            <w:vAlign w:val="center"/>
            <w:hideMark/>
          </w:tcPr>
          <w:p w14:paraId="6A7799C9" w14:textId="16DBCAB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300,343,000</w:t>
            </w:r>
          </w:p>
        </w:tc>
        <w:tc>
          <w:tcPr>
            <w:tcW w:w="1663" w:type="dxa"/>
            <w:tcBorders>
              <w:top w:val="nil"/>
              <w:left w:val="nil"/>
              <w:bottom w:val="nil"/>
              <w:right w:val="single" w:sz="4" w:space="0" w:color="auto"/>
            </w:tcBorders>
            <w:noWrap/>
            <w:vAlign w:val="center"/>
            <w:hideMark/>
          </w:tcPr>
          <w:p w14:paraId="0953B400" w14:textId="3823AC8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424,241,290</w:t>
            </w:r>
          </w:p>
        </w:tc>
        <w:tc>
          <w:tcPr>
            <w:tcW w:w="1555" w:type="dxa"/>
            <w:tcBorders>
              <w:top w:val="nil"/>
              <w:left w:val="nil"/>
              <w:bottom w:val="nil"/>
              <w:right w:val="single" w:sz="4" w:space="0" w:color="auto"/>
            </w:tcBorders>
            <w:noWrap/>
            <w:vAlign w:val="center"/>
            <w:hideMark/>
          </w:tcPr>
          <w:p w14:paraId="6B2D20C4" w14:textId="72B7689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123,898,290</w:t>
            </w:r>
          </w:p>
        </w:tc>
        <w:tc>
          <w:tcPr>
            <w:tcW w:w="885" w:type="dxa"/>
            <w:noWrap/>
            <w:vAlign w:val="center"/>
            <w:hideMark/>
          </w:tcPr>
          <w:p w14:paraId="3D4EE4F5" w14:textId="00EC61A3"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41.25</w:t>
            </w:r>
          </w:p>
        </w:tc>
      </w:tr>
      <w:tr w:rsidR="00457C9D" w:rsidRPr="001942B9" w14:paraId="13C84765" w14:textId="77777777" w:rsidTr="006E4CC0">
        <w:trPr>
          <w:trHeight w:val="380"/>
        </w:trPr>
        <w:tc>
          <w:tcPr>
            <w:tcW w:w="4149" w:type="dxa"/>
            <w:tcBorders>
              <w:top w:val="nil"/>
              <w:left w:val="nil"/>
              <w:bottom w:val="nil"/>
              <w:right w:val="single" w:sz="4" w:space="0" w:color="auto"/>
            </w:tcBorders>
            <w:noWrap/>
            <w:vAlign w:val="center"/>
            <w:hideMark/>
          </w:tcPr>
          <w:p w14:paraId="52F099DE" w14:textId="47FEFEB2"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未計利息股利之本期賸餘（短絀）</w:t>
            </w:r>
          </w:p>
        </w:tc>
        <w:tc>
          <w:tcPr>
            <w:tcW w:w="1663" w:type="dxa"/>
            <w:tcBorders>
              <w:top w:val="nil"/>
              <w:left w:val="nil"/>
              <w:bottom w:val="nil"/>
              <w:right w:val="single" w:sz="4" w:space="0" w:color="auto"/>
            </w:tcBorders>
            <w:noWrap/>
            <w:vAlign w:val="center"/>
            <w:hideMark/>
          </w:tcPr>
          <w:p w14:paraId="734BB4D5" w14:textId="157C994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3,896,430,000</w:t>
            </w:r>
          </w:p>
        </w:tc>
        <w:tc>
          <w:tcPr>
            <w:tcW w:w="1663" w:type="dxa"/>
            <w:tcBorders>
              <w:top w:val="nil"/>
              <w:left w:val="nil"/>
              <w:bottom w:val="nil"/>
              <w:right w:val="single" w:sz="4" w:space="0" w:color="auto"/>
            </w:tcBorders>
            <w:noWrap/>
            <w:vAlign w:val="center"/>
            <w:hideMark/>
          </w:tcPr>
          <w:p w14:paraId="3A6551C1" w14:textId="6E99B5E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- 1,297,157,710</w:t>
            </w:r>
          </w:p>
        </w:tc>
        <w:tc>
          <w:tcPr>
            <w:tcW w:w="1555" w:type="dxa"/>
            <w:tcBorders>
              <w:top w:val="nil"/>
              <w:left w:val="nil"/>
              <w:bottom w:val="nil"/>
              <w:right w:val="single" w:sz="4" w:space="0" w:color="auto"/>
            </w:tcBorders>
            <w:noWrap/>
            <w:vAlign w:val="center"/>
            <w:hideMark/>
          </w:tcPr>
          <w:p w14:paraId="5BFE350D" w14:textId="3EF27FF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- 5,193,587,710</w:t>
            </w:r>
          </w:p>
        </w:tc>
        <w:tc>
          <w:tcPr>
            <w:tcW w:w="885" w:type="dxa"/>
            <w:noWrap/>
            <w:vAlign w:val="center"/>
            <w:hideMark/>
          </w:tcPr>
          <w:p w14:paraId="424608B1" w14:textId="1218193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w:t>
            </w:r>
          </w:p>
        </w:tc>
      </w:tr>
      <w:tr w:rsidR="00457C9D" w:rsidRPr="001942B9" w14:paraId="0D70A600" w14:textId="77777777" w:rsidTr="006E4CC0">
        <w:trPr>
          <w:trHeight w:val="380"/>
        </w:trPr>
        <w:tc>
          <w:tcPr>
            <w:tcW w:w="4149" w:type="dxa"/>
            <w:tcBorders>
              <w:top w:val="nil"/>
              <w:left w:val="nil"/>
              <w:bottom w:val="nil"/>
              <w:right w:val="single" w:sz="4" w:space="0" w:color="auto"/>
            </w:tcBorders>
            <w:noWrap/>
            <w:vAlign w:val="center"/>
            <w:hideMark/>
          </w:tcPr>
          <w:p w14:paraId="0567A00C" w14:textId="218B5D7E"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調整項目</w:t>
            </w:r>
          </w:p>
        </w:tc>
        <w:tc>
          <w:tcPr>
            <w:tcW w:w="1663" w:type="dxa"/>
            <w:tcBorders>
              <w:top w:val="nil"/>
              <w:left w:val="nil"/>
              <w:bottom w:val="nil"/>
              <w:right w:val="single" w:sz="4" w:space="0" w:color="auto"/>
            </w:tcBorders>
            <w:noWrap/>
            <w:vAlign w:val="center"/>
            <w:hideMark/>
          </w:tcPr>
          <w:p w14:paraId="7373A23B" w14:textId="1A356FD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1,885,850,000</w:t>
            </w:r>
          </w:p>
        </w:tc>
        <w:tc>
          <w:tcPr>
            <w:tcW w:w="1663" w:type="dxa"/>
            <w:tcBorders>
              <w:top w:val="nil"/>
              <w:left w:val="nil"/>
              <w:bottom w:val="nil"/>
              <w:right w:val="single" w:sz="4" w:space="0" w:color="auto"/>
            </w:tcBorders>
            <w:noWrap/>
            <w:vAlign w:val="center"/>
            <w:hideMark/>
          </w:tcPr>
          <w:p w14:paraId="3623A247" w14:textId="5DEF945C"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15,399,107,175</w:t>
            </w:r>
          </w:p>
        </w:tc>
        <w:tc>
          <w:tcPr>
            <w:tcW w:w="1555" w:type="dxa"/>
            <w:tcBorders>
              <w:top w:val="nil"/>
              <w:left w:val="nil"/>
              <w:bottom w:val="nil"/>
              <w:right w:val="single" w:sz="4" w:space="0" w:color="auto"/>
            </w:tcBorders>
            <w:noWrap/>
            <w:vAlign w:val="center"/>
            <w:hideMark/>
          </w:tcPr>
          <w:p w14:paraId="1015468D" w14:textId="7818673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13,513,257,175</w:t>
            </w:r>
          </w:p>
        </w:tc>
        <w:tc>
          <w:tcPr>
            <w:tcW w:w="885" w:type="dxa"/>
            <w:noWrap/>
            <w:vAlign w:val="center"/>
            <w:hideMark/>
          </w:tcPr>
          <w:p w14:paraId="1B405103" w14:textId="21F0A9DE"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716.56</w:t>
            </w:r>
          </w:p>
        </w:tc>
      </w:tr>
      <w:tr w:rsidR="00457C9D" w:rsidRPr="001942B9" w14:paraId="6FFCE766" w14:textId="77777777" w:rsidTr="006E4CC0">
        <w:trPr>
          <w:trHeight w:val="380"/>
        </w:trPr>
        <w:tc>
          <w:tcPr>
            <w:tcW w:w="4149" w:type="dxa"/>
            <w:tcBorders>
              <w:top w:val="nil"/>
              <w:left w:val="nil"/>
              <w:bottom w:val="nil"/>
              <w:right w:val="single" w:sz="4" w:space="0" w:color="auto"/>
            </w:tcBorders>
            <w:noWrap/>
            <w:vAlign w:val="center"/>
            <w:hideMark/>
          </w:tcPr>
          <w:p w14:paraId="359D1389" w14:textId="475A3A07"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未計利息股利之現金流入（流出）</w:t>
            </w:r>
          </w:p>
        </w:tc>
        <w:tc>
          <w:tcPr>
            <w:tcW w:w="1663" w:type="dxa"/>
            <w:tcBorders>
              <w:top w:val="nil"/>
              <w:left w:val="nil"/>
              <w:bottom w:val="nil"/>
              <w:right w:val="single" w:sz="4" w:space="0" w:color="auto"/>
            </w:tcBorders>
            <w:noWrap/>
            <w:vAlign w:val="center"/>
            <w:hideMark/>
          </w:tcPr>
          <w:p w14:paraId="660337D3" w14:textId="38A476E8"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5,782,280,000</w:t>
            </w:r>
          </w:p>
        </w:tc>
        <w:tc>
          <w:tcPr>
            <w:tcW w:w="1663" w:type="dxa"/>
            <w:tcBorders>
              <w:top w:val="nil"/>
              <w:left w:val="nil"/>
              <w:bottom w:val="nil"/>
              <w:right w:val="single" w:sz="4" w:space="0" w:color="auto"/>
            </w:tcBorders>
            <w:noWrap/>
            <w:vAlign w:val="center"/>
            <w:hideMark/>
          </w:tcPr>
          <w:p w14:paraId="24817751" w14:textId="7C3E555A"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14,101,949,465</w:t>
            </w:r>
          </w:p>
        </w:tc>
        <w:tc>
          <w:tcPr>
            <w:tcW w:w="1555" w:type="dxa"/>
            <w:tcBorders>
              <w:top w:val="nil"/>
              <w:left w:val="nil"/>
              <w:bottom w:val="nil"/>
              <w:right w:val="single" w:sz="4" w:space="0" w:color="auto"/>
            </w:tcBorders>
            <w:noWrap/>
            <w:vAlign w:val="center"/>
            <w:hideMark/>
          </w:tcPr>
          <w:p w14:paraId="15CB13DA" w14:textId="5D3BC5A5"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8,319,669,465</w:t>
            </w:r>
          </w:p>
        </w:tc>
        <w:tc>
          <w:tcPr>
            <w:tcW w:w="885" w:type="dxa"/>
            <w:noWrap/>
            <w:vAlign w:val="center"/>
            <w:hideMark/>
          </w:tcPr>
          <w:p w14:paraId="2AC5593B" w14:textId="5D12C688"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143.88</w:t>
            </w:r>
          </w:p>
        </w:tc>
      </w:tr>
      <w:tr w:rsidR="00457C9D" w:rsidRPr="001942B9" w14:paraId="32DBF42F" w14:textId="77777777" w:rsidTr="006E4CC0">
        <w:trPr>
          <w:trHeight w:val="380"/>
        </w:trPr>
        <w:tc>
          <w:tcPr>
            <w:tcW w:w="4149" w:type="dxa"/>
            <w:tcBorders>
              <w:top w:val="nil"/>
              <w:left w:val="nil"/>
              <w:bottom w:val="nil"/>
              <w:right w:val="single" w:sz="4" w:space="0" w:color="auto"/>
            </w:tcBorders>
            <w:noWrap/>
            <w:vAlign w:val="center"/>
            <w:hideMark/>
          </w:tcPr>
          <w:p w14:paraId="54463262" w14:textId="684615A6"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收取利息</w:t>
            </w:r>
          </w:p>
        </w:tc>
        <w:tc>
          <w:tcPr>
            <w:tcW w:w="1663" w:type="dxa"/>
            <w:tcBorders>
              <w:top w:val="nil"/>
              <w:left w:val="nil"/>
              <w:bottom w:val="nil"/>
              <w:right w:val="single" w:sz="4" w:space="0" w:color="auto"/>
            </w:tcBorders>
            <w:noWrap/>
            <w:vAlign w:val="center"/>
            <w:hideMark/>
          </w:tcPr>
          <w:p w14:paraId="2407BD09" w14:textId="101DD8D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342,000</w:t>
            </w:r>
          </w:p>
        </w:tc>
        <w:tc>
          <w:tcPr>
            <w:tcW w:w="1663" w:type="dxa"/>
            <w:tcBorders>
              <w:top w:val="nil"/>
              <w:left w:val="nil"/>
              <w:bottom w:val="nil"/>
              <w:right w:val="single" w:sz="4" w:space="0" w:color="auto"/>
            </w:tcBorders>
            <w:noWrap/>
            <w:vAlign w:val="center"/>
            <w:hideMark/>
          </w:tcPr>
          <w:p w14:paraId="57EBB72B" w14:textId="5F02F8F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77,342,395</w:t>
            </w:r>
          </w:p>
        </w:tc>
        <w:tc>
          <w:tcPr>
            <w:tcW w:w="1555" w:type="dxa"/>
            <w:tcBorders>
              <w:top w:val="nil"/>
              <w:left w:val="nil"/>
              <w:bottom w:val="nil"/>
              <w:right w:val="single" w:sz="4" w:space="0" w:color="auto"/>
            </w:tcBorders>
            <w:noWrap/>
            <w:vAlign w:val="center"/>
            <w:hideMark/>
          </w:tcPr>
          <w:p w14:paraId="08DECF9B" w14:textId="19B333AA"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77,000,395</w:t>
            </w:r>
          </w:p>
        </w:tc>
        <w:tc>
          <w:tcPr>
            <w:tcW w:w="885" w:type="dxa"/>
            <w:noWrap/>
            <w:vAlign w:val="center"/>
            <w:hideMark/>
          </w:tcPr>
          <w:p w14:paraId="66CF1EC2" w14:textId="2E4C01C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22,514.74</w:t>
            </w:r>
          </w:p>
        </w:tc>
      </w:tr>
      <w:tr w:rsidR="00457C9D" w:rsidRPr="001942B9" w14:paraId="5EE4A7F8" w14:textId="77777777" w:rsidTr="006E4CC0">
        <w:trPr>
          <w:trHeight w:val="380"/>
        </w:trPr>
        <w:tc>
          <w:tcPr>
            <w:tcW w:w="4149" w:type="dxa"/>
            <w:tcBorders>
              <w:top w:val="nil"/>
              <w:left w:val="nil"/>
              <w:bottom w:val="nil"/>
              <w:right w:val="single" w:sz="4" w:space="0" w:color="auto"/>
            </w:tcBorders>
            <w:noWrap/>
            <w:vAlign w:val="center"/>
          </w:tcPr>
          <w:p w14:paraId="3B3384A5" w14:textId="5E932AEE"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支付利息</w:t>
            </w:r>
          </w:p>
        </w:tc>
        <w:tc>
          <w:tcPr>
            <w:tcW w:w="1663" w:type="dxa"/>
            <w:tcBorders>
              <w:top w:val="nil"/>
              <w:left w:val="nil"/>
              <w:bottom w:val="nil"/>
              <w:right w:val="single" w:sz="4" w:space="0" w:color="auto"/>
            </w:tcBorders>
            <w:noWrap/>
            <w:vAlign w:val="center"/>
          </w:tcPr>
          <w:p w14:paraId="4274720D" w14:textId="3100EEA3"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- 276,105,000</w:t>
            </w:r>
          </w:p>
        </w:tc>
        <w:tc>
          <w:tcPr>
            <w:tcW w:w="1663" w:type="dxa"/>
            <w:tcBorders>
              <w:top w:val="nil"/>
              <w:left w:val="nil"/>
              <w:bottom w:val="nil"/>
              <w:right w:val="single" w:sz="4" w:space="0" w:color="auto"/>
            </w:tcBorders>
            <w:noWrap/>
            <w:vAlign w:val="center"/>
          </w:tcPr>
          <w:p w14:paraId="08483AD6" w14:textId="38083CA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- 316,601,580</w:t>
            </w:r>
          </w:p>
        </w:tc>
        <w:tc>
          <w:tcPr>
            <w:tcW w:w="1555" w:type="dxa"/>
            <w:tcBorders>
              <w:top w:val="nil"/>
              <w:left w:val="nil"/>
              <w:bottom w:val="nil"/>
              <w:right w:val="single" w:sz="4" w:space="0" w:color="auto"/>
            </w:tcBorders>
            <w:noWrap/>
            <w:vAlign w:val="center"/>
          </w:tcPr>
          <w:p w14:paraId="5605DC9D" w14:textId="4545DCCD"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- 40,496,580</w:t>
            </w:r>
          </w:p>
        </w:tc>
        <w:tc>
          <w:tcPr>
            <w:tcW w:w="885" w:type="dxa"/>
            <w:noWrap/>
            <w:vAlign w:val="center"/>
          </w:tcPr>
          <w:p w14:paraId="39ED47B4" w14:textId="0ACDAC8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14.67</w:t>
            </w:r>
          </w:p>
        </w:tc>
      </w:tr>
      <w:tr w:rsidR="00457C9D" w:rsidRPr="001942B9" w14:paraId="69E70016" w14:textId="77777777" w:rsidTr="006E4CC0">
        <w:trPr>
          <w:trHeight w:val="380"/>
        </w:trPr>
        <w:tc>
          <w:tcPr>
            <w:tcW w:w="4149" w:type="dxa"/>
            <w:tcBorders>
              <w:top w:val="nil"/>
              <w:left w:val="nil"/>
              <w:bottom w:val="nil"/>
              <w:right w:val="single" w:sz="4" w:space="0" w:color="auto"/>
            </w:tcBorders>
            <w:noWrap/>
            <w:vAlign w:val="center"/>
            <w:hideMark/>
          </w:tcPr>
          <w:p w14:paraId="050CBE4C" w14:textId="71BDD184" w:rsidR="00457C9D" w:rsidRPr="00E17B44" w:rsidRDefault="00457C9D" w:rsidP="00457C9D">
            <w:pPr>
              <w:ind w:leftChars="100" w:left="240"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業務活動之淨現金流入（流出）</w:t>
            </w:r>
          </w:p>
        </w:tc>
        <w:tc>
          <w:tcPr>
            <w:tcW w:w="1663" w:type="dxa"/>
            <w:tcBorders>
              <w:top w:val="nil"/>
              <w:left w:val="nil"/>
              <w:bottom w:val="nil"/>
              <w:right w:val="single" w:sz="4" w:space="0" w:color="auto"/>
            </w:tcBorders>
            <w:noWrap/>
            <w:vAlign w:val="center"/>
            <w:hideMark/>
          </w:tcPr>
          <w:p w14:paraId="54ED1DFC" w14:textId="0AF88DDB"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5,506,517,000</w:t>
            </w:r>
          </w:p>
        </w:tc>
        <w:tc>
          <w:tcPr>
            <w:tcW w:w="1663" w:type="dxa"/>
            <w:tcBorders>
              <w:top w:val="nil"/>
              <w:left w:val="nil"/>
              <w:bottom w:val="nil"/>
              <w:right w:val="single" w:sz="4" w:space="0" w:color="auto"/>
            </w:tcBorders>
            <w:noWrap/>
            <w:vAlign w:val="center"/>
            <w:hideMark/>
          </w:tcPr>
          <w:p w14:paraId="27A4251D" w14:textId="0F978E4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13,862,690,280</w:t>
            </w:r>
          </w:p>
        </w:tc>
        <w:tc>
          <w:tcPr>
            <w:tcW w:w="1555" w:type="dxa"/>
            <w:tcBorders>
              <w:top w:val="nil"/>
              <w:left w:val="nil"/>
              <w:bottom w:val="nil"/>
              <w:right w:val="single" w:sz="4" w:space="0" w:color="auto"/>
            </w:tcBorders>
            <w:noWrap/>
            <w:vAlign w:val="center"/>
            <w:hideMark/>
          </w:tcPr>
          <w:p w14:paraId="5F3097D5" w14:textId="09FAAFDD"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8,356,173,280</w:t>
            </w:r>
          </w:p>
        </w:tc>
        <w:tc>
          <w:tcPr>
            <w:tcW w:w="885" w:type="dxa"/>
            <w:noWrap/>
            <w:vAlign w:val="center"/>
            <w:hideMark/>
          </w:tcPr>
          <w:p w14:paraId="663DBF76" w14:textId="40CD2AAB"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151.75</w:t>
            </w:r>
          </w:p>
        </w:tc>
      </w:tr>
      <w:tr w:rsidR="00457C9D" w:rsidRPr="001942B9" w14:paraId="19F846F0" w14:textId="77777777" w:rsidTr="006E4CC0">
        <w:trPr>
          <w:trHeight w:val="380"/>
        </w:trPr>
        <w:tc>
          <w:tcPr>
            <w:tcW w:w="4149" w:type="dxa"/>
            <w:tcBorders>
              <w:top w:val="nil"/>
              <w:left w:val="nil"/>
              <w:bottom w:val="nil"/>
              <w:right w:val="single" w:sz="4" w:space="0" w:color="auto"/>
            </w:tcBorders>
            <w:noWrap/>
            <w:vAlign w:val="center"/>
            <w:hideMark/>
          </w:tcPr>
          <w:p w14:paraId="5DFB2D3F" w14:textId="305E3B2E" w:rsidR="00457C9D" w:rsidRPr="00E17B44" w:rsidRDefault="00457C9D" w:rsidP="00457C9D">
            <w:pPr>
              <w:ind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投資活動之現金流量</w:t>
            </w:r>
          </w:p>
        </w:tc>
        <w:tc>
          <w:tcPr>
            <w:tcW w:w="1663" w:type="dxa"/>
            <w:tcBorders>
              <w:top w:val="nil"/>
              <w:left w:val="nil"/>
              <w:bottom w:val="nil"/>
              <w:right w:val="single" w:sz="4" w:space="0" w:color="auto"/>
            </w:tcBorders>
            <w:noWrap/>
            <w:vAlign w:val="center"/>
          </w:tcPr>
          <w:p w14:paraId="0803C140"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663" w:type="dxa"/>
            <w:tcBorders>
              <w:top w:val="nil"/>
              <w:left w:val="nil"/>
              <w:bottom w:val="nil"/>
              <w:right w:val="single" w:sz="4" w:space="0" w:color="auto"/>
            </w:tcBorders>
            <w:noWrap/>
            <w:vAlign w:val="center"/>
          </w:tcPr>
          <w:p w14:paraId="1319754A"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555" w:type="dxa"/>
            <w:tcBorders>
              <w:top w:val="nil"/>
              <w:left w:val="nil"/>
              <w:bottom w:val="nil"/>
              <w:right w:val="single" w:sz="4" w:space="0" w:color="auto"/>
            </w:tcBorders>
            <w:noWrap/>
            <w:vAlign w:val="center"/>
          </w:tcPr>
          <w:p w14:paraId="52B564D5"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885" w:type="dxa"/>
            <w:noWrap/>
            <w:vAlign w:val="center"/>
          </w:tcPr>
          <w:p w14:paraId="13EA2E20"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r>
      <w:tr w:rsidR="00457C9D" w:rsidRPr="001942B9" w14:paraId="1C01FC8C" w14:textId="77777777" w:rsidTr="006E4CC0">
        <w:trPr>
          <w:trHeight w:val="380"/>
        </w:trPr>
        <w:tc>
          <w:tcPr>
            <w:tcW w:w="4149" w:type="dxa"/>
            <w:tcBorders>
              <w:top w:val="nil"/>
              <w:left w:val="nil"/>
              <w:bottom w:val="nil"/>
              <w:right w:val="single" w:sz="4" w:space="0" w:color="auto"/>
            </w:tcBorders>
            <w:noWrap/>
            <w:vAlign w:val="center"/>
            <w:hideMark/>
          </w:tcPr>
          <w:p w14:paraId="64C61956" w14:textId="6FE7ED93"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減少投資、長期應收款、貸墊款及準備金</w:t>
            </w:r>
          </w:p>
        </w:tc>
        <w:tc>
          <w:tcPr>
            <w:tcW w:w="1663" w:type="dxa"/>
            <w:tcBorders>
              <w:top w:val="nil"/>
              <w:left w:val="nil"/>
              <w:bottom w:val="nil"/>
              <w:right w:val="single" w:sz="4" w:space="0" w:color="auto"/>
            </w:tcBorders>
            <w:noWrap/>
            <w:vAlign w:val="center"/>
            <w:hideMark/>
          </w:tcPr>
          <w:p w14:paraId="1EC6E245" w14:textId="5DB8185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4,093,413,000</w:t>
            </w:r>
          </w:p>
        </w:tc>
        <w:tc>
          <w:tcPr>
            <w:tcW w:w="1663" w:type="dxa"/>
            <w:tcBorders>
              <w:top w:val="nil"/>
              <w:left w:val="nil"/>
              <w:bottom w:val="nil"/>
              <w:right w:val="single" w:sz="4" w:space="0" w:color="auto"/>
            </w:tcBorders>
            <w:noWrap/>
            <w:vAlign w:val="center"/>
            <w:hideMark/>
          </w:tcPr>
          <w:p w14:paraId="4EE3255E" w14:textId="3F7AE054"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406,407,004</w:t>
            </w:r>
          </w:p>
        </w:tc>
        <w:tc>
          <w:tcPr>
            <w:tcW w:w="1555" w:type="dxa"/>
            <w:tcBorders>
              <w:top w:val="nil"/>
              <w:left w:val="nil"/>
              <w:bottom w:val="nil"/>
              <w:right w:val="single" w:sz="4" w:space="0" w:color="auto"/>
            </w:tcBorders>
            <w:noWrap/>
            <w:vAlign w:val="center"/>
            <w:hideMark/>
          </w:tcPr>
          <w:p w14:paraId="7B1D58BE" w14:textId="667C1FA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- 3,687,005,996</w:t>
            </w:r>
          </w:p>
        </w:tc>
        <w:tc>
          <w:tcPr>
            <w:tcW w:w="885" w:type="dxa"/>
            <w:noWrap/>
            <w:vAlign w:val="center"/>
            <w:hideMark/>
          </w:tcPr>
          <w:p w14:paraId="2FE269CF" w14:textId="31E43B34"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- 90.07</w:t>
            </w:r>
          </w:p>
        </w:tc>
      </w:tr>
      <w:tr w:rsidR="00457C9D" w:rsidRPr="001942B9" w14:paraId="08675DA7" w14:textId="77777777" w:rsidTr="006E4CC0">
        <w:trPr>
          <w:trHeight w:val="380"/>
        </w:trPr>
        <w:tc>
          <w:tcPr>
            <w:tcW w:w="4149" w:type="dxa"/>
            <w:tcBorders>
              <w:top w:val="nil"/>
              <w:left w:val="nil"/>
              <w:bottom w:val="nil"/>
              <w:right w:val="single" w:sz="4" w:space="0" w:color="auto"/>
            </w:tcBorders>
            <w:noWrap/>
            <w:vAlign w:val="center"/>
            <w:hideMark/>
          </w:tcPr>
          <w:p w14:paraId="1342523E" w14:textId="107034B9"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減少無形資產及其他資產</w:t>
            </w:r>
          </w:p>
        </w:tc>
        <w:tc>
          <w:tcPr>
            <w:tcW w:w="1663" w:type="dxa"/>
            <w:tcBorders>
              <w:top w:val="nil"/>
              <w:left w:val="nil"/>
              <w:bottom w:val="nil"/>
              <w:right w:val="single" w:sz="4" w:space="0" w:color="auto"/>
            </w:tcBorders>
            <w:noWrap/>
            <w:vAlign w:val="center"/>
            <w:hideMark/>
          </w:tcPr>
          <w:p w14:paraId="7259BDA8" w14:textId="312F50B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13,000</w:t>
            </w:r>
          </w:p>
        </w:tc>
        <w:tc>
          <w:tcPr>
            <w:tcW w:w="1663" w:type="dxa"/>
            <w:tcBorders>
              <w:top w:val="nil"/>
              <w:left w:val="nil"/>
              <w:bottom w:val="nil"/>
              <w:right w:val="single" w:sz="4" w:space="0" w:color="auto"/>
            </w:tcBorders>
            <w:noWrap/>
            <w:vAlign w:val="center"/>
            <w:hideMark/>
          </w:tcPr>
          <w:p w14:paraId="77CDCB84" w14:textId="29BCD9DE"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4,383,174</w:t>
            </w:r>
          </w:p>
        </w:tc>
        <w:tc>
          <w:tcPr>
            <w:tcW w:w="1555" w:type="dxa"/>
            <w:tcBorders>
              <w:top w:val="nil"/>
              <w:left w:val="nil"/>
              <w:bottom w:val="nil"/>
              <w:right w:val="single" w:sz="4" w:space="0" w:color="auto"/>
            </w:tcBorders>
            <w:noWrap/>
            <w:vAlign w:val="center"/>
            <w:hideMark/>
          </w:tcPr>
          <w:p w14:paraId="2D057FF7" w14:textId="68D8F63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4,370,174</w:t>
            </w:r>
          </w:p>
        </w:tc>
        <w:tc>
          <w:tcPr>
            <w:tcW w:w="885" w:type="dxa"/>
            <w:noWrap/>
            <w:vAlign w:val="center"/>
            <w:hideMark/>
          </w:tcPr>
          <w:p w14:paraId="470AE7B1" w14:textId="2AB5EF83"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33,616.72</w:t>
            </w:r>
          </w:p>
        </w:tc>
      </w:tr>
      <w:tr w:rsidR="00457C9D" w:rsidRPr="001942B9" w14:paraId="4DC55C92" w14:textId="77777777" w:rsidTr="006E4CC0">
        <w:trPr>
          <w:trHeight w:val="380"/>
        </w:trPr>
        <w:tc>
          <w:tcPr>
            <w:tcW w:w="4149" w:type="dxa"/>
            <w:tcBorders>
              <w:top w:val="nil"/>
              <w:left w:val="nil"/>
              <w:bottom w:val="nil"/>
              <w:right w:val="single" w:sz="4" w:space="0" w:color="auto"/>
            </w:tcBorders>
            <w:noWrap/>
            <w:vAlign w:val="center"/>
          </w:tcPr>
          <w:p w14:paraId="008075D0" w14:textId="025B46C3"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增加投資、長期應收款、貸墊款及準備金</w:t>
            </w:r>
          </w:p>
        </w:tc>
        <w:tc>
          <w:tcPr>
            <w:tcW w:w="1663" w:type="dxa"/>
            <w:tcBorders>
              <w:top w:val="nil"/>
              <w:left w:val="nil"/>
              <w:bottom w:val="nil"/>
              <w:right w:val="single" w:sz="4" w:space="0" w:color="auto"/>
            </w:tcBorders>
            <w:noWrap/>
            <w:vAlign w:val="center"/>
            <w:hideMark/>
          </w:tcPr>
          <w:p w14:paraId="5B344B22" w14:textId="72B42C6D"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- 13,784,192,000</w:t>
            </w:r>
          </w:p>
        </w:tc>
        <w:tc>
          <w:tcPr>
            <w:tcW w:w="1663" w:type="dxa"/>
            <w:tcBorders>
              <w:top w:val="nil"/>
              <w:left w:val="nil"/>
              <w:bottom w:val="nil"/>
              <w:right w:val="single" w:sz="4" w:space="0" w:color="auto"/>
            </w:tcBorders>
            <w:noWrap/>
            <w:vAlign w:val="center"/>
            <w:hideMark/>
          </w:tcPr>
          <w:p w14:paraId="00333564" w14:textId="3353660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- 5,525,000,283</w:t>
            </w:r>
          </w:p>
        </w:tc>
        <w:tc>
          <w:tcPr>
            <w:tcW w:w="1555" w:type="dxa"/>
            <w:tcBorders>
              <w:top w:val="nil"/>
              <w:left w:val="nil"/>
              <w:bottom w:val="nil"/>
              <w:right w:val="single" w:sz="4" w:space="0" w:color="auto"/>
            </w:tcBorders>
            <w:noWrap/>
            <w:vAlign w:val="center"/>
            <w:hideMark/>
          </w:tcPr>
          <w:p w14:paraId="4793FAB2" w14:textId="03E7FD1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8,259,191,717</w:t>
            </w:r>
          </w:p>
        </w:tc>
        <w:tc>
          <w:tcPr>
            <w:tcW w:w="885" w:type="dxa"/>
            <w:noWrap/>
            <w:vAlign w:val="center"/>
            <w:hideMark/>
          </w:tcPr>
          <w:p w14:paraId="13054F71" w14:textId="7A3B770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- 59.92</w:t>
            </w:r>
          </w:p>
        </w:tc>
      </w:tr>
      <w:tr w:rsidR="00457C9D" w:rsidRPr="001942B9" w14:paraId="4E57A0F3" w14:textId="77777777" w:rsidTr="006E4CC0">
        <w:trPr>
          <w:trHeight w:val="380"/>
        </w:trPr>
        <w:tc>
          <w:tcPr>
            <w:tcW w:w="4149" w:type="dxa"/>
            <w:tcBorders>
              <w:top w:val="nil"/>
              <w:left w:val="nil"/>
              <w:bottom w:val="nil"/>
              <w:right w:val="single" w:sz="4" w:space="0" w:color="auto"/>
            </w:tcBorders>
            <w:noWrap/>
            <w:vAlign w:val="center"/>
          </w:tcPr>
          <w:p w14:paraId="277D218F" w14:textId="261BA4FA" w:rsidR="00457C9D" w:rsidRPr="00E17B44" w:rsidRDefault="00457C9D" w:rsidP="00457C9D">
            <w:pPr>
              <w:ind w:leftChars="187" w:left="449" w:rightChars="13" w:right="31"/>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增加不動產、廠房及設備、礦產資源</w:t>
            </w:r>
          </w:p>
        </w:tc>
        <w:tc>
          <w:tcPr>
            <w:tcW w:w="1663" w:type="dxa"/>
            <w:tcBorders>
              <w:top w:val="nil"/>
              <w:left w:val="nil"/>
              <w:bottom w:val="nil"/>
              <w:right w:val="single" w:sz="4" w:space="0" w:color="auto"/>
            </w:tcBorders>
            <w:noWrap/>
            <w:vAlign w:val="center"/>
          </w:tcPr>
          <w:p w14:paraId="067D4099" w14:textId="27AF402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- 15,265,745,000</w:t>
            </w:r>
          </w:p>
        </w:tc>
        <w:tc>
          <w:tcPr>
            <w:tcW w:w="1663" w:type="dxa"/>
            <w:tcBorders>
              <w:top w:val="nil"/>
              <w:left w:val="nil"/>
              <w:bottom w:val="nil"/>
              <w:right w:val="single" w:sz="4" w:space="0" w:color="auto"/>
            </w:tcBorders>
            <w:noWrap/>
            <w:vAlign w:val="center"/>
          </w:tcPr>
          <w:p w14:paraId="0E23D24D" w14:textId="0BBC799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- 17,120,274,616</w:t>
            </w:r>
          </w:p>
        </w:tc>
        <w:tc>
          <w:tcPr>
            <w:tcW w:w="1555" w:type="dxa"/>
            <w:tcBorders>
              <w:top w:val="nil"/>
              <w:left w:val="nil"/>
              <w:bottom w:val="nil"/>
              <w:right w:val="single" w:sz="4" w:space="0" w:color="auto"/>
            </w:tcBorders>
            <w:noWrap/>
            <w:vAlign w:val="center"/>
          </w:tcPr>
          <w:p w14:paraId="0F47879A" w14:textId="3B8E036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- 1,854,529,616</w:t>
            </w:r>
          </w:p>
        </w:tc>
        <w:tc>
          <w:tcPr>
            <w:tcW w:w="885" w:type="dxa"/>
            <w:noWrap/>
            <w:vAlign w:val="center"/>
          </w:tcPr>
          <w:p w14:paraId="4629D831" w14:textId="0A3373AE"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12.15</w:t>
            </w:r>
          </w:p>
        </w:tc>
      </w:tr>
      <w:tr w:rsidR="00457C9D" w:rsidRPr="001942B9" w14:paraId="1904C759" w14:textId="77777777" w:rsidTr="006E4CC0">
        <w:trPr>
          <w:trHeight w:val="380"/>
        </w:trPr>
        <w:tc>
          <w:tcPr>
            <w:tcW w:w="4149" w:type="dxa"/>
            <w:tcBorders>
              <w:top w:val="nil"/>
              <w:left w:val="nil"/>
              <w:bottom w:val="nil"/>
              <w:right w:val="single" w:sz="4" w:space="0" w:color="auto"/>
            </w:tcBorders>
            <w:noWrap/>
            <w:vAlign w:val="center"/>
            <w:hideMark/>
          </w:tcPr>
          <w:p w14:paraId="12C65941" w14:textId="20A532A3" w:rsidR="00457C9D" w:rsidRPr="00E17B44" w:rsidRDefault="00457C9D" w:rsidP="00A87FEE">
            <w:pPr>
              <w:ind w:leftChars="187" w:left="449" w:rightChars="7" w:right="17"/>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增加投資性不動產</w:t>
            </w:r>
          </w:p>
        </w:tc>
        <w:tc>
          <w:tcPr>
            <w:tcW w:w="1663" w:type="dxa"/>
            <w:tcBorders>
              <w:top w:val="nil"/>
              <w:left w:val="nil"/>
              <w:bottom w:val="nil"/>
              <w:right w:val="single" w:sz="4" w:space="0" w:color="auto"/>
            </w:tcBorders>
            <w:noWrap/>
            <w:vAlign w:val="center"/>
            <w:hideMark/>
          </w:tcPr>
          <w:p w14:paraId="5E5AD752" w14:textId="051888AC"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- 537,918,000</w:t>
            </w:r>
          </w:p>
        </w:tc>
        <w:tc>
          <w:tcPr>
            <w:tcW w:w="1663" w:type="dxa"/>
            <w:tcBorders>
              <w:top w:val="nil"/>
              <w:left w:val="nil"/>
              <w:bottom w:val="nil"/>
              <w:right w:val="single" w:sz="4" w:space="0" w:color="auto"/>
            </w:tcBorders>
            <w:noWrap/>
            <w:vAlign w:val="center"/>
            <w:hideMark/>
          </w:tcPr>
          <w:p w14:paraId="5E035448" w14:textId="44FA12F3"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- 2,625,899,319</w:t>
            </w:r>
          </w:p>
        </w:tc>
        <w:tc>
          <w:tcPr>
            <w:tcW w:w="1555" w:type="dxa"/>
            <w:tcBorders>
              <w:top w:val="nil"/>
              <w:left w:val="nil"/>
              <w:bottom w:val="nil"/>
              <w:right w:val="single" w:sz="4" w:space="0" w:color="auto"/>
            </w:tcBorders>
            <w:noWrap/>
            <w:vAlign w:val="center"/>
            <w:hideMark/>
          </w:tcPr>
          <w:p w14:paraId="40C532C9" w14:textId="028B9CB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- 2,087,981,319</w:t>
            </w:r>
          </w:p>
        </w:tc>
        <w:tc>
          <w:tcPr>
            <w:tcW w:w="885" w:type="dxa"/>
            <w:noWrap/>
            <w:vAlign w:val="center"/>
            <w:hideMark/>
          </w:tcPr>
          <w:p w14:paraId="683A20AF" w14:textId="1023819A"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388.16</w:t>
            </w:r>
          </w:p>
        </w:tc>
      </w:tr>
      <w:tr w:rsidR="00457C9D" w:rsidRPr="001942B9" w14:paraId="5D3D2A76" w14:textId="77777777" w:rsidTr="006E4CC0">
        <w:trPr>
          <w:trHeight w:val="380"/>
        </w:trPr>
        <w:tc>
          <w:tcPr>
            <w:tcW w:w="4149" w:type="dxa"/>
            <w:tcBorders>
              <w:top w:val="nil"/>
              <w:left w:val="nil"/>
              <w:bottom w:val="nil"/>
              <w:right w:val="single" w:sz="4" w:space="0" w:color="auto"/>
            </w:tcBorders>
            <w:vAlign w:val="center"/>
            <w:hideMark/>
          </w:tcPr>
          <w:p w14:paraId="676058C7" w14:textId="61EAE3FC" w:rsidR="00457C9D" w:rsidRPr="00E17B44" w:rsidRDefault="00457C9D" w:rsidP="00457C9D">
            <w:pPr>
              <w:ind w:leftChars="187" w:left="449" w:rightChars="7" w:right="17"/>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增加無形資產及其他資產</w:t>
            </w:r>
          </w:p>
        </w:tc>
        <w:tc>
          <w:tcPr>
            <w:tcW w:w="1663" w:type="dxa"/>
            <w:tcBorders>
              <w:top w:val="nil"/>
              <w:left w:val="nil"/>
              <w:bottom w:val="nil"/>
              <w:right w:val="single" w:sz="4" w:space="0" w:color="auto"/>
            </w:tcBorders>
            <w:noWrap/>
            <w:vAlign w:val="center"/>
            <w:hideMark/>
          </w:tcPr>
          <w:p w14:paraId="763AB404" w14:textId="693C23F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- 13,671,000</w:t>
            </w:r>
          </w:p>
        </w:tc>
        <w:tc>
          <w:tcPr>
            <w:tcW w:w="1663" w:type="dxa"/>
            <w:tcBorders>
              <w:top w:val="nil"/>
              <w:left w:val="nil"/>
              <w:bottom w:val="nil"/>
              <w:right w:val="single" w:sz="4" w:space="0" w:color="auto"/>
            </w:tcBorders>
            <w:noWrap/>
            <w:vAlign w:val="center"/>
            <w:hideMark/>
          </w:tcPr>
          <w:p w14:paraId="4518E29B" w14:textId="05A0DC4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- 263,985,027</w:t>
            </w:r>
          </w:p>
        </w:tc>
        <w:tc>
          <w:tcPr>
            <w:tcW w:w="1555" w:type="dxa"/>
            <w:tcBorders>
              <w:top w:val="nil"/>
              <w:left w:val="nil"/>
              <w:bottom w:val="nil"/>
              <w:right w:val="single" w:sz="4" w:space="0" w:color="auto"/>
            </w:tcBorders>
            <w:noWrap/>
            <w:vAlign w:val="center"/>
            <w:hideMark/>
          </w:tcPr>
          <w:p w14:paraId="66BA368A" w14:textId="38F2B9BC"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- 250,314,027</w:t>
            </w:r>
          </w:p>
        </w:tc>
        <w:tc>
          <w:tcPr>
            <w:tcW w:w="885" w:type="dxa"/>
            <w:noWrap/>
            <w:vAlign w:val="center"/>
            <w:hideMark/>
          </w:tcPr>
          <w:p w14:paraId="10CB2AFF" w14:textId="7D9B7B3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1,830.99</w:t>
            </w:r>
          </w:p>
        </w:tc>
      </w:tr>
      <w:tr w:rsidR="00457C9D" w:rsidRPr="001942B9" w14:paraId="3741A686" w14:textId="77777777" w:rsidTr="006E4CC0">
        <w:trPr>
          <w:trHeight w:val="380"/>
        </w:trPr>
        <w:tc>
          <w:tcPr>
            <w:tcW w:w="4149" w:type="dxa"/>
            <w:tcBorders>
              <w:top w:val="nil"/>
              <w:left w:val="nil"/>
              <w:bottom w:val="nil"/>
              <w:right w:val="single" w:sz="4" w:space="0" w:color="auto"/>
            </w:tcBorders>
            <w:vAlign w:val="center"/>
            <w:hideMark/>
          </w:tcPr>
          <w:p w14:paraId="20B8E27B" w14:textId="2BFD3B87" w:rsidR="00457C9D" w:rsidRPr="00E17B44" w:rsidRDefault="00457C9D" w:rsidP="00457C9D">
            <w:pPr>
              <w:ind w:leftChars="100" w:left="240"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投資活動之淨現金流入（流出）</w:t>
            </w:r>
          </w:p>
        </w:tc>
        <w:tc>
          <w:tcPr>
            <w:tcW w:w="1663" w:type="dxa"/>
            <w:tcBorders>
              <w:top w:val="nil"/>
              <w:left w:val="nil"/>
              <w:bottom w:val="nil"/>
              <w:right w:val="single" w:sz="4" w:space="0" w:color="auto"/>
            </w:tcBorders>
            <w:noWrap/>
            <w:vAlign w:val="center"/>
            <w:hideMark/>
          </w:tcPr>
          <w:p w14:paraId="6FD53B42" w14:textId="1F1F5FD7"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- 25,508,100,000</w:t>
            </w:r>
          </w:p>
        </w:tc>
        <w:tc>
          <w:tcPr>
            <w:tcW w:w="1663" w:type="dxa"/>
            <w:tcBorders>
              <w:top w:val="nil"/>
              <w:left w:val="nil"/>
              <w:bottom w:val="nil"/>
              <w:right w:val="single" w:sz="4" w:space="0" w:color="auto"/>
            </w:tcBorders>
            <w:noWrap/>
            <w:vAlign w:val="center"/>
            <w:hideMark/>
          </w:tcPr>
          <w:p w14:paraId="624F441E" w14:textId="23510B4E"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- 25,124,369,067</w:t>
            </w:r>
          </w:p>
        </w:tc>
        <w:tc>
          <w:tcPr>
            <w:tcW w:w="1555" w:type="dxa"/>
            <w:tcBorders>
              <w:top w:val="nil"/>
              <w:left w:val="nil"/>
              <w:bottom w:val="nil"/>
              <w:right w:val="single" w:sz="4" w:space="0" w:color="auto"/>
            </w:tcBorders>
            <w:noWrap/>
            <w:vAlign w:val="center"/>
            <w:hideMark/>
          </w:tcPr>
          <w:p w14:paraId="15F51788" w14:textId="5A88488C"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383,730,933</w:t>
            </w:r>
          </w:p>
        </w:tc>
        <w:tc>
          <w:tcPr>
            <w:tcW w:w="885" w:type="dxa"/>
            <w:noWrap/>
            <w:vAlign w:val="center"/>
            <w:hideMark/>
          </w:tcPr>
          <w:p w14:paraId="76946DB5" w14:textId="6748A2BB"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- 1.50</w:t>
            </w:r>
          </w:p>
        </w:tc>
      </w:tr>
      <w:tr w:rsidR="00457C9D" w:rsidRPr="001942B9" w14:paraId="4D4984D2" w14:textId="77777777" w:rsidTr="006E4CC0">
        <w:trPr>
          <w:trHeight w:val="380"/>
        </w:trPr>
        <w:tc>
          <w:tcPr>
            <w:tcW w:w="4149" w:type="dxa"/>
            <w:tcBorders>
              <w:top w:val="nil"/>
              <w:left w:val="nil"/>
              <w:bottom w:val="nil"/>
              <w:right w:val="single" w:sz="4" w:space="0" w:color="auto"/>
            </w:tcBorders>
            <w:vAlign w:val="center"/>
            <w:hideMark/>
          </w:tcPr>
          <w:p w14:paraId="6C9E4090" w14:textId="62B584F6" w:rsidR="00457C9D" w:rsidRPr="00E17B44" w:rsidRDefault="00457C9D" w:rsidP="00457C9D">
            <w:pPr>
              <w:ind w:rightChars="10" w:right="24"/>
              <w:jc w:val="distribute"/>
              <w:rPr>
                <w:rFonts w:ascii="標楷體" w:eastAsia="標楷體" w:hAnsi="標楷體" w:cs="Times New Roman"/>
                <w:b/>
                <w:kern w:val="0"/>
                <w:sz w:val="20"/>
                <w:szCs w:val="20"/>
              </w:rPr>
            </w:pPr>
            <w:r w:rsidRPr="00E17B44">
              <w:rPr>
                <w:rFonts w:ascii="標楷體" w:eastAsia="標楷體" w:hAnsi="標楷體" w:cs="Times New Roman" w:hint="eastAsia"/>
                <w:b/>
                <w:noProof/>
                <w:kern w:val="0"/>
                <w:sz w:val="20"/>
                <w:szCs w:val="20"/>
              </w:rPr>
              <w:t>籌資活動之現金流量</w:t>
            </w:r>
          </w:p>
        </w:tc>
        <w:tc>
          <w:tcPr>
            <w:tcW w:w="1663" w:type="dxa"/>
            <w:tcBorders>
              <w:top w:val="nil"/>
              <w:left w:val="nil"/>
              <w:bottom w:val="nil"/>
              <w:right w:val="single" w:sz="4" w:space="0" w:color="auto"/>
            </w:tcBorders>
            <w:noWrap/>
            <w:vAlign w:val="center"/>
          </w:tcPr>
          <w:p w14:paraId="0E1FC502"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663" w:type="dxa"/>
            <w:tcBorders>
              <w:top w:val="nil"/>
              <w:left w:val="nil"/>
              <w:bottom w:val="nil"/>
              <w:right w:val="single" w:sz="4" w:space="0" w:color="auto"/>
            </w:tcBorders>
            <w:noWrap/>
            <w:vAlign w:val="center"/>
          </w:tcPr>
          <w:p w14:paraId="73D59865"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1555" w:type="dxa"/>
            <w:tcBorders>
              <w:top w:val="nil"/>
              <w:left w:val="nil"/>
              <w:bottom w:val="nil"/>
              <w:right w:val="single" w:sz="4" w:space="0" w:color="auto"/>
            </w:tcBorders>
            <w:noWrap/>
            <w:vAlign w:val="center"/>
          </w:tcPr>
          <w:p w14:paraId="64443D25"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c>
          <w:tcPr>
            <w:tcW w:w="885" w:type="dxa"/>
            <w:noWrap/>
            <w:vAlign w:val="center"/>
          </w:tcPr>
          <w:p w14:paraId="28EAA85B" w14:textId="77777777" w:rsidR="00457C9D" w:rsidRPr="00B97485" w:rsidRDefault="00457C9D" w:rsidP="00457C9D">
            <w:pPr>
              <w:autoSpaceDE w:val="0"/>
              <w:autoSpaceDN w:val="0"/>
              <w:adjustRightInd w:val="0"/>
              <w:jc w:val="right"/>
              <w:rPr>
                <w:rFonts w:ascii="新細明體" w:eastAsia="新細明體" w:hAnsi="新細明體" w:cs="Times New Roman"/>
                <w:b/>
                <w:kern w:val="0"/>
                <w:sz w:val="20"/>
                <w:szCs w:val="20"/>
              </w:rPr>
            </w:pPr>
          </w:p>
        </w:tc>
      </w:tr>
      <w:tr w:rsidR="00457C9D" w:rsidRPr="001942B9" w14:paraId="4FD79AD9" w14:textId="77777777" w:rsidTr="006E4CC0">
        <w:trPr>
          <w:trHeight w:val="380"/>
        </w:trPr>
        <w:tc>
          <w:tcPr>
            <w:tcW w:w="4149" w:type="dxa"/>
            <w:tcBorders>
              <w:top w:val="nil"/>
              <w:left w:val="nil"/>
              <w:bottom w:val="nil"/>
              <w:right w:val="single" w:sz="4" w:space="0" w:color="auto"/>
            </w:tcBorders>
            <w:vAlign w:val="center"/>
            <w:hideMark/>
          </w:tcPr>
          <w:p w14:paraId="18795D5C" w14:textId="5F0FC1DA"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增加短期債務、流動金融負債及其他負債</w:t>
            </w:r>
          </w:p>
        </w:tc>
        <w:tc>
          <w:tcPr>
            <w:tcW w:w="1663" w:type="dxa"/>
            <w:tcBorders>
              <w:top w:val="nil"/>
              <w:left w:val="nil"/>
              <w:bottom w:val="nil"/>
              <w:right w:val="single" w:sz="4" w:space="0" w:color="auto"/>
            </w:tcBorders>
            <w:noWrap/>
            <w:vAlign w:val="center"/>
            <w:hideMark/>
          </w:tcPr>
          <w:p w14:paraId="02FF4993" w14:textId="21F7D8F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33,824,000</w:t>
            </w:r>
          </w:p>
        </w:tc>
        <w:tc>
          <w:tcPr>
            <w:tcW w:w="1663" w:type="dxa"/>
            <w:tcBorders>
              <w:top w:val="nil"/>
              <w:left w:val="nil"/>
              <w:bottom w:val="nil"/>
              <w:right w:val="single" w:sz="4" w:space="0" w:color="auto"/>
            </w:tcBorders>
            <w:noWrap/>
            <w:vAlign w:val="center"/>
            <w:hideMark/>
          </w:tcPr>
          <w:p w14:paraId="16B633E4" w14:textId="5D7E949D"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513,971,221</w:t>
            </w:r>
          </w:p>
        </w:tc>
        <w:tc>
          <w:tcPr>
            <w:tcW w:w="1555" w:type="dxa"/>
            <w:tcBorders>
              <w:top w:val="nil"/>
              <w:left w:val="nil"/>
              <w:bottom w:val="nil"/>
              <w:right w:val="single" w:sz="4" w:space="0" w:color="auto"/>
            </w:tcBorders>
            <w:noWrap/>
            <w:vAlign w:val="center"/>
            <w:hideMark/>
          </w:tcPr>
          <w:p w14:paraId="66F1811A" w14:textId="27EC18C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480,147,221</w:t>
            </w:r>
          </w:p>
        </w:tc>
        <w:tc>
          <w:tcPr>
            <w:tcW w:w="885" w:type="dxa"/>
            <w:noWrap/>
            <w:vAlign w:val="center"/>
            <w:hideMark/>
          </w:tcPr>
          <w:p w14:paraId="59F2BA08" w14:textId="67D6436C" w:rsidR="00457C9D" w:rsidRPr="00B97485" w:rsidRDefault="00457C9D" w:rsidP="00457C9D">
            <w:pPr>
              <w:autoSpaceDE w:val="0"/>
              <w:autoSpaceDN w:val="0"/>
              <w:adjustRightInd w:val="0"/>
              <w:jc w:val="right"/>
              <w:rPr>
                <w:rFonts w:ascii="新細明體" w:eastAsia="新細明體" w:hAnsi="新細明體" w:cs="Times New Roman"/>
                <w:noProof/>
                <w:spacing w:val="-14"/>
                <w:kern w:val="0"/>
                <w:sz w:val="20"/>
                <w:szCs w:val="20"/>
              </w:rPr>
            </w:pPr>
            <w:r w:rsidRPr="00B05D07">
              <w:rPr>
                <w:rFonts w:ascii="新細明體" w:eastAsia="新細明體" w:hAnsi="新細明體" w:cs="Times New Roman" w:hint="eastAsia"/>
                <w:noProof/>
                <w:kern w:val="0"/>
                <w:sz w:val="20"/>
                <w:szCs w:val="20"/>
              </w:rPr>
              <w:t>1,419.55</w:t>
            </w:r>
          </w:p>
        </w:tc>
      </w:tr>
      <w:tr w:rsidR="00457C9D" w:rsidRPr="001942B9" w14:paraId="55E390BC" w14:textId="77777777" w:rsidTr="006E4CC0">
        <w:trPr>
          <w:trHeight w:val="380"/>
        </w:trPr>
        <w:tc>
          <w:tcPr>
            <w:tcW w:w="4149" w:type="dxa"/>
            <w:tcBorders>
              <w:top w:val="nil"/>
              <w:left w:val="nil"/>
              <w:bottom w:val="nil"/>
              <w:right w:val="single" w:sz="4" w:space="0" w:color="auto"/>
            </w:tcBorders>
            <w:vAlign w:val="center"/>
            <w:hideMark/>
          </w:tcPr>
          <w:p w14:paraId="1D5C5DC9" w14:textId="0230ADED"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增加長期負債</w:t>
            </w:r>
          </w:p>
        </w:tc>
        <w:tc>
          <w:tcPr>
            <w:tcW w:w="1663" w:type="dxa"/>
            <w:tcBorders>
              <w:top w:val="nil"/>
              <w:left w:val="nil"/>
              <w:bottom w:val="nil"/>
              <w:right w:val="single" w:sz="4" w:space="0" w:color="auto"/>
            </w:tcBorders>
            <w:noWrap/>
            <w:vAlign w:val="center"/>
            <w:hideMark/>
          </w:tcPr>
          <w:p w14:paraId="7B86B185" w14:textId="7883C07C"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105,595,351,000</w:t>
            </w:r>
          </w:p>
        </w:tc>
        <w:tc>
          <w:tcPr>
            <w:tcW w:w="1663" w:type="dxa"/>
            <w:tcBorders>
              <w:top w:val="nil"/>
              <w:left w:val="nil"/>
              <w:bottom w:val="nil"/>
              <w:right w:val="single" w:sz="4" w:space="0" w:color="auto"/>
            </w:tcBorders>
            <w:noWrap/>
            <w:vAlign w:val="center"/>
            <w:hideMark/>
          </w:tcPr>
          <w:p w14:paraId="795542C9" w14:textId="47A063DD"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92,873,114,592</w:t>
            </w:r>
          </w:p>
        </w:tc>
        <w:tc>
          <w:tcPr>
            <w:tcW w:w="1555" w:type="dxa"/>
            <w:tcBorders>
              <w:top w:val="nil"/>
              <w:left w:val="nil"/>
              <w:bottom w:val="nil"/>
              <w:right w:val="single" w:sz="4" w:space="0" w:color="auto"/>
            </w:tcBorders>
            <w:noWrap/>
            <w:vAlign w:val="center"/>
            <w:hideMark/>
          </w:tcPr>
          <w:p w14:paraId="56F00271" w14:textId="4E9F870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- 12,722,236,408</w:t>
            </w:r>
          </w:p>
        </w:tc>
        <w:tc>
          <w:tcPr>
            <w:tcW w:w="885" w:type="dxa"/>
            <w:noWrap/>
            <w:vAlign w:val="center"/>
            <w:hideMark/>
          </w:tcPr>
          <w:p w14:paraId="509A98C5" w14:textId="67A0834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- 12.05</w:t>
            </w:r>
          </w:p>
        </w:tc>
      </w:tr>
      <w:tr w:rsidR="00457C9D" w:rsidRPr="001942B9" w14:paraId="2728ED8C" w14:textId="77777777" w:rsidTr="006E4CC0">
        <w:trPr>
          <w:trHeight w:val="380"/>
        </w:trPr>
        <w:tc>
          <w:tcPr>
            <w:tcW w:w="4149" w:type="dxa"/>
            <w:tcBorders>
              <w:top w:val="nil"/>
              <w:left w:val="nil"/>
              <w:bottom w:val="nil"/>
              <w:right w:val="single" w:sz="4" w:space="0" w:color="auto"/>
            </w:tcBorders>
            <w:vAlign w:val="center"/>
            <w:hideMark/>
          </w:tcPr>
          <w:p w14:paraId="16346DF7" w14:textId="5DFE31DF"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增加基金、公積及填補短絀</w:t>
            </w:r>
          </w:p>
        </w:tc>
        <w:tc>
          <w:tcPr>
            <w:tcW w:w="1663" w:type="dxa"/>
            <w:tcBorders>
              <w:top w:val="nil"/>
              <w:left w:val="nil"/>
              <w:bottom w:val="nil"/>
              <w:right w:val="single" w:sz="4" w:space="0" w:color="auto"/>
            </w:tcBorders>
            <w:noWrap/>
            <w:vAlign w:val="center"/>
            <w:hideMark/>
          </w:tcPr>
          <w:p w14:paraId="746B6542" w14:textId="0D46768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8,607,653,000</w:t>
            </w:r>
          </w:p>
        </w:tc>
        <w:tc>
          <w:tcPr>
            <w:tcW w:w="1663" w:type="dxa"/>
            <w:tcBorders>
              <w:top w:val="nil"/>
              <w:left w:val="nil"/>
              <w:bottom w:val="nil"/>
              <w:right w:val="single" w:sz="4" w:space="0" w:color="auto"/>
            </w:tcBorders>
            <w:noWrap/>
            <w:vAlign w:val="center"/>
            <w:hideMark/>
          </w:tcPr>
          <w:p w14:paraId="57188E96" w14:textId="34B34E6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8,598,713,000</w:t>
            </w:r>
          </w:p>
        </w:tc>
        <w:tc>
          <w:tcPr>
            <w:tcW w:w="1555" w:type="dxa"/>
            <w:tcBorders>
              <w:top w:val="nil"/>
              <w:left w:val="nil"/>
              <w:bottom w:val="nil"/>
              <w:right w:val="single" w:sz="4" w:space="0" w:color="auto"/>
            </w:tcBorders>
            <w:noWrap/>
            <w:vAlign w:val="center"/>
            <w:hideMark/>
          </w:tcPr>
          <w:p w14:paraId="6422E2D6" w14:textId="7607DD7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- 8,940,000</w:t>
            </w:r>
          </w:p>
        </w:tc>
        <w:tc>
          <w:tcPr>
            <w:tcW w:w="885" w:type="dxa"/>
            <w:noWrap/>
            <w:vAlign w:val="center"/>
            <w:hideMark/>
          </w:tcPr>
          <w:p w14:paraId="29651D7C" w14:textId="6F1D7429"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- 0.10</w:t>
            </w:r>
          </w:p>
        </w:tc>
      </w:tr>
      <w:tr w:rsidR="00457C9D" w:rsidRPr="001942B9" w14:paraId="1BFB181A" w14:textId="77777777" w:rsidTr="006E4CC0">
        <w:trPr>
          <w:trHeight w:val="380"/>
        </w:trPr>
        <w:tc>
          <w:tcPr>
            <w:tcW w:w="4149" w:type="dxa"/>
            <w:tcBorders>
              <w:top w:val="nil"/>
              <w:left w:val="nil"/>
              <w:bottom w:val="nil"/>
              <w:right w:val="single" w:sz="4" w:space="0" w:color="auto"/>
            </w:tcBorders>
            <w:vAlign w:val="center"/>
            <w:hideMark/>
          </w:tcPr>
          <w:p w14:paraId="682DE2FB" w14:textId="5E3790FB"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減少短期債務、流動金融負債及其他負債</w:t>
            </w:r>
          </w:p>
        </w:tc>
        <w:tc>
          <w:tcPr>
            <w:tcW w:w="1663" w:type="dxa"/>
            <w:tcBorders>
              <w:top w:val="nil"/>
              <w:left w:val="nil"/>
              <w:bottom w:val="nil"/>
              <w:right w:val="single" w:sz="4" w:space="0" w:color="auto"/>
            </w:tcBorders>
            <w:noWrap/>
            <w:vAlign w:val="center"/>
            <w:hideMark/>
          </w:tcPr>
          <w:p w14:paraId="4369B031" w14:textId="4E86D59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- 42,946,000</w:t>
            </w:r>
          </w:p>
        </w:tc>
        <w:tc>
          <w:tcPr>
            <w:tcW w:w="1663" w:type="dxa"/>
            <w:tcBorders>
              <w:top w:val="nil"/>
              <w:left w:val="nil"/>
              <w:bottom w:val="nil"/>
              <w:right w:val="single" w:sz="4" w:space="0" w:color="auto"/>
            </w:tcBorders>
            <w:noWrap/>
            <w:vAlign w:val="center"/>
            <w:hideMark/>
          </w:tcPr>
          <w:p w14:paraId="48992F0D" w14:textId="575F4331"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- 83,384,425</w:t>
            </w:r>
          </w:p>
        </w:tc>
        <w:tc>
          <w:tcPr>
            <w:tcW w:w="1555" w:type="dxa"/>
            <w:tcBorders>
              <w:top w:val="nil"/>
              <w:left w:val="nil"/>
              <w:bottom w:val="nil"/>
              <w:right w:val="single" w:sz="4" w:space="0" w:color="auto"/>
            </w:tcBorders>
            <w:noWrap/>
            <w:vAlign w:val="center"/>
            <w:hideMark/>
          </w:tcPr>
          <w:p w14:paraId="37AEEB1A" w14:textId="5CD5A3C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- 40,438,425</w:t>
            </w:r>
          </w:p>
        </w:tc>
        <w:tc>
          <w:tcPr>
            <w:tcW w:w="885" w:type="dxa"/>
            <w:noWrap/>
            <w:vAlign w:val="center"/>
            <w:hideMark/>
          </w:tcPr>
          <w:p w14:paraId="4C7E1511" w14:textId="3806C57A"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94.16</w:t>
            </w:r>
          </w:p>
        </w:tc>
      </w:tr>
      <w:tr w:rsidR="00457C9D" w:rsidRPr="001942B9" w14:paraId="50991ADA" w14:textId="77777777" w:rsidTr="006E4CC0">
        <w:trPr>
          <w:trHeight w:val="380"/>
        </w:trPr>
        <w:tc>
          <w:tcPr>
            <w:tcW w:w="4149" w:type="dxa"/>
            <w:tcBorders>
              <w:top w:val="nil"/>
              <w:left w:val="nil"/>
              <w:bottom w:val="nil"/>
              <w:right w:val="single" w:sz="4" w:space="0" w:color="auto"/>
            </w:tcBorders>
            <w:vAlign w:val="center"/>
            <w:hideMark/>
          </w:tcPr>
          <w:p w14:paraId="0AD858A4" w14:textId="68678993"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減少長期負債</w:t>
            </w:r>
          </w:p>
        </w:tc>
        <w:tc>
          <w:tcPr>
            <w:tcW w:w="1663" w:type="dxa"/>
            <w:tcBorders>
              <w:top w:val="nil"/>
              <w:left w:val="nil"/>
              <w:bottom w:val="nil"/>
              <w:right w:val="single" w:sz="4" w:space="0" w:color="auto"/>
            </w:tcBorders>
            <w:noWrap/>
            <w:vAlign w:val="center"/>
            <w:hideMark/>
          </w:tcPr>
          <w:p w14:paraId="28CD5216" w14:textId="0B2D493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- 88,475,486,000</w:t>
            </w:r>
          </w:p>
        </w:tc>
        <w:tc>
          <w:tcPr>
            <w:tcW w:w="1663" w:type="dxa"/>
            <w:tcBorders>
              <w:top w:val="nil"/>
              <w:left w:val="nil"/>
              <w:bottom w:val="nil"/>
              <w:right w:val="single" w:sz="4" w:space="0" w:color="auto"/>
            </w:tcBorders>
            <w:noWrap/>
            <w:vAlign w:val="center"/>
            <w:hideMark/>
          </w:tcPr>
          <w:p w14:paraId="67D2ECE8" w14:textId="3239912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- 85,021,229,954</w:t>
            </w:r>
          </w:p>
        </w:tc>
        <w:tc>
          <w:tcPr>
            <w:tcW w:w="1555" w:type="dxa"/>
            <w:tcBorders>
              <w:top w:val="nil"/>
              <w:left w:val="nil"/>
              <w:bottom w:val="nil"/>
              <w:right w:val="single" w:sz="4" w:space="0" w:color="auto"/>
            </w:tcBorders>
            <w:noWrap/>
            <w:vAlign w:val="center"/>
            <w:hideMark/>
          </w:tcPr>
          <w:p w14:paraId="21D77519" w14:textId="54E86862"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3,454,256,046</w:t>
            </w:r>
          </w:p>
        </w:tc>
        <w:tc>
          <w:tcPr>
            <w:tcW w:w="885" w:type="dxa"/>
            <w:noWrap/>
            <w:vAlign w:val="center"/>
            <w:hideMark/>
          </w:tcPr>
          <w:p w14:paraId="61B3FA60" w14:textId="607FBBB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- 3.90</w:t>
            </w:r>
          </w:p>
        </w:tc>
      </w:tr>
      <w:tr w:rsidR="00457C9D" w:rsidRPr="001942B9" w14:paraId="1F7B94EC" w14:textId="77777777" w:rsidTr="006E4CC0">
        <w:trPr>
          <w:trHeight w:val="380"/>
        </w:trPr>
        <w:tc>
          <w:tcPr>
            <w:tcW w:w="4149" w:type="dxa"/>
            <w:tcBorders>
              <w:top w:val="nil"/>
              <w:left w:val="nil"/>
              <w:bottom w:val="nil"/>
              <w:right w:val="single" w:sz="4" w:space="0" w:color="auto"/>
            </w:tcBorders>
            <w:vAlign w:val="center"/>
            <w:hideMark/>
          </w:tcPr>
          <w:p w14:paraId="1CA7FF34" w14:textId="47E4842C"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支付利息</w:t>
            </w:r>
          </w:p>
        </w:tc>
        <w:tc>
          <w:tcPr>
            <w:tcW w:w="1663" w:type="dxa"/>
            <w:tcBorders>
              <w:top w:val="nil"/>
              <w:left w:val="nil"/>
              <w:bottom w:val="nil"/>
              <w:right w:val="single" w:sz="4" w:space="0" w:color="auto"/>
            </w:tcBorders>
            <w:noWrap/>
            <w:vAlign w:val="center"/>
            <w:hideMark/>
          </w:tcPr>
          <w:p w14:paraId="73F637D8" w14:textId="64A304A6"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- 24,580,000</w:t>
            </w:r>
          </w:p>
        </w:tc>
        <w:tc>
          <w:tcPr>
            <w:tcW w:w="1663" w:type="dxa"/>
            <w:tcBorders>
              <w:top w:val="nil"/>
              <w:left w:val="nil"/>
              <w:bottom w:val="nil"/>
              <w:right w:val="single" w:sz="4" w:space="0" w:color="auto"/>
            </w:tcBorders>
            <w:noWrap/>
            <w:vAlign w:val="center"/>
            <w:hideMark/>
          </w:tcPr>
          <w:p w14:paraId="47C93E06" w14:textId="6D3DBD2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w:t>
            </w:r>
          </w:p>
        </w:tc>
        <w:tc>
          <w:tcPr>
            <w:tcW w:w="1555" w:type="dxa"/>
            <w:tcBorders>
              <w:top w:val="nil"/>
              <w:left w:val="nil"/>
              <w:bottom w:val="nil"/>
              <w:right w:val="single" w:sz="4" w:space="0" w:color="auto"/>
            </w:tcBorders>
            <w:noWrap/>
            <w:vAlign w:val="center"/>
            <w:hideMark/>
          </w:tcPr>
          <w:p w14:paraId="0E5D3D08" w14:textId="70354CDE"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24,580,000</w:t>
            </w:r>
          </w:p>
        </w:tc>
        <w:tc>
          <w:tcPr>
            <w:tcW w:w="885" w:type="dxa"/>
            <w:noWrap/>
            <w:vAlign w:val="center"/>
            <w:hideMark/>
          </w:tcPr>
          <w:p w14:paraId="29FB0F02" w14:textId="7B7F9130"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- 100.00</w:t>
            </w:r>
          </w:p>
        </w:tc>
      </w:tr>
      <w:tr w:rsidR="00457C9D" w:rsidRPr="001942B9" w14:paraId="32B289FB" w14:textId="77777777" w:rsidTr="006E4CC0">
        <w:trPr>
          <w:trHeight w:val="380"/>
        </w:trPr>
        <w:tc>
          <w:tcPr>
            <w:tcW w:w="4149" w:type="dxa"/>
            <w:tcBorders>
              <w:top w:val="nil"/>
              <w:left w:val="nil"/>
              <w:bottom w:val="nil"/>
              <w:right w:val="single" w:sz="4" w:space="0" w:color="auto"/>
            </w:tcBorders>
            <w:vAlign w:val="center"/>
            <w:hideMark/>
          </w:tcPr>
          <w:p w14:paraId="630CE95D" w14:textId="7A38066C" w:rsidR="00457C9D" w:rsidRPr="00E17B44" w:rsidRDefault="00457C9D" w:rsidP="00457C9D">
            <w:pPr>
              <w:ind w:leftChars="187" w:left="449" w:rightChars="10" w:right="24"/>
              <w:jc w:val="distribute"/>
              <w:rPr>
                <w:rFonts w:ascii="標楷體" w:eastAsia="標楷體" w:hAnsi="標楷體" w:cs="Times New Roman"/>
                <w:noProof/>
                <w:kern w:val="0"/>
                <w:sz w:val="20"/>
                <w:szCs w:val="20"/>
              </w:rPr>
            </w:pPr>
            <w:r w:rsidRPr="00E17B44">
              <w:rPr>
                <w:rFonts w:ascii="標楷體" w:eastAsia="標楷體" w:hAnsi="標楷體" w:cs="Times New Roman" w:hint="eastAsia"/>
                <w:noProof/>
                <w:kern w:val="0"/>
                <w:sz w:val="20"/>
                <w:szCs w:val="20"/>
              </w:rPr>
              <w:t>賸餘分配款</w:t>
            </w:r>
          </w:p>
        </w:tc>
        <w:tc>
          <w:tcPr>
            <w:tcW w:w="1663" w:type="dxa"/>
            <w:tcBorders>
              <w:top w:val="nil"/>
              <w:left w:val="nil"/>
              <w:bottom w:val="nil"/>
              <w:right w:val="single" w:sz="4" w:space="0" w:color="auto"/>
            </w:tcBorders>
            <w:noWrap/>
            <w:vAlign w:val="center"/>
            <w:hideMark/>
          </w:tcPr>
          <w:p w14:paraId="01618781" w14:textId="427BC7FB"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- 6,804,098,000</w:t>
            </w:r>
          </w:p>
        </w:tc>
        <w:tc>
          <w:tcPr>
            <w:tcW w:w="1663" w:type="dxa"/>
            <w:tcBorders>
              <w:top w:val="nil"/>
              <w:left w:val="nil"/>
              <w:bottom w:val="nil"/>
              <w:right w:val="single" w:sz="4" w:space="0" w:color="auto"/>
            </w:tcBorders>
            <w:noWrap/>
            <w:vAlign w:val="center"/>
            <w:hideMark/>
          </w:tcPr>
          <w:p w14:paraId="159816DD" w14:textId="08AE4BC7"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- 3,509,035,584</w:t>
            </w:r>
          </w:p>
        </w:tc>
        <w:tc>
          <w:tcPr>
            <w:tcW w:w="1555" w:type="dxa"/>
            <w:tcBorders>
              <w:top w:val="nil"/>
              <w:left w:val="nil"/>
              <w:bottom w:val="nil"/>
              <w:right w:val="single" w:sz="4" w:space="0" w:color="auto"/>
            </w:tcBorders>
            <w:noWrap/>
            <w:vAlign w:val="center"/>
            <w:hideMark/>
          </w:tcPr>
          <w:p w14:paraId="06B1DC34" w14:textId="3C396F3F"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3,295,062,416</w:t>
            </w:r>
          </w:p>
        </w:tc>
        <w:tc>
          <w:tcPr>
            <w:tcW w:w="885" w:type="dxa"/>
            <w:noWrap/>
            <w:vAlign w:val="center"/>
            <w:hideMark/>
          </w:tcPr>
          <w:p w14:paraId="7059738B" w14:textId="441D452A" w:rsidR="00457C9D" w:rsidRPr="00B97485" w:rsidRDefault="00457C9D" w:rsidP="00457C9D">
            <w:pPr>
              <w:autoSpaceDE w:val="0"/>
              <w:autoSpaceDN w:val="0"/>
              <w:adjustRightInd w:val="0"/>
              <w:jc w:val="right"/>
              <w:rPr>
                <w:rFonts w:ascii="新細明體" w:eastAsia="新細明體" w:hAnsi="新細明體" w:cs="Times New Roman"/>
                <w:noProof/>
                <w:kern w:val="0"/>
                <w:sz w:val="20"/>
                <w:szCs w:val="20"/>
              </w:rPr>
            </w:pPr>
            <w:r w:rsidRPr="00B05D07">
              <w:rPr>
                <w:rFonts w:ascii="新細明體" w:eastAsia="新細明體" w:hAnsi="新細明體" w:cs="Times New Roman" w:hint="eastAsia"/>
                <w:noProof/>
                <w:kern w:val="0"/>
                <w:sz w:val="20"/>
                <w:szCs w:val="20"/>
              </w:rPr>
              <w:t>- 48.43</w:t>
            </w:r>
          </w:p>
        </w:tc>
      </w:tr>
      <w:tr w:rsidR="00457C9D" w:rsidRPr="001942B9" w14:paraId="7DB84C4B" w14:textId="77777777" w:rsidTr="006E4CC0">
        <w:trPr>
          <w:trHeight w:val="380"/>
        </w:trPr>
        <w:tc>
          <w:tcPr>
            <w:tcW w:w="4149" w:type="dxa"/>
            <w:tcBorders>
              <w:top w:val="nil"/>
              <w:left w:val="nil"/>
              <w:bottom w:val="nil"/>
              <w:right w:val="single" w:sz="4" w:space="0" w:color="auto"/>
            </w:tcBorders>
            <w:vAlign w:val="center"/>
            <w:hideMark/>
          </w:tcPr>
          <w:p w14:paraId="06642267" w14:textId="14113AF9" w:rsidR="00457C9D" w:rsidRPr="00E17B44" w:rsidRDefault="00457C9D" w:rsidP="00457C9D">
            <w:pPr>
              <w:ind w:leftChars="100" w:left="240"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籌資活動之淨現金流入（流出）</w:t>
            </w:r>
          </w:p>
        </w:tc>
        <w:tc>
          <w:tcPr>
            <w:tcW w:w="1663" w:type="dxa"/>
            <w:tcBorders>
              <w:top w:val="nil"/>
              <w:left w:val="nil"/>
              <w:bottom w:val="nil"/>
              <w:right w:val="single" w:sz="4" w:space="0" w:color="auto"/>
            </w:tcBorders>
            <w:noWrap/>
            <w:vAlign w:val="center"/>
            <w:hideMark/>
          </w:tcPr>
          <w:p w14:paraId="4A887015" w14:textId="576FC84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18,889,718,000</w:t>
            </w:r>
          </w:p>
        </w:tc>
        <w:tc>
          <w:tcPr>
            <w:tcW w:w="1663" w:type="dxa"/>
            <w:tcBorders>
              <w:top w:val="nil"/>
              <w:left w:val="nil"/>
              <w:bottom w:val="nil"/>
              <w:right w:val="single" w:sz="4" w:space="0" w:color="auto"/>
            </w:tcBorders>
            <w:noWrap/>
            <w:vAlign w:val="center"/>
            <w:hideMark/>
          </w:tcPr>
          <w:p w14:paraId="6F40A4FA" w14:textId="62A52862"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13,372,148,850</w:t>
            </w:r>
          </w:p>
        </w:tc>
        <w:tc>
          <w:tcPr>
            <w:tcW w:w="1555" w:type="dxa"/>
            <w:tcBorders>
              <w:top w:val="nil"/>
              <w:left w:val="nil"/>
              <w:bottom w:val="nil"/>
              <w:right w:val="single" w:sz="4" w:space="0" w:color="auto"/>
            </w:tcBorders>
            <w:noWrap/>
            <w:vAlign w:val="center"/>
            <w:hideMark/>
          </w:tcPr>
          <w:p w14:paraId="1E05F260" w14:textId="4577E46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- 5,517,569,150</w:t>
            </w:r>
          </w:p>
        </w:tc>
        <w:tc>
          <w:tcPr>
            <w:tcW w:w="885" w:type="dxa"/>
            <w:noWrap/>
            <w:vAlign w:val="center"/>
            <w:hideMark/>
          </w:tcPr>
          <w:p w14:paraId="6530018C" w14:textId="5EA42925"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- 29.21</w:t>
            </w:r>
          </w:p>
        </w:tc>
      </w:tr>
      <w:tr w:rsidR="00457C9D" w:rsidRPr="001942B9" w14:paraId="4597A0ED" w14:textId="77777777" w:rsidTr="006E4CC0">
        <w:trPr>
          <w:trHeight w:val="380"/>
        </w:trPr>
        <w:tc>
          <w:tcPr>
            <w:tcW w:w="4149" w:type="dxa"/>
            <w:tcBorders>
              <w:top w:val="nil"/>
              <w:left w:val="nil"/>
              <w:bottom w:val="nil"/>
              <w:right w:val="single" w:sz="4" w:space="0" w:color="auto"/>
            </w:tcBorders>
            <w:noWrap/>
            <w:vAlign w:val="center"/>
            <w:hideMark/>
          </w:tcPr>
          <w:p w14:paraId="2253E3CA" w14:textId="2C4AF3C7" w:rsidR="00457C9D" w:rsidRPr="00E17B44" w:rsidRDefault="00457C9D"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現金及約當現金之淨增（淨減）</w:t>
            </w:r>
          </w:p>
        </w:tc>
        <w:tc>
          <w:tcPr>
            <w:tcW w:w="1663" w:type="dxa"/>
            <w:tcBorders>
              <w:top w:val="nil"/>
              <w:left w:val="nil"/>
              <w:bottom w:val="nil"/>
              <w:right w:val="single" w:sz="4" w:space="0" w:color="auto"/>
            </w:tcBorders>
            <w:noWrap/>
            <w:vAlign w:val="center"/>
            <w:hideMark/>
          </w:tcPr>
          <w:p w14:paraId="075690AE" w14:textId="4893884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- 1,111,865,000</w:t>
            </w:r>
          </w:p>
        </w:tc>
        <w:tc>
          <w:tcPr>
            <w:tcW w:w="1663" w:type="dxa"/>
            <w:tcBorders>
              <w:top w:val="nil"/>
              <w:left w:val="nil"/>
              <w:bottom w:val="nil"/>
              <w:right w:val="single" w:sz="4" w:space="0" w:color="auto"/>
            </w:tcBorders>
            <w:noWrap/>
            <w:vAlign w:val="center"/>
            <w:hideMark/>
          </w:tcPr>
          <w:p w14:paraId="1EF923F4" w14:textId="5CEFA2F3"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2,110,470,063</w:t>
            </w:r>
          </w:p>
        </w:tc>
        <w:tc>
          <w:tcPr>
            <w:tcW w:w="1555" w:type="dxa"/>
            <w:tcBorders>
              <w:top w:val="nil"/>
              <w:left w:val="nil"/>
              <w:bottom w:val="nil"/>
              <w:right w:val="single" w:sz="4" w:space="0" w:color="auto"/>
            </w:tcBorders>
            <w:noWrap/>
            <w:vAlign w:val="center"/>
            <w:hideMark/>
          </w:tcPr>
          <w:p w14:paraId="56E4F8B8" w14:textId="106CCCEE"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3,222,335,063</w:t>
            </w:r>
          </w:p>
        </w:tc>
        <w:tc>
          <w:tcPr>
            <w:tcW w:w="885" w:type="dxa"/>
            <w:noWrap/>
            <w:vAlign w:val="center"/>
            <w:hideMark/>
          </w:tcPr>
          <w:p w14:paraId="292683B6" w14:textId="17E3237B"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w:t>
            </w:r>
          </w:p>
        </w:tc>
      </w:tr>
      <w:tr w:rsidR="00457C9D" w:rsidRPr="001942B9" w14:paraId="2BBF48C3" w14:textId="77777777" w:rsidTr="006E4CC0">
        <w:trPr>
          <w:trHeight w:val="380"/>
        </w:trPr>
        <w:tc>
          <w:tcPr>
            <w:tcW w:w="4149" w:type="dxa"/>
            <w:tcBorders>
              <w:top w:val="nil"/>
              <w:left w:val="nil"/>
              <w:bottom w:val="nil"/>
              <w:right w:val="single" w:sz="4" w:space="0" w:color="auto"/>
            </w:tcBorders>
            <w:noWrap/>
            <w:vAlign w:val="center"/>
            <w:hideMark/>
          </w:tcPr>
          <w:p w14:paraId="65058CB2" w14:textId="349FDBF6" w:rsidR="00457C9D" w:rsidRPr="00E17B44" w:rsidRDefault="00457C9D"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期初現金及約當現金</w:t>
            </w:r>
          </w:p>
        </w:tc>
        <w:tc>
          <w:tcPr>
            <w:tcW w:w="1663" w:type="dxa"/>
            <w:tcBorders>
              <w:top w:val="nil"/>
              <w:left w:val="nil"/>
              <w:bottom w:val="nil"/>
              <w:right w:val="single" w:sz="4" w:space="0" w:color="auto"/>
            </w:tcBorders>
            <w:noWrap/>
            <w:vAlign w:val="center"/>
            <w:hideMark/>
          </w:tcPr>
          <w:p w14:paraId="20F37862" w14:textId="240906A7"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28,797,755,000</w:t>
            </w:r>
          </w:p>
        </w:tc>
        <w:tc>
          <w:tcPr>
            <w:tcW w:w="1663" w:type="dxa"/>
            <w:tcBorders>
              <w:top w:val="nil"/>
              <w:left w:val="nil"/>
              <w:bottom w:val="nil"/>
              <w:right w:val="single" w:sz="4" w:space="0" w:color="auto"/>
            </w:tcBorders>
            <w:noWrap/>
            <w:vAlign w:val="center"/>
            <w:hideMark/>
          </w:tcPr>
          <w:p w14:paraId="375E1AC6" w14:textId="051C691C"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29,921,420,362</w:t>
            </w:r>
          </w:p>
        </w:tc>
        <w:tc>
          <w:tcPr>
            <w:tcW w:w="1555" w:type="dxa"/>
            <w:tcBorders>
              <w:top w:val="nil"/>
              <w:left w:val="nil"/>
              <w:bottom w:val="nil"/>
              <w:right w:val="single" w:sz="4" w:space="0" w:color="auto"/>
            </w:tcBorders>
            <w:noWrap/>
            <w:vAlign w:val="center"/>
            <w:hideMark/>
          </w:tcPr>
          <w:p w14:paraId="3035E93C" w14:textId="46EF0A68"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1,123,665,362</w:t>
            </w:r>
          </w:p>
        </w:tc>
        <w:tc>
          <w:tcPr>
            <w:tcW w:w="885" w:type="dxa"/>
            <w:noWrap/>
            <w:vAlign w:val="center"/>
            <w:hideMark/>
          </w:tcPr>
          <w:p w14:paraId="1F416B54" w14:textId="4F3D4FD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3.90</w:t>
            </w:r>
          </w:p>
        </w:tc>
      </w:tr>
      <w:tr w:rsidR="00457C9D" w:rsidRPr="001942B9" w14:paraId="534891B5" w14:textId="77777777" w:rsidTr="006E4CC0">
        <w:trPr>
          <w:trHeight w:val="380"/>
        </w:trPr>
        <w:tc>
          <w:tcPr>
            <w:tcW w:w="4149" w:type="dxa"/>
            <w:tcBorders>
              <w:top w:val="nil"/>
              <w:left w:val="nil"/>
              <w:bottom w:val="single" w:sz="8" w:space="0" w:color="auto"/>
              <w:right w:val="single" w:sz="4" w:space="0" w:color="auto"/>
            </w:tcBorders>
            <w:noWrap/>
            <w:vAlign w:val="center"/>
            <w:hideMark/>
          </w:tcPr>
          <w:p w14:paraId="6457331C" w14:textId="168087F3" w:rsidR="00457C9D" w:rsidRPr="00E17B44" w:rsidRDefault="00457C9D" w:rsidP="00457C9D">
            <w:pPr>
              <w:ind w:rightChars="10" w:right="24"/>
              <w:jc w:val="distribute"/>
              <w:rPr>
                <w:rFonts w:ascii="標楷體" w:eastAsia="標楷體" w:hAnsi="標楷體" w:cs="Times New Roman"/>
                <w:b/>
                <w:noProof/>
                <w:kern w:val="0"/>
                <w:sz w:val="20"/>
                <w:szCs w:val="20"/>
              </w:rPr>
            </w:pPr>
            <w:r w:rsidRPr="00E17B44">
              <w:rPr>
                <w:rFonts w:ascii="標楷體" w:eastAsia="標楷體" w:hAnsi="標楷體" w:cs="Times New Roman" w:hint="eastAsia"/>
                <w:b/>
                <w:noProof/>
                <w:kern w:val="0"/>
                <w:sz w:val="20"/>
                <w:szCs w:val="20"/>
              </w:rPr>
              <w:t>期末現金及約當現金</w:t>
            </w:r>
          </w:p>
        </w:tc>
        <w:tc>
          <w:tcPr>
            <w:tcW w:w="1663" w:type="dxa"/>
            <w:tcBorders>
              <w:top w:val="nil"/>
              <w:left w:val="nil"/>
              <w:bottom w:val="single" w:sz="8" w:space="0" w:color="auto"/>
              <w:right w:val="single" w:sz="4" w:space="0" w:color="auto"/>
            </w:tcBorders>
            <w:noWrap/>
            <w:vAlign w:val="center"/>
            <w:hideMark/>
          </w:tcPr>
          <w:p w14:paraId="0050A3F3" w14:textId="21200FC3"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27,685,890,000</w:t>
            </w:r>
          </w:p>
        </w:tc>
        <w:tc>
          <w:tcPr>
            <w:tcW w:w="1663" w:type="dxa"/>
            <w:tcBorders>
              <w:top w:val="nil"/>
              <w:left w:val="nil"/>
              <w:bottom w:val="single" w:sz="8" w:space="0" w:color="auto"/>
              <w:right w:val="single" w:sz="4" w:space="0" w:color="auto"/>
            </w:tcBorders>
            <w:noWrap/>
            <w:vAlign w:val="center"/>
            <w:hideMark/>
          </w:tcPr>
          <w:p w14:paraId="30AE4E89" w14:textId="152F4356"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32,031,890,425</w:t>
            </w:r>
          </w:p>
        </w:tc>
        <w:tc>
          <w:tcPr>
            <w:tcW w:w="1555" w:type="dxa"/>
            <w:tcBorders>
              <w:top w:val="nil"/>
              <w:left w:val="nil"/>
              <w:bottom w:val="single" w:sz="8" w:space="0" w:color="auto"/>
              <w:right w:val="single" w:sz="4" w:space="0" w:color="auto"/>
            </w:tcBorders>
            <w:noWrap/>
            <w:vAlign w:val="center"/>
            <w:hideMark/>
          </w:tcPr>
          <w:p w14:paraId="2A07AC86" w14:textId="443632E9"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4,346,000,425</w:t>
            </w:r>
          </w:p>
        </w:tc>
        <w:tc>
          <w:tcPr>
            <w:tcW w:w="885" w:type="dxa"/>
            <w:tcBorders>
              <w:top w:val="nil"/>
              <w:left w:val="nil"/>
              <w:bottom w:val="single" w:sz="8" w:space="0" w:color="auto"/>
              <w:right w:val="nil"/>
            </w:tcBorders>
            <w:noWrap/>
            <w:vAlign w:val="center"/>
            <w:hideMark/>
          </w:tcPr>
          <w:p w14:paraId="03724EE0" w14:textId="731150D1" w:rsidR="00457C9D" w:rsidRPr="00B97485" w:rsidRDefault="00457C9D" w:rsidP="00457C9D">
            <w:pPr>
              <w:autoSpaceDE w:val="0"/>
              <w:autoSpaceDN w:val="0"/>
              <w:adjustRightInd w:val="0"/>
              <w:jc w:val="right"/>
              <w:rPr>
                <w:rFonts w:ascii="新細明體" w:eastAsia="新細明體" w:hAnsi="新細明體" w:cs="Times New Roman"/>
                <w:b/>
                <w:noProof/>
                <w:kern w:val="0"/>
                <w:sz w:val="20"/>
                <w:szCs w:val="20"/>
              </w:rPr>
            </w:pPr>
            <w:r w:rsidRPr="00B05D07">
              <w:rPr>
                <w:rFonts w:ascii="新細明體" w:eastAsia="新細明體" w:hAnsi="新細明體" w:cs="Times New Roman" w:hint="eastAsia"/>
                <w:b/>
                <w:noProof/>
                <w:kern w:val="0"/>
                <w:sz w:val="20"/>
                <w:szCs w:val="20"/>
              </w:rPr>
              <w:t>15.70</w:t>
            </w:r>
          </w:p>
        </w:tc>
      </w:tr>
      <w:tr w:rsidR="00203A99" w:rsidRPr="001942B9" w14:paraId="76E2591E" w14:textId="77777777" w:rsidTr="006B551F">
        <w:trPr>
          <w:trHeight w:val="826"/>
        </w:trPr>
        <w:tc>
          <w:tcPr>
            <w:tcW w:w="9915" w:type="dxa"/>
            <w:gridSpan w:val="5"/>
            <w:tcBorders>
              <w:top w:val="single" w:sz="8" w:space="0" w:color="auto"/>
              <w:left w:val="nil"/>
              <w:bottom w:val="nil"/>
              <w:right w:val="nil"/>
            </w:tcBorders>
            <w:noWrap/>
            <w:vAlign w:val="center"/>
            <w:hideMark/>
          </w:tcPr>
          <w:p w14:paraId="220ABEA6" w14:textId="2E48AF29" w:rsidR="00203A99" w:rsidRPr="0095316E" w:rsidRDefault="00203A99" w:rsidP="00C56581">
            <w:pPr>
              <w:adjustRightInd w:val="0"/>
              <w:snapToGrid w:val="0"/>
              <w:spacing w:line="330" w:lineRule="exact"/>
              <w:ind w:leftChars="-6" w:left="552" w:hangingChars="283" w:hanging="566"/>
              <w:jc w:val="both"/>
              <w:rPr>
                <w:rFonts w:ascii="標楷體" w:eastAsia="標楷體" w:hAnsi="標楷體" w:cs="Times New Roman"/>
                <w:sz w:val="20"/>
                <w:szCs w:val="20"/>
              </w:rPr>
            </w:pPr>
            <w:r w:rsidRPr="001942B9">
              <w:rPr>
                <w:rFonts w:ascii="標楷體" w:eastAsia="標楷體" w:hAnsi="標楷體" w:cs="Times New Roman" w:hint="eastAsia"/>
                <w:sz w:val="20"/>
                <w:szCs w:val="20"/>
              </w:rPr>
              <w:t>註</w:t>
            </w:r>
            <w:r w:rsidRPr="0095316E">
              <w:rPr>
                <w:rFonts w:ascii="標楷體" w:eastAsia="標楷體" w:hAnsi="標楷體" w:cs="Times New Roman" w:hint="eastAsia"/>
                <w:sz w:val="20"/>
                <w:szCs w:val="20"/>
              </w:rPr>
              <w:t>：</w:t>
            </w:r>
            <w:r w:rsidR="006E4CC0" w:rsidRPr="006E4CC0">
              <w:rPr>
                <w:rFonts w:ascii="標楷體" w:eastAsia="標楷體" w:hAnsi="標楷體" w:cs="Times New Roman" w:hint="eastAsia"/>
                <w:sz w:val="20"/>
                <w:szCs w:val="20"/>
              </w:rPr>
              <w:t>1.本表係採現金及約當現金基礎，包括現金及自投資日起3個月內到期或清償之債權證券</w:t>
            </w:r>
            <w:r w:rsidRPr="0095316E">
              <w:rPr>
                <w:rFonts w:ascii="標楷體" w:eastAsia="標楷體" w:hAnsi="標楷體" w:cs="Times New Roman" w:hint="eastAsia"/>
                <w:sz w:val="20"/>
                <w:szCs w:val="20"/>
              </w:rPr>
              <w:t>。</w:t>
            </w:r>
          </w:p>
          <w:p w14:paraId="11409D61" w14:textId="34DDBF00" w:rsidR="00203A99" w:rsidRPr="001942B9" w:rsidRDefault="006E4CC0" w:rsidP="00C56581">
            <w:pPr>
              <w:adjustRightInd w:val="0"/>
              <w:snapToGrid w:val="0"/>
              <w:spacing w:line="330" w:lineRule="exact"/>
              <w:ind w:leftChars="160" w:left="584" w:hangingChars="100" w:hanging="200"/>
              <w:jc w:val="both"/>
              <w:rPr>
                <w:rFonts w:ascii="標楷體" w:eastAsia="標楷體" w:hAnsi="標楷體" w:cs="Times New Roman"/>
                <w:sz w:val="20"/>
                <w:szCs w:val="20"/>
              </w:rPr>
            </w:pPr>
            <w:r w:rsidRPr="006E4CC0">
              <w:rPr>
                <w:rFonts w:ascii="標楷體" w:eastAsia="標楷體" w:hAnsi="標楷體" w:cs="Times New Roman" w:hint="eastAsia"/>
                <w:sz w:val="20"/>
                <w:szCs w:val="20"/>
              </w:rPr>
              <w:t>2.本表「調整項目」欄所列，包括提存呆帳、醫療折讓及評價短絀、折舊、減損及折耗、攤銷、處理資產短絀（賸餘）、其他、流動資產淨減（淨增）及流動負債淨增（淨減）</w:t>
            </w:r>
            <w:r w:rsidR="00203A99" w:rsidRPr="0095316E">
              <w:rPr>
                <w:rFonts w:ascii="標楷體" w:eastAsia="標楷體" w:hAnsi="標楷體" w:cs="Times New Roman" w:hint="eastAsia"/>
                <w:sz w:val="20"/>
                <w:szCs w:val="20"/>
              </w:rPr>
              <w:t>。</w:t>
            </w:r>
          </w:p>
        </w:tc>
      </w:tr>
    </w:tbl>
    <w:p w14:paraId="6481CDA8" w14:textId="77777777" w:rsidR="00203A99" w:rsidRPr="001942B9" w:rsidRDefault="00203A99" w:rsidP="00203A99">
      <w:pPr>
        <w:spacing w:line="20" w:lineRule="exact"/>
        <w:rPr>
          <w:rFonts w:ascii="新細明體" w:eastAsia="標楷體" w:hAnsi="新細明體" w:cs="Times New Roman"/>
          <w:szCs w:val="24"/>
        </w:rPr>
      </w:pPr>
    </w:p>
    <w:tbl>
      <w:tblPr>
        <w:tblW w:w="9913" w:type="dxa"/>
        <w:tblInd w:w="38" w:type="dxa"/>
        <w:tblLayout w:type="fixed"/>
        <w:tblCellMar>
          <w:left w:w="28" w:type="dxa"/>
          <w:right w:w="28" w:type="dxa"/>
        </w:tblCellMar>
        <w:tblLook w:val="04A0" w:firstRow="1" w:lastRow="0" w:firstColumn="1" w:lastColumn="0" w:noHBand="0" w:noVBand="1"/>
      </w:tblPr>
      <w:tblGrid>
        <w:gridCol w:w="2165"/>
        <w:gridCol w:w="1886"/>
        <w:gridCol w:w="790"/>
        <w:gridCol w:w="1892"/>
        <w:gridCol w:w="788"/>
        <w:gridCol w:w="1683"/>
        <w:gridCol w:w="709"/>
      </w:tblGrid>
      <w:tr w:rsidR="00361FC5" w:rsidRPr="00381F54" w14:paraId="7AE1701F" w14:textId="77777777" w:rsidTr="003F5F87">
        <w:trPr>
          <w:trHeight w:hRule="exact" w:val="397"/>
        </w:trPr>
        <w:tc>
          <w:tcPr>
            <w:tcW w:w="9913" w:type="dxa"/>
            <w:gridSpan w:val="7"/>
            <w:noWrap/>
            <w:vAlign w:val="bottom"/>
            <w:hideMark/>
          </w:tcPr>
          <w:p w14:paraId="0E29F67A" w14:textId="7A82FDC7" w:rsidR="00361FC5" w:rsidRPr="00715580" w:rsidRDefault="00361FC5" w:rsidP="006B551F">
            <w:pPr>
              <w:widowControl/>
              <w:tabs>
                <w:tab w:val="left" w:pos="2406"/>
              </w:tabs>
              <w:ind w:right="-28"/>
              <w:jc w:val="center"/>
              <w:rPr>
                <w:rFonts w:ascii="標楷體" w:eastAsia="標楷體" w:hAnsi="新細明體" w:cs="新細明體"/>
                <w:b/>
                <w:bCs/>
                <w:kern w:val="0"/>
                <w:sz w:val="32"/>
                <w:szCs w:val="32"/>
                <w:u w:val="single"/>
              </w:rPr>
            </w:pPr>
            <w:r w:rsidRPr="00715580">
              <w:rPr>
                <w:rFonts w:ascii="標楷體" w:eastAsia="標楷體" w:hAnsi="新細明體" w:cs="新細明體" w:hint="eastAsia"/>
                <w:b/>
                <w:bCs/>
                <w:kern w:val="0"/>
                <w:sz w:val="32"/>
                <w:szCs w:val="32"/>
                <w:u w:val="single"/>
              </w:rPr>
              <w:lastRenderedPageBreak/>
              <w:t>（五）餘絀審定後平衡綜計表</w:t>
            </w:r>
            <w:r w:rsidRPr="00715580">
              <w:rPr>
                <w:rFonts w:ascii="標楷體" w:eastAsia="標楷體" w:hAnsi="標楷體" w:cs="新細明體" w:hint="eastAsia"/>
                <w:b/>
                <w:bCs/>
                <w:kern w:val="0"/>
                <w:szCs w:val="24"/>
                <w:u w:val="single"/>
              </w:rPr>
              <w:t>（科目別）</w:t>
            </w:r>
          </w:p>
        </w:tc>
      </w:tr>
      <w:tr w:rsidR="00361FC5" w:rsidRPr="007939C9" w14:paraId="093AED78" w14:textId="77777777" w:rsidTr="003F5F87">
        <w:trPr>
          <w:trHeight w:hRule="exact" w:val="340"/>
        </w:trPr>
        <w:tc>
          <w:tcPr>
            <w:tcW w:w="9913" w:type="dxa"/>
            <w:gridSpan w:val="7"/>
            <w:tcBorders>
              <w:top w:val="nil"/>
              <w:left w:val="nil"/>
              <w:bottom w:val="single" w:sz="8" w:space="0" w:color="auto"/>
              <w:right w:val="nil"/>
            </w:tcBorders>
            <w:noWrap/>
            <w:vAlign w:val="bottom"/>
            <w:hideMark/>
          </w:tcPr>
          <w:p w14:paraId="3597523E" w14:textId="727E0D19" w:rsidR="00361FC5" w:rsidRPr="008B7163" w:rsidRDefault="00361FC5" w:rsidP="00F00781">
            <w:pPr>
              <w:widowControl/>
              <w:ind w:rightChars="-11" w:right="-26"/>
              <w:rPr>
                <w:rFonts w:ascii="新細明體" w:eastAsia="標楷體" w:hAnsi="新細明體" w:cs="新細明體"/>
                <w:b/>
                <w:bCs/>
                <w:noProof/>
                <w:kern w:val="0"/>
                <w:szCs w:val="24"/>
                <w:u w:val="single"/>
              </w:rPr>
            </w:pPr>
            <w:r>
              <w:rPr>
                <w:rFonts w:ascii="標楷體" w:eastAsia="標楷體" w:hAnsi="標楷體" w:cs="新細明體" w:hint="eastAsia"/>
                <w:bCs/>
                <w:kern w:val="0"/>
                <w:szCs w:val="24"/>
              </w:rPr>
              <w:t xml:space="preserve">                                </w:t>
            </w:r>
            <w:r w:rsidRPr="007939C9">
              <w:rPr>
                <w:rFonts w:ascii="標楷體" w:eastAsia="標楷體" w:hAnsi="標楷體" w:cs="新細明體" w:hint="eastAsia"/>
                <w:bCs/>
                <w:kern w:val="0"/>
                <w:szCs w:val="24"/>
              </w:rPr>
              <w:t>中華民國</w:t>
            </w:r>
            <w:r>
              <w:rPr>
                <w:rFonts w:ascii="標楷體" w:eastAsia="標楷體" w:hAnsi="標楷體" w:cs="新細明體" w:hint="eastAsia"/>
                <w:bCs/>
                <w:kern w:val="0"/>
                <w:szCs w:val="24"/>
              </w:rPr>
              <w:t>11</w:t>
            </w:r>
            <w:r w:rsidR="008D585D">
              <w:rPr>
                <w:rFonts w:ascii="標楷體" w:eastAsia="標楷體" w:hAnsi="標楷體" w:cs="新細明體" w:hint="eastAsia"/>
                <w:bCs/>
                <w:kern w:val="0"/>
                <w:szCs w:val="24"/>
              </w:rPr>
              <w:t>3</w:t>
            </w:r>
            <w:r w:rsidRPr="007939C9">
              <w:rPr>
                <w:rFonts w:ascii="標楷體" w:eastAsia="標楷體" w:hAnsi="標楷體" w:cs="新細明體" w:hint="eastAsia"/>
                <w:bCs/>
                <w:kern w:val="0"/>
                <w:szCs w:val="24"/>
              </w:rPr>
              <w:t>年12月31日</w:t>
            </w:r>
            <w:r w:rsidRPr="007939C9">
              <w:rPr>
                <w:rFonts w:ascii="新細明體" w:eastAsia="標楷體" w:hAnsi="新細明體" w:cs="新細明體" w:hint="eastAsia"/>
                <w:bCs/>
                <w:kern w:val="0"/>
                <w:szCs w:val="24"/>
              </w:rPr>
              <w:t xml:space="preserve"> </w:t>
            </w:r>
            <w:r>
              <w:rPr>
                <w:rFonts w:ascii="新細明體" w:eastAsia="標楷體" w:hAnsi="新細明體" w:cs="新細明體" w:hint="eastAsia"/>
                <w:bCs/>
                <w:kern w:val="0"/>
                <w:szCs w:val="24"/>
              </w:rPr>
              <w:t xml:space="preserve">   </w:t>
            </w:r>
            <w:r>
              <w:rPr>
                <w:rFonts w:ascii="新細明體" w:eastAsia="標楷體" w:hAnsi="新細明體" w:cs="新細明體" w:hint="eastAsia"/>
                <w:b/>
                <w:bCs/>
                <w:kern w:val="0"/>
                <w:szCs w:val="24"/>
              </w:rPr>
              <w:t xml:space="preserve">          </w:t>
            </w:r>
            <w:r w:rsidRPr="007939C9">
              <w:rPr>
                <w:rFonts w:ascii="新細明體" w:eastAsia="標楷體" w:hAnsi="新細明體" w:cs="新細明體" w:hint="eastAsia"/>
                <w:b/>
                <w:bCs/>
                <w:kern w:val="0"/>
                <w:szCs w:val="24"/>
              </w:rPr>
              <w:t xml:space="preserve"> </w:t>
            </w:r>
            <w:r w:rsidRPr="007939C9">
              <w:rPr>
                <w:rFonts w:ascii="新細明體" w:eastAsia="標楷體" w:hAnsi="新細明體" w:hint="eastAsia"/>
                <w:sz w:val="20"/>
              </w:rPr>
              <w:t>單位：新臺幣元</w:t>
            </w:r>
          </w:p>
        </w:tc>
      </w:tr>
      <w:tr w:rsidR="00361FC5" w:rsidRPr="007939C9" w14:paraId="6B61CA39" w14:textId="77777777" w:rsidTr="003F5F87">
        <w:trPr>
          <w:trHeight w:hRule="exact" w:val="567"/>
        </w:trPr>
        <w:tc>
          <w:tcPr>
            <w:tcW w:w="2165" w:type="dxa"/>
            <w:vMerge w:val="restart"/>
            <w:tcBorders>
              <w:top w:val="single" w:sz="8" w:space="0" w:color="auto"/>
              <w:left w:val="nil"/>
              <w:bottom w:val="single" w:sz="8" w:space="0" w:color="auto"/>
              <w:right w:val="single" w:sz="4" w:space="0" w:color="auto"/>
            </w:tcBorders>
            <w:vAlign w:val="center"/>
            <w:hideMark/>
          </w:tcPr>
          <w:p w14:paraId="34B4B903" w14:textId="77777777" w:rsidR="00361FC5" w:rsidRPr="00A86FB8" w:rsidRDefault="00361FC5" w:rsidP="006B551F">
            <w:pPr>
              <w:ind w:leftChars="10" w:left="24" w:rightChars="10" w:right="24"/>
              <w:jc w:val="distribute"/>
              <w:rPr>
                <w:rFonts w:ascii="新細明體" w:eastAsia="標楷體" w:hAnsi="新細明體" w:cs="新細明體"/>
                <w:sz w:val="20"/>
              </w:rPr>
            </w:pPr>
            <w:r w:rsidRPr="00A86FB8">
              <w:rPr>
                <w:rFonts w:ascii="新細明體" w:eastAsia="標楷體" w:hAnsi="新細明體" w:cs="新細明體" w:hint="eastAsia"/>
                <w:sz w:val="20"/>
              </w:rPr>
              <w:t>科目</w:t>
            </w:r>
          </w:p>
        </w:tc>
        <w:tc>
          <w:tcPr>
            <w:tcW w:w="2676" w:type="dxa"/>
            <w:gridSpan w:val="2"/>
            <w:tcBorders>
              <w:top w:val="single" w:sz="8" w:space="0" w:color="auto"/>
              <w:left w:val="single" w:sz="4" w:space="0" w:color="auto"/>
              <w:bottom w:val="single" w:sz="4" w:space="0" w:color="auto"/>
              <w:right w:val="single" w:sz="4" w:space="0" w:color="auto"/>
            </w:tcBorders>
            <w:vAlign w:val="center"/>
            <w:hideMark/>
          </w:tcPr>
          <w:p w14:paraId="142A6635" w14:textId="11919771" w:rsidR="00361FC5" w:rsidRPr="00A86FB8" w:rsidRDefault="00361FC5" w:rsidP="006B551F">
            <w:pPr>
              <w:ind w:leftChars="100" w:left="240" w:rightChars="100" w:right="240"/>
              <w:jc w:val="distribute"/>
              <w:rPr>
                <w:rFonts w:ascii="標楷體" w:eastAsia="標楷體" w:hAnsi="標楷體" w:cs="新細明體"/>
                <w:sz w:val="20"/>
              </w:rPr>
            </w:pPr>
            <w:r w:rsidRPr="00A86FB8">
              <w:rPr>
                <w:rFonts w:ascii="標楷體" w:eastAsia="標楷體" w:hAnsi="標楷體" w:cs="新細明體" w:hint="eastAsia"/>
                <w:sz w:val="20"/>
              </w:rPr>
              <w:t>11</w:t>
            </w:r>
            <w:r w:rsidR="008D585D">
              <w:rPr>
                <w:rFonts w:ascii="標楷體" w:eastAsia="標楷體" w:hAnsi="標楷體" w:cs="新細明體" w:hint="eastAsia"/>
                <w:sz w:val="20"/>
              </w:rPr>
              <w:t>3</w:t>
            </w:r>
            <w:r w:rsidRPr="00A86FB8">
              <w:rPr>
                <w:rFonts w:ascii="標楷體" w:eastAsia="標楷體" w:hAnsi="標楷體" w:cs="新細明體" w:hint="eastAsia"/>
                <w:sz w:val="20"/>
              </w:rPr>
              <w:t>年12月31日</w:t>
            </w:r>
          </w:p>
        </w:tc>
        <w:tc>
          <w:tcPr>
            <w:tcW w:w="2680" w:type="dxa"/>
            <w:gridSpan w:val="2"/>
            <w:tcBorders>
              <w:top w:val="single" w:sz="8" w:space="0" w:color="auto"/>
              <w:left w:val="single" w:sz="4" w:space="0" w:color="auto"/>
              <w:bottom w:val="single" w:sz="4" w:space="0" w:color="auto"/>
              <w:right w:val="single" w:sz="4" w:space="0" w:color="auto"/>
            </w:tcBorders>
            <w:vAlign w:val="center"/>
            <w:hideMark/>
          </w:tcPr>
          <w:p w14:paraId="399FC8FC" w14:textId="4EBAF32F" w:rsidR="00361FC5" w:rsidRPr="00A86FB8" w:rsidRDefault="00361FC5" w:rsidP="006B551F">
            <w:pPr>
              <w:ind w:leftChars="100" w:left="240" w:rightChars="100" w:right="240"/>
              <w:jc w:val="distribute"/>
              <w:rPr>
                <w:rFonts w:ascii="標楷體" w:eastAsia="標楷體" w:hAnsi="標楷體" w:cs="新細明體"/>
                <w:sz w:val="20"/>
              </w:rPr>
            </w:pPr>
            <w:r w:rsidRPr="00A86FB8">
              <w:rPr>
                <w:rFonts w:ascii="標楷體" w:eastAsia="標楷體" w:hAnsi="標楷體" w:cs="新細明體" w:hint="eastAsia"/>
                <w:sz w:val="20"/>
              </w:rPr>
              <w:t>11</w:t>
            </w:r>
            <w:r w:rsidR="008D585D">
              <w:rPr>
                <w:rFonts w:ascii="標楷體" w:eastAsia="標楷體" w:hAnsi="標楷體" w:cs="新細明體" w:hint="eastAsia"/>
                <w:sz w:val="20"/>
              </w:rPr>
              <w:t>2</w:t>
            </w:r>
            <w:r w:rsidRPr="00A86FB8">
              <w:rPr>
                <w:rFonts w:ascii="標楷體" w:eastAsia="標楷體" w:hAnsi="標楷體" w:cs="新細明體" w:hint="eastAsia"/>
                <w:sz w:val="20"/>
              </w:rPr>
              <w:t>年12月31日</w:t>
            </w:r>
          </w:p>
        </w:tc>
        <w:tc>
          <w:tcPr>
            <w:tcW w:w="2392" w:type="dxa"/>
            <w:gridSpan w:val="2"/>
            <w:tcBorders>
              <w:top w:val="single" w:sz="8" w:space="0" w:color="auto"/>
              <w:left w:val="single" w:sz="4" w:space="0" w:color="auto"/>
              <w:bottom w:val="single" w:sz="4" w:space="0" w:color="auto"/>
              <w:right w:val="nil"/>
            </w:tcBorders>
            <w:vAlign w:val="center"/>
            <w:hideMark/>
          </w:tcPr>
          <w:p w14:paraId="41EE3B32"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kern w:val="0"/>
                <w:sz w:val="20"/>
              </w:rPr>
              <w:t>比較增減</w:t>
            </w:r>
          </w:p>
        </w:tc>
      </w:tr>
      <w:tr w:rsidR="00361FC5" w:rsidRPr="007939C9" w14:paraId="5AC66DCA" w14:textId="77777777" w:rsidTr="003F5F87">
        <w:trPr>
          <w:trHeight w:hRule="exact" w:val="567"/>
        </w:trPr>
        <w:tc>
          <w:tcPr>
            <w:tcW w:w="2165" w:type="dxa"/>
            <w:vMerge/>
            <w:tcBorders>
              <w:top w:val="single" w:sz="8" w:space="0" w:color="auto"/>
              <w:left w:val="nil"/>
              <w:bottom w:val="single" w:sz="8" w:space="0" w:color="auto"/>
              <w:right w:val="single" w:sz="4" w:space="0" w:color="auto"/>
            </w:tcBorders>
            <w:vAlign w:val="center"/>
            <w:hideMark/>
          </w:tcPr>
          <w:p w14:paraId="2197DD7A" w14:textId="77777777" w:rsidR="00361FC5" w:rsidRPr="00A86FB8" w:rsidRDefault="00361FC5" w:rsidP="006B551F">
            <w:pPr>
              <w:widowControl/>
              <w:rPr>
                <w:rFonts w:ascii="新細明體" w:eastAsia="標楷體" w:hAnsi="新細明體" w:cs="新細明體"/>
                <w:sz w:val="20"/>
              </w:rPr>
            </w:pPr>
          </w:p>
        </w:tc>
        <w:tc>
          <w:tcPr>
            <w:tcW w:w="1886" w:type="dxa"/>
            <w:tcBorders>
              <w:top w:val="single" w:sz="4" w:space="0" w:color="auto"/>
              <w:left w:val="single" w:sz="4" w:space="0" w:color="auto"/>
              <w:bottom w:val="single" w:sz="8" w:space="0" w:color="auto"/>
              <w:right w:val="single" w:sz="4" w:space="0" w:color="auto"/>
            </w:tcBorders>
            <w:vAlign w:val="center"/>
            <w:hideMark/>
          </w:tcPr>
          <w:p w14:paraId="5A185308"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90" w:type="dxa"/>
            <w:tcBorders>
              <w:top w:val="single" w:sz="4" w:space="0" w:color="auto"/>
              <w:left w:val="single" w:sz="4" w:space="0" w:color="auto"/>
              <w:bottom w:val="single" w:sz="8" w:space="0" w:color="auto"/>
              <w:right w:val="single" w:sz="4" w:space="0" w:color="auto"/>
            </w:tcBorders>
            <w:vAlign w:val="center"/>
            <w:hideMark/>
          </w:tcPr>
          <w:p w14:paraId="72363F35"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c>
          <w:tcPr>
            <w:tcW w:w="1892" w:type="dxa"/>
            <w:tcBorders>
              <w:top w:val="single" w:sz="4" w:space="0" w:color="auto"/>
              <w:left w:val="single" w:sz="4" w:space="0" w:color="auto"/>
              <w:bottom w:val="single" w:sz="8" w:space="0" w:color="auto"/>
              <w:right w:val="single" w:sz="4" w:space="0" w:color="auto"/>
            </w:tcBorders>
            <w:vAlign w:val="center"/>
            <w:hideMark/>
          </w:tcPr>
          <w:p w14:paraId="2623C446"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88" w:type="dxa"/>
            <w:tcBorders>
              <w:top w:val="single" w:sz="4" w:space="0" w:color="auto"/>
              <w:left w:val="single" w:sz="4" w:space="0" w:color="auto"/>
              <w:bottom w:val="single" w:sz="8" w:space="0" w:color="auto"/>
              <w:right w:val="single" w:sz="4" w:space="0" w:color="auto"/>
            </w:tcBorders>
            <w:vAlign w:val="center"/>
            <w:hideMark/>
          </w:tcPr>
          <w:p w14:paraId="452D7A2F"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c>
          <w:tcPr>
            <w:tcW w:w="1683" w:type="dxa"/>
            <w:tcBorders>
              <w:top w:val="single" w:sz="4" w:space="0" w:color="auto"/>
              <w:left w:val="nil"/>
              <w:bottom w:val="single" w:sz="8" w:space="0" w:color="auto"/>
              <w:right w:val="single" w:sz="4" w:space="0" w:color="auto"/>
            </w:tcBorders>
            <w:noWrap/>
            <w:vAlign w:val="center"/>
            <w:hideMark/>
          </w:tcPr>
          <w:p w14:paraId="7CB54539"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金額</w:t>
            </w:r>
          </w:p>
        </w:tc>
        <w:tc>
          <w:tcPr>
            <w:tcW w:w="709" w:type="dxa"/>
            <w:tcBorders>
              <w:top w:val="single" w:sz="4" w:space="0" w:color="auto"/>
              <w:left w:val="nil"/>
              <w:bottom w:val="single" w:sz="8" w:space="0" w:color="auto"/>
              <w:right w:val="nil"/>
            </w:tcBorders>
            <w:vAlign w:val="center"/>
            <w:hideMark/>
          </w:tcPr>
          <w:p w14:paraId="512D87FA" w14:textId="77777777" w:rsidR="00361FC5" w:rsidRPr="00A86FB8" w:rsidRDefault="00361FC5" w:rsidP="006B551F">
            <w:pPr>
              <w:ind w:leftChars="50" w:left="120" w:rightChars="50" w:right="120"/>
              <w:jc w:val="distribute"/>
              <w:rPr>
                <w:rFonts w:ascii="新細明體" w:eastAsia="標楷體" w:hAnsi="新細明體" w:cs="新細明體"/>
                <w:sz w:val="20"/>
              </w:rPr>
            </w:pPr>
            <w:r w:rsidRPr="00A86FB8">
              <w:rPr>
                <w:rFonts w:ascii="新細明體" w:eastAsia="標楷體" w:hAnsi="新細明體" w:cs="新細明體" w:hint="eastAsia"/>
                <w:sz w:val="20"/>
              </w:rPr>
              <w:t>％</w:t>
            </w:r>
          </w:p>
        </w:tc>
      </w:tr>
      <w:tr w:rsidR="00457C9D" w:rsidRPr="00E23F34" w14:paraId="2881BF4E" w14:textId="77777777" w:rsidTr="008D585D">
        <w:trPr>
          <w:trHeight w:val="624"/>
        </w:trPr>
        <w:tc>
          <w:tcPr>
            <w:tcW w:w="2165" w:type="dxa"/>
            <w:tcBorders>
              <w:top w:val="nil"/>
              <w:left w:val="nil"/>
              <w:bottom w:val="nil"/>
              <w:right w:val="single" w:sz="4" w:space="0" w:color="auto"/>
            </w:tcBorders>
            <w:noWrap/>
            <w:vAlign w:val="center"/>
            <w:hideMark/>
          </w:tcPr>
          <w:p w14:paraId="096ED4C6" w14:textId="53C9E770" w:rsidR="00457C9D" w:rsidRPr="00A86FB8" w:rsidRDefault="00457C9D" w:rsidP="00457C9D">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sz w:val="20"/>
              </w:rPr>
              <w:t>資產</w:t>
            </w:r>
          </w:p>
        </w:tc>
        <w:tc>
          <w:tcPr>
            <w:tcW w:w="1886" w:type="dxa"/>
            <w:tcBorders>
              <w:top w:val="nil"/>
              <w:left w:val="nil"/>
              <w:bottom w:val="nil"/>
              <w:right w:val="single" w:sz="4" w:space="0" w:color="auto"/>
            </w:tcBorders>
            <w:noWrap/>
            <w:vAlign w:val="center"/>
            <w:hideMark/>
          </w:tcPr>
          <w:p w14:paraId="7BE5631A" w14:textId="62807BFA"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386,544,019,229</w:t>
            </w:r>
          </w:p>
        </w:tc>
        <w:tc>
          <w:tcPr>
            <w:tcW w:w="790" w:type="dxa"/>
            <w:tcBorders>
              <w:top w:val="nil"/>
              <w:left w:val="nil"/>
              <w:bottom w:val="nil"/>
              <w:right w:val="single" w:sz="4" w:space="0" w:color="auto"/>
            </w:tcBorders>
            <w:vAlign w:val="center"/>
            <w:hideMark/>
          </w:tcPr>
          <w:p w14:paraId="2A17DEF9" w14:textId="702FAC30"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100.00</w:t>
            </w:r>
          </w:p>
        </w:tc>
        <w:tc>
          <w:tcPr>
            <w:tcW w:w="1892" w:type="dxa"/>
            <w:tcBorders>
              <w:top w:val="nil"/>
              <w:left w:val="nil"/>
              <w:bottom w:val="nil"/>
              <w:right w:val="single" w:sz="4" w:space="0" w:color="auto"/>
            </w:tcBorders>
            <w:noWrap/>
            <w:vAlign w:val="center"/>
            <w:hideMark/>
          </w:tcPr>
          <w:p w14:paraId="70D1BA1D" w14:textId="07E12FBB"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364,152,991,241</w:t>
            </w:r>
          </w:p>
        </w:tc>
        <w:tc>
          <w:tcPr>
            <w:tcW w:w="788" w:type="dxa"/>
            <w:tcBorders>
              <w:top w:val="nil"/>
              <w:left w:val="nil"/>
              <w:bottom w:val="nil"/>
              <w:right w:val="single" w:sz="4" w:space="0" w:color="auto"/>
            </w:tcBorders>
            <w:vAlign w:val="center"/>
            <w:hideMark/>
          </w:tcPr>
          <w:p w14:paraId="38DDEB90" w14:textId="060F5C1D"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100.00</w:t>
            </w:r>
          </w:p>
        </w:tc>
        <w:tc>
          <w:tcPr>
            <w:tcW w:w="1683" w:type="dxa"/>
            <w:tcBorders>
              <w:top w:val="nil"/>
              <w:left w:val="nil"/>
              <w:bottom w:val="nil"/>
              <w:right w:val="single" w:sz="4" w:space="0" w:color="auto"/>
            </w:tcBorders>
            <w:noWrap/>
            <w:vAlign w:val="center"/>
            <w:hideMark/>
          </w:tcPr>
          <w:p w14:paraId="34A2C50F" w14:textId="32B77725"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22,391,027,988</w:t>
            </w:r>
          </w:p>
        </w:tc>
        <w:tc>
          <w:tcPr>
            <w:tcW w:w="709" w:type="dxa"/>
            <w:tcBorders>
              <w:top w:val="single" w:sz="8" w:space="0" w:color="auto"/>
              <w:left w:val="nil"/>
              <w:bottom w:val="nil"/>
              <w:right w:val="nil"/>
            </w:tcBorders>
            <w:vAlign w:val="center"/>
            <w:hideMark/>
          </w:tcPr>
          <w:p w14:paraId="636EB0CE" w14:textId="391C024C"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6.15</w:t>
            </w:r>
          </w:p>
        </w:tc>
      </w:tr>
      <w:tr w:rsidR="00457C9D" w:rsidRPr="00E23F34" w14:paraId="25F03860" w14:textId="77777777" w:rsidTr="008D585D">
        <w:trPr>
          <w:trHeight w:val="624"/>
        </w:trPr>
        <w:tc>
          <w:tcPr>
            <w:tcW w:w="2165" w:type="dxa"/>
            <w:tcBorders>
              <w:top w:val="nil"/>
              <w:left w:val="nil"/>
              <w:bottom w:val="nil"/>
              <w:right w:val="single" w:sz="4" w:space="0" w:color="auto"/>
            </w:tcBorders>
            <w:noWrap/>
            <w:vAlign w:val="center"/>
            <w:hideMark/>
          </w:tcPr>
          <w:p w14:paraId="1494DF77" w14:textId="0F91A83B"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流動資產</w:t>
            </w:r>
          </w:p>
        </w:tc>
        <w:tc>
          <w:tcPr>
            <w:tcW w:w="1886" w:type="dxa"/>
            <w:tcBorders>
              <w:top w:val="nil"/>
              <w:left w:val="nil"/>
              <w:bottom w:val="nil"/>
              <w:right w:val="single" w:sz="4" w:space="0" w:color="auto"/>
            </w:tcBorders>
            <w:noWrap/>
            <w:vAlign w:val="center"/>
            <w:hideMark/>
          </w:tcPr>
          <w:p w14:paraId="2E4DA0B0" w14:textId="42563D55"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35,847,491,857</w:t>
            </w:r>
          </w:p>
        </w:tc>
        <w:tc>
          <w:tcPr>
            <w:tcW w:w="790" w:type="dxa"/>
            <w:tcBorders>
              <w:top w:val="nil"/>
              <w:left w:val="nil"/>
              <w:bottom w:val="nil"/>
              <w:right w:val="single" w:sz="4" w:space="0" w:color="auto"/>
            </w:tcBorders>
            <w:vAlign w:val="center"/>
            <w:hideMark/>
          </w:tcPr>
          <w:p w14:paraId="731A4C36" w14:textId="0417C04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9.27</w:t>
            </w:r>
          </w:p>
        </w:tc>
        <w:tc>
          <w:tcPr>
            <w:tcW w:w="1892" w:type="dxa"/>
            <w:tcBorders>
              <w:top w:val="nil"/>
              <w:left w:val="nil"/>
              <w:bottom w:val="nil"/>
              <w:right w:val="single" w:sz="4" w:space="0" w:color="auto"/>
            </w:tcBorders>
            <w:noWrap/>
            <w:vAlign w:val="center"/>
            <w:hideMark/>
          </w:tcPr>
          <w:p w14:paraId="52EAB05F" w14:textId="68B9510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32,521,457,129</w:t>
            </w:r>
          </w:p>
        </w:tc>
        <w:tc>
          <w:tcPr>
            <w:tcW w:w="788" w:type="dxa"/>
            <w:tcBorders>
              <w:top w:val="nil"/>
              <w:left w:val="nil"/>
              <w:bottom w:val="nil"/>
              <w:right w:val="single" w:sz="4" w:space="0" w:color="auto"/>
            </w:tcBorders>
            <w:vAlign w:val="center"/>
            <w:hideMark/>
          </w:tcPr>
          <w:p w14:paraId="107D16FD" w14:textId="1379C2C6"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8.93</w:t>
            </w:r>
          </w:p>
        </w:tc>
        <w:tc>
          <w:tcPr>
            <w:tcW w:w="1683" w:type="dxa"/>
            <w:tcBorders>
              <w:top w:val="nil"/>
              <w:left w:val="nil"/>
              <w:bottom w:val="nil"/>
              <w:right w:val="single" w:sz="4" w:space="0" w:color="auto"/>
            </w:tcBorders>
            <w:noWrap/>
            <w:vAlign w:val="center"/>
            <w:hideMark/>
          </w:tcPr>
          <w:p w14:paraId="29E79FA9" w14:textId="303A7EC8"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3,326,034,728</w:t>
            </w:r>
          </w:p>
        </w:tc>
        <w:tc>
          <w:tcPr>
            <w:tcW w:w="709" w:type="dxa"/>
            <w:vAlign w:val="center"/>
            <w:hideMark/>
          </w:tcPr>
          <w:p w14:paraId="35E4CF44" w14:textId="635A16F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10.23</w:t>
            </w:r>
          </w:p>
        </w:tc>
      </w:tr>
      <w:tr w:rsidR="00457C9D" w:rsidRPr="00E23F34" w14:paraId="723E1CF2" w14:textId="77777777" w:rsidTr="008D585D">
        <w:trPr>
          <w:trHeight w:val="624"/>
        </w:trPr>
        <w:tc>
          <w:tcPr>
            <w:tcW w:w="2165" w:type="dxa"/>
            <w:tcBorders>
              <w:top w:val="nil"/>
              <w:left w:val="nil"/>
              <w:bottom w:val="nil"/>
              <w:right w:val="single" w:sz="4" w:space="0" w:color="auto"/>
            </w:tcBorders>
            <w:noWrap/>
            <w:vAlign w:val="center"/>
            <w:hideMark/>
          </w:tcPr>
          <w:p w14:paraId="41BDE578" w14:textId="77777777" w:rsidR="00457C9D" w:rsidRPr="00A86FB8" w:rsidRDefault="00457C9D" w:rsidP="00457C9D">
            <w:pPr>
              <w:spacing w:line="280" w:lineRule="exact"/>
              <w:ind w:leftChars="84" w:left="202" w:rightChars="21" w:right="50" w:firstLineChars="5" w:firstLine="9"/>
              <w:jc w:val="distribute"/>
              <w:rPr>
                <w:rFonts w:ascii="新細明體" w:eastAsia="標楷體" w:hAnsi="新細明體" w:cs="新細明體"/>
                <w:spacing w:val="-6"/>
                <w:sz w:val="20"/>
              </w:rPr>
            </w:pPr>
            <w:r w:rsidRPr="00A86FB8">
              <w:rPr>
                <w:rFonts w:ascii="新細明體" w:eastAsia="標楷體" w:hAnsi="新細明體" w:cs="新細明體" w:hint="eastAsia"/>
                <w:spacing w:val="-6"/>
                <w:sz w:val="20"/>
              </w:rPr>
              <w:t>投資、長期應收款</w:t>
            </w:r>
          </w:p>
          <w:p w14:paraId="659EF38E" w14:textId="2D18FB0C" w:rsidR="00457C9D" w:rsidRPr="00A86FB8" w:rsidRDefault="00457C9D" w:rsidP="00457C9D">
            <w:pPr>
              <w:spacing w:line="280" w:lineRule="exact"/>
              <w:ind w:leftChars="84" w:left="202" w:rightChars="21" w:right="50" w:firstLineChars="5" w:firstLine="9"/>
              <w:jc w:val="distribute"/>
              <w:rPr>
                <w:rFonts w:ascii="新細明體" w:eastAsia="標楷體" w:hAnsi="新細明體" w:cs="新細明體"/>
                <w:spacing w:val="-6"/>
                <w:sz w:val="20"/>
              </w:rPr>
            </w:pPr>
            <w:r w:rsidRPr="00A86FB8">
              <w:rPr>
                <w:rFonts w:ascii="新細明體" w:eastAsia="標楷體" w:hAnsi="新細明體" w:cs="新細明體" w:hint="eastAsia"/>
                <w:spacing w:val="-6"/>
                <w:sz w:val="20"/>
              </w:rPr>
              <w:t>、貸墊款及準備金</w:t>
            </w:r>
          </w:p>
        </w:tc>
        <w:tc>
          <w:tcPr>
            <w:tcW w:w="1886" w:type="dxa"/>
            <w:tcBorders>
              <w:top w:val="nil"/>
              <w:left w:val="nil"/>
              <w:bottom w:val="nil"/>
              <w:right w:val="single" w:sz="4" w:space="0" w:color="auto"/>
            </w:tcBorders>
            <w:noWrap/>
            <w:vAlign w:val="center"/>
            <w:hideMark/>
          </w:tcPr>
          <w:p w14:paraId="1DF26954" w14:textId="7474167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34,894,554,745</w:t>
            </w:r>
          </w:p>
        </w:tc>
        <w:tc>
          <w:tcPr>
            <w:tcW w:w="790" w:type="dxa"/>
            <w:tcBorders>
              <w:top w:val="nil"/>
              <w:left w:val="nil"/>
              <w:bottom w:val="nil"/>
              <w:right w:val="single" w:sz="4" w:space="0" w:color="auto"/>
            </w:tcBorders>
            <w:vAlign w:val="center"/>
            <w:hideMark/>
          </w:tcPr>
          <w:p w14:paraId="77BF6DB7" w14:textId="1796EC63"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9.03</w:t>
            </w:r>
          </w:p>
        </w:tc>
        <w:tc>
          <w:tcPr>
            <w:tcW w:w="1892" w:type="dxa"/>
            <w:tcBorders>
              <w:top w:val="nil"/>
              <w:left w:val="nil"/>
              <w:bottom w:val="nil"/>
              <w:right w:val="single" w:sz="4" w:space="0" w:color="auto"/>
            </w:tcBorders>
            <w:noWrap/>
            <w:vAlign w:val="center"/>
            <w:hideMark/>
          </w:tcPr>
          <w:p w14:paraId="05E0FA26" w14:textId="0F527BAF"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29,775,397,566</w:t>
            </w:r>
          </w:p>
        </w:tc>
        <w:tc>
          <w:tcPr>
            <w:tcW w:w="788" w:type="dxa"/>
            <w:tcBorders>
              <w:top w:val="nil"/>
              <w:left w:val="nil"/>
              <w:bottom w:val="nil"/>
              <w:right w:val="single" w:sz="4" w:space="0" w:color="auto"/>
            </w:tcBorders>
            <w:vAlign w:val="center"/>
            <w:hideMark/>
          </w:tcPr>
          <w:p w14:paraId="22E9303D" w14:textId="7270BF31"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8.18</w:t>
            </w:r>
          </w:p>
        </w:tc>
        <w:tc>
          <w:tcPr>
            <w:tcW w:w="1683" w:type="dxa"/>
            <w:tcBorders>
              <w:top w:val="nil"/>
              <w:left w:val="nil"/>
              <w:bottom w:val="nil"/>
              <w:right w:val="single" w:sz="4" w:space="0" w:color="auto"/>
            </w:tcBorders>
            <w:noWrap/>
            <w:vAlign w:val="center"/>
            <w:hideMark/>
          </w:tcPr>
          <w:p w14:paraId="66EC62FC" w14:textId="0D521AF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5,119,157,179</w:t>
            </w:r>
          </w:p>
        </w:tc>
        <w:tc>
          <w:tcPr>
            <w:tcW w:w="709" w:type="dxa"/>
            <w:vAlign w:val="center"/>
            <w:hideMark/>
          </w:tcPr>
          <w:p w14:paraId="159E3AB0" w14:textId="65FC8F6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17.19</w:t>
            </w:r>
          </w:p>
        </w:tc>
      </w:tr>
      <w:tr w:rsidR="00457C9D" w:rsidRPr="00E23F34" w14:paraId="4BEB5D5E" w14:textId="77777777" w:rsidTr="008D585D">
        <w:trPr>
          <w:trHeight w:val="624"/>
        </w:trPr>
        <w:tc>
          <w:tcPr>
            <w:tcW w:w="2165" w:type="dxa"/>
            <w:tcBorders>
              <w:top w:val="nil"/>
              <w:left w:val="nil"/>
              <w:bottom w:val="nil"/>
              <w:right w:val="single" w:sz="4" w:space="0" w:color="auto"/>
            </w:tcBorders>
            <w:noWrap/>
            <w:vAlign w:val="center"/>
          </w:tcPr>
          <w:p w14:paraId="53E953CB" w14:textId="363CADA5"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不動產、廠房及設備</w:t>
            </w:r>
          </w:p>
        </w:tc>
        <w:tc>
          <w:tcPr>
            <w:tcW w:w="1886" w:type="dxa"/>
            <w:tcBorders>
              <w:top w:val="nil"/>
              <w:left w:val="nil"/>
              <w:bottom w:val="nil"/>
              <w:right w:val="single" w:sz="4" w:space="0" w:color="auto"/>
            </w:tcBorders>
            <w:noWrap/>
            <w:vAlign w:val="center"/>
          </w:tcPr>
          <w:p w14:paraId="39407188" w14:textId="1E1EFA9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280,419,118,404</w:t>
            </w:r>
          </w:p>
        </w:tc>
        <w:tc>
          <w:tcPr>
            <w:tcW w:w="790" w:type="dxa"/>
            <w:tcBorders>
              <w:top w:val="nil"/>
              <w:left w:val="nil"/>
              <w:bottom w:val="nil"/>
              <w:right w:val="single" w:sz="4" w:space="0" w:color="auto"/>
            </w:tcBorders>
            <w:vAlign w:val="center"/>
          </w:tcPr>
          <w:p w14:paraId="78503FA0" w14:textId="1D00D306"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72.55</w:t>
            </w:r>
          </w:p>
        </w:tc>
        <w:tc>
          <w:tcPr>
            <w:tcW w:w="1892" w:type="dxa"/>
            <w:tcBorders>
              <w:top w:val="nil"/>
              <w:left w:val="nil"/>
              <w:bottom w:val="nil"/>
              <w:right w:val="single" w:sz="4" w:space="0" w:color="auto"/>
            </w:tcBorders>
            <w:noWrap/>
            <w:vAlign w:val="center"/>
          </w:tcPr>
          <w:p w14:paraId="39A5D96F" w14:textId="45C2B5F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269,583,822,701</w:t>
            </w:r>
          </w:p>
        </w:tc>
        <w:tc>
          <w:tcPr>
            <w:tcW w:w="788" w:type="dxa"/>
            <w:tcBorders>
              <w:top w:val="nil"/>
              <w:left w:val="nil"/>
              <w:bottom w:val="nil"/>
              <w:right w:val="single" w:sz="4" w:space="0" w:color="auto"/>
            </w:tcBorders>
            <w:vAlign w:val="center"/>
          </w:tcPr>
          <w:p w14:paraId="2A9337FD" w14:textId="746C6EC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74.03</w:t>
            </w:r>
          </w:p>
        </w:tc>
        <w:tc>
          <w:tcPr>
            <w:tcW w:w="1683" w:type="dxa"/>
            <w:tcBorders>
              <w:top w:val="nil"/>
              <w:left w:val="nil"/>
              <w:bottom w:val="nil"/>
              <w:right w:val="single" w:sz="4" w:space="0" w:color="auto"/>
            </w:tcBorders>
            <w:noWrap/>
            <w:vAlign w:val="center"/>
          </w:tcPr>
          <w:p w14:paraId="6CD7B561" w14:textId="3353843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10,835,295,703</w:t>
            </w:r>
          </w:p>
        </w:tc>
        <w:tc>
          <w:tcPr>
            <w:tcW w:w="709" w:type="dxa"/>
            <w:vAlign w:val="center"/>
          </w:tcPr>
          <w:p w14:paraId="2A564D97" w14:textId="03DECD9F"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4.02</w:t>
            </w:r>
          </w:p>
        </w:tc>
      </w:tr>
      <w:tr w:rsidR="00457C9D" w:rsidRPr="00E23F34" w14:paraId="417B379E" w14:textId="77777777" w:rsidTr="008D585D">
        <w:trPr>
          <w:trHeight w:val="624"/>
        </w:trPr>
        <w:tc>
          <w:tcPr>
            <w:tcW w:w="2165" w:type="dxa"/>
            <w:tcBorders>
              <w:top w:val="nil"/>
              <w:left w:val="nil"/>
              <w:bottom w:val="nil"/>
              <w:right w:val="single" w:sz="4" w:space="0" w:color="auto"/>
            </w:tcBorders>
            <w:noWrap/>
            <w:vAlign w:val="center"/>
            <w:hideMark/>
          </w:tcPr>
          <w:p w14:paraId="1F69ABE1" w14:textId="0139583C"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投資性不動產</w:t>
            </w:r>
          </w:p>
        </w:tc>
        <w:tc>
          <w:tcPr>
            <w:tcW w:w="1886" w:type="dxa"/>
            <w:tcBorders>
              <w:top w:val="nil"/>
              <w:left w:val="nil"/>
              <w:bottom w:val="nil"/>
              <w:right w:val="single" w:sz="4" w:space="0" w:color="auto"/>
            </w:tcBorders>
            <w:noWrap/>
            <w:vAlign w:val="center"/>
            <w:hideMark/>
          </w:tcPr>
          <w:p w14:paraId="33F38A37" w14:textId="3423B5C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18,831,802,722</w:t>
            </w:r>
          </w:p>
        </w:tc>
        <w:tc>
          <w:tcPr>
            <w:tcW w:w="790" w:type="dxa"/>
            <w:tcBorders>
              <w:top w:val="nil"/>
              <w:left w:val="nil"/>
              <w:bottom w:val="nil"/>
              <w:right w:val="single" w:sz="4" w:space="0" w:color="auto"/>
            </w:tcBorders>
            <w:vAlign w:val="center"/>
            <w:hideMark/>
          </w:tcPr>
          <w:p w14:paraId="210A31A8" w14:textId="34BC6225"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4.87</w:t>
            </w:r>
          </w:p>
        </w:tc>
        <w:tc>
          <w:tcPr>
            <w:tcW w:w="1892" w:type="dxa"/>
            <w:tcBorders>
              <w:top w:val="nil"/>
              <w:left w:val="nil"/>
              <w:bottom w:val="nil"/>
              <w:right w:val="single" w:sz="4" w:space="0" w:color="auto"/>
            </w:tcBorders>
            <w:noWrap/>
            <w:vAlign w:val="center"/>
            <w:hideMark/>
          </w:tcPr>
          <w:p w14:paraId="1F1FAD0F" w14:textId="4252A981"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16,060,865,680</w:t>
            </w:r>
          </w:p>
        </w:tc>
        <w:tc>
          <w:tcPr>
            <w:tcW w:w="788" w:type="dxa"/>
            <w:tcBorders>
              <w:top w:val="nil"/>
              <w:left w:val="nil"/>
              <w:bottom w:val="nil"/>
              <w:right w:val="single" w:sz="4" w:space="0" w:color="auto"/>
            </w:tcBorders>
            <w:vAlign w:val="center"/>
            <w:hideMark/>
          </w:tcPr>
          <w:p w14:paraId="1D3EE6AD" w14:textId="6FDC151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4.41</w:t>
            </w:r>
          </w:p>
        </w:tc>
        <w:tc>
          <w:tcPr>
            <w:tcW w:w="1683" w:type="dxa"/>
            <w:tcBorders>
              <w:top w:val="nil"/>
              <w:left w:val="nil"/>
              <w:bottom w:val="nil"/>
              <w:right w:val="single" w:sz="4" w:space="0" w:color="auto"/>
            </w:tcBorders>
            <w:noWrap/>
            <w:vAlign w:val="center"/>
            <w:hideMark/>
          </w:tcPr>
          <w:p w14:paraId="1124469A" w14:textId="5AEDAB5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2,770,937,042</w:t>
            </w:r>
          </w:p>
        </w:tc>
        <w:tc>
          <w:tcPr>
            <w:tcW w:w="709" w:type="dxa"/>
            <w:vAlign w:val="center"/>
            <w:hideMark/>
          </w:tcPr>
          <w:p w14:paraId="37B54DEC" w14:textId="4D8777FC"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17.25</w:t>
            </w:r>
          </w:p>
        </w:tc>
      </w:tr>
      <w:tr w:rsidR="00457C9D" w:rsidRPr="00E23F34" w14:paraId="33040A13" w14:textId="77777777" w:rsidTr="008D585D">
        <w:trPr>
          <w:trHeight w:val="624"/>
        </w:trPr>
        <w:tc>
          <w:tcPr>
            <w:tcW w:w="2165" w:type="dxa"/>
            <w:tcBorders>
              <w:top w:val="nil"/>
              <w:left w:val="nil"/>
              <w:bottom w:val="nil"/>
              <w:right w:val="single" w:sz="4" w:space="0" w:color="auto"/>
            </w:tcBorders>
            <w:noWrap/>
            <w:vAlign w:val="center"/>
            <w:hideMark/>
          </w:tcPr>
          <w:p w14:paraId="2F117CEB" w14:textId="1FD7C19D"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無形資產</w:t>
            </w:r>
          </w:p>
        </w:tc>
        <w:tc>
          <w:tcPr>
            <w:tcW w:w="1886" w:type="dxa"/>
            <w:tcBorders>
              <w:top w:val="nil"/>
              <w:left w:val="nil"/>
              <w:bottom w:val="nil"/>
              <w:right w:val="single" w:sz="4" w:space="0" w:color="auto"/>
            </w:tcBorders>
            <w:noWrap/>
            <w:vAlign w:val="center"/>
            <w:hideMark/>
          </w:tcPr>
          <w:p w14:paraId="4CF21903" w14:textId="1C71A844"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264,107,386</w:t>
            </w:r>
          </w:p>
        </w:tc>
        <w:tc>
          <w:tcPr>
            <w:tcW w:w="790" w:type="dxa"/>
            <w:tcBorders>
              <w:top w:val="nil"/>
              <w:left w:val="nil"/>
              <w:bottom w:val="nil"/>
              <w:right w:val="single" w:sz="4" w:space="0" w:color="auto"/>
            </w:tcBorders>
            <w:vAlign w:val="center"/>
            <w:hideMark/>
          </w:tcPr>
          <w:p w14:paraId="7EB67987" w14:textId="6E9E3116"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0.07</w:t>
            </w:r>
          </w:p>
        </w:tc>
        <w:tc>
          <w:tcPr>
            <w:tcW w:w="1892" w:type="dxa"/>
            <w:tcBorders>
              <w:top w:val="nil"/>
              <w:left w:val="nil"/>
              <w:bottom w:val="nil"/>
              <w:right w:val="single" w:sz="4" w:space="0" w:color="auto"/>
            </w:tcBorders>
            <w:noWrap/>
            <w:vAlign w:val="center"/>
            <w:hideMark/>
          </w:tcPr>
          <w:p w14:paraId="39613065" w14:textId="0E2AEA9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80,357,859</w:t>
            </w:r>
          </w:p>
        </w:tc>
        <w:tc>
          <w:tcPr>
            <w:tcW w:w="788" w:type="dxa"/>
            <w:tcBorders>
              <w:top w:val="nil"/>
              <w:left w:val="nil"/>
              <w:bottom w:val="nil"/>
              <w:right w:val="single" w:sz="4" w:space="0" w:color="auto"/>
            </w:tcBorders>
            <w:vAlign w:val="center"/>
            <w:hideMark/>
          </w:tcPr>
          <w:p w14:paraId="608A7260" w14:textId="30416A8C"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0.02</w:t>
            </w:r>
          </w:p>
        </w:tc>
        <w:tc>
          <w:tcPr>
            <w:tcW w:w="1683" w:type="dxa"/>
            <w:tcBorders>
              <w:top w:val="nil"/>
              <w:left w:val="nil"/>
              <w:bottom w:val="nil"/>
              <w:right w:val="single" w:sz="4" w:space="0" w:color="auto"/>
            </w:tcBorders>
            <w:noWrap/>
            <w:vAlign w:val="center"/>
            <w:hideMark/>
          </w:tcPr>
          <w:p w14:paraId="3A52A4FE" w14:textId="3EB357C8"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183,749,527</w:t>
            </w:r>
          </w:p>
        </w:tc>
        <w:tc>
          <w:tcPr>
            <w:tcW w:w="709" w:type="dxa"/>
            <w:vAlign w:val="center"/>
            <w:hideMark/>
          </w:tcPr>
          <w:p w14:paraId="0F906F21" w14:textId="5D01B40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228.66</w:t>
            </w:r>
          </w:p>
        </w:tc>
      </w:tr>
      <w:tr w:rsidR="00457C9D" w:rsidRPr="00E23F34" w14:paraId="04D461C2" w14:textId="77777777" w:rsidTr="008D585D">
        <w:trPr>
          <w:trHeight w:val="624"/>
        </w:trPr>
        <w:tc>
          <w:tcPr>
            <w:tcW w:w="2165" w:type="dxa"/>
            <w:tcBorders>
              <w:top w:val="nil"/>
              <w:left w:val="nil"/>
              <w:bottom w:val="nil"/>
              <w:right w:val="single" w:sz="4" w:space="0" w:color="auto"/>
            </w:tcBorders>
            <w:noWrap/>
            <w:vAlign w:val="center"/>
            <w:hideMark/>
          </w:tcPr>
          <w:p w14:paraId="3D034083" w14:textId="205D431D"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其他資產</w:t>
            </w:r>
          </w:p>
        </w:tc>
        <w:tc>
          <w:tcPr>
            <w:tcW w:w="1886" w:type="dxa"/>
            <w:tcBorders>
              <w:top w:val="nil"/>
              <w:left w:val="nil"/>
              <w:bottom w:val="nil"/>
              <w:right w:val="single" w:sz="4" w:space="0" w:color="auto"/>
            </w:tcBorders>
            <w:noWrap/>
            <w:vAlign w:val="center"/>
            <w:hideMark/>
          </w:tcPr>
          <w:p w14:paraId="40CEB19D" w14:textId="0A87B5E6"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16,286,944,115</w:t>
            </w:r>
          </w:p>
        </w:tc>
        <w:tc>
          <w:tcPr>
            <w:tcW w:w="790" w:type="dxa"/>
            <w:tcBorders>
              <w:top w:val="nil"/>
              <w:left w:val="nil"/>
              <w:bottom w:val="nil"/>
              <w:right w:val="single" w:sz="4" w:space="0" w:color="auto"/>
            </w:tcBorders>
            <w:vAlign w:val="center"/>
            <w:hideMark/>
          </w:tcPr>
          <w:p w14:paraId="5480AD93" w14:textId="7C7E780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4.21</w:t>
            </w:r>
          </w:p>
        </w:tc>
        <w:tc>
          <w:tcPr>
            <w:tcW w:w="1892" w:type="dxa"/>
            <w:tcBorders>
              <w:top w:val="nil"/>
              <w:left w:val="nil"/>
              <w:bottom w:val="nil"/>
              <w:right w:val="single" w:sz="4" w:space="0" w:color="auto"/>
            </w:tcBorders>
            <w:noWrap/>
            <w:vAlign w:val="center"/>
            <w:hideMark/>
          </w:tcPr>
          <w:p w14:paraId="678FBC90" w14:textId="3B99C53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16,131,090,306</w:t>
            </w:r>
          </w:p>
        </w:tc>
        <w:tc>
          <w:tcPr>
            <w:tcW w:w="788" w:type="dxa"/>
            <w:tcBorders>
              <w:top w:val="nil"/>
              <w:left w:val="nil"/>
              <w:bottom w:val="nil"/>
              <w:right w:val="single" w:sz="4" w:space="0" w:color="auto"/>
            </w:tcBorders>
            <w:vAlign w:val="center"/>
            <w:hideMark/>
          </w:tcPr>
          <w:p w14:paraId="1041CA30" w14:textId="5F05022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4.43</w:t>
            </w:r>
          </w:p>
        </w:tc>
        <w:tc>
          <w:tcPr>
            <w:tcW w:w="1683" w:type="dxa"/>
            <w:tcBorders>
              <w:top w:val="nil"/>
              <w:left w:val="nil"/>
              <w:bottom w:val="nil"/>
              <w:right w:val="single" w:sz="4" w:space="0" w:color="auto"/>
            </w:tcBorders>
            <w:noWrap/>
            <w:vAlign w:val="center"/>
            <w:hideMark/>
          </w:tcPr>
          <w:p w14:paraId="46F6602A" w14:textId="5CD26E5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155,853,809</w:t>
            </w:r>
          </w:p>
        </w:tc>
        <w:tc>
          <w:tcPr>
            <w:tcW w:w="709" w:type="dxa"/>
            <w:vAlign w:val="center"/>
            <w:hideMark/>
          </w:tcPr>
          <w:p w14:paraId="74D40518" w14:textId="3142CC1D"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0.97</w:t>
            </w:r>
          </w:p>
        </w:tc>
      </w:tr>
      <w:tr w:rsidR="00457C9D" w:rsidRPr="007939C9" w14:paraId="4EA3C38B" w14:textId="77777777" w:rsidTr="008D585D">
        <w:trPr>
          <w:trHeight w:val="624"/>
        </w:trPr>
        <w:tc>
          <w:tcPr>
            <w:tcW w:w="2165" w:type="dxa"/>
            <w:tcBorders>
              <w:top w:val="nil"/>
              <w:left w:val="nil"/>
              <w:bottom w:val="nil"/>
              <w:right w:val="single" w:sz="4" w:space="0" w:color="auto"/>
            </w:tcBorders>
            <w:noWrap/>
            <w:vAlign w:val="center"/>
            <w:hideMark/>
          </w:tcPr>
          <w:p w14:paraId="62B702A7" w14:textId="3BAF898E" w:rsidR="00457C9D" w:rsidRPr="00A86FB8" w:rsidRDefault="00457C9D" w:rsidP="00457C9D">
            <w:pPr>
              <w:ind w:leftChars="10" w:left="24" w:rightChars="10" w:right="24"/>
              <w:jc w:val="distribute"/>
              <w:rPr>
                <w:rFonts w:ascii="新細明體" w:eastAsia="標楷體" w:hAnsi="新細明體" w:cs="新細明體"/>
                <w:b/>
                <w:sz w:val="20"/>
              </w:rPr>
            </w:pPr>
            <w:r w:rsidRPr="00A86FB8">
              <w:rPr>
                <w:rFonts w:ascii="新細明體" w:eastAsia="標楷體" w:hAnsi="新細明體" w:cs="新細明體" w:hint="eastAsia"/>
                <w:b/>
                <w:bCs/>
                <w:sz w:val="20"/>
              </w:rPr>
              <w:t>資產總額</w:t>
            </w:r>
          </w:p>
        </w:tc>
        <w:tc>
          <w:tcPr>
            <w:tcW w:w="1886" w:type="dxa"/>
            <w:tcBorders>
              <w:top w:val="nil"/>
              <w:left w:val="nil"/>
              <w:bottom w:val="nil"/>
              <w:right w:val="single" w:sz="4" w:space="0" w:color="auto"/>
            </w:tcBorders>
            <w:noWrap/>
            <w:vAlign w:val="center"/>
            <w:hideMark/>
          </w:tcPr>
          <w:p w14:paraId="21ED9CD5" w14:textId="70D39BC9"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386,544,019,229</w:t>
            </w:r>
          </w:p>
        </w:tc>
        <w:tc>
          <w:tcPr>
            <w:tcW w:w="790" w:type="dxa"/>
            <w:tcBorders>
              <w:top w:val="nil"/>
              <w:left w:val="nil"/>
              <w:bottom w:val="nil"/>
              <w:right w:val="single" w:sz="4" w:space="0" w:color="auto"/>
            </w:tcBorders>
            <w:vAlign w:val="center"/>
            <w:hideMark/>
          </w:tcPr>
          <w:p w14:paraId="33A65AE4" w14:textId="542CBB0B"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100.00</w:t>
            </w:r>
          </w:p>
        </w:tc>
        <w:tc>
          <w:tcPr>
            <w:tcW w:w="1892" w:type="dxa"/>
            <w:tcBorders>
              <w:top w:val="nil"/>
              <w:left w:val="nil"/>
              <w:bottom w:val="nil"/>
              <w:right w:val="single" w:sz="4" w:space="0" w:color="auto"/>
            </w:tcBorders>
            <w:noWrap/>
            <w:vAlign w:val="center"/>
            <w:hideMark/>
          </w:tcPr>
          <w:p w14:paraId="0FF9A98F" w14:textId="3989F898"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364,152,991,241</w:t>
            </w:r>
          </w:p>
        </w:tc>
        <w:tc>
          <w:tcPr>
            <w:tcW w:w="788" w:type="dxa"/>
            <w:tcBorders>
              <w:top w:val="nil"/>
              <w:left w:val="nil"/>
              <w:bottom w:val="nil"/>
              <w:right w:val="single" w:sz="4" w:space="0" w:color="auto"/>
            </w:tcBorders>
            <w:vAlign w:val="center"/>
            <w:hideMark/>
          </w:tcPr>
          <w:p w14:paraId="77EA866C" w14:textId="4FDFA250"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100.00</w:t>
            </w:r>
          </w:p>
        </w:tc>
        <w:tc>
          <w:tcPr>
            <w:tcW w:w="1683" w:type="dxa"/>
            <w:tcBorders>
              <w:top w:val="nil"/>
              <w:left w:val="nil"/>
              <w:bottom w:val="nil"/>
              <w:right w:val="single" w:sz="4" w:space="0" w:color="auto"/>
            </w:tcBorders>
            <w:noWrap/>
            <w:vAlign w:val="center"/>
            <w:hideMark/>
          </w:tcPr>
          <w:p w14:paraId="7B33D544" w14:textId="547F44B0"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22,391,027,988</w:t>
            </w:r>
          </w:p>
        </w:tc>
        <w:tc>
          <w:tcPr>
            <w:tcW w:w="709" w:type="dxa"/>
            <w:vAlign w:val="center"/>
            <w:hideMark/>
          </w:tcPr>
          <w:p w14:paraId="0E89919C" w14:textId="57B55249"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6.15</w:t>
            </w:r>
          </w:p>
        </w:tc>
      </w:tr>
      <w:tr w:rsidR="00457C9D" w:rsidRPr="007939C9" w14:paraId="223849D6" w14:textId="77777777" w:rsidTr="008D585D">
        <w:trPr>
          <w:trHeight w:val="624"/>
        </w:trPr>
        <w:tc>
          <w:tcPr>
            <w:tcW w:w="2165" w:type="dxa"/>
            <w:tcBorders>
              <w:top w:val="nil"/>
              <w:left w:val="nil"/>
              <w:bottom w:val="nil"/>
              <w:right w:val="single" w:sz="4" w:space="0" w:color="auto"/>
            </w:tcBorders>
            <w:noWrap/>
            <w:vAlign w:val="center"/>
            <w:hideMark/>
          </w:tcPr>
          <w:p w14:paraId="7B919C56" w14:textId="33CF6041" w:rsidR="00457C9D" w:rsidRPr="00A86FB8" w:rsidRDefault="00457C9D" w:rsidP="00457C9D">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bCs/>
                <w:kern w:val="0"/>
                <w:sz w:val="20"/>
              </w:rPr>
              <w:t>負債</w:t>
            </w:r>
          </w:p>
        </w:tc>
        <w:tc>
          <w:tcPr>
            <w:tcW w:w="1886" w:type="dxa"/>
            <w:tcBorders>
              <w:top w:val="nil"/>
              <w:left w:val="nil"/>
              <w:bottom w:val="nil"/>
              <w:right w:val="single" w:sz="4" w:space="0" w:color="auto"/>
            </w:tcBorders>
            <w:noWrap/>
            <w:vAlign w:val="center"/>
            <w:hideMark/>
          </w:tcPr>
          <w:p w14:paraId="1C277E37" w14:textId="6ADC795C"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152,638,102,073</w:t>
            </w:r>
          </w:p>
        </w:tc>
        <w:tc>
          <w:tcPr>
            <w:tcW w:w="790" w:type="dxa"/>
            <w:tcBorders>
              <w:top w:val="nil"/>
              <w:left w:val="nil"/>
              <w:bottom w:val="nil"/>
              <w:right w:val="single" w:sz="4" w:space="0" w:color="auto"/>
            </w:tcBorders>
            <w:vAlign w:val="center"/>
            <w:hideMark/>
          </w:tcPr>
          <w:p w14:paraId="3221B7E8" w14:textId="5D1B006D"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39.49</w:t>
            </w:r>
          </w:p>
        </w:tc>
        <w:tc>
          <w:tcPr>
            <w:tcW w:w="1892" w:type="dxa"/>
            <w:tcBorders>
              <w:top w:val="nil"/>
              <w:left w:val="nil"/>
              <w:bottom w:val="nil"/>
              <w:right w:val="single" w:sz="4" w:space="0" w:color="auto"/>
            </w:tcBorders>
            <w:noWrap/>
            <w:vAlign w:val="center"/>
            <w:hideMark/>
          </w:tcPr>
          <w:p w14:paraId="52991466" w14:textId="57BB959E"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138,922,386,641</w:t>
            </w:r>
          </w:p>
        </w:tc>
        <w:tc>
          <w:tcPr>
            <w:tcW w:w="788" w:type="dxa"/>
            <w:tcBorders>
              <w:top w:val="nil"/>
              <w:left w:val="nil"/>
              <w:bottom w:val="nil"/>
              <w:right w:val="single" w:sz="4" w:space="0" w:color="auto"/>
            </w:tcBorders>
            <w:vAlign w:val="center"/>
            <w:hideMark/>
          </w:tcPr>
          <w:p w14:paraId="55B07415" w14:textId="71A7900C"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38.15</w:t>
            </w:r>
          </w:p>
        </w:tc>
        <w:tc>
          <w:tcPr>
            <w:tcW w:w="1683" w:type="dxa"/>
            <w:tcBorders>
              <w:top w:val="nil"/>
              <w:left w:val="nil"/>
              <w:bottom w:val="nil"/>
              <w:right w:val="single" w:sz="4" w:space="0" w:color="auto"/>
            </w:tcBorders>
            <w:noWrap/>
            <w:vAlign w:val="center"/>
            <w:hideMark/>
          </w:tcPr>
          <w:p w14:paraId="6D621A19" w14:textId="037114A6"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13,715,715,432</w:t>
            </w:r>
          </w:p>
        </w:tc>
        <w:tc>
          <w:tcPr>
            <w:tcW w:w="709" w:type="dxa"/>
            <w:vAlign w:val="center"/>
            <w:hideMark/>
          </w:tcPr>
          <w:p w14:paraId="6790346E" w14:textId="29047040" w:rsidR="00457C9D" w:rsidRPr="004C779D" w:rsidRDefault="00457C9D" w:rsidP="00457C9D">
            <w:pPr>
              <w:jc w:val="right"/>
              <w:rPr>
                <w:rFonts w:ascii="新細明體" w:eastAsia="新細明體" w:hAnsi="新細明體"/>
                <w:b/>
                <w:noProof/>
                <w:sz w:val="20"/>
                <w:szCs w:val="20"/>
              </w:rPr>
            </w:pPr>
            <w:r w:rsidRPr="005A4AB6">
              <w:rPr>
                <w:rFonts w:ascii="新細明體" w:eastAsia="新細明體" w:hAnsi="新細明體"/>
                <w:b/>
                <w:noProof/>
                <w:sz w:val="20"/>
                <w:szCs w:val="20"/>
              </w:rPr>
              <w:t>9.87</w:t>
            </w:r>
          </w:p>
        </w:tc>
      </w:tr>
      <w:tr w:rsidR="00457C9D" w:rsidRPr="007939C9" w14:paraId="30657F5D" w14:textId="77777777" w:rsidTr="008D585D">
        <w:trPr>
          <w:trHeight w:val="624"/>
        </w:trPr>
        <w:tc>
          <w:tcPr>
            <w:tcW w:w="2165" w:type="dxa"/>
            <w:tcBorders>
              <w:top w:val="nil"/>
              <w:left w:val="nil"/>
              <w:bottom w:val="nil"/>
              <w:right w:val="single" w:sz="4" w:space="0" w:color="auto"/>
            </w:tcBorders>
            <w:noWrap/>
            <w:vAlign w:val="center"/>
            <w:hideMark/>
          </w:tcPr>
          <w:p w14:paraId="64756378" w14:textId="3310BE97"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流動負債</w:t>
            </w:r>
          </w:p>
        </w:tc>
        <w:tc>
          <w:tcPr>
            <w:tcW w:w="1886" w:type="dxa"/>
            <w:tcBorders>
              <w:top w:val="nil"/>
              <w:left w:val="nil"/>
              <w:bottom w:val="nil"/>
              <w:right w:val="single" w:sz="4" w:space="0" w:color="auto"/>
            </w:tcBorders>
            <w:noWrap/>
            <w:vAlign w:val="center"/>
            <w:hideMark/>
          </w:tcPr>
          <w:p w14:paraId="0675CC70" w14:textId="050432E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25,434,201,890</w:t>
            </w:r>
          </w:p>
        </w:tc>
        <w:tc>
          <w:tcPr>
            <w:tcW w:w="790" w:type="dxa"/>
            <w:tcBorders>
              <w:top w:val="nil"/>
              <w:left w:val="nil"/>
              <w:bottom w:val="nil"/>
              <w:right w:val="single" w:sz="4" w:space="0" w:color="auto"/>
            </w:tcBorders>
            <w:vAlign w:val="center"/>
            <w:hideMark/>
          </w:tcPr>
          <w:p w14:paraId="70308FFE" w14:textId="6A98B34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6.58</w:t>
            </w:r>
          </w:p>
        </w:tc>
        <w:tc>
          <w:tcPr>
            <w:tcW w:w="1892" w:type="dxa"/>
            <w:tcBorders>
              <w:top w:val="nil"/>
              <w:left w:val="nil"/>
              <w:bottom w:val="nil"/>
              <w:right w:val="single" w:sz="4" w:space="0" w:color="auto"/>
            </w:tcBorders>
            <w:noWrap/>
            <w:vAlign w:val="center"/>
            <w:hideMark/>
          </w:tcPr>
          <w:p w14:paraId="12110308" w14:textId="6B1EA2D2"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20,059,639,115</w:t>
            </w:r>
          </w:p>
        </w:tc>
        <w:tc>
          <w:tcPr>
            <w:tcW w:w="788" w:type="dxa"/>
            <w:tcBorders>
              <w:top w:val="nil"/>
              <w:left w:val="nil"/>
              <w:bottom w:val="nil"/>
              <w:right w:val="single" w:sz="4" w:space="0" w:color="auto"/>
            </w:tcBorders>
            <w:vAlign w:val="center"/>
            <w:hideMark/>
          </w:tcPr>
          <w:p w14:paraId="31ADF1D8" w14:textId="2A5CC1E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5.51</w:t>
            </w:r>
          </w:p>
        </w:tc>
        <w:tc>
          <w:tcPr>
            <w:tcW w:w="1683" w:type="dxa"/>
            <w:tcBorders>
              <w:top w:val="nil"/>
              <w:left w:val="nil"/>
              <w:bottom w:val="nil"/>
              <w:right w:val="single" w:sz="4" w:space="0" w:color="auto"/>
            </w:tcBorders>
            <w:noWrap/>
            <w:vAlign w:val="center"/>
            <w:hideMark/>
          </w:tcPr>
          <w:p w14:paraId="7923BE30" w14:textId="595C0B0E"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5,374,562,775</w:t>
            </w:r>
          </w:p>
        </w:tc>
        <w:tc>
          <w:tcPr>
            <w:tcW w:w="709" w:type="dxa"/>
            <w:vAlign w:val="center"/>
            <w:hideMark/>
          </w:tcPr>
          <w:p w14:paraId="6B4425A8" w14:textId="7E51D033"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26.79</w:t>
            </w:r>
          </w:p>
        </w:tc>
      </w:tr>
      <w:tr w:rsidR="00457C9D" w:rsidRPr="007939C9" w14:paraId="77DFC060" w14:textId="77777777" w:rsidTr="008D585D">
        <w:trPr>
          <w:trHeight w:val="624"/>
        </w:trPr>
        <w:tc>
          <w:tcPr>
            <w:tcW w:w="2165" w:type="dxa"/>
            <w:tcBorders>
              <w:top w:val="nil"/>
              <w:left w:val="nil"/>
              <w:bottom w:val="nil"/>
              <w:right w:val="single" w:sz="4" w:space="0" w:color="auto"/>
            </w:tcBorders>
            <w:noWrap/>
            <w:vAlign w:val="center"/>
            <w:hideMark/>
          </w:tcPr>
          <w:p w14:paraId="40D3EAD4" w14:textId="721BF820"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長期負債</w:t>
            </w:r>
          </w:p>
        </w:tc>
        <w:tc>
          <w:tcPr>
            <w:tcW w:w="1886" w:type="dxa"/>
            <w:tcBorders>
              <w:top w:val="nil"/>
              <w:left w:val="nil"/>
              <w:bottom w:val="nil"/>
              <w:right w:val="single" w:sz="4" w:space="0" w:color="auto"/>
            </w:tcBorders>
            <w:noWrap/>
            <w:vAlign w:val="center"/>
            <w:hideMark/>
          </w:tcPr>
          <w:p w14:paraId="1CE48AE7" w14:textId="7CCC29D4"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120,303,853,244</w:t>
            </w:r>
          </w:p>
        </w:tc>
        <w:tc>
          <w:tcPr>
            <w:tcW w:w="790" w:type="dxa"/>
            <w:tcBorders>
              <w:top w:val="nil"/>
              <w:left w:val="nil"/>
              <w:bottom w:val="nil"/>
              <w:right w:val="single" w:sz="4" w:space="0" w:color="auto"/>
            </w:tcBorders>
            <w:vAlign w:val="center"/>
            <w:hideMark/>
          </w:tcPr>
          <w:p w14:paraId="06B18920" w14:textId="6EBD45C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31.12</w:t>
            </w:r>
          </w:p>
        </w:tc>
        <w:tc>
          <w:tcPr>
            <w:tcW w:w="1892" w:type="dxa"/>
            <w:tcBorders>
              <w:top w:val="nil"/>
              <w:left w:val="nil"/>
              <w:bottom w:val="nil"/>
              <w:right w:val="single" w:sz="4" w:space="0" w:color="auto"/>
            </w:tcBorders>
            <w:noWrap/>
            <w:vAlign w:val="center"/>
            <w:hideMark/>
          </w:tcPr>
          <w:p w14:paraId="63E655DB" w14:textId="7D7D7B6E"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112,422,412,079</w:t>
            </w:r>
          </w:p>
        </w:tc>
        <w:tc>
          <w:tcPr>
            <w:tcW w:w="788" w:type="dxa"/>
            <w:tcBorders>
              <w:top w:val="nil"/>
              <w:left w:val="nil"/>
              <w:bottom w:val="nil"/>
              <w:right w:val="single" w:sz="4" w:space="0" w:color="auto"/>
            </w:tcBorders>
            <w:vAlign w:val="center"/>
            <w:hideMark/>
          </w:tcPr>
          <w:p w14:paraId="1678AC78" w14:textId="45D63862"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30.87</w:t>
            </w:r>
          </w:p>
        </w:tc>
        <w:tc>
          <w:tcPr>
            <w:tcW w:w="1683" w:type="dxa"/>
            <w:tcBorders>
              <w:top w:val="nil"/>
              <w:left w:val="nil"/>
              <w:bottom w:val="nil"/>
              <w:right w:val="single" w:sz="4" w:space="0" w:color="auto"/>
            </w:tcBorders>
            <w:noWrap/>
            <w:vAlign w:val="center"/>
            <w:hideMark/>
          </w:tcPr>
          <w:p w14:paraId="2E7D3F60" w14:textId="4FED12FD"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7,881,441,165</w:t>
            </w:r>
          </w:p>
        </w:tc>
        <w:tc>
          <w:tcPr>
            <w:tcW w:w="709" w:type="dxa"/>
            <w:vAlign w:val="center"/>
            <w:hideMark/>
          </w:tcPr>
          <w:p w14:paraId="15F5202B" w14:textId="3B63EBA3"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7.01</w:t>
            </w:r>
          </w:p>
        </w:tc>
      </w:tr>
      <w:tr w:rsidR="00457C9D" w:rsidRPr="007939C9" w14:paraId="28FC040A" w14:textId="77777777" w:rsidTr="008D585D">
        <w:trPr>
          <w:trHeight w:val="624"/>
        </w:trPr>
        <w:tc>
          <w:tcPr>
            <w:tcW w:w="2165" w:type="dxa"/>
            <w:tcBorders>
              <w:top w:val="nil"/>
              <w:left w:val="nil"/>
              <w:bottom w:val="nil"/>
              <w:right w:val="single" w:sz="4" w:space="0" w:color="auto"/>
            </w:tcBorders>
            <w:noWrap/>
            <w:vAlign w:val="center"/>
            <w:hideMark/>
          </w:tcPr>
          <w:p w14:paraId="5DE409E6" w14:textId="59DBD8E2"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其他負債</w:t>
            </w:r>
          </w:p>
        </w:tc>
        <w:tc>
          <w:tcPr>
            <w:tcW w:w="1886" w:type="dxa"/>
            <w:tcBorders>
              <w:top w:val="nil"/>
              <w:left w:val="nil"/>
              <w:bottom w:val="nil"/>
              <w:right w:val="single" w:sz="4" w:space="0" w:color="auto"/>
            </w:tcBorders>
            <w:noWrap/>
            <w:vAlign w:val="center"/>
            <w:hideMark/>
          </w:tcPr>
          <w:p w14:paraId="105CB378" w14:textId="5D2AB24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6,900,046,939</w:t>
            </w:r>
          </w:p>
        </w:tc>
        <w:tc>
          <w:tcPr>
            <w:tcW w:w="790" w:type="dxa"/>
            <w:tcBorders>
              <w:top w:val="nil"/>
              <w:left w:val="nil"/>
              <w:bottom w:val="nil"/>
              <w:right w:val="single" w:sz="4" w:space="0" w:color="auto"/>
            </w:tcBorders>
            <w:vAlign w:val="center"/>
            <w:hideMark/>
          </w:tcPr>
          <w:p w14:paraId="4F5DC02F" w14:textId="047FC8C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1.79</w:t>
            </w:r>
          </w:p>
        </w:tc>
        <w:tc>
          <w:tcPr>
            <w:tcW w:w="1892" w:type="dxa"/>
            <w:tcBorders>
              <w:top w:val="nil"/>
              <w:left w:val="nil"/>
              <w:bottom w:val="nil"/>
              <w:right w:val="single" w:sz="4" w:space="0" w:color="auto"/>
            </w:tcBorders>
            <w:noWrap/>
            <w:vAlign w:val="center"/>
            <w:hideMark/>
          </w:tcPr>
          <w:p w14:paraId="5AA2B0C0" w14:textId="355B1F4C"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6,440,335,447</w:t>
            </w:r>
          </w:p>
        </w:tc>
        <w:tc>
          <w:tcPr>
            <w:tcW w:w="788" w:type="dxa"/>
            <w:tcBorders>
              <w:top w:val="nil"/>
              <w:left w:val="nil"/>
              <w:bottom w:val="nil"/>
              <w:right w:val="single" w:sz="4" w:space="0" w:color="auto"/>
            </w:tcBorders>
            <w:vAlign w:val="center"/>
            <w:hideMark/>
          </w:tcPr>
          <w:p w14:paraId="2E63A23F" w14:textId="588DC042"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1.77</w:t>
            </w:r>
          </w:p>
        </w:tc>
        <w:tc>
          <w:tcPr>
            <w:tcW w:w="1683" w:type="dxa"/>
            <w:tcBorders>
              <w:top w:val="nil"/>
              <w:left w:val="nil"/>
              <w:bottom w:val="nil"/>
              <w:right w:val="single" w:sz="4" w:space="0" w:color="auto"/>
            </w:tcBorders>
            <w:noWrap/>
            <w:vAlign w:val="center"/>
            <w:hideMark/>
          </w:tcPr>
          <w:p w14:paraId="3F542553" w14:textId="40B68A8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459,711,492</w:t>
            </w:r>
          </w:p>
        </w:tc>
        <w:tc>
          <w:tcPr>
            <w:tcW w:w="709" w:type="dxa"/>
            <w:vAlign w:val="center"/>
            <w:hideMark/>
          </w:tcPr>
          <w:p w14:paraId="1A28C436" w14:textId="69EBFBED"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7.14</w:t>
            </w:r>
          </w:p>
        </w:tc>
      </w:tr>
      <w:tr w:rsidR="00457C9D" w:rsidRPr="007939C9" w14:paraId="330DC82E" w14:textId="77777777" w:rsidTr="008D585D">
        <w:trPr>
          <w:trHeight w:val="624"/>
        </w:trPr>
        <w:tc>
          <w:tcPr>
            <w:tcW w:w="2165" w:type="dxa"/>
            <w:tcBorders>
              <w:top w:val="nil"/>
              <w:left w:val="nil"/>
              <w:bottom w:val="nil"/>
              <w:right w:val="single" w:sz="4" w:space="0" w:color="auto"/>
            </w:tcBorders>
            <w:noWrap/>
            <w:vAlign w:val="center"/>
            <w:hideMark/>
          </w:tcPr>
          <w:p w14:paraId="6733C4DA" w14:textId="70C0C731" w:rsidR="00457C9D" w:rsidRPr="00A86FB8" w:rsidRDefault="00457C9D" w:rsidP="00457C9D">
            <w:pPr>
              <w:ind w:leftChars="10" w:left="24" w:rightChars="10" w:right="24"/>
              <w:jc w:val="distribute"/>
              <w:rPr>
                <w:rFonts w:ascii="新細明體" w:eastAsia="標楷體" w:hAnsi="新細明體" w:cs="新細明體"/>
                <w:b/>
                <w:bCs/>
                <w:sz w:val="20"/>
              </w:rPr>
            </w:pPr>
            <w:r w:rsidRPr="00A86FB8">
              <w:rPr>
                <w:rFonts w:ascii="新細明體" w:eastAsia="標楷體" w:hAnsi="新細明體" w:cs="新細明體" w:hint="eastAsia"/>
                <w:b/>
                <w:bCs/>
                <w:kern w:val="0"/>
                <w:sz w:val="20"/>
              </w:rPr>
              <w:t>淨值</w:t>
            </w:r>
          </w:p>
        </w:tc>
        <w:tc>
          <w:tcPr>
            <w:tcW w:w="1886" w:type="dxa"/>
            <w:tcBorders>
              <w:top w:val="nil"/>
              <w:left w:val="nil"/>
              <w:bottom w:val="nil"/>
              <w:right w:val="single" w:sz="4" w:space="0" w:color="auto"/>
            </w:tcBorders>
            <w:noWrap/>
            <w:vAlign w:val="center"/>
            <w:hideMark/>
          </w:tcPr>
          <w:p w14:paraId="4813DB80" w14:textId="3501CD52"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233,905,917,156</w:t>
            </w:r>
          </w:p>
        </w:tc>
        <w:tc>
          <w:tcPr>
            <w:tcW w:w="790" w:type="dxa"/>
            <w:tcBorders>
              <w:top w:val="nil"/>
              <w:left w:val="nil"/>
              <w:bottom w:val="nil"/>
              <w:right w:val="single" w:sz="4" w:space="0" w:color="auto"/>
            </w:tcBorders>
            <w:vAlign w:val="center"/>
            <w:hideMark/>
          </w:tcPr>
          <w:p w14:paraId="3CD8A474" w14:textId="13C8A356"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60.51</w:t>
            </w:r>
          </w:p>
        </w:tc>
        <w:tc>
          <w:tcPr>
            <w:tcW w:w="1892" w:type="dxa"/>
            <w:tcBorders>
              <w:top w:val="nil"/>
              <w:left w:val="nil"/>
              <w:bottom w:val="nil"/>
              <w:right w:val="single" w:sz="4" w:space="0" w:color="auto"/>
            </w:tcBorders>
            <w:noWrap/>
            <w:vAlign w:val="center"/>
            <w:hideMark/>
          </w:tcPr>
          <w:p w14:paraId="5E29BFA5" w14:textId="073A8AA3"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225,230,604,600</w:t>
            </w:r>
          </w:p>
        </w:tc>
        <w:tc>
          <w:tcPr>
            <w:tcW w:w="788" w:type="dxa"/>
            <w:tcBorders>
              <w:top w:val="nil"/>
              <w:left w:val="nil"/>
              <w:bottom w:val="nil"/>
              <w:right w:val="single" w:sz="4" w:space="0" w:color="auto"/>
            </w:tcBorders>
            <w:vAlign w:val="center"/>
            <w:hideMark/>
          </w:tcPr>
          <w:p w14:paraId="02A9FE0D" w14:textId="56FCBDCC"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61.85</w:t>
            </w:r>
          </w:p>
        </w:tc>
        <w:tc>
          <w:tcPr>
            <w:tcW w:w="1683" w:type="dxa"/>
            <w:tcBorders>
              <w:top w:val="nil"/>
              <w:left w:val="nil"/>
              <w:bottom w:val="nil"/>
              <w:right w:val="single" w:sz="4" w:space="0" w:color="auto"/>
            </w:tcBorders>
            <w:noWrap/>
            <w:vAlign w:val="center"/>
            <w:hideMark/>
          </w:tcPr>
          <w:p w14:paraId="4E83FBC8" w14:textId="542B706E"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8,675,312,556</w:t>
            </w:r>
          </w:p>
        </w:tc>
        <w:tc>
          <w:tcPr>
            <w:tcW w:w="709" w:type="dxa"/>
            <w:vAlign w:val="center"/>
            <w:hideMark/>
          </w:tcPr>
          <w:p w14:paraId="385F174D" w14:textId="07CC14AF"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3.85</w:t>
            </w:r>
          </w:p>
        </w:tc>
      </w:tr>
      <w:tr w:rsidR="00457C9D" w:rsidRPr="007939C9" w14:paraId="0E5B79F8" w14:textId="77777777" w:rsidTr="008D585D">
        <w:trPr>
          <w:trHeight w:val="624"/>
        </w:trPr>
        <w:tc>
          <w:tcPr>
            <w:tcW w:w="2165" w:type="dxa"/>
            <w:tcBorders>
              <w:top w:val="nil"/>
              <w:left w:val="nil"/>
              <w:bottom w:val="nil"/>
              <w:right w:val="single" w:sz="4" w:space="0" w:color="auto"/>
            </w:tcBorders>
            <w:noWrap/>
            <w:vAlign w:val="center"/>
            <w:hideMark/>
          </w:tcPr>
          <w:p w14:paraId="32C55312" w14:textId="471EEDD6"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基金</w:t>
            </w:r>
          </w:p>
        </w:tc>
        <w:tc>
          <w:tcPr>
            <w:tcW w:w="1886" w:type="dxa"/>
            <w:tcBorders>
              <w:top w:val="nil"/>
              <w:left w:val="nil"/>
              <w:bottom w:val="nil"/>
              <w:right w:val="single" w:sz="4" w:space="0" w:color="auto"/>
            </w:tcBorders>
            <w:noWrap/>
            <w:vAlign w:val="center"/>
            <w:hideMark/>
          </w:tcPr>
          <w:p w14:paraId="5710A285" w14:textId="3813F13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123,734,150,443</w:t>
            </w:r>
          </w:p>
        </w:tc>
        <w:tc>
          <w:tcPr>
            <w:tcW w:w="790" w:type="dxa"/>
            <w:tcBorders>
              <w:top w:val="nil"/>
              <w:left w:val="nil"/>
              <w:bottom w:val="nil"/>
              <w:right w:val="single" w:sz="4" w:space="0" w:color="auto"/>
            </w:tcBorders>
            <w:vAlign w:val="center"/>
            <w:hideMark/>
          </w:tcPr>
          <w:p w14:paraId="34379F02" w14:textId="797A1A44"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32.01</w:t>
            </w:r>
          </w:p>
        </w:tc>
        <w:tc>
          <w:tcPr>
            <w:tcW w:w="1892" w:type="dxa"/>
            <w:tcBorders>
              <w:top w:val="nil"/>
              <w:left w:val="nil"/>
              <w:bottom w:val="nil"/>
              <w:right w:val="single" w:sz="4" w:space="0" w:color="auto"/>
            </w:tcBorders>
            <w:noWrap/>
            <w:vAlign w:val="center"/>
            <w:hideMark/>
          </w:tcPr>
          <w:p w14:paraId="54DBEFA2" w14:textId="4DA488DC"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114,135,437,443</w:t>
            </w:r>
          </w:p>
        </w:tc>
        <w:tc>
          <w:tcPr>
            <w:tcW w:w="788" w:type="dxa"/>
            <w:tcBorders>
              <w:top w:val="nil"/>
              <w:left w:val="nil"/>
              <w:bottom w:val="nil"/>
              <w:right w:val="single" w:sz="4" w:space="0" w:color="auto"/>
            </w:tcBorders>
            <w:vAlign w:val="center"/>
            <w:hideMark/>
          </w:tcPr>
          <w:p w14:paraId="148506E0" w14:textId="2D3DED18"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31.34</w:t>
            </w:r>
          </w:p>
        </w:tc>
        <w:tc>
          <w:tcPr>
            <w:tcW w:w="1683" w:type="dxa"/>
            <w:tcBorders>
              <w:top w:val="nil"/>
              <w:left w:val="nil"/>
              <w:bottom w:val="nil"/>
              <w:right w:val="single" w:sz="4" w:space="0" w:color="auto"/>
            </w:tcBorders>
            <w:noWrap/>
            <w:vAlign w:val="center"/>
            <w:hideMark/>
          </w:tcPr>
          <w:p w14:paraId="4E657DDD" w14:textId="6D69CF1E" w:rsidR="00457C9D" w:rsidRPr="004C779D" w:rsidRDefault="00457C9D" w:rsidP="00457C9D">
            <w:pPr>
              <w:jc w:val="right"/>
              <w:rPr>
                <w:rFonts w:ascii="新細明體" w:eastAsia="新細明體" w:hAnsi="新細明體"/>
                <w:sz w:val="20"/>
                <w:szCs w:val="20"/>
                <w:highlight w:val="yellow"/>
              </w:rPr>
            </w:pPr>
            <w:r w:rsidRPr="005A4AB6">
              <w:rPr>
                <w:rFonts w:ascii="新細明體" w:eastAsia="新細明體" w:hAnsi="新細明體"/>
                <w:noProof/>
                <w:sz w:val="20"/>
                <w:szCs w:val="20"/>
              </w:rPr>
              <w:t>9,598,713,000</w:t>
            </w:r>
          </w:p>
        </w:tc>
        <w:tc>
          <w:tcPr>
            <w:tcW w:w="709" w:type="dxa"/>
            <w:vAlign w:val="center"/>
            <w:hideMark/>
          </w:tcPr>
          <w:p w14:paraId="269A73DC" w14:textId="7BFC3181"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8.41</w:t>
            </w:r>
          </w:p>
        </w:tc>
      </w:tr>
      <w:tr w:rsidR="00457C9D" w:rsidRPr="007939C9" w14:paraId="641D97B9" w14:textId="77777777" w:rsidTr="008D585D">
        <w:trPr>
          <w:trHeight w:val="624"/>
        </w:trPr>
        <w:tc>
          <w:tcPr>
            <w:tcW w:w="2165" w:type="dxa"/>
            <w:tcBorders>
              <w:top w:val="nil"/>
              <w:left w:val="nil"/>
              <w:bottom w:val="nil"/>
              <w:right w:val="single" w:sz="4" w:space="0" w:color="auto"/>
            </w:tcBorders>
            <w:noWrap/>
            <w:vAlign w:val="center"/>
            <w:hideMark/>
          </w:tcPr>
          <w:p w14:paraId="6662D7AA" w14:textId="2380C659"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公積</w:t>
            </w:r>
          </w:p>
        </w:tc>
        <w:tc>
          <w:tcPr>
            <w:tcW w:w="1886" w:type="dxa"/>
            <w:tcBorders>
              <w:top w:val="nil"/>
              <w:left w:val="nil"/>
              <w:bottom w:val="nil"/>
              <w:right w:val="single" w:sz="4" w:space="0" w:color="auto"/>
            </w:tcBorders>
            <w:noWrap/>
            <w:vAlign w:val="center"/>
            <w:hideMark/>
          </w:tcPr>
          <w:p w14:paraId="78F873EA" w14:textId="62E5F57D"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15,523,991,656</w:t>
            </w:r>
          </w:p>
        </w:tc>
        <w:tc>
          <w:tcPr>
            <w:tcW w:w="790" w:type="dxa"/>
            <w:tcBorders>
              <w:top w:val="nil"/>
              <w:left w:val="nil"/>
              <w:bottom w:val="nil"/>
              <w:right w:val="single" w:sz="4" w:space="0" w:color="auto"/>
            </w:tcBorders>
            <w:vAlign w:val="center"/>
            <w:hideMark/>
          </w:tcPr>
          <w:p w14:paraId="6E83CC12" w14:textId="62600A44"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4.02</w:t>
            </w:r>
          </w:p>
        </w:tc>
        <w:tc>
          <w:tcPr>
            <w:tcW w:w="1892" w:type="dxa"/>
            <w:tcBorders>
              <w:top w:val="nil"/>
              <w:left w:val="nil"/>
              <w:bottom w:val="nil"/>
              <w:right w:val="single" w:sz="4" w:space="0" w:color="auto"/>
            </w:tcBorders>
            <w:noWrap/>
            <w:vAlign w:val="center"/>
            <w:hideMark/>
          </w:tcPr>
          <w:p w14:paraId="5138B650" w14:textId="7C4419F2"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14,235,760,703</w:t>
            </w:r>
          </w:p>
        </w:tc>
        <w:tc>
          <w:tcPr>
            <w:tcW w:w="788" w:type="dxa"/>
            <w:tcBorders>
              <w:top w:val="nil"/>
              <w:left w:val="nil"/>
              <w:bottom w:val="nil"/>
              <w:right w:val="single" w:sz="4" w:space="0" w:color="auto"/>
            </w:tcBorders>
            <w:vAlign w:val="center"/>
            <w:hideMark/>
          </w:tcPr>
          <w:p w14:paraId="07B70AEF" w14:textId="4891A160"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3.91</w:t>
            </w:r>
          </w:p>
        </w:tc>
        <w:tc>
          <w:tcPr>
            <w:tcW w:w="1683" w:type="dxa"/>
            <w:tcBorders>
              <w:top w:val="nil"/>
              <w:left w:val="nil"/>
              <w:bottom w:val="nil"/>
              <w:right w:val="single" w:sz="4" w:space="0" w:color="auto"/>
            </w:tcBorders>
            <w:noWrap/>
            <w:vAlign w:val="center"/>
            <w:hideMark/>
          </w:tcPr>
          <w:p w14:paraId="142B2D92" w14:textId="1CA50D98" w:rsidR="00457C9D" w:rsidRPr="004C779D" w:rsidRDefault="00457C9D" w:rsidP="00457C9D">
            <w:pPr>
              <w:jc w:val="right"/>
              <w:rPr>
                <w:rFonts w:ascii="新細明體" w:eastAsia="新細明體" w:hAnsi="新細明體"/>
                <w:sz w:val="20"/>
                <w:szCs w:val="20"/>
                <w:highlight w:val="yellow"/>
              </w:rPr>
            </w:pPr>
            <w:r w:rsidRPr="005A4AB6">
              <w:rPr>
                <w:rFonts w:ascii="新細明體" w:eastAsia="新細明體" w:hAnsi="新細明體"/>
                <w:noProof/>
                <w:sz w:val="20"/>
                <w:szCs w:val="20"/>
              </w:rPr>
              <w:t>1,288,230,953</w:t>
            </w:r>
          </w:p>
        </w:tc>
        <w:tc>
          <w:tcPr>
            <w:tcW w:w="709" w:type="dxa"/>
            <w:vAlign w:val="center"/>
            <w:hideMark/>
          </w:tcPr>
          <w:p w14:paraId="577FFD19" w14:textId="48764CE5"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9.05</w:t>
            </w:r>
          </w:p>
        </w:tc>
      </w:tr>
      <w:tr w:rsidR="00457C9D" w:rsidRPr="007939C9" w14:paraId="3ADDD104" w14:textId="77777777" w:rsidTr="008D585D">
        <w:trPr>
          <w:trHeight w:val="624"/>
        </w:trPr>
        <w:tc>
          <w:tcPr>
            <w:tcW w:w="2165" w:type="dxa"/>
            <w:tcBorders>
              <w:top w:val="nil"/>
              <w:left w:val="nil"/>
              <w:bottom w:val="nil"/>
              <w:right w:val="single" w:sz="4" w:space="0" w:color="auto"/>
            </w:tcBorders>
            <w:noWrap/>
            <w:vAlign w:val="center"/>
            <w:hideMark/>
          </w:tcPr>
          <w:p w14:paraId="5E5286C5" w14:textId="7F9956D7"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累積餘絀</w:t>
            </w:r>
          </w:p>
        </w:tc>
        <w:tc>
          <w:tcPr>
            <w:tcW w:w="1886" w:type="dxa"/>
            <w:tcBorders>
              <w:top w:val="nil"/>
              <w:left w:val="nil"/>
              <w:bottom w:val="nil"/>
              <w:right w:val="single" w:sz="4" w:space="0" w:color="auto"/>
            </w:tcBorders>
            <w:noWrap/>
            <w:vAlign w:val="center"/>
            <w:hideMark/>
          </w:tcPr>
          <w:p w14:paraId="1F09295B" w14:textId="7BE9EA8B"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31,106,335,962</w:t>
            </w:r>
          </w:p>
        </w:tc>
        <w:tc>
          <w:tcPr>
            <w:tcW w:w="790" w:type="dxa"/>
            <w:tcBorders>
              <w:top w:val="nil"/>
              <w:left w:val="nil"/>
              <w:bottom w:val="nil"/>
              <w:right w:val="single" w:sz="4" w:space="0" w:color="auto"/>
            </w:tcBorders>
            <w:vAlign w:val="center"/>
            <w:hideMark/>
          </w:tcPr>
          <w:p w14:paraId="3D845037" w14:textId="0AF049D6"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8.05</w:t>
            </w:r>
          </w:p>
        </w:tc>
        <w:tc>
          <w:tcPr>
            <w:tcW w:w="1892" w:type="dxa"/>
            <w:tcBorders>
              <w:top w:val="nil"/>
              <w:left w:val="nil"/>
              <w:bottom w:val="nil"/>
              <w:right w:val="single" w:sz="4" w:space="0" w:color="auto"/>
            </w:tcBorders>
            <w:noWrap/>
            <w:vAlign w:val="center"/>
            <w:hideMark/>
          </w:tcPr>
          <w:p w14:paraId="180624C0" w14:textId="10E911C1"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37,336,770,546</w:t>
            </w:r>
          </w:p>
        </w:tc>
        <w:tc>
          <w:tcPr>
            <w:tcW w:w="788" w:type="dxa"/>
            <w:tcBorders>
              <w:top w:val="nil"/>
              <w:left w:val="nil"/>
              <w:bottom w:val="nil"/>
              <w:right w:val="single" w:sz="4" w:space="0" w:color="auto"/>
            </w:tcBorders>
            <w:vAlign w:val="center"/>
            <w:hideMark/>
          </w:tcPr>
          <w:p w14:paraId="3EBC9A43" w14:textId="30811658"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10.25</w:t>
            </w:r>
          </w:p>
        </w:tc>
        <w:tc>
          <w:tcPr>
            <w:tcW w:w="1683" w:type="dxa"/>
            <w:tcBorders>
              <w:top w:val="nil"/>
              <w:left w:val="nil"/>
              <w:bottom w:val="nil"/>
              <w:right w:val="single" w:sz="4" w:space="0" w:color="auto"/>
            </w:tcBorders>
            <w:noWrap/>
            <w:vAlign w:val="center"/>
            <w:hideMark/>
          </w:tcPr>
          <w:p w14:paraId="6476E53D" w14:textId="1CFCC878" w:rsidR="00457C9D" w:rsidRPr="004C779D" w:rsidRDefault="00457C9D" w:rsidP="00457C9D">
            <w:pPr>
              <w:jc w:val="right"/>
              <w:rPr>
                <w:rFonts w:ascii="新細明體" w:eastAsia="新細明體" w:hAnsi="新細明體"/>
                <w:sz w:val="20"/>
                <w:szCs w:val="20"/>
                <w:highlight w:val="yellow"/>
              </w:rPr>
            </w:pPr>
            <w:r w:rsidRPr="005A4AB6">
              <w:rPr>
                <w:rFonts w:ascii="新細明體" w:eastAsia="新細明體" w:hAnsi="新細明體"/>
                <w:noProof/>
                <w:sz w:val="20"/>
                <w:szCs w:val="20"/>
              </w:rPr>
              <w:t>- 6,230,434,584</w:t>
            </w:r>
          </w:p>
        </w:tc>
        <w:tc>
          <w:tcPr>
            <w:tcW w:w="709" w:type="dxa"/>
            <w:vAlign w:val="center"/>
            <w:hideMark/>
          </w:tcPr>
          <w:p w14:paraId="40453A63" w14:textId="1FFF204E"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- 16.69</w:t>
            </w:r>
          </w:p>
        </w:tc>
      </w:tr>
      <w:tr w:rsidR="00457C9D" w:rsidRPr="007939C9" w14:paraId="334FAFF0" w14:textId="77777777" w:rsidTr="008D585D">
        <w:trPr>
          <w:trHeight w:val="624"/>
        </w:trPr>
        <w:tc>
          <w:tcPr>
            <w:tcW w:w="2165" w:type="dxa"/>
            <w:tcBorders>
              <w:top w:val="nil"/>
              <w:left w:val="nil"/>
              <w:bottom w:val="nil"/>
              <w:right w:val="single" w:sz="4" w:space="0" w:color="auto"/>
            </w:tcBorders>
            <w:noWrap/>
            <w:vAlign w:val="center"/>
          </w:tcPr>
          <w:p w14:paraId="6AA85341" w14:textId="3C0F452C" w:rsidR="00457C9D" w:rsidRPr="00A86FB8" w:rsidRDefault="00457C9D" w:rsidP="00457C9D">
            <w:pPr>
              <w:ind w:rightChars="15" w:right="36" w:firstLineChars="100" w:firstLine="200"/>
              <w:jc w:val="distribute"/>
              <w:rPr>
                <w:rFonts w:ascii="新細明體" w:eastAsia="標楷體" w:hAnsi="新細明體" w:cs="新細明體"/>
                <w:sz w:val="20"/>
              </w:rPr>
            </w:pPr>
            <w:r w:rsidRPr="00A86FB8">
              <w:rPr>
                <w:rFonts w:ascii="新細明體" w:eastAsia="標楷體" w:hAnsi="新細明體" w:cs="新細明體" w:hint="eastAsia"/>
                <w:sz w:val="20"/>
              </w:rPr>
              <w:t>淨值其他項目</w:t>
            </w:r>
          </w:p>
        </w:tc>
        <w:tc>
          <w:tcPr>
            <w:tcW w:w="1886" w:type="dxa"/>
            <w:tcBorders>
              <w:top w:val="nil"/>
              <w:left w:val="nil"/>
              <w:bottom w:val="nil"/>
              <w:right w:val="single" w:sz="4" w:space="0" w:color="auto"/>
            </w:tcBorders>
            <w:noWrap/>
            <w:vAlign w:val="center"/>
          </w:tcPr>
          <w:p w14:paraId="568EC56B" w14:textId="48393F75"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63,541,439,095</w:t>
            </w:r>
          </w:p>
        </w:tc>
        <w:tc>
          <w:tcPr>
            <w:tcW w:w="790" w:type="dxa"/>
            <w:tcBorders>
              <w:top w:val="nil"/>
              <w:left w:val="nil"/>
              <w:bottom w:val="nil"/>
              <w:right w:val="single" w:sz="4" w:space="0" w:color="auto"/>
            </w:tcBorders>
            <w:vAlign w:val="center"/>
          </w:tcPr>
          <w:p w14:paraId="3E388DC9" w14:textId="72642448"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16.44</w:t>
            </w:r>
          </w:p>
        </w:tc>
        <w:tc>
          <w:tcPr>
            <w:tcW w:w="1892" w:type="dxa"/>
            <w:tcBorders>
              <w:top w:val="nil"/>
              <w:left w:val="nil"/>
              <w:bottom w:val="nil"/>
              <w:right w:val="single" w:sz="4" w:space="0" w:color="auto"/>
            </w:tcBorders>
            <w:noWrap/>
            <w:vAlign w:val="center"/>
          </w:tcPr>
          <w:p w14:paraId="1AA431C9" w14:textId="164E1CD4"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59,522,635,908</w:t>
            </w:r>
          </w:p>
        </w:tc>
        <w:tc>
          <w:tcPr>
            <w:tcW w:w="788" w:type="dxa"/>
            <w:tcBorders>
              <w:top w:val="nil"/>
              <w:left w:val="nil"/>
              <w:bottom w:val="nil"/>
              <w:right w:val="single" w:sz="4" w:space="0" w:color="auto"/>
            </w:tcBorders>
            <w:vAlign w:val="center"/>
          </w:tcPr>
          <w:p w14:paraId="2816B6BA" w14:textId="28A3CA17"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16.35</w:t>
            </w:r>
          </w:p>
        </w:tc>
        <w:tc>
          <w:tcPr>
            <w:tcW w:w="1683" w:type="dxa"/>
            <w:tcBorders>
              <w:top w:val="nil"/>
              <w:left w:val="nil"/>
              <w:bottom w:val="nil"/>
              <w:right w:val="single" w:sz="4" w:space="0" w:color="auto"/>
            </w:tcBorders>
            <w:noWrap/>
            <w:vAlign w:val="center"/>
          </w:tcPr>
          <w:p w14:paraId="0A6CB4B9" w14:textId="63BC0016" w:rsidR="00457C9D" w:rsidRPr="004C779D" w:rsidRDefault="00457C9D" w:rsidP="00457C9D">
            <w:pPr>
              <w:jc w:val="right"/>
              <w:rPr>
                <w:rFonts w:ascii="新細明體" w:eastAsia="新細明體" w:hAnsi="新細明體"/>
                <w:sz w:val="20"/>
                <w:szCs w:val="20"/>
                <w:highlight w:val="yellow"/>
              </w:rPr>
            </w:pPr>
            <w:r w:rsidRPr="005A4AB6">
              <w:rPr>
                <w:rFonts w:ascii="新細明體" w:eastAsia="新細明體" w:hAnsi="新細明體"/>
                <w:noProof/>
                <w:sz w:val="20"/>
                <w:szCs w:val="20"/>
              </w:rPr>
              <w:t>4,018,803,187</w:t>
            </w:r>
          </w:p>
        </w:tc>
        <w:tc>
          <w:tcPr>
            <w:tcW w:w="709" w:type="dxa"/>
            <w:vAlign w:val="center"/>
          </w:tcPr>
          <w:p w14:paraId="075DC4B3" w14:textId="74B6196A" w:rsidR="00457C9D" w:rsidRPr="004C779D" w:rsidRDefault="00457C9D" w:rsidP="00457C9D">
            <w:pPr>
              <w:jc w:val="right"/>
              <w:rPr>
                <w:rFonts w:ascii="新細明體" w:eastAsia="新細明體" w:hAnsi="新細明體"/>
                <w:noProof/>
                <w:sz w:val="20"/>
                <w:szCs w:val="20"/>
              </w:rPr>
            </w:pPr>
            <w:r w:rsidRPr="005A4AB6">
              <w:rPr>
                <w:rFonts w:ascii="新細明體" w:eastAsia="新細明體" w:hAnsi="新細明體"/>
                <w:noProof/>
                <w:sz w:val="20"/>
                <w:szCs w:val="20"/>
              </w:rPr>
              <w:t>6.75</w:t>
            </w:r>
          </w:p>
        </w:tc>
      </w:tr>
      <w:tr w:rsidR="00457C9D" w:rsidRPr="007939C9" w14:paraId="033A5610" w14:textId="77777777" w:rsidTr="008D585D">
        <w:trPr>
          <w:trHeight w:val="624"/>
        </w:trPr>
        <w:tc>
          <w:tcPr>
            <w:tcW w:w="2165" w:type="dxa"/>
            <w:tcBorders>
              <w:top w:val="nil"/>
              <w:left w:val="nil"/>
              <w:bottom w:val="single" w:sz="8" w:space="0" w:color="auto"/>
              <w:right w:val="single" w:sz="4" w:space="0" w:color="auto"/>
            </w:tcBorders>
            <w:noWrap/>
            <w:vAlign w:val="center"/>
            <w:hideMark/>
          </w:tcPr>
          <w:p w14:paraId="131D6AC6" w14:textId="3BD9D6DF" w:rsidR="00457C9D" w:rsidRPr="00A86FB8" w:rsidRDefault="00457C9D" w:rsidP="00457C9D">
            <w:pPr>
              <w:ind w:leftChars="10" w:left="24" w:rightChars="10" w:right="24"/>
              <w:jc w:val="distribute"/>
              <w:rPr>
                <w:rFonts w:ascii="新細明體" w:eastAsia="標楷體" w:hAnsi="新細明體" w:cs="新細明體"/>
                <w:b/>
                <w:sz w:val="20"/>
              </w:rPr>
            </w:pPr>
            <w:r w:rsidRPr="00A86FB8">
              <w:rPr>
                <w:rFonts w:ascii="新細明體" w:eastAsia="標楷體" w:hAnsi="新細明體" w:cs="新細明體" w:hint="eastAsia"/>
                <w:b/>
                <w:bCs/>
                <w:sz w:val="20"/>
              </w:rPr>
              <w:t>負債及淨值總額</w:t>
            </w:r>
          </w:p>
        </w:tc>
        <w:tc>
          <w:tcPr>
            <w:tcW w:w="1886" w:type="dxa"/>
            <w:tcBorders>
              <w:top w:val="nil"/>
              <w:left w:val="nil"/>
              <w:bottom w:val="single" w:sz="8" w:space="0" w:color="auto"/>
              <w:right w:val="single" w:sz="4" w:space="0" w:color="auto"/>
            </w:tcBorders>
            <w:noWrap/>
            <w:vAlign w:val="center"/>
            <w:hideMark/>
          </w:tcPr>
          <w:p w14:paraId="6A95E693" w14:textId="2ACDC645"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386,544,019,229</w:t>
            </w:r>
          </w:p>
        </w:tc>
        <w:tc>
          <w:tcPr>
            <w:tcW w:w="790" w:type="dxa"/>
            <w:tcBorders>
              <w:top w:val="nil"/>
              <w:left w:val="nil"/>
              <w:bottom w:val="single" w:sz="8" w:space="0" w:color="auto"/>
              <w:right w:val="single" w:sz="4" w:space="0" w:color="auto"/>
            </w:tcBorders>
            <w:vAlign w:val="center"/>
            <w:hideMark/>
          </w:tcPr>
          <w:p w14:paraId="13BB7B88" w14:textId="2124C25D"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100.00</w:t>
            </w:r>
          </w:p>
        </w:tc>
        <w:tc>
          <w:tcPr>
            <w:tcW w:w="1892" w:type="dxa"/>
            <w:tcBorders>
              <w:top w:val="nil"/>
              <w:left w:val="nil"/>
              <w:bottom w:val="single" w:sz="8" w:space="0" w:color="auto"/>
              <w:right w:val="single" w:sz="4" w:space="0" w:color="auto"/>
            </w:tcBorders>
            <w:noWrap/>
            <w:vAlign w:val="center"/>
            <w:hideMark/>
          </w:tcPr>
          <w:p w14:paraId="1A7ED9FD" w14:textId="542E09E9"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364,152,991,241</w:t>
            </w:r>
          </w:p>
        </w:tc>
        <w:tc>
          <w:tcPr>
            <w:tcW w:w="788" w:type="dxa"/>
            <w:tcBorders>
              <w:top w:val="nil"/>
              <w:left w:val="nil"/>
              <w:bottom w:val="single" w:sz="8" w:space="0" w:color="auto"/>
              <w:right w:val="single" w:sz="4" w:space="0" w:color="auto"/>
            </w:tcBorders>
            <w:vAlign w:val="center"/>
            <w:hideMark/>
          </w:tcPr>
          <w:p w14:paraId="0F7D80A0" w14:textId="5DC35292"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100.00</w:t>
            </w:r>
          </w:p>
        </w:tc>
        <w:tc>
          <w:tcPr>
            <w:tcW w:w="1683" w:type="dxa"/>
            <w:tcBorders>
              <w:top w:val="nil"/>
              <w:left w:val="nil"/>
              <w:bottom w:val="single" w:sz="8" w:space="0" w:color="auto"/>
              <w:right w:val="single" w:sz="4" w:space="0" w:color="auto"/>
            </w:tcBorders>
            <w:noWrap/>
            <w:vAlign w:val="center"/>
            <w:hideMark/>
          </w:tcPr>
          <w:p w14:paraId="5CBC3910" w14:textId="2238B047"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22,391,027,988</w:t>
            </w:r>
          </w:p>
        </w:tc>
        <w:tc>
          <w:tcPr>
            <w:tcW w:w="709" w:type="dxa"/>
            <w:tcBorders>
              <w:top w:val="nil"/>
              <w:left w:val="nil"/>
              <w:bottom w:val="single" w:sz="8" w:space="0" w:color="auto"/>
              <w:right w:val="nil"/>
            </w:tcBorders>
            <w:vAlign w:val="center"/>
            <w:hideMark/>
          </w:tcPr>
          <w:p w14:paraId="3BE60AD5" w14:textId="74CAF2C2" w:rsidR="00457C9D" w:rsidRPr="004C779D" w:rsidRDefault="00457C9D" w:rsidP="00457C9D">
            <w:pPr>
              <w:jc w:val="right"/>
              <w:rPr>
                <w:rFonts w:ascii="新細明體" w:eastAsia="新細明體" w:hAnsi="新細明體"/>
                <w:b/>
                <w:noProof/>
                <w:sz w:val="20"/>
                <w:szCs w:val="20"/>
              </w:rPr>
            </w:pPr>
            <w:r w:rsidRPr="00BB1F82">
              <w:rPr>
                <w:rFonts w:ascii="新細明體" w:eastAsia="新細明體" w:hAnsi="新細明體"/>
                <w:b/>
                <w:noProof/>
                <w:color w:val="000000" w:themeColor="text1"/>
                <w:sz w:val="20"/>
                <w:szCs w:val="20"/>
              </w:rPr>
              <w:t>6.15</w:t>
            </w:r>
          </w:p>
        </w:tc>
      </w:tr>
      <w:tr w:rsidR="00361FC5" w14:paraId="72AF36E1" w14:textId="77777777" w:rsidTr="006B551F">
        <w:trPr>
          <w:trHeight w:val="351"/>
        </w:trPr>
        <w:tc>
          <w:tcPr>
            <w:tcW w:w="9913" w:type="dxa"/>
            <w:gridSpan w:val="7"/>
            <w:tcBorders>
              <w:top w:val="single" w:sz="8" w:space="0" w:color="auto"/>
              <w:left w:val="nil"/>
              <w:right w:val="nil"/>
            </w:tcBorders>
            <w:noWrap/>
            <w:vAlign w:val="center"/>
            <w:hideMark/>
          </w:tcPr>
          <w:p w14:paraId="732C617F" w14:textId="77777777" w:rsidR="008D585D" w:rsidRDefault="008D585D" w:rsidP="00C56581">
            <w:pPr>
              <w:spacing w:line="280" w:lineRule="atLeast"/>
              <w:jc w:val="both"/>
              <w:rPr>
                <w:rFonts w:ascii="標楷體" w:eastAsia="標楷體" w:hAnsi="標楷體"/>
                <w:kern w:val="0"/>
                <w:sz w:val="20"/>
              </w:rPr>
            </w:pPr>
            <w:r w:rsidRPr="00BE4F73">
              <w:rPr>
                <w:rFonts w:ascii="標楷體" w:eastAsia="標楷體" w:hAnsi="標楷體" w:hint="eastAsia"/>
                <w:kern w:val="0"/>
                <w:sz w:val="20"/>
              </w:rPr>
              <w:t>註：</w:t>
            </w:r>
            <w:r>
              <w:rPr>
                <w:rFonts w:ascii="標楷體" w:eastAsia="標楷體" w:hAnsi="標楷體" w:hint="eastAsia"/>
                <w:kern w:val="0"/>
                <w:sz w:val="20"/>
              </w:rPr>
              <w:t>1.</w:t>
            </w:r>
            <w:r w:rsidRPr="00BE4F73">
              <w:rPr>
                <w:rFonts w:ascii="標楷體" w:eastAsia="標楷體" w:hAnsi="標楷體" w:hint="eastAsia"/>
                <w:kern w:val="0"/>
                <w:sz w:val="20"/>
              </w:rPr>
              <w:t>信託代理與保證資產（負債），11</w:t>
            </w:r>
            <w:r>
              <w:rPr>
                <w:rFonts w:ascii="標楷體" w:eastAsia="標楷體" w:hAnsi="標楷體" w:hint="eastAsia"/>
                <w:kern w:val="0"/>
                <w:sz w:val="20"/>
              </w:rPr>
              <w:t>3</w:t>
            </w:r>
            <w:r w:rsidRPr="00BE4F73">
              <w:rPr>
                <w:rFonts w:ascii="標楷體" w:eastAsia="標楷體" w:hAnsi="標楷體" w:hint="eastAsia"/>
                <w:kern w:val="0"/>
                <w:sz w:val="20"/>
              </w:rPr>
              <w:t>年底及</w:t>
            </w:r>
            <w:r>
              <w:rPr>
                <w:rFonts w:ascii="標楷體" w:eastAsia="標楷體" w:hAnsi="標楷體" w:hint="eastAsia"/>
                <w:kern w:val="0"/>
                <w:sz w:val="20"/>
              </w:rPr>
              <w:t>112</w:t>
            </w:r>
            <w:r w:rsidRPr="00BE4F73">
              <w:rPr>
                <w:rFonts w:ascii="標楷體" w:eastAsia="標楷體" w:hAnsi="標楷體" w:hint="eastAsia"/>
                <w:kern w:val="0"/>
                <w:sz w:val="20"/>
              </w:rPr>
              <w:t>年底各有</w:t>
            </w:r>
            <w:r w:rsidRPr="005A4AB6">
              <w:rPr>
                <w:rFonts w:ascii="標楷體" w:eastAsia="標楷體" w:hAnsi="標楷體" w:hint="eastAsia"/>
                <w:kern w:val="0"/>
                <w:sz w:val="20"/>
              </w:rPr>
              <w:t>11,655,334,492</w:t>
            </w:r>
            <w:r w:rsidRPr="00E23F34">
              <w:rPr>
                <w:rFonts w:ascii="標楷體" w:eastAsia="標楷體" w:hAnsi="標楷體" w:hint="eastAsia"/>
                <w:kern w:val="0"/>
                <w:sz w:val="20"/>
              </w:rPr>
              <w:t>元</w:t>
            </w:r>
            <w:r w:rsidRPr="00BE4F73">
              <w:rPr>
                <w:rFonts w:ascii="標楷體" w:eastAsia="標楷體" w:hAnsi="標楷體" w:hint="eastAsia"/>
                <w:kern w:val="0"/>
                <w:sz w:val="20"/>
              </w:rPr>
              <w:t>及</w:t>
            </w:r>
            <w:r w:rsidRPr="005A4AB6">
              <w:rPr>
                <w:rFonts w:ascii="標楷體" w:eastAsia="標楷體" w:hAnsi="標楷體" w:hint="eastAsia"/>
                <w:kern w:val="0"/>
                <w:sz w:val="20"/>
              </w:rPr>
              <w:t>11,943,900,168</w:t>
            </w:r>
            <w:r w:rsidRPr="00BE4F73">
              <w:rPr>
                <w:rFonts w:ascii="標楷體" w:eastAsia="標楷體" w:hAnsi="標楷體" w:hint="eastAsia"/>
                <w:kern w:val="0"/>
                <w:sz w:val="20"/>
              </w:rPr>
              <w:t>元。</w:t>
            </w:r>
          </w:p>
          <w:p w14:paraId="70045EA1" w14:textId="08A5456B" w:rsidR="00361FC5" w:rsidRPr="00BE4F73" w:rsidRDefault="008D585D" w:rsidP="00602626">
            <w:pPr>
              <w:adjustRightInd w:val="0"/>
              <w:snapToGrid w:val="0"/>
              <w:spacing w:line="280" w:lineRule="atLeast"/>
              <w:ind w:leftChars="170" w:left="608" w:hangingChars="100" w:hanging="200"/>
              <w:jc w:val="both"/>
              <w:rPr>
                <w:rFonts w:ascii="標楷體" w:eastAsia="標楷體" w:hAnsi="標楷體"/>
                <w:kern w:val="0"/>
                <w:sz w:val="20"/>
              </w:rPr>
            </w:pPr>
            <w:r w:rsidRPr="008D585D">
              <w:rPr>
                <w:rFonts w:ascii="標楷體" w:eastAsia="標楷體" w:hAnsi="標楷體" w:cs="Times New Roman" w:hint="eastAsia"/>
                <w:sz w:val="20"/>
                <w:szCs w:val="20"/>
              </w:rPr>
              <w:t>2.</w:t>
            </w:r>
            <w:r w:rsidRPr="008D585D">
              <w:rPr>
                <w:rFonts w:ascii="標楷體" w:eastAsia="標楷體" w:hAnsi="標楷體" w:cs="Times New Roman"/>
                <w:sz w:val="20"/>
                <w:szCs w:val="20"/>
              </w:rPr>
              <w:t>本表「</w:t>
            </w:r>
            <w:r w:rsidRPr="008D585D">
              <w:rPr>
                <w:rFonts w:ascii="標楷體" w:eastAsia="標楷體" w:hAnsi="標楷體" w:cs="Times New Roman" w:hint="eastAsia"/>
                <w:sz w:val="20"/>
                <w:szCs w:val="20"/>
              </w:rPr>
              <w:t>其他</w:t>
            </w:r>
            <w:r w:rsidRPr="008D585D">
              <w:rPr>
                <w:rFonts w:ascii="標楷體" w:eastAsia="標楷體" w:hAnsi="標楷體" w:cs="Times New Roman"/>
                <w:sz w:val="20"/>
                <w:szCs w:val="20"/>
              </w:rPr>
              <w:t>資產」與「</w:t>
            </w:r>
            <w:r w:rsidRPr="008D585D">
              <w:rPr>
                <w:rFonts w:ascii="標楷體" w:eastAsia="標楷體" w:hAnsi="標楷體" w:cs="Times New Roman" w:hint="eastAsia"/>
                <w:sz w:val="20"/>
                <w:szCs w:val="20"/>
              </w:rPr>
              <w:t>其他</w:t>
            </w:r>
            <w:r w:rsidRPr="008D585D">
              <w:rPr>
                <w:rFonts w:ascii="標楷體" w:eastAsia="標楷體" w:hAnsi="標楷體" w:cs="Times New Roman"/>
                <w:sz w:val="20"/>
                <w:szCs w:val="20"/>
              </w:rPr>
              <w:t>負債」112年12月31日金額，配合行政院主計總處自113年度起將「應付代管資產」由「什項負債」移列至「什項資產」之減項，辦理重分類。</w:t>
            </w:r>
          </w:p>
        </w:tc>
      </w:tr>
    </w:tbl>
    <w:p w14:paraId="5A30DA3A" w14:textId="77777777" w:rsidR="00F6587A" w:rsidRPr="00F6587A" w:rsidRDefault="00F6587A" w:rsidP="00F6587A">
      <w:pPr>
        <w:tabs>
          <w:tab w:val="center" w:pos="4920"/>
        </w:tabs>
        <w:snapToGrid w:val="0"/>
        <w:jc w:val="right"/>
        <w:rPr>
          <w:rFonts w:ascii="標楷體" w:eastAsia="標楷體" w:hAnsi="標楷體" w:cs="Times New Roman"/>
          <w:b/>
          <w:color w:val="000000" w:themeColor="text1"/>
          <w:sz w:val="32"/>
          <w:szCs w:val="20"/>
          <w:u w:val="single" w:color="000000" w:themeColor="text1"/>
        </w:rPr>
      </w:pPr>
      <w:r w:rsidRPr="00F6587A">
        <w:rPr>
          <w:rFonts w:ascii="標楷體" w:eastAsia="標楷體" w:hAnsi="標楷體" w:cs="Times New Roman" w:hint="eastAsia"/>
          <w:b/>
          <w:color w:val="000000" w:themeColor="text1"/>
          <w:sz w:val="32"/>
          <w:szCs w:val="20"/>
          <w:u w:val="single" w:color="000000" w:themeColor="text1"/>
        </w:rPr>
        <w:lastRenderedPageBreak/>
        <w:t>（六）餘絀審定後</w:t>
      </w:r>
    </w:p>
    <w:p w14:paraId="1F30C514" w14:textId="7B0841FB" w:rsidR="00F6587A" w:rsidRPr="00F6587A" w:rsidRDefault="00F6587A" w:rsidP="00F6587A">
      <w:pPr>
        <w:jc w:val="right"/>
        <w:rPr>
          <w:rFonts w:ascii="標楷體" w:eastAsia="標楷體" w:hAnsi="標楷體" w:cs="Times New Roman"/>
          <w:color w:val="000000" w:themeColor="text1"/>
          <w:szCs w:val="20"/>
        </w:rPr>
      </w:pPr>
      <w:r w:rsidRPr="00F6587A">
        <w:rPr>
          <w:rFonts w:ascii="標楷體" w:eastAsia="標楷體" w:hAnsi="標楷體" w:cs="Times New Roman" w:hint="eastAsia"/>
          <w:color w:val="000000" w:themeColor="text1"/>
          <w:szCs w:val="20"/>
        </w:rPr>
        <w:t>中華民國11</w:t>
      </w:r>
      <w:r w:rsidR="00C717DD">
        <w:rPr>
          <w:rFonts w:ascii="標楷體" w:eastAsia="標楷體" w:hAnsi="標楷體" w:cs="Times New Roman" w:hint="eastAsia"/>
          <w:color w:val="000000" w:themeColor="text1"/>
          <w:szCs w:val="20"/>
        </w:rPr>
        <w:t>3</w:t>
      </w:r>
      <w:r w:rsidRPr="00F6587A">
        <w:rPr>
          <w:rFonts w:ascii="標楷體" w:eastAsia="標楷體" w:hAnsi="標楷體" w:cs="Times New Roman" w:hint="eastAsia"/>
          <w:color w:val="000000" w:themeColor="text1"/>
          <w:szCs w:val="20"/>
        </w:rPr>
        <w:t>年</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85"/>
        <w:gridCol w:w="2088"/>
        <w:gridCol w:w="2089"/>
        <w:gridCol w:w="2089"/>
      </w:tblGrid>
      <w:tr w:rsidR="00C717DD" w:rsidRPr="00F6587A" w14:paraId="6B1E7183" w14:textId="77777777" w:rsidTr="006B551F">
        <w:trPr>
          <w:cantSplit/>
          <w:trHeight w:val="918"/>
        </w:trPr>
        <w:tc>
          <w:tcPr>
            <w:tcW w:w="3685" w:type="dxa"/>
            <w:tcBorders>
              <w:top w:val="single" w:sz="8" w:space="0" w:color="auto"/>
              <w:bottom w:val="single" w:sz="8" w:space="0" w:color="auto"/>
            </w:tcBorders>
            <w:vAlign w:val="center"/>
          </w:tcPr>
          <w:p w14:paraId="2D055A39" w14:textId="7C33DC44" w:rsidR="00C717DD" w:rsidRPr="00F6587A" w:rsidRDefault="00C717DD" w:rsidP="00C717DD">
            <w:pPr>
              <w:jc w:val="distribute"/>
              <w:rPr>
                <w:rFonts w:ascii="標楷體" w:eastAsia="標楷體" w:hAnsi="標楷體" w:cs="Times New Roman"/>
                <w:color w:val="000000" w:themeColor="text1"/>
                <w:sz w:val="20"/>
                <w:szCs w:val="20"/>
              </w:rPr>
            </w:pPr>
            <w:r w:rsidRPr="00F6587A">
              <w:rPr>
                <w:rFonts w:ascii="標楷體" w:eastAsia="標楷體" w:hAnsi="標楷體" w:cs="Times New Roman" w:hint="eastAsia"/>
                <w:color w:val="000000" w:themeColor="text1"/>
                <w:sz w:val="20"/>
                <w:szCs w:val="20"/>
              </w:rPr>
              <w:t>基金名稱</w:t>
            </w:r>
          </w:p>
        </w:tc>
        <w:tc>
          <w:tcPr>
            <w:tcW w:w="2088" w:type="dxa"/>
            <w:tcBorders>
              <w:top w:val="single" w:sz="8" w:space="0" w:color="auto"/>
              <w:bottom w:val="single" w:sz="8" w:space="0" w:color="auto"/>
            </w:tcBorders>
            <w:vAlign w:val="center"/>
          </w:tcPr>
          <w:p w14:paraId="4162FAE6" w14:textId="557286F1" w:rsidR="00C717DD" w:rsidRPr="008C2CA4" w:rsidRDefault="00C717DD" w:rsidP="00C717DD">
            <w:pPr>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資產總額</w:t>
            </w:r>
          </w:p>
        </w:tc>
        <w:tc>
          <w:tcPr>
            <w:tcW w:w="2089" w:type="dxa"/>
            <w:tcBorders>
              <w:top w:val="single" w:sz="8" w:space="0" w:color="auto"/>
              <w:bottom w:val="single" w:sz="8" w:space="0" w:color="auto"/>
            </w:tcBorders>
            <w:vAlign w:val="center"/>
          </w:tcPr>
          <w:p w14:paraId="0D401A42" w14:textId="5FDE6E30" w:rsidR="00C717DD" w:rsidRPr="00A827F4" w:rsidRDefault="00C717DD" w:rsidP="00C717DD">
            <w:pPr>
              <w:jc w:val="distribute"/>
              <w:rPr>
                <w:rFonts w:ascii="標楷體" w:eastAsia="標楷體" w:hAnsi="標楷體" w:cs="Times New Roman"/>
                <w:bCs/>
                <w:color w:val="000000" w:themeColor="text1"/>
                <w:sz w:val="20"/>
                <w:szCs w:val="20"/>
              </w:rPr>
            </w:pPr>
            <w:r w:rsidRPr="00A827F4">
              <w:rPr>
                <w:rFonts w:ascii="標楷體" w:eastAsia="標楷體" w:hAnsi="標楷體" w:cs="Times New Roman" w:hint="eastAsia"/>
                <w:bCs/>
                <w:color w:val="000000" w:themeColor="text1"/>
                <w:sz w:val="20"/>
                <w:szCs w:val="20"/>
              </w:rPr>
              <w:t>流動資產</w:t>
            </w:r>
          </w:p>
        </w:tc>
        <w:tc>
          <w:tcPr>
            <w:tcW w:w="2089" w:type="dxa"/>
            <w:tcBorders>
              <w:top w:val="single" w:sz="8" w:space="0" w:color="auto"/>
              <w:bottom w:val="single" w:sz="8" w:space="0" w:color="auto"/>
              <w:right w:val="single" w:sz="4" w:space="0" w:color="auto"/>
            </w:tcBorders>
            <w:vAlign w:val="center"/>
          </w:tcPr>
          <w:p w14:paraId="79FE50E9" w14:textId="77777777" w:rsidR="00C717DD" w:rsidRDefault="00C717DD" w:rsidP="00C717DD">
            <w:pPr>
              <w:spacing w:line="240" w:lineRule="exact"/>
              <w:ind w:rightChars="5" w:right="12"/>
              <w:jc w:val="distribute"/>
              <w:rPr>
                <w:rFonts w:ascii="標楷體" w:eastAsia="標楷體" w:hAnsi="標楷體" w:cs="Times New Roman"/>
                <w:color w:val="000000" w:themeColor="text1"/>
                <w:spacing w:val="-10"/>
                <w:sz w:val="20"/>
                <w:szCs w:val="20"/>
              </w:rPr>
            </w:pPr>
            <w:r w:rsidRPr="00F6587A">
              <w:rPr>
                <w:rFonts w:ascii="標楷體" w:eastAsia="標楷體" w:hAnsi="標楷體" w:cs="Times New Roman" w:hint="eastAsia"/>
                <w:color w:val="000000" w:themeColor="text1"/>
                <w:spacing w:val="-10"/>
                <w:sz w:val="20"/>
                <w:szCs w:val="20"/>
              </w:rPr>
              <w:t>投資、長期應收款、</w:t>
            </w:r>
          </w:p>
          <w:p w14:paraId="6F3BFB23" w14:textId="2C72EF76" w:rsidR="00C717DD" w:rsidRPr="00F6587A" w:rsidRDefault="00C717DD" w:rsidP="00C717DD">
            <w:pPr>
              <w:spacing w:line="240" w:lineRule="exact"/>
              <w:ind w:rightChars="5" w:right="12"/>
              <w:jc w:val="distribute"/>
              <w:rPr>
                <w:rFonts w:ascii="標楷體" w:eastAsia="標楷體" w:hAnsi="標楷體" w:cs="Times New Roman"/>
                <w:color w:val="000000" w:themeColor="text1"/>
                <w:spacing w:val="-10"/>
                <w:sz w:val="20"/>
                <w:szCs w:val="20"/>
              </w:rPr>
            </w:pPr>
            <w:r w:rsidRPr="00F6587A">
              <w:rPr>
                <w:rFonts w:ascii="標楷體" w:eastAsia="標楷體" w:hAnsi="標楷體" w:cs="Times New Roman" w:hint="eastAsia"/>
                <w:color w:val="000000" w:themeColor="text1"/>
                <w:spacing w:val="-10"/>
                <w:sz w:val="20"/>
                <w:szCs w:val="20"/>
              </w:rPr>
              <w:t>貸墊款及準備金</w:t>
            </w:r>
          </w:p>
        </w:tc>
      </w:tr>
      <w:tr w:rsidR="00457C9D" w:rsidRPr="00F6587A" w14:paraId="5F13FEA4" w14:textId="77777777" w:rsidTr="006B551F">
        <w:trPr>
          <w:cantSplit/>
          <w:trHeight w:val="918"/>
        </w:trPr>
        <w:tc>
          <w:tcPr>
            <w:tcW w:w="3685" w:type="dxa"/>
            <w:tcBorders>
              <w:top w:val="single" w:sz="8" w:space="0" w:color="auto"/>
              <w:bottom w:val="nil"/>
            </w:tcBorders>
            <w:vAlign w:val="center"/>
          </w:tcPr>
          <w:p w14:paraId="09F59BEA" w14:textId="0CEE0A58"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合計</w:t>
            </w:r>
          </w:p>
        </w:tc>
        <w:tc>
          <w:tcPr>
            <w:tcW w:w="2088" w:type="dxa"/>
            <w:tcBorders>
              <w:top w:val="single" w:sz="8" w:space="0" w:color="auto"/>
              <w:bottom w:val="nil"/>
            </w:tcBorders>
            <w:vAlign w:val="center"/>
          </w:tcPr>
          <w:p w14:paraId="2E6B1416" w14:textId="47FFB5E4"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386,544,019,229</w:t>
            </w:r>
          </w:p>
        </w:tc>
        <w:tc>
          <w:tcPr>
            <w:tcW w:w="2089" w:type="dxa"/>
            <w:tcBorders>
              <w:top w:val="single" w:sz="8" w:space="0" w:color="auto"/>
              <w:bottom w:val="nil"/>
            </w:tcBorders>
            <w:vAlign w:val="center"/>
          </w:tcPr>
          <w:p w14:paraId="5CEE4CAF" w14:textId="517DFFB0"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35,847,491,857</w:t>
            </w:r>
          </w:p>
        </w:tc>
        <w:tc>
          <w:tcPr>
            <w:tcW w:w="2089" w:type="dxa"/>
            <w:tcBorders>
              <w:top w:val="single" w:sz="8" w:space="0" w:color="auto"/>
              <w:bottom w:val="nil"/>
              <w:right w:val="single" w:sz="4" w:space="0" w:color="auto"/>
            </w:tcBorders>
            <w:vAlign w:val="center"/>
          </w:tcPr>
          <w:p w14:paraId="3D00B45C" w14:textId="0F6C34CF"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34,894,554,745</w:t>
            </w:r>
          </w:p>
        </w:tc>
      </w:tr>
      <w:tr w:rsidR="00457C9D" w:rsidRPr="00F6587A" w14:paraId="04D8B3BE" w14:textId="77777777" w:rsidTr="006B551F">
        <w:trPr>
          <w:cantSplit/>
          <w:trHeight w:val="918"/>
        </w:trPr>
        <w:tc>
          <w:tcPr>
            <w:tcW w:w="3685" w:type="dxa"/>
            <w:tcBorders>
              <w:top w:val="nil"/>
              <w:bottom w:val="nil"/>
            </w:tcBorders>
            <w:vAlign w:val="center"/>
          </w:tcPr>
          <w:p w14:paraId="1D1CD5E3" w14:textId="2379CF5E" w:rsidR="00457C9D" w:rsidRPr="00F6587A" w:rsidRDefault="00457C9D" w:rsidP="00457C9D">
            <w:pPr>
              <w:autoSpaceDE w:val="0"/>
              <w:autoSpaceDN w:val="0"/>
              <w:adjustRightInd w:val="0"/>
              <w:spacing w:line="240" w:lineRule="exact"/>
              <w:jc w:val="distribute"/>
              <w:rPr>
                <w:rFonts w:ascii="標楷體" w:eastAsia="標楷體" w:hAnsi="標楷體"/>
                <w:b/>
                <w:noProof/>
                <w:color w:val="000000" w:themeColor="text1"/>
                <w:sz w:val="20"/>
                <w:szCs w:val="20"/>
              </w:rPr>
            </w:pPr>
            <w:r w:rsidRPr="00F6587A">
              <w:rPr>
                <w:rFonts w:ascii="標楷體" w:eastAsia="標楷體" w:hAnsi="標楷體" w:hint="eastAsia"/>
                <w:b/>
                <w:noProof/>
                <w:color w:val="000000" w:themeColor="text1"/>
                <w:sz w:val="20"/>
                <w:szCs w:val="20"/>
              </w:rPr>
              <w:t>新北市政府衛生局主管</w:t>
            </w:r>
          </w:p>
        </w:tc>
        <w:tc>
          <w:tcPr>
            <w:tcW w:w="2088" w:type="dxa"/>
            <w:tcBorders>
              <w:top w:val="nil"/>
              <w:bottom w:val="nil"/>
            </w:tcBorders>
            <w:vAlign w:val="center"/>
          </w:tcPr>
          <w:p w14:paraId="7646260D" w14:textId="4EBD5F96"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7,943,317,715</w:t>
            </w:r>
          </w:p>
        </w:tc>
        <w:tc>
          <w:tcPr>
            <w:tcW w:w="2089" w:type="dxa"/>
            <w:tcBorders>
              <w:top w:val="nil"/>
              <w:bottom w:val="nil"/>
            </w:tcBorders>
            <w:vAlign w:val="center"/>
          </w:tcPr>
          <w:p w14:paraId="7C2EB096" w14:textId="3ABD8C95"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3,020,676,284</w:t>
            </w:r>
          </w:p>
        </w:tc>
        <w:tc>
          <w:tcPr>
            <w:tcW w:w="2089" w:type="dxa"/>
            <w:tcBorders>
              <w:top w:val="nil"/>
              <w:bottom w:val="nil"/>
              <w:right w:val="single" w:sz="4" w:space="0" w:color="auto"/>
            </w:tcBorders>
            <w:vAlign w:val="center"/>
          </w:tcPr>
          <w:p w14:paraId="2639720A" w14:textId="326905AE"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457C9D" w:rsidRPr="00F6587A" w14:paraId="3AF6A56A" w14:textId="77777777" w:rsidTr="006B551F">
        <w:trPr>
          <w:cantSplit/>
          <w:trHeight w:val="918"/>
        </w:trPr>
        <w:tc>
          <w:tcPr>
            <w:tcW w:w="3685" w:type="dxa"/>
            <w:tcBorders>
              <w:top w:val="nil"/>
              <w:bottom w:val="nil"/>
            </w:tcBorders>
            <w:vAlign w:val="center"/>
          </w:tcPr>
          <w:p w14:paraId="087425CB" w14:textId="29098255"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新北市醫療作業基金</w:t>
            </w:r>
          </w:p>
        </w:tc>
        <w:tc>
          <w:tcPr>
            <w:tcW w:w="2088" w:type="dxa"/>
            <w:tcBorders>
              <w:top w:val="nil"/>
              <w:bottom w:val="nil"/>
            </w:tcBorders>
            <w:vAlign w:val="center"/>
          </w:tcPr>
          <w:p w14:paraId="6ADA7ED6" w14:textId="44547828"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7,943,317,715</w:t>
            </w:r>
          </w:p>
        </w:tc>
        <w:tc>
          <w:tcPr>
            <w:tcW w:w="2089" w:type="dxa"/>
            <w:tcBorders>
              <w:top w:val="nil"/>
              <w:bottom w:val="nil"/>
            </w:tcBorders>
            <w:vAlign w:val="center"/>
          </w:tcPr>
          <w:p w14:paraId="5B40CA62" w14:textId="4874D81B"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3,020,676,284</w:t>
            </w:r>
          </w:p>
        </w:tc>
        <w:tc>
          <w:tcPr>
            <w:tcW w:w="2089" w:type="dxa"/>
            <w:tcBorders>
              <w:top w:val="nil"/>
              <w:bottom w:val="nil"/>
              <w:right w:val="single" w:sz="4" w:space="0" w:color="auto"/>
            </w:tcBorders>
            <w:vAlign w:val="center"/>
          </w:tcPr>
          <w:p w14:paraId="5FA0E824" w14:textId="41263EDB"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457C9D" w:rsidRPr="00F6587A" w14:paraId="77F9CF7B" w14:textId="77777777" w:rsidTr="006B551F">
        <w:trPr>
          <w:cantSplit/>
          <w:trHeight w:val="918"/>
        </w:trPr>
        <w:tc>
          <w:tcPr>
            <w:tcW w:w="3685" w:type="dxa"/>
            <w:tcBorders>
              <w:top w:val="nil"/>
              <w:bottom w:val="nil"/>
            </w:tcBorders>
            <w:vAlign w:val="center"/>
          </w:tcPr>
          <w:p w14:paraId="2334A269" w14:textId="764F2C62"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新北市政府城鄉發展局主管</w:t>
            </w:r>
          </w:p>
        </w:tc>
        <w:tc>
          <w:tcPr>
            <w:tcW w:w="2088" w:type="dxa"/>
            <w:tcBorders>
              <w:top w:val="nil"/>
              <w:bottom w:val="nil"/>
            </w:tcBorders>
            <w:vAlign w:val="center"/>
          </w:tcPr>
          <w:p w14:paraId="354753E3" w14:textId="506D783B"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33,869,934,235</w:t>
            </w:r>
          </w:p>
        </w:tc>
        <w:tc>
          <w:tcPr>
            <w:tcW w:w="2089" w:type="dxa"/>
            <w:tcBorders>
              <w:top w:val="nil"/>
              <w:bottom w:val="nil"/>
            </w:tcBorders>
            <w:vAlign w:val="center"/>
          </w:tcPr>
          <w:p w14:paraId="0C69F8B8" w14:textId="2CAF72BD"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12,789,094,773</w:t>
            </w:r>
          </w:p>
        </w:tc>
        <w:tc>
          <w:tcPr>
            <w:tcW w:w="2089" w:type="dxa"/>
            <w:tcBorders>
              <w:top w:val="nil"/>
              <w:bottom w:val="nil"/>
              <w:right w:val="single" w:sz="4" w:space="0" w:color="auto"/>
            </w:tcBorders>
            <w:vAlign w:val="center"/>
          </w:tcPr>
          <w:p w14:paraId="587768BC" w14:textId="3C5A2E48"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1,995,000</w:t>
            </w:r>
          </w:p>
        </w:tc>
      </w:tr>
      <w:tr w:rsidR="00457C9D" w:rsidRPr="00F6587A" w14:paraId="78FC33B8" w14:textId="77777777" w:rsidTr="006B551F">
        <w:trPr>
          <w:cantSplit/>
          <w:trHeight w:val="918"/>
        </w:trPr>
        <w:tc>
          <w:tcPr>
            <w:tcW w:w="3685" w:type="dxa"/>
            <w:tcBorders>
              <w:top w:val="nil"/>
              <w:bottom w:val="nil"/>
            </w:tcBorders>
            <w:vAlign w:val="center"/>
          </w:tcPr>
          <w:p w14:paraId="4599A40F" w14:textId="3864776A"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新北市城鄉發展基金</w:t>
            </w:r>
          </w:p>
        </w:tc>
        <w:tc>
          <w:tcPr>
            <w:tcW w:w="2088" w:type="dxa"/>
            <w:tcBorders>
              <w:top w:val="nil"/>
              <w:bottom w:val="nil"/>
            </w:tcBorders>
            <w:vAlign w:val="center"/>
          </w:tcPr>
          <w:p w14:paraId="3237AF63" w14:textId="6D51104E"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33,869,934,235</w:t>
            </w:r>
          </w:p>
        </w:tc>
        <w:tc>
          <w:tcPr>
            <w:tcW w:w="2089" w:type="dxa"/>
            <w:tcBorders>
              <w:top w:val="nil"/>
              <w:bottom w:val="nil"/>
            </w:tcBorders>
            <w:vAlign w:val="center"/>
          </w:tcPr>
          <w:p w14:paraId="1D503DF0" w14:textId="3ACBBE96"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12,789,094,773</w:t>
            </w:r>
          </w:p>
        </w:tc>
        <w:tc>
          <w:tcPr>
            <w:tcW w:w="2089" w:type="dxa"/>
            <w:tcBorders>
              <w:top w:val="nil"/>
              <w:bottom w:val="nil"/>
              <w:right w:val="single" w:sz="4" w:space="0" w:color="auto"/>
            </w:tcBorders>
            <w:vAlign w:val="center"/>
          </w:tcPr>
          <w:p w14:paraId="2A64D2EA" w14:textId="0D321A38"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1,995,000</w:t>
            </w:r>
          </w:p>
        </w:tc>
      </w:tr>
      <w:tr w:rsidR="00457C9D" w:rsidRPr="00F6587A" w14:paraId="4DBB0C65" w14:textId="77777777" w:rsidTr="006B551F">
        <w:trPr>
          <w:cantSplit/>
          <w:trHeight w:val="918"/>
        </w:trPr>
        <w:tc>
          <w:tcPr>
            <w:tcW w:w="3685" w:type="dxa"/>
            <w:tcBorders>
              <w:top w:val="nil"/>
              <w:bottom w:val="nil"/>
            </w:tcBorders>
            <w:vAlign w:val="center"/>
          </w:tcPr>
          <w:p w14:paraId="7E591C71" w14:textId="75A7720F"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新北市政府地政局主管</w:t>
            </w:r>
          </w:p>
        </w:tc>
        <w:tc>
          <w:tcPr>
            <w:tcW w:w="2088" w:type="dxa"/>
            <w:tcBorders>
              <w:top w:val="nil"/>
              <w:bottom w:val="nil"/>
            </w:tcBorders>
            <w:vAlign w:val="center"/>
          </w:tcPr>
          <w:p w14:paraId="3BA50BF8" w14:textId="2F9DD01D"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53,075,883,115</w:t>
            </w:r>
          </w:p>
        </w:tc>
        <w:tc>
          <w:tcPr>
            <w:tcW w:w="2089" w:type="dxa"/>
            <w:tcBorders>
              <w:top w:val="nil"/>
              <w:bottom w:val="nil"/>
            </w:tcBorders>
            <w:vAlign w:val="center"/>
          </w:tcPr>
          <w:p w14:paraId="45C8F8BE" w14:textId="10CEEA9D"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18,170,218,725</w:t>
            </w:r>
          </w:p>
        </w:tc>
        <w:tc>
          <w:tcPr>
            <w:tcW w:w="2089" w:type="dxa"/>
            <w:tcBorders>
              <w:top w:val="nil"/>
              <w:bottom w:val="nil"/>
              <w:right w:val="single" w:sz="4" w:space="0" w:color="auto"/>
            </w:tcBorders>
            <w:vAlign w:val="center"/>
          </w:tcPr>
          <w:p w14:paraId="49FB6E16" w14:textId="64D50B79"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34,892,559,745</w:t>
            </w:r>
          </w:p>
        </w:tc>
      </w:tr>
      <w:tr w:rsidR="00457C9D" w:rsidRPr="00F6587A" w14:paraId="79814E77" w14:textId="77777777" w:rsidTr="006B551F">
        <w:trPr>
          <w:cantSplit/>
          <w:trHeight w:val="918"/>
        </w:trPr>
        <w:tc>
          <w:tcPr>
            <w:tcW w:w="3685" w:type="dxa"/>
            <w:tcBorders>
              <w:top w:val="nil"/>
              <w:bottom w:val="nil"/>
            </w:tcBorders>
            <w:vAlign w:val="center"/>
          </w:tcPr>
          <w:p w14:paraId="1BD766B2" w14:textId="4030AE71"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新北市實施平均地權基金</w:t>
            </w:r>
          </w:p>
        </w:tc>
        <w:tc>
          <w:tcPr>
            <w:tcW w:w="2088" w:type="dxa"/>
            <w:tcBorders>
              <w:top w:val="nil"/>
              <w:bottom w:val="nil"/>
            </w:tcBorders>
            <w:vAlign w:val="center"/>
          </w:tcPr>
          <w:p w14:paraId="318B72A3" w14:textId="3DA77B2C"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53,075,883,115</w:t>
            </w:r>
          </w:p>
        </w:tc>
        <w:tc>
          <w:tcPr>
            <w:tcW w:w="2089" w:type="dxa"/>
            <w:tcBorders>
              <w:top w:val="nil"/>
              <w:bottom w:val="nil"/>
            </w:tcBorders>
            <w:vAlign w:val="center"/>
          </w:tcPr>
          <w:p w14:paraId="4DB9A4FD" w14:textId="24CD2D4C"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18,170,218,725</w:t>
            </w:r>
          </w:p>
        </w:tc>
        <w:tc>
          <w:tcPr>
            <w:tcW w:w="2089" w:type="dxa"/>
            <w:tcBorders>
              <w:top w:val="nil"/>
              <w:bottom w:val="nil"/>
              <w:right w:val="single" w:sz="4" w:space="0" w:color="auto"/>
            </w:tcBorders>
            <w:vAlign w:val="center"/>
          </w:tcPr>
          <w:p w14:paraId="65FB6C94" w14:textId="78D68A4C"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34,892,559,745</w:t>
            </w:r>
          </w:p>
        </w:tc>
      </w:tr>
      <w:tr w:rsidR="00457C9D" w:rsidRPr="00F6587A" w14:paraId="0985FF08" w14:textId="77777777" w:rsidTr="006B551F">
        <w:trPr>
          <w:cantSplit/>
          <w:trHeight w:val="918"/>
        </w:trPr>
        <w:tc>
          <w:tcPr>
            <w:tcW w:w="3685" w:type="dxa"/>
            <w:tcBorders>
              <w:top w:val="nil"/>
              <w:bottom w:val="nil"/>
            </w:tcBorders>
            <w:vAlign w:val="center"/>
          </w:tcPr>
          <w:p w14:paraId="70AC303A" w14:textId="06F53E4F"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新北市政府交通局主管</w:t>
            </w:r>
          </w:p>
        </w:tc>
        <w:tc>
          <w:tcPr>
            <w:tcW w:w="2088" w:type="dxa"/>
            <w:tcBorders>
              <w:top w:val="nil"/>
              <w:bottom w:val="nil"/>
            </w:tcBorders>
            <w:vAlign w:val="center"/>
          </w:tcPr>
          <w:p w14:paraId="18C30ACC" w14:textId="60D416D4"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72,052,274,152</w:t>
            </w:r>
          </w:p>
        </w:tc>
        <w:tc>
          <w:tcPr>
            <w:tcW w:w="2089" w:type="dxa"/>
            <w:tcBorders>
              <w:top w:val="nil"/>
              <w:bottom w:val="nil"/>
            </w:tcBorders>
            <w:vAlign w:val="center"/>
          </w:tcPr>
          <w:p w14:paraId="0D81F2FA" w14:textId="21467074"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936,791,689</w:t>
            </w:r>
          </w:p>
        </w:tc>
        <w:tc>
          <w:tcPr>
            <w:tcW w:w="2089" w:type="dxa"/>
            <w:tcBorders>
              <w:top w:val="nil"/>
              <w:bottom w:val="nil"/>
              <w:right w:val="single" w:sz="4" w:space="0" w:color="auto"/>
            </w:tcBorders>
            <w:vAlign w:val="center"/>
          </w:tcPr>
          <w:p w14:paraId="4D532382" w14:textId="1F9AF423"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457C9D" w:rsidRPr="00F6587A" w14:paraId="5CA48CE9" w14:textId="77777777" w:rsidTr="006B551F">
        <w:trPr>
          <w:cantSplit/>
          <w:trHeight w:val="918"/>
        </w:trPr>
        <w:tc>
          <w:tcPr>
            <w:tcW w:w="3685" w:type="dxa"/>
            <w:tcBorders>
              <w:top w:val="nil"/>
              <w:bottom w:val="nil"/>
            </w:tcBorders>
            <w:vAlign w:val="center"/>
          </w:tcPr>
          <w:p w14:paraId="74959059" w14:textId="5F48FA75"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新北市停車場作業基金</w:t>
            </w:r>
          </w:p>
        </w:tc>
        <w:tc>
          <w:tcPr>
            <w:tcW w:w="2088" w:type="dxa"/>
            <w:tcBorders>
              <w:top w:val="nil"/>
              <w:bottom w:val="nil"/>
            </w:tcBorders>
            <w:vAlign w:val="center"/>
          </w:tcPr>
          <w:p w14:paraId="28CF9A3F" w14:textId="20A36412"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72,052,274,152</w:t>
            </w:r>
          </w:p>
        </w:tc>
        <w:tc>
          <w:tcPr>
            <w:tcW w:w="2089" w:type="dxa"/>
            <w:tcBorders>
              <w:top w:val="nil"/>
              <w:bottom w:val="nil"/>
            </w:tcBorders>
            <w:vAlign w:val="center"/>
          </w:tcPr>
          <w:p w14:paraId="3F5D3CBA" w14:textId="1A1FCC80"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936,791,689</w:t>
            </w:r>
          </w:p>
        </w:tc>
        <w:tc>
          <w:tcPr>
            <w:tcW w:w="2089" w:type="dxa"/>
            <w:tcBorders>
              <w:top w:val="nil"/>
              <w:bottom w:val="nil"/>
              <w:right w:val="single" w:sz="4" w:space="0" w:color="auto"/>
            </w:tcBorders>
            <w:vAlign w:val="center"/>
          </w:tcPr>
          <w:p w14:paraId="76EF7D3D" w14:textId="652FC9EB"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457C9D" w:rsidRPr="00F6587A" w14:paraId="7FF4662E" w14:textId="77777777" w:rsidTr="006B551F">
        <w:trPr>
          <w:cantSplit/>
          <w:trHeight w:val="918"/>
        </w:trPr>
        <w:tc>
          <w:tcPr>
            <w:tcW w:w="3685" w:type="dxa"/>
            <w:tcBorders>
              <w:top w:val="nil"/>
              <w:bottom w:val="nil"/>
            </w:tcBorders>
            <w:vAlign w:val="center"/>
          </w:tcPr>
          <w:p w14:paraId="2FBEBB4F" w14:textId="30AD2D33"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新北市政府捷運工程局主管</w:t>
            </w:r>
          </w:p>
        </w:tc>
        <w:tc>
          <w:tcPr>
            <w:tcW w:w="2088" w:type="dxa"/>
            <w:tcBorders>
              <w:top w:val="nil"/>
              <w:bottom w:val="nil"/>
            </w:tcBorders>
            <w:vAlign w:val="center"/>
          </w:tcPr>
          <w:p w14:paraId="4324986C" w14:textId="5EDC6690"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215,601,074,281</w:t>
            </w:r>
          </w:p>
        </w:tc>
        <w:tc>
          <w:tcPr>
            <w:tcW w:w="2089" w:type="dxa"/>
            <w:tcBorders>
              <w:top w:val="nil"/>
              <w:bottom w:val="nil"/>
            </w:tcBorders>
            <w:vAlign w:val="center"/>
          </w:tcPr>
          <w:p w14:paraId="6DF82F17" w14:textId="5EBE7BCA"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617,660,714</w:t>
            </w:r>
          </w:p>
        </w:tc>
        <w:tc>
          <w:tcPr>
            <w:tcW w:w="2089" w:type="dxa"/>
            <w:tcBorders>
              <w:top w:val="nil"/>
              <w:bottom w:val="nil"/>
              <w:right w:val="single" w:sz="4" w:space="0" w:color="auto"/>
            </w:tcBorders>
            <w:vAlign w:val="center"/>
          </w:tcPr>
          <w:p w14:paraId="6533669C" w14:textId="294FB709"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457C9D" w:rsidRPr="00F6587A" w14:paraId="489569A3" w14:textId="77777777" w:rsidTr="006B551F">
        <w:trPr>
          <w:cantSplit/>
          <w:trHeight w:val="918"/>
        </w:trPr>
        <w:tc>
          <w:tcPr>
            <w:tcW w:w="3685" w:type="dxa"/>
            <w:tcBorders>
              <w:top w:val="nil"/>
              <w:bottom w:val="nil"/>
            </w:tcBorders>
            <w:vAlign w:val="center"/>
          </w:tcPr>
          <w:p w14:paraId="5E00E80C" w14:textId="1FA337A5"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F6587A">
              <w:rPr>
                <w:rFonts w:ascii="標楷體" w:eastAsia="標楷體" w:hAnsi="標楷體" w:hint="eastAsia"/>
                <w:noProof/>
                <w:color w:val="000000" w:themeColor="text1"/>
                <w:sz w:val="20"/>
                <w:szCs w:val="20"/>
              </w:rPr>
              <w:t>新北市軌道建設發展基金</w:t>
            </w:r>
          </w:p>
        </w:tc>
        <w:tc>
          <w:tcPr>
            <w:tcW w:w="2088" w:type="dxa"/>
            <w:tcBorders>
              <w:top w:val="nil"/>
              <w:bottom w:val="nil"/>
            </w:tcBorders>
            <w:vAlign w:val="center"/>
          </w:tcPr>
          <w:p w14:paraId="63D2FF94" w14:textId="1E1C5325"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215,601,074,281</w:t>
            </w:r>
          </w:p>
        </w:tc>
        <w:tc>
          <w:tcPr>
            <w:tcW w:w="2089" w:type="dxa"/>
            <w:tcBorders>
              <w:top w:val="nil"/>
              <w:bottom w:val="nil"/>
            </w:tcBorders>
            <w:vAlign w:val="center"/>
          </w:tcPr>
          <w:p w14:paraId="30A3CE32" w14:textId="22FB5DDA"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617,660,714</w:t>
            </w:r>
          </w:p>
        </w:tc>
        <w:tc>
          <w:tcPr>
            <w:tcW w:w="2089" w:type="dxa"/>
            <w:tcBorders>
              <w:top w:val="nil"/>
              <w:bottom w:val="nil"/>
              <w:right w:val="single" w:sz="4" w:space="0" w:color="auto"/>
            </w:tcBorders>
            <w:vAlign w:val="center"/>
          </w:tcPr>
          <w:p w14:paraId="172A308E" w14:textId="27E21D65"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r w:rsidR="00457C9D" w:rsidRPr="00F6587A" w14:paraId="3F98DB98" w14:textId="77777777" w:rsidTr="006B551F">
        <w:trPr>
          <w:cantSplit/>
          <w:trHeight w:val="918"/>
        </w:trPr>
        <w:tc>
          <w:tcPr>
            <w:tcW w:w="3685" w:type="dxa"/>
            <w:tcBorders>
              <w:top w:val="nil"/>
              <w:bottom w:val="nil"/>
            </w:tcBorders>
            <w:vAlign w:val="center"/>
          </w:tcPr>
          <w:p w14:paraId="270278F2" w14:textId="67484FA9" w:rsidR="00457C9D" w:rsidRPr="00F6587A" w:rsidRDefault="00457C9D" w:rsidP="00457C9D">
            <w:pPr>
              <w:autoSpaceDE w:val="0"/>
              <w:autoSpaceDN w:val="0"/>
              <w:adjustRightInd w:val="0"/>
              <w:spacing w:line="240" w:lineRule="exact"/>
              <w:jc w:val="distribute"/>
              <w:rPr>
                <w:rFonts w:ascii="標楷體" w:eastAsia="標楷體" w:hAnsi="標楷體"/>
                <w:b/>
                <w:color w:val="000000" w:themeColor="text1"/>
                <w:sz w:val="20"/>
                <w:szCs w:val="20"/>
              </w:rPr>
            </w:pPr>
            <w:r w:rsidRPr="00F6587A">
              <w:rPr>
                <w:rFonts w:ascii="標楷體" w:eastAsia="標楷體" w:hAnsi="標楷體" w:hint="eastAsia"/>
                <w:b/>
                <w:noProof/>
                <w:color w:val="000000" w:themeColor="text1"/>
                <w:sz w:val="20"/>
                <w:szCs w:val="20"/>
              </w:rPr>
              <w:t>新北市政府經濟發展局主管</w:t>
            </w:r>
          </w:p>
        </w:tc>
        <w:tc>
          <w:tcPr>
            <w:tcW w:w="2088" w:type="dxa"/>
            <w:tcBorders>
              <w:top w:val="nil"/>
              <w:bottom w:val="nil"/>
            </w:tcBorders>
            <w:vAlign w:val="center"/>
          </w:tcPr>
          <w:p w14:paraId="24E69084" w14:textId="688B4FFE"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4,001,535,731</w:t>
            </w:r>
          </w:p>
        </w:tc>
        <w:tc>
          <w:tcPr>
            <w:tcW w:w="2089" w:type="dxa"/>
            <w:tcBorders>
              <w:top w:val="nil"/>
              <w:bottom w:val="nil"/>
            </w:tcBorders>
            <w:vAlign w:val="center"/>
          </w:tcPr>
          <w:p w14:paraId="3C42DF10" w14:textId="6E9529F3" w:rsidR="00457C9D" w:rsidRPr="004C779D" w:rsidRDefault="00457C9D" w:rsidP="00457C9D">
            <w:pPr>
              <w:autoSpaceDE w:val="0"/>
              <w:autoSpaceDN w:val="0"/>
              <w:adjustRightInd w:val="0"/>
              <w:spacing w:line="240" w:lineRule="exact"/>
              <w:jc w:val="right"/>
              <w:rPr>
                <w:rFonts w:ascii="新細明體" w:eastAsia="新細明體" w:hAnsi="新細明體"/>
                <w:b/>
                <w:noProof/>
                <w:color w:val="000000" w:themeColor="text1"/>
                <w:kern w:val="0"/>
                <w:sz w:val="20"/>
                <w:szCs w:val="20"/>
              </w:rPr>
            </w:pPr>
            <w:r w:rsidRPr="0037730B">
              <w:rPr>
                <w:rFonts w:asciiTheme="minorEastAsia" w:hAnsiTheme="minorEastAsia" w:hint="eastAsia"/>
                <w:b/>
                <w:color w:val="000000"/>
                <w:kern w:val="0"/>
                <w:sz w:val="20"/>
              </w:rPr>
              <w:t>313,049,672</w:t>
            </w:r>
          </w:p>
        </w:tc>
        <w:tc>
          <w:tcPr>
            <w:tcW w:w="2089" w:type="dxa"/>
            <w:tcBorders>
              <w:top w:val="nil"/>
              <w:bottom w:val="nil"/>
              <w:right w:val="single" w:sz="4" w:space="0" w:color="auto"/>
            </w:tcBorders>
            <w:vAlign w:val="center"/>
          </w:tcPr>
          <w:p w14:paraId="6C742ABF" w14:textId="5995E5D9"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r>
      <w:tr w:rsidR="00457C9D" w:rsidRPr="00F6587A" w14:paraId="15E0809A" w14:textId="77777777" w:rsidTr="006B551F">
        <w:trPr>
          <w:cantSplit/>
          <w:trHeight w:val="918"/>
        </w:trPr>
        <w:tc>
          <w:tcPr>
            <w:tcW w:w="3685" w:type="dxa"/>
            <w:tcBorders>
              <w:top w:val="nil"/>
              <w:bottom w:val="single" w:sz="8" w:space="0" w:color="auto"/>
            </w:tcBorders>
            <w:vAlign w:val="center"/>
          </w:tcPr>
          <w:p w14:paraId="662D39F2" w14:textId="0F7B9B4C" w:rsidR="00457C9D" w:rsidRPr="00F6587A" w:rsidRDefault="00457C9D" w:rsidP="00457C9D">
            <w:pPr>
              <w:autoSpaceDE w:val="0"/>
              <w:autoSpaceDN w:val="0"/>
              <w:adjustRightInd w:val="0"/>
              <w:spacing w:line="240" w:lineRule="exact"/>
              <w:ind w:leftChars="100" w:left="240"/>
              <w:jc w:val="distribute"/>
              <w:rPr>
                <w:rFonts w:ascii="標楷體" w:eastAsia="標楷體" w:hAnsi="標楷體"/>
                <w:color w:val="000000" w:themeColor="text1"/>
                <w:spacing w:val="-6"/>
                <w:sz w:val="20"/>
                <w:szCs w:val="20"/>
              </w:rPr>
            </w:pPr>
            <w:r w:rsidRPr="00F6587A">
              <w:rPr>
                <w:rFonts w:ascii="標楷體" w:eastAsia="標楷體" w:hAnsi="標楷體" w:hint="eastAsia"/>
                <w:noProof/>
                <w:color w:val="000000" w:themeColor="text1"/>
                <w:spacing w:val="-6"/>
                <w:sz w:val="20"/>
                <w:szCs w:val="20"/>
              </w:rPr>
              <w:t>新北市工業及產業用地開發管理基金</w:t>
            </w:r>
          </w:p>
        </w:tc>
        <w:tc>
          <w:tcPr>
            <w:tcW w:w="2088" w:type="dxa"/>
            <w:tcBorders>
              <w:top w:val="nil"/>
              <w:bottom w:val="single" w:sz="8" w:space="0" w:color="auto"/>
            </w:tcBorders>
            <w:vAlign w:val="center"/>
          </w:tcPr>
          <w:p w14:paraId="7014F00C" w14:textId="4BF5CE75"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4,001,535,731</w:t>
            </w:r>
          </w:p>
        </w:tc>
        <w:tc>
          <w:tcPr>
            <w:tcW w:w="2089" w:type="dxa"/>
            <w:tcBorders>
              <w:top w:val="nil"/>
              <w:bottom w:val="single" w:sz="8" w:space="0" w:color="auto"/>
            </w:tcBorders>
            <w:vAlign w:val="center"/>
          </w:tcPr>
          <w:p w14:paraId="6E49F537" w14:textId="47655266" w:rsidR="00457C9D" w:rsidRPr="004C779D" w:rsidRDefault="00457C9D" w:rsidP="00457C9D">
            <w:pPr>
              <w:autoSpaceDE w:val="0"/>
              <w:autoSpaceDN w:val="0"/>
              <w:adjustRightInd w:val="0"/>
              <w:spacing w:line="240" w:lineRule="exact"/>
              <w:jc w:val="right"/>
              <w:rPr>
                <w:rFonts w:ascii="新細明體" w:eastAsia="新細明體" w:hAnsi="新細明體"/>
                <w:noProof/>
                <w:color w:val="000000" w:themeColor="text1"/>
                <w:kern w:val="0"/>
                <w:sz w:val="20"/>
                <w:szCs w:val="20"/>
              </w:rPr>
            </w:pPr>
            <w:r w:rsidRPr="0037730B">
              <w:rPr>
                <w:rFonts w:asciiTheme="minorEastAsia" w:hAnsiTheme="minorEastAsia" w:hint="eastAsia"/>
                <w:color w:val="000000"/>
                <w:kern w:val="0"/>
                <w:sz w:val="20"/>
              </w:rPr>
              <w:t>313,049,672</w:t>
            </w:r>
          </w:p>
        </w:tc>
        <w:tc>
          <w:tcPr>
            <w:tcW w:w="2089" w:type="dxa"/>
            <w:tcBorders>
              <w:top w:val="nil"/>
              <w:bottom w:val="single" w:sz="8" w:space="0" w:color="auto"/>
              <w:right w:val="single" w:sz="4" w:space="0" w:color="auto"/>
            </w:tcBorders>
            <w:vAlign w:val="center"/>
          </w:tcPr>
          <w:p w14:paraId="26513EBC" w14:textId="2B62A0AD" w:rsidR="00457C9D" w:rsidRPr="004C779D" w:rsidRDefault="00457C9D" w:rsidP="00457C9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r>
    </w:tbl>
    <w:p w14:paraId="60B2404D" w14:textId="0ED0190B" w:rsidR="00F6587A" w:rsidRPr="005F23BE" w:rsidRDefault="00C717DD" w:rsidP="00F00781">
      <w:pPr>
        <w:pStyle w:val="aff8"/>
        <w:spacing w:line="340" w:lineRule="exact"/>
        <w:rPr>
          <w:highlight w:val="yellow"/>
        </w:rPr>
      </w:pPr>
      <w:r w:rsidRPr="00C717DD">
        <w:rPr>
          <w:rFonts w:hint="eastAsia"/>
        </w:rPr>
        <w:t>註：信託代理與保證資產（負債）為11,655,334,492元</w:t>
      </w:r>
      <w:r w:rsidR="00F6587A" w:rsidRPr="005F23BE">
        <w:t>。</w:t>
      </w:r>
    </w:p>
    <w:p w14:paraId="3F550622" w14:textId="77777777" w:rsidR="00ED4087" w:rsidRPr="00ED4087" w:rsidRDefault="00ED4087" w:rsidP="00ED4087">
      <w:pPr>
        <w:tabs>
          <w:tab w:val="center" w:pos="4920"/>
        </w:tabs>
        <w:snapToGrid w:val="0"/>
        <w:rPr>
          <w:rFonts w:ascii="標楷體" w:eastAsia="標楷體" w:hAnsi="標楷體" w:cs="Times New Roman"/>
          <w:b/>
          <w:color w:val="000000" w:themeColor="text1"/>
          <w:sz w:val="32"/>
          <w:szCs w:val="20"/>
          <w:u w:val="single"/>
        </w:rPr>
      </w:pPr>
      <w:r w:rsidRPr="00ED4087">
        <w:rPr>
          <w:rFonts w:ascii="標楷體" w:eastAsia="標楷體" w:hAnsi="標楷體" w:cs="Times New Roman" w:hint="eastAsia"/>
          <w:b/>
          <w:color w:val="000000" w:themeColor="text1"/>
          <w:sz w:val="32"/>
          <w:szCs w:val="20"/>
          <w:u w:val="single" w:color="000000" w:themeColor="text1"/>
        </w:rPr>
        <w:lastRenderedPageBreak/>
        <w:t>平衡綜計表</w:t>
      </w:r>
      <w:r w:rsidRPr="00ED4087">
        <w:rPr>
          <w:rFonts w:ascii="標楷體" w:eastAsia="標楷體" w:hAnsi="標楷體" w:cs="Times New Roman" w:hint="eastAsia"/>
          <w:b/>
          <w:bCs/>
          <w:color w:val="000000" w:themeColor="text1"/>
          <w:szCs w:val="32"/>
          <w:u w:val="single"/>
        </w:rPr>
        <w:t>（基金別）</w:t>
      </w:r>
    </w:p>
    <w:p w14:paraId="3BD91D32" w14:textId="7306166E" w:rsidR="00ED4087" w:rsidRPr="00ED4087" w:rsidRDefault="00ED4087" w:rsidP="00ED4087">
      <w:pPr>
        <w:tabs>
          <w:tab w:val="right" w:pos="9869"/>
        </w:tabs>
        <w:ind w:rightChars="-445" w:right="-1068"/>
        <w:rPr>
          <w:rFonts w:ascii="標楷體" w:eastAsia="標楷體" w:hAnsi="標楷體" w:cs="Times New Roman"/>
          <w:color w:val="000000" w:themeColor="text1"/>
          <w:spacing w:val="-20"/>
          <w:szCs w:val="20"/>
        </w:rPr>
      </w:pPr>
      <w:r w:rsidRPr="00ED4087">
        <w:rPr>
          <w:rFonts w:ascii="標楷體" w:eastAsia="標楷體" w:hAnsi="標楷體" w:cs="Times New Roman"/>
          <w:color w:val="000000" w:themeColor="text1"/>
          <w:szCs w:val="20"/>
        </w:rPr>
        <w:t>12</w:t>
      </w:r>
      <w:r w:rsidRPr="00ED4087">
        <w:rPr>
          <w:rFonts w:ascii="標楷體" w:eastAsia="標楷體" w:hAnsi="標楷體" w:cs="Times New Roman" w:hint="eastAsia"/>
          <w:color w:val="000000" w:themeColor="text1"/>
          <w:szCs w:val="20"/>
        </w:rPr>
        <w:t>月</w:t>
      </w:r>
      <w:r w:rsidRPr="00ED4087">
        <w:rPr>
          <w:rFonts w:ascii="標楷體" w:eastAsia="標楷體" w:hAnsi="標楷體" w:cs="Times New Roman"/>
          <w:color w:val="000000" w:themeColor="text1"/>
          <w:szCs w:val="20"/>
        </w:rPr>
        <w:t>31</w:t>
      </w:r>
      <w:r w:rsidRPr="00ED4087">
        <w:rPr>
          <w:rFonts w:ascii="標楷體" w:eastAsia="標楷體" w:hAnsi="標楷體" w:cs="Times New Roman" w:hint="eastAsia"/>
          <w:color w:val="000000" w:themeColor="text1"/>
          <w:szCs w:val="20"/>
        </w:rPr>
        <w:t>日</w:t>
      </w:r>
      <w:r w:rsidRPr="00ED4087">
        <w:rPr>
          <w:rFonts w:ascii="標楷體" w:eastAsia="標楷體" w:hAnsi="標楷體" w:cs="Times New Roman"/>
          <w:color w:val="000000" w:themeColor="text1"/>
          <w:szCs w:val="20"/>
        </w:rPr>
        <w:t xml:space="preserve">                                                          </w:t>
      </w:r>
      <w:r>
        <w:rPr>
          <w:rFonts w:ascii="標楷體" w:eastAsia="標楷體" w:hAnsi="標楷體" w:cs="Times New Roman"/>
          <w:color w:val="000000" w:themeColor="text1"/>
          <w:szCs w:val="20"/>
        </w:rPr>
        <w:t xml:space="preserve">   </w:t>
      </w:r>
      <w:r w:rsidRPr="00ED4087">
        <w:rPr>
          <w:rFonts w:ascii="標楷體" w:eastAsia="標楷體" w:hAnsi="標楷體" w:cs="Times New Roman"/>
          <w:color w:val="000000" w:themeColor="text1"/>
          <w:szCs w:val="20"/>
        </w:rPr>
        <w:t xml:space="preserve"> </w:t>
      </w:r>
      <w:r w:rsidRPr="00ED4087">
        <w:rPr>
          <w:rFonts w:ascii="標楷體" w:eastAsia="標楷體" w:hAnsi="標楷體" w:cs="Times New Roman" w:hint="eastAsia"/>
          <w:color w:val="000000" w:themeColor="text1"/>
          <w:sz w:val="20"/>
          <w:szCs w:val="20"/>
        </w:rPr>
        <w:t>單位：新臺幣元</w:t>
      </w:r>
    </w:p>
    <w:tbl>
      <w:tblPr>
        <w:tblW w:w="5000" w:type="pct"/>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5"/>
        <w:gridCol w:w="2494"/>
        <w:gridCol w:w="2494"/>
        <w:gridCol w:w="2494"/>
      </w:tblGrid>
      <w:tr w:rsidR="00C717DD" w:rsidRPr="00ED4087" w14:paraId="3B564A30" w14:textId="77777777" w:rsidTr="006B551F">
        <w:trPr>
          <w:cantSplit/>
          <w:trHeight w:val="918"/>
        </w:trPr>
        <w:tc>
          <w:tcPr>
            <w:tcW w:w="1250" w:type="pct"/>
            <w:tcBorders>
              <w:top w:val="single" w:sz="8" w:space="0" w:color="auto"/>
              <w:bottom w:val="single" w:sz="8" w:space="0" w:color="auto"/>
            </w:tcBorders>
            <w:vAlign w:val="center"/>
          </w:tcPr>
          <w:p w14:paraId="1341CEA6" w14:textId="02532926" w:rsidR="00C717DD" w:rsidRPr="00ED4087" w:rsidRDefault="00C717DD" w:rsidP="00C717DD">
            <w:pPr>
              <w:adjustRightInd w:val="0"/>
              <w:snapToGrid w:val="0"/>
              <w:jc w:val="distribute"/>
              <w:rPr>
                <w:rFonts w:ascii="標楷體" w:eastAsia="標楷體" w:hAnsi="標楷體" w:cs="Times New Roman"/>
                <w:color w:val="000000" w:themeColor="text1"/>
                <w:spacing w:val="-14"/>
                <w:sz w:val="20"/>
                <w:szCs w:val="20"/>
              </w:rPr>
            </w:pPr>
            <w:r w:rsidRPr="00ED4087">
              <w:rPr>
                <w:rFonts w:ascii="標楷體" w:eastAsia="標楷體" w:hAnsi="標楷體" w:cs="Times New Roman" w:hint="eastAsia"/>
                <w:color w:val="000000" w:themeColor="text1"/>
                <w:spacing w:val="-14"/>
                <w:sz w:val="20"/>
                <w:szCs w:val="20"/>
              </w:rPr>
              <w:t>不動產、廠房及設備</w:t>
            </w:r>
          </w:p>
        </w:tc>
        <w:tc>
          <w:tcPr>
            <w:tcW w:w="1250" w:type="pct"/>
            <w:tcBorders>
              <w:top w:val="single" w:sz="8" w:space="0" w:color="auto"/>
              <w:bottom w:val="single" w:sz="8" w:space="0" w:color="auto"/>
            </w:tcBorders>
            <w:vAlign w:val="center"/>
          </w:tcPr>
          <w:p w14:paraId="5EA174B8" w14:textId="7D42E795" w:rsidR="00C717DD" w:rsidRPr="00ED4087" w:rsidRDefault="00C717DD"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投資性不動產</w:t>
            </w:r>
          </w:p>
        </w:tc>
        <w:tc>
          <w:tcPr>
            <w:tcW w:w="1250" w:type="pct"/>
            <w:tcBorders>
              <w:top w:val="single" w:sz="8" w:space="0" w:color="auto"/>
              <w:bottom w:val="single" w:sz="8" w:space="0" w:color="auto"/>
            </w:tcBorders>
            <w:vAlign w:val="center"/>
          </w:tcPr>
          <w:p w14:paraId="73079C72" w14:textId="4D1D4A2E" w:rsidR="00C717DD" w:rsidRPr="00ED4087" w:rsidRDefault="00C717DD"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無形資產</w:t>
            </w:r>
          </w:p>
        </w:tc>
        <w:tc>
          <w:tcPr>
            <w:tcW w:w="1250" w:type="pct"/>
            <w:tcBorders>
              <w:top w:val="single" w:sz="8" w:space="0" w:color="auto"/>
              <w:bottom w:val="single" w:sz="8" w:space="0" w:color="auto"/>
            </w:tcBorders>
            <w:vAlign w:val="center"/>
          </w:tcPr>
          <w:p w14:paraId="0609A6F2" w14:textId="405CBBD1" w:rsidR="00C717DD" w:rsidRPr="00ED4087" w:rsidRDefault="00C717DD" w:rsidP="00C717DD">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其他資產</w:t>
            </w:r>
          </w:p>
        </w:tc>
      </w:tr>
      <w:tr w:rsidR="00C717DD" w:rsidRPr="00DB48E3" w14:paraId="3CFEC67C" w14:textId="77777777" w:rsidTr="006B551F">
        <w:trPr>
          <w:cantSplit/>
          <w:trHeight w:val="918"/>
        </w:trPr>
        <w:tc>
          <w:tcPr>
            <w:tcW w:w="1250" w:type="pct"/>
            <w:tcBorders>
              <w:top w:val="single" w:sz="8" w:space="0" w:color="auto"/>
              <w:bottom w:val="nil"/>
            </w:tcBorders>
            <w:vAlign w:val="center"/>
          </w:tcPr>
          <w:p w14:paraId="7868D6B8" w14:textId="2287732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280,419,118,404</w:t>
            </w:r>
          </w:p>
        </w:tc>
        <w:tc>
          <w:tcPr>
            <w:tcW w:w="1250" w:type="pct"/>
            <w:tcBorders>
              <w:top w:val="single" w:sz="8" w:space="0" w:color="auto"/>
              <w:bottom w:val="nil"/>
            </w:tcBorders>
            <w:vAlign w:val="center"/>
          </w:tcPr>
          <w:p w14:paraId="69025564" w14:textId="305EDCCB"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18,831,802,722</w:t>
            </w:r>
          </w:p>
        </w:tc>
        <w:tc>
          <w:tcPr>
            <w:tcW w:w="1250" w:type="pct"/>
            <w:tcBorders>
              <w:top w:val="single" w:sz="8" w:space="0" w:color="auto"/>
              <w:bottom w:val="nil"/>
            </w:tcBorders>
            <w:vAlign w:val="center"/>
          </w:tcPr>
          <w:p w14:paraId="1992C39C" w14:textId="090686F3"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264,107,386</w:t>
            </w:r>
          </w:p>
        </w:tc>
        <w:tc>
          <w:tcPr>
            <w:tcW w:w="1250" w:type="pct"/>
            <w:tcBorders>
              <w:top w:val="single" w:sz="8" w:space="0" w:color="auto"/>
              <w:bottom w:val="nil"/>
            </w:tcBorders>
            <w:vAlign w:val="center"/>
          </w:tcPr>
          <w:p w14:paraId="2E66E8D4" w14:textId="27737BC1"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16,286,944,115</w:t>
            </w:r>
          </w:p>
        </w:tc>
      </w:tr>
      <w:tr w:rsidR="00C717DD" w:rsidRPr="00DB48E3" w14:paraId="5E299A2B" w14:textId="77777777" w:rsidTr="006B551F">
        <w:trPr>
          <w:cantSplit/>
          <w:trHeight w:val="918"/>
        </w:trPr>
        <w:tc>
          <w:tcPr>
            <w:tcW w:w="1250" w:type="pct"/>
            <w:tcBorders>
              <w:top w:val="nil"/>
              <w:bottom w:val="nil"/>
            </w:tcBorders>
            <w:vAlign w:val="center"/>
          </w:tcPr>
          <w:p w14:paraId="1511691A" w14:textId="28147FFE"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4,875,999,197</w:t>
            </w:r>
          </w:p>
        </w:tc>
        <w:tc>
          <w:tcPr>
            <w:tcW w:w="1250" w:type="pct"/>
            <w:tcBorders>
              <w:top w:val="nil"/>
              <w:bottom w:val="nil"/>
            </w:tcBorders>
            <w:vAlign w:val="center"/>
          </w:tcPr>
          <w:p w14:paraId="57F9CD0E" w14:textId="659169EE"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253C7E49" w14:textId="234DDAA0"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44,638,615</w:t>
            </w:r>
          </w:p>
        </w:tc>
        <w:tc>
          <w:tcPr>
            <w:tcW w:w="1250" w:type="pct"/>
            <w:tcBorders>
              <w:top w:val="nil"/>
              <w:bottom w:val="nil"/>
            </w:tcBorders>
            <w:vAlign w:val="center"/>
          </w:tcPr>
          <w:p w14:paraId="1CC57516" w14:textId="438CCDB8"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2,003,619</w:t>
            </w:r>
          </w:p>
        </w:tc>
      </w:tr>
      <w:tr w:rsidR="00C717DD" w:rsidRPr="00DB48E3" w14:paraId="4EB3A902" w14:textId="77777777" w:rsidTr="006B551F">
        <w:trPr>
          <w:cantSplit/>
          <w:trHeight w:val="918"/>
        </w:trPr>
        <w:tc>
          <w:tcPr>
            <w:tcW w:w="1250" w:type="pct"/>
            <w:tcBorders>
              <w:top w:val="nil"/>
              <w:bottom w:val="nil"/>
            </w:tcBorders>
            <w:vAlign w:val="center"/>
          </w:tcPr>
          <w:p w14:paraId="7D0C40E7" w14:textId="66BED386"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4,875,999,197</w:t>
            </w:r>
          </w:p>
        </w:tc>
        <w:tc>
          <w:tcPr>
            <w:tcW w:w="1250" w:type="pct"/>
            <w:tcBorders>
              <w:top w:val="nil"/>
              <w:bottom w:val="nil"/>
            </w:tcBorders>
            <w:vAlign w:val="center"/>
          </w:tcPr>
          <w:p w14:paraId="5A22E397" w14:textId="55E30B85"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0781F37F" w14:textId="17F410DC"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44,638,615</w:t>
            </w:r>
          </w:p>
        </w:tc>
        <w:tc>
          <w:tcPr>
            <w:tcW w:w="1250" w:type="pct"/>
            <w:tcBorders>
              <w:top w:val="nil"/>
              <w:bottom w:val="nil"/>
            </w:tcBorders>
            <w:vAlign w:val="center"/>
          </w:tcPr>
          <w:p w14:paraId="1F67083C" w14:textId="32CA869B"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2,003,619</w:t>
            </w:r>
          </w:p>
        </w:tc>
      </w:tr>
      <w:tr w:rsidR="00C717DD" w:rsidRPr="00DB48E3" w14:paraId="75A72529" w14:textId="77777777" w:rsidTr="006B551F">
        <w:trPr>
          <w:cantSplit/>
          <w:trHeight w:val="918"/>
        </w:trPr>
        <w:tc>
          <w:tcPr>
            <w:tcW w:w="1250" w:type="pct"/>
            <w:tcBorders>
              <w:top w:val="nil"/>
              <w:bottom w:val="nil"/>
            </w:tcBorders>
            <w:vAlign w:val="center"/>
          </w:tcPr>
          <w:p w14:paraId="5D6788F1" w14:textId="326499FC"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3,796,446,036</w:t>
            </w:r>
          </w:p>
        </w:tc>
        <w:tc>
          <w:tcPr>
            <w:tcW w:w="1250" w:type="pct"/>
            <w:tcBorders>
              <w:top w:val="nil"/>
              <w:bottom w:val="nil"/>
            </w:tcBorders>
            <w:vAlign w:val="center"/>
          </w:tcPr>
          <w:p w14:paraId="67FD6FDF" w14:textId="7D3F2BD0"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17,258,012,978</w:t>
            </w:r>
          </w:p>
        </w:tc>
        <w:tc>
          <w:tcPr>
            <w:tcW w:w="1250" w:type="pct"/>
            <w:tcBorders>
              <w:top w:val="nil"/>
              <w:bottom w:val="nil"/>
            </w:tcBorders>
            <w:vAlign w:val="center"/>
          </w:tcPr>
          <w:p w14:paraId="00B9B48D" w14:textId="17D2A8D0"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24,225,128</w:t>
            </w:r>
          </w:p>
        </w:tc>
        <w:tc>
          <w:tcPr>
            <w:tcW w:w="1250" w:type="pct"/>
            <w:tcBorders>
              <w:top w:val="nil"/>
              <w:bottom w:val="nil"/>
            </w:tcBorders>
            <w:vAlign w:val="center"/>
          </w:tcPr>
          <w:p w14:paraId="6F504655" w14:textId="0EC2C51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160,320</w:t>
            </w:r>
          </w:p>
        </w:tc>
      </w:tr>
      <w:tr w:rsidR="00C717DD" w:rsidRPr="00DB48E3" w14:paraId="52877CDD" w14:textId="77777777" w:rsidTr="006B551F">
        <w:trPr>
          <w:cantSplit/>
          <w:trHeight w:val="918"/>
        </w:trPr>
        <w:tc>
          <w:tcPr>
            <w:tcW w:w="1250" w:type="pct"/>
            <w:tcBorders>
              <w:top w:val="nil"/>
              <w:bottom w:val="nil"/>
            </w:tcBorders>
            <w:vAlign w:val="center"/>
          </w:tcPr>
          <w:p w14:paraId="28498C0F" w14:textId="45D4410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3,796,446,036</w:t>
            </w:r>
          </w:p>
        </w:tc>
        <w:tc>
          <w:tcPr>
            <w:tcW w:w="1250" w:type="pct"/>
            <w:tcBorders>
              <w:top w:val="nil"/>
              <w:bottom w:val="nil"/>
            </w:tcBorders>
            <w:vAlign w:val="center"/>
          </w:tcPr>
          <w:p w14:paraId="288EE029" w14:textId="68796B9F"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17,258,012,978</w:t>
            </w:r>
          </w:p>
        </w:tc>
        <w:tc>
          <w:tcPr>
            <w:tcW w:w="1250" w:type="pct"/>
            <w:tcBorders>
              <w:top w:val="nil"/>
              <w:bottom w:val="nil"/>
            </w:tcBorders>
            <w:vAlign w:val="center"/>
          </w:tcPr>
          <w:p w14:paraId="0C3A4E07" w14:textId="6E75083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24,225,128</w:t>
            </w:r>
          </w:p>
        </w:tc>
        <w:tc>
          <w:tcPr>
            <w:tcW w:w="1250" w:type="pct"/>
            <w:tcBorders>
              <w:top w:val="nil"/>
              <w:bottom w:val="nil"/>
            </w:tcBorders>
            <w:vAlign w:val="center"/>
          </w:tcPr>
          <w:p w14:paraId="33D020CF" w14:textId="10FB64B7"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160,320</w:t>
            </w:r>
          </w:p>
        </w:tc>
      </w:tr>
      <w:tr w:rsidR="00C717DD" w:rsidRPr="00DB48E3" w14:paraId="754E54F9" w14:textId="77777777" w:rsidTr="006B551F">
        <w:trPr>
          <w:cantSplit/>
          <w:trHeight w:val="918"/>
        </w:trPr>
        <w:tc>
          <w:tcPr>
            <w:tcW w:w="1250" w:type="pct"/>
            <w:tcBorders>
              <w:top w:val="nil"/>
              <w:bottom w:val="nil"/>
            </w:tcBorders>
            <w:vAlign w:val="center"/>
          </w:tcPr>
          <w:p w14:paraId="32CE180E" w14:textId="77E7ABEC"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8,747,018</w:t>
            </w:r>
          </w:p>
        </w:tc>
        <w:tc>
          <w:tcPr>
            <w:tcW w:w="1250" w:type="pct"/>
            <w:tcBorders>
              <w:top w:val="nil"/>
              <w:bottom w:val="nil"/>
            </w:tcBorders>
            <w:vAlign w:val="center"/>
          </w:tcPr>
          <w:p w14:paraId="277DAEE6" w14:textId="6BF9FD6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1BAB70EB" w14:textId="546EA30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4,341,695</w:t>
            </w:r>
          </w:p>
        </w:tc>
        <w:tc>
          <w:tcPr>
            <w:tcW w:w="1250" w:type="pct"/>
            <w:tcBorders>
              <w:top w:val="nil"/>
              <w:bottom w:val="nil"/>
            </w:tcBorders>
            <w:vAlign w:val="center"/>
          </w:tcPr>
          <w:p w14:paraId="1B17A62A" w14:textId="26A944A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15,932</w:t>
            </w:r>
          </w:p>
        </w:tc>
      </w:tr>
      <w:tr w:rsidR="00C717DD" w:rsidRPr="00DB48E3" w14:paraId="76EBCEC2" w14:textId="77777777" w:rsidTr="006B551F">
        <w:trPr>
          <w:cantSplit/>
          <w:trHeight w:val="918"/>
        </w:trPr>
        <w:tc>
          <w:tcPr>
            <w:tcW w:w="1250" w:type="pct"/>
            <w:tcBorders>
              <w:top w:val="nil"/>
              <w:bottom w:val="nil"/>
            </w:tcBorders>
            <w:vAlign w:val="center"/>
          </w:tcPr>
          <w:p w14:paraId="591ECBBE" w14:textId="359C1458"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8,747,018</w:t>
            </w:r>
          </w:p>
        </w:tc>
        <w:tc>
          <w:tcPr>
            <w:tcW w:w="1250" w:type="pct"/>
            <w:tcBorders>
              <w:top w:val="nil"/>
              <w:bottom w:val="nil"/>
            </w:tcBorders>
            <w:vAlign w:val="center"/>
          </w:tcPr>
          <w:p w14:paraId="0D7B1876" w14:textId="0BA379C7"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46661194" w14:textId="62D8F6F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4,341,695</w:t>
            </w:r>
          </w:p>
        </w:tc>
        <w:tc>
          <w:tcPr>
            <w:tcW w:w="1250" w:type="pct"/>
            <w:tcBorders>
              <w:top w:val="nil"/>
              <w:bottom w:val="nil"/>
            </w:tcBorders>
            <w:vAlign w:val="center"/>
          </w:tcPr>
          <w:p w14:paraId="54BD22C5" w14:textId="1C6E53F5"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15,932</w:t>
            </w:r>
          </w:p>
        </w:tc>
      </w:tr>
      <w:tr w:rsidR="00C717DD" w:rsidRPr="00DB48E3" w14:paraId="1B93C6D4" w14:textId="77777777" w:rsidTr="006B551F">
        <w:trPr>
          <w:cantSplit/>
          <w:trHeight w:val="918"/>
        </w:trPr>
        <w:tc>
          <w:tcPr>
            <w:tcW w:w="1250" w:type="pct"/>
            <w:tcBorders>
              <w:top w:val="nil"/>
              <w:bottom w:val="nil"/>
            </w:tcBorders>
            <w:vAlign w:val="center"/>
          </w:tcPr>
          <w:p w14:paraId="4F67D798" w14:textId="06CB954E"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71,068,097,797</w:t>
            </w:r>
          </w:p>
        </w:tc>
        <w:tc>
          <w:tcPr>
            <w:tcW w:w="1250" w:type="pct"/>
            <w:tcBorders>
              <w:top w:val="nil"/>
              <w:bottom w:val="nil"/>
            </w:tcBorders>
            <w:vAlign w:val="center"/>
          </w:tcPr>
          <w:p w14:paraId="5DC6CA71" w14:textId="5F9E70B7"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2E51444B" w14:textId="126A947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4,892,293</w:t>
            </w:r>
          </w:p>
        </w:tc>
        <w:tc>
          <w:tcPr>
            <w:tcW w:w="1250" w:type="pct"/>
            <w:tcBorders>
              <w:top w:val="nil"/>
              <w:bottom w:val="nil"/>
            </w:tcBorders>
            <w:vAlign w:val="center"/>
          </w:tcPr>
          <w:p w14:paraId="7EB5B2A8" w14:textId="2127B53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42,492,373</w:t>
            </w:r>
          </w:p>
        </w:tc>
      </w:tr>
      <w:tr w:rsidR="00C717DD" w:rsidRPr="00DB48E3" w14:paraId="0E970B0B" w14:textId="77777777" w:rsidTr="006B551F">
        <w:trPr>
          <w:cantSplit/>
          <w:trHeight w:val="918"/>
        </w:trPr>
        <w:tc>
          <w:tcPr>
            <w:tcW w:w="1250" w:type="pct"/>
            <w:tcBorders>
              <w:top w:val="nil"/>
              <w:bottom w:val="nil"/>
            </w:tcBorders>
            <w:vAlign w:val="center"/>
          </w:tcPr>
          <w:p w14:paraId="0F3F66CB" w14:textId="56BCF629"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71,068,097,797</w:t>
            </w:r>
          </w:p>
        </w:tc>
        <w:tc>
          <w:tcPr>
            <w:tcW w:w="1250" w:type="pct"/>
            <w:tcBorders>
              <w:top w:val="nil"/>
              <w:bottom w:val="nil"/>
            </w:tcBorders>
            <w:vAlign w:val="center"/>
          </w:tcPr>
          <w:p w14:paraId="0E5740EE" w14:textId="6998E023"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nil"/>
            </w:tcBorders>
            <w:vAlign w:val="center"/>
          </w:tcPr>
          <w:p w14:paraId="4462B35E" w14:textId="0B69BAB0"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4,892,293</w:t>
            </w:r>
          </w:p>
        </w:tc>
        <w:tc>
          <w:tcPr>
            <w:tcW w:w="1250" w:type="pct"/>
            <w:tcBorders>
              <w:top w:val="nil"/>
              <w:bottom w:val="nil"/>
            </w:tcBorders>
            <w:vAlign w:val="center"/>
          </w:tcPr>
          <w:p w14:paraId="1987ECE0" w14:textId="0D7BBBF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42,492,373</w:t>
            </w:r>
          </w:p>
        </w:tc>
      </w:tr>
      <w:tr w:rsidR="00C717DD" w:rsidRPr="00DB48E3" w14:paraId="2847621A" w14:textId="77777777" w:rsidTr="006B551F">
        <w:trPr>
          <w:cantSplit/>
          <w:trHeight w:val="918"/>
        </w:trPr>
        <w:tc>
          <w:tcPr>
            <w:tcW w:w="1250" w:type="pct"/>
            <w:tcBorders>
              <w:top w:val="nil"/>
              <w:bottom w:val="nil"/>
            </w:tcBorders>
            <w:vAlign w:val="center"/>
          </w:tcPr>
          <w:p w14:paraId="538F6B47" w14:textId="342EE2B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196,992,032,121</w:t>
            </w:r>
          </w:p>
        </w:tc>
        <w:tc>
          <w:tcPr>
            <w:tcW w:w="1250" w:type="pct"/>
            <w:tcBorders>
              <w:top w:val="nil"/>
              <w:bottom w:val="nil"/>
            </w:tcBorders>
            <w:vAlign w:val="center"/>
          </w:tcPr>
          <w:p w14:paraId="40136B2B" w14:textId="35949103"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1,573,789,744</w:t>
            </w:r>
          </w:p>
        </w:tc>
        <w:tc>
          <w:tcPr>
            <w:tcW w:w="1250" w:type="pct"/>
            <w:tcBorders>
              <w:top w:val="nil"/>
              <w:bottom w:val="nil"/>
            </w:tcBorders>
            <w:vAlign w:val="center"/>
          </w:tcPr>
          <w:p w14:paraId="44032B6F" w14:textId="5496187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175,427,434</w:t>
            </w:r>
          </w:p>
        </w:tc>
        <w:tc>
          <w:tcPr>
            <w:tcW w:w="1250" w:type="pct"/>
            <w:tcBorders>
              <w:top w:val="nil"/>
              <w:bottom w:val="nil"/>
            </w:tcBorders>
            <w:vAlign w:val="center"/>
          </w:tcPr>
          <w:p w14:paraId="48A620DC" w14:textId="0BB5CF9C"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16,242,164,268</w:t>
            </w:r>
          </w:p>
        </w:tc>
      </w:tr>
      <w:tr w:rsidR="00C717DD" w:rsidRPr="00DB48E3" w14:paraId="5918DB16" w14:textId="77777777" w:rsidTr="006B551F">
        <w:trPr>
          <w:cantSplit/>
          <w:trHeight w:val="918"/>
        </w:trPr>
        <w:tc>
          <w:tcPr>
            <w:tcW w:w="1250" w:type="pct"/>
            <w:tcBorders>
              <w:top w:val="nil"/>
              <w:bottom w:val="nil"/>
            </w:tcBorders>
            <w:vAlign w:val="center"/>
          </w:tcPr>
          <w:p w14:paraId="558B528A" w14:textId="31D1AAC9"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196,992,032,121</w:t>
            </w:r>
          </w:p>
        </w:tc>
        <w:tc>
          <w:tcPr>
            <w:tcW w:w="1250" w:type="pct"/>
            <w:tcBorders>
              <w:top w:val="nil"/>
              <w:bottom w:val="nil"/>
            </w:tcBorders>
            <w:vAlign w:val="center"/>
          </w:tcPr>
          <w:p w14:paraId="5CEA62D4" w14:textId="14EEC74F"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1,573,789,744</w:t>
            </w:r>
          </w:p>
        </w:tc>
        <w:tc>
          <w:tcPr>
            <w:tcW w:w="1250" w:type="pct"/>
            <w:tcBorders>
              <w:top w:val="nil"/>
              <w:bottom w:val="nil"/>
            </w:tcBorders>
            <w:vAlign w:val="center"/>
          </w:tcPr>
          <w:p w14:paraId="26DE5208" w14:textId="4A93DD5D"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175,427,434</w:t>
            </w:r>
          </w:p>
        </w:tc>
        <w:tc>
          <w:tcPr>
            <w:tcW w:w="1250" w:type="pct"/>
            <w:tcBorders>
              <w:top w:val="nil"/>
              <w:bottom w:val="nil"/>
            </w:tcBorders>
            <w:vAlign w:val="center"/>
          </w:tcPr>
          <w:p w14:paraId="39FDCFC7" w14:textId="07032C4E"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16,242,164,268</w:t>
            </w:r>
          </w:p>
        </w:tc>
      </w:tr>
      <w:tr w:rsidR="00C717DD" w:rsidRPr="00DB48E3" w14:paraId="22C96289" w14:textId="77777777" w:rsidTr="006B551F">
        <w:trPr>
          <w:cantSplit/>
          <w:trHeight w:val="918"/>
        </w:trPr>
        <w:tc>
          <w:tcPr>
            <w:tcW w:w="1250" w:type="pct"/>
            <w:tcBorders>
              <w:top w:val="nil"/>
              <w:bottom w:val="nil"/>
            </w:tcBorders>
            <w:vAlign w:val="center"/>
          </w:tcPr>
          <w:p w14:paraId="2999B402" w14:textId="3CDC1572"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3,677,796,235</w:t>
            </w:r>
          </w:p>
        </w:tc>
        <w:tc>
          <w:tcPr>
            <w:tcW w:w="1250" w:type="pct"/>
            <w:tcBorders>
              <w:top w:val="nil"/>
              <w:bottom w:val="nil"/>
            </w:tcBorders>
            <w:vAlign w:val="center"/>
          </w:tcPr>
          <w:p w14:paraId="089B827A" w14:textId="53793968"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w:t>
            </w:r>
          </w:p>
        </w:tc>
        <w:tc>
          <w:tcPr>
            <w:tcW w:w="1250" w:type="pct"/>
            <w:tcBorders>
              <w:top w:val="nil"/>
              <w:bottom w:val="nil"/>
            </w:tcBorders>
            <w:vAlign w:val="center"/>
          </w:tcPr>
          <w:p w14:paraId="50E93C50" w14:textId="41298BE9"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10,582,221</w:t>
            </w:r>
          </w:p>
        </w:tc>
        <w:tc>
          <w:tcPr>
            <w:tcW w:w="1250" w:type="pct"/>
            <w:tcBorders>
              <w:top w:val="nil"/>
              <w:bottom w:val="nil"/>
            </w:tcBorders>
            <w:vAlign w:val="center"/>
          </w:tcPr>
          <w:p w14:paraId="1EBBB988" w14:textId="1DD731D3"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107,603</w:t>
            </w:r>
          </w:p>
        </w:tc>
      </w:tr>
      <w:tr w:rsidR="00C717DD" w:rsidRPr="00DB48E3" w14:paraId="08FF4F75" w14:textId="77777777" w:rsidTr="006B551F">
        <w:trPr>
          <w:cantSplit/>
          <w:trHeight w:val="918"/>
        </w:trPr>
        <w:tc>
          <w:tcPr>
            <w:tcW w:w="1250" w:type="pct"/>
            <w:tcBorders>
              <w:top w:val="nil"/>
              <w:bottom w:val="single" w:sz="8" w:space="0" w:color="auto"/>
            </w:tcBorders>
            <w:vAlign w:val="center"/>
          </w:tcPr>
          <w:p w14:paraId="22D5EA3A" w14:textId="6B1AFF6A"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3,677,796,235</w:t>
            </w:r>
          </w:p>
        </w:tc>
        <w:tc>
          <w:tcPr>
            <w:tcW w:w="1250" w:type="pct"/>
            <w:tcBorders>
              <w:top w:val="nil"/>
              <w:bottom w:val="single" w:sz="8" w:space="0" w:color="auto"/>
            </w:tcBorders>
            <w:vAlign w:val="center"/>
          </w:tcPr>
          <w:p w14:paraId="03877F5A" w14:textId="057F2AAE"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w:t>
            </w:r>
          </w:p>
        </w:tc>
        <w:tc>
          <w:tcPr>
            <w:tcW w:w="1250" w:type="pct"/>
            <w:tcBorders>
              <w:top w:val="nil"/>
              <w:bottom w:val="single" w:sz="8" w:space="0" w:color="auto"/>
            </w:tcBorders>
            <w:vAlign w:val="center"/>
          </w:tcPr>
          <w:p w14:paraId="002D4FBB" w14:textId="409B0F35"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10,582,221</w:t>
            </w:r>
          </w:p>
        </w:tc>
        <w:tc>
          <w:tcPr>
            <w:tcW w:w="1250" w:type="pct"/>
            <w:tcBorders>
              <w:top w:val="nil"/>
              <w:bottom w:val="single" w:sz="8" w:space="0" w:color="auto"/>
            </w:tcBorders>
            <w:vAlign w:val="center"/>
          </w:tcPr>
          <w:p w14:paraId="6558569A" w14:textId="6C2A750B" w:rsidR="00C717DD" w:rsidRPr="00763299" w:rsidRDefault="00C717DD" w:rsidP="00C717DD">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107,603</w:t>
            </w:r>
          </w:p>
        </w:tc>
      </w:tr>
    </w:tbl>
    <w:p w14:paraId="4597E085" w14:textId="77777777" w:rsidR="00ED4087" w:rsidRPr="00DB48E3" w:rsidRDefault="00ED4087" w:rsidP="00ED4087">
      <w:pPr>
        <w:rPr>
          <w:rFonts w:hAnsi="Times New Roman" w:cs="Times New Roman"/>
          <w:color w:val="000000" w:themeColor="text1"/>
          <w:sz w:val="20"/>
          <w:szCs w:val="20"/>
        </w:rPr>
      </w:pPr>
    </w:p>
    <w:p w14:paraId="38AC3584" w14:textId="77777777" w:rsidR="00ED4087" w:rsidRPr="00ED4087" w:rsidRDefault="00ED4087" w:rsidP="00ED4087">
      <w:pPr>
        <w:tabs>
          <w:tab w:val="center" w:pos="4920"/>
        </w:tabs>
        <w:snapToGrid w:val="0"/>
        <w:spacing w:line="480" w:lineRule="exact"/>
        <w:jc w:val="right"/>
        <w:rPr>
          <w:rFonts w:ascii="標楷體" w:eastAsia="標楷體" w:hAnsi="標楷體" w:cs="Times New Roman"/>
          <w:b/>
          <w:color w:val="000000" w:themeColor="text1"/>
          <w:sz w:val="36"/>
          <w:szCs w:val="20"/>
          <w:u w:val="single"/>
        </w:rPr>
      </w:pPr>
      <w:r w:rsidRPr="00ED4087">
        <w:rPr>
          <w:rFonts w:ascii="標楷體" w:eastAsia="標楷體" w:hAnsi="標楷體" w:cs="Times New Roman" w:hint="eastAsia"/>
          <w:b/>
          <w:color w:val="000000" w:themeColor="text1"/>
          <w:sz w:val="32"/>
          <w:szCs w:val="20"/>
          <w:u w:val="single" w:color="000000" w:themeColor="text1"/>
        </w:rPr>
        <w:lastRenderedPageBreak/>
        <w:t>（六）</w:t>
      </w:r>
      <w:r w:rsidRPr="00ED4087">
        <w:rPr>
          <w:rFonts w:ascii="標楷體" w:eastAsia="標楷體" w:hAnsi="標楷體" w:cs="Times New Roman" w:hint="eastAsia"/>
          <w:b/>
          <w:color w:val="000000" w:themeColor="text1"/>
          <w:sz w:val="32"/>
          <w:szCs w:val="20"/>
          <w:u w:val="single"/>
        </w:rPr>
        <w:t>餘絀審定後</w:t>
      </w:r>
    </w:p>
    <w:p w14:paraId="418DEB56" w14:textId="2BECEAD9" w:rsidR="00ED4087" w:rsidRPr="00ED4087" w:rsidRDefault="00ED4087" w:rsidP="00ED4087">
      <w:pPr>
        <w:jc w:val="right"/>
        <w:rPr>
          <w:rFonts w:ascii="標楷體" w:eastAsia="標楷體" w:hAnsi="標楷體" w:cs="Times New Roman"/>
          <w:color w:val="000000" w:themeColor="text1"/>
          <w:szCs w:val="20"/>
        </w:rPr>
      </w:pPr>
      <w:r w:rsidRPr="00ED4087">
        <w:rPr>
          <w:rFonts w:ascii="標楷體" w:eastAsia="標楷體" w:hAnsi="標楷體" w:cs="Times New Roman" w:hint="eastAsia"/>
          <w:color w:val="000000" w:themeColor="text1"/>
          <w:szCs w:val="20"/>
        </w:rPr>
        <w:t>中華民國11</w:t>
      </w:r>
      <w:r w:rsidR="00C717DD">
        <w:rPr>
          <w:rFonts w:ascii="標楷體" w:eastAsia="標楷體" w:hAnsi="標楷體" w:cs="Times New Roman" w:hint="eastAsia"/>
          <w:color w:val="000000" w:themeColor="text1"/>
          <w:szCs w:val="20"/>
        </w:rPr>
        <w:t>3</w:t>
      </w:r>
      <w:r w:rsidRPr="00ED4087">
        <w:rPr>
          <w:rFonts w:ascii="標楷體" w:eastAsia="標楷體" w:hAnsi="標楷體" w:cs="Times New Roman" w:hint="eastAsia"/>
          <w:color w:val="000000" w:themeColor="text1"/>
          <w:szCs w:val="20"/>
        </w:rPr>
        <w:t>年</w:t>
      </w:r>
    </w:p>
    <w:tbl>
      <w:tblPr>
        <w:tblW w:w="0" w:type="auto"/>
        <w:tblBorders>
          <w:top w:val="single" w:sz="4" w:space="0" w:color="auto"/>
          <w:bottom w:val="single" w:sz="4"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1630"/>
        <w:gridCol w:w="1630"/>
        <w:gridCol w:w="1630"/>
        <w:gridCol w:w="1631"/>
      </w:tblGrid>
      <w:tr w:rsidR="00C717DD" w:rsidRPr="00ED4087" w14:paraId="44F3FFF5" w14:textId="77777777" w:rsidTr="00ED4087">
        <w:trPr>
          <w:cantSplit/>
          <w:trHeight w:val="986"/>
        </w:trPr>
        <w:tc>
          <w:tcPr>
            <w:tcW w:w="3430" w:type="dxa"/>
            <w:tcBorders>
              <w:top w:val="single" w:sz="8" w:space="0" w:color="auto"/>
              <w:bottom w:val="single" w:sz="8" w:space="0" w:color="auto"/>
            </w:tcBorders>
            <w:vAlign w:val="center"/>
          </w:tcPr>
          <w:p w14:paraId="7C8A08AC" w14:textId="3F1B5341" w:rsidR="00C717DD" w:rsidRPr="00ED4087" w:rsidRDefault="00C717DD" w:rsidP="00C717DD">
            <w:pPr>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基金名稱</w:t>
            </w:r>
          </w:p>
        </w:tc>
        <w:tc>
          <w:tcPr>
            <w:tcW w:w="1630" w:type="dxa"/>
            <w:tcBorders>
              <w:top w:val="single" w:sz="8" w:space="0" w:color="auto"/>
              <w:bottom w:val="single" w:sz="8" w:space="0" w:color="auto"/>
            </w:tcBorders>
            <w:vAlign w:val="center"/>
          </w:tcPr>
          <w:p w14:paraId="567BA4CC" w14:textId="712AC8D0" w:rsidR="00C717DD" w:rsidRPr="008C2CA4" w:rsidRDefault="00C717DD" w:rsidP="00C717DD">
            <w:pPr>
              <w:ind w:rightChars="4" w:right="10"/>
              <w:jc w:val="distribute"/>
              <w:rPr>
                <w:rFonts w:ascii="標楷體" w:eastAsia="標楷體" w:hAnsi="標楷體" w:cs="Times New Roman"/>
                <w:b/>
                <w:bCs/>
                <w:color w:val="000000" w:themeColor="text1"/>
                <w:spacing w:val="-14"/>
                <w:sz w:val="20"/>
                <w:szCs w:val="20"/>
              </w:rPr>
            </w:pPr>
            <w:r w:rsidRPr="008C2CA4">
              <w:rPr>
                <w:rFonts w:ascii="標楷體" w:eastAsia="標楷體" w:hAnsi="標楷體" w:cs="Times New Roman" w:hint="eastAsia"/>
                <w:b/>
                <w:bCs/>
                <w:color w:val="000000" w:themeColor="text1"/>
                <w:spacing w:val="-14"/>
                <w:sz w:val="20"/>
                <w:szCs w:val="20"/>
              </w:rPr>
              <w:t>負債及淨值總額</w:t>
            </w:r>
          </w:p>
        </w:tc>
        <w:tc>
          <w:tcPr>
            <w:tcW w:w="1630" w:type="dxa"/>
            <w:tcBorders>
              <w:top w:val="single" w:sz="8" w:space="0" w:color="auto"/>
              <w:bottom w:val="single" w:sz="8" w:space="0" w:color="auto"/>
            </w:tcBorders>
            <w:vAlign w:val="center"/>
          </w:tcPr>
          <w:p w14:paraId="606DF8C1" w14:textId="2DAC3C6C" w:rsidR="00C717DD" w:rsidRPr="008C2CA4" w:rsidRDefault="00C717DD" w:rsidP="00C717DD">
            <w:pPr>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負債總額</w:t>
            </w:r>
          </w:p>
        </w:tc>
        <w:tc>
          <w:tcPr>
            <w:tcW w:w="1630" w:type="dxa"/>
            <w:tcBorders>
              <w:top w:val="single" w:sz="8" w:space="0" w:color="auto"/>
              <w:bottom w:val="single" w:sz="8" w:space="0" w:color="auto"/>
            </w:tcBorders>
            <w:vAlign w:val="center"/>
          </w:tcPr>
          <w:p w14:paraId="75ECEB5D" w14:textId="09628F24" w:rsidR="00C717DD" w:rsidRPr="00ED4087" w:rsidRDefault="00C717DD" w:rsidP="00C717DD">
            <w:pPr>
              <w:spacing w:line="240" w:lineRule="exact"/>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流動負債</w:t>
            </w:r>
          </w:p>
        </w:tc>
        <w:tc>
          <w:tcPr>
            <w:tcW w:w="1631" w:type="dxa"/>
            <w:tcBorders>
              <w:top w:val="single" w:sz="8" w:space="0" w:color="auto"/>
              <w:bottom w:val="single" w:sz="8" w:space="0" w:color="auto"/>
              <w:right w:val="single" w:sz="4" w:space="0" w:color="auto"/>
            </w:tcBorders>
            <w:vAlign w:val="center"/>
          </w:tcPr>
          <w:p w14:paraId="1D0E342A" w14:textId="76451535" w:rsidR="00C717DD" w:rsidRPr="00ED4087" w:rsidRDefault="00C717DD" w:rsidP="00C717DD">
            <w:pPr>
              <w:spacing w:line="240" w:lineRule="exact"/>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長期負債</w:t>
            </w:r>
          </w:p>
        </w:tc>
      </w:tr>
      <w:tr w:rsidR="00C717DD" w:rsidRPr="00ED4087" w14:paraId="2D2888CA" w14:textId="77777777" w:rsidTr="00ED4087">
        <w:trPr>
          <w:cantSplit/>
          <w:trHeight w:val="941"/>
        </w:trPr>
        <w:tc>
          <w:tcPr>
            <w:tcW w:w="3430" w:type="dxa"/>
            <w:tcBorders>
              <w:top w:val="single" w:sz="8" w:space="0" w:color="auto"/>
              <w:bottom w:val="nil"/>
            </w:tcBorders>
            <w:vAlign w:val="center"/>
          </w:tcPr>
          <w:p w14:paraId="5FAF2588" w14:textId="5ED7C25B"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合計</w:t>
            </w:r>
          </w:p>
        </w:tc>
        <w:tc>
          <w:tcPr>
            <w:tcW w:w="1630" w:type="dxa"/>
            <w:tcBorders>
              <w:top w:val="single" w:sz="8" w:space="0" w:color="auto"/>
              <w:bottom w:val="nil"/>
            </w:tcBorders>
            <w:vAlign w:val="center"/>
          </w:tcPr>
          <w:p w14:paraId="5D3FAFD7" w14:textId="623F2292" w:rsidR="00C717DD" w:rsidRPr="00763299" w:rsidRDefault="00C717DD" w:rsidP="00C717DD">
            <w:pPr>
              <w:autoSpaceDE w:val="0"/>
              <w:autoSpaceDN w:val="0"/>
              <w:adjustRightInd w:val="0"/>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386,544,019,229</w:t>
            </w:r>
          </w:p>
        </w:tc>
        <w:tc>
          <w:tcPr>
            <w:tcW w:w="1630" w:type="dxa"/>
            <w:tcBorders>
              <w:top w:val="single" w:sz="8" w:space="0" w:color="auto"/>
              <w:bottom w:val="nil"/>
            </w:tcBorders>
            <w:vAlign w:val="center"/>
          </w:tcPr>
          <w:p w14:paraId="6F49B859" w14:textId="3CC60564" w:rsidR="00C717DD" w:rsidRPr="00763299" w:rsidRDefault="00C717DD" w:rsidP="00C717DD">
            <w:pPr>
              <w:autoSpaceDE w:val="0"/>
              <w:autoSpaceDN w:val="0"/>
              <w:adjustRightInd w:val="0"/>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152,638,102,073</w:t>
            </w:r>
          </w:p>
        </w:tc>
        <w:tc>
          <w:tcPr>
            <w:tcW w:w="1630" w:type="dxa"/>
            <w:tcBorders>
              <w:top w:val="single" w:sz="8" w:space="0" w:color="auto"/>
              <w:bottom w:val="nil"/>
            </w:tcBorders>
            <w:vAlign w:val="center"/>
          </w:tcPr>
          <w:p w14:paraId="7A322816" w14:textId="3C01D891"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25,434,201,890</w:t>
            </w:r>
          </w:p>
        </w:tc>
        <w:tc>
          <w:tcPr>
            <w:tcW w:w="1631" w:type="dxa"/>
            <w:tcBorders>
              <w:top w:val="single" w:sz="8" w:space="0" w:color="auto"/>
              <w:bottom w:val="nil"/>
              <w:right w:val="single" w:sz="4" w:space="0" w:color="auto"/>
            </w:tcBorders>
            <w:vAlign w:val="center"/>
          </w:tcPr>
          <w:p w14:paraId="7138DAA3" w14:textId="3A3CB981" w:rsidR="00C717DD" w:rsidRPr="00763299" w:rsidRDefault="00C717DD" w:rsidP="00C717DD">
            <w:pPr>
              <w:autoSpaceDE w:val="0"/>
              <w:autoSpaceDN w:val="0"/>
              <w:adjustRightInd w:val="0"/>
              <w:ind w:hanging="5"/>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120,303,853,244</w:t>
            </w:r>
          </w:p>
        </w:tc>
      </w:tr>
      <w:tr w:rsidR="00C717DD" w:rsidRPr="00ED4087" w14:paraId="42D41DF5" w14:textId="77777777" w:rsidTr="00ED4087">
        <w:trPr>
          <w:cantSplit/>
          <w:trHeight w:val="935"/>
        </w:trPr>
        <w:tc>
          <w:tcPr>
            <w:tcW w:w="3430" w:type="dxa"/>
            <w:tcBorders>
              <w:top w:val="nil"/>
              <w:bottom w:val="nil"/>
            </w:tcBorders>
            <w:vAlign w:val="center"/>
          </w:tcPr>
          <w:p w14:paraId="071484AE" w14:textId="53253418" w:rsidR="00C717DD" w:rsidRPr="00ED4087" w:rsidRDefault="00C717DD" w:rsidP="00C717DD">
            <w:pPr>
              <w:autoSpaceDE w:val="0"/>
              <w:autoSpaceDN w:val="0"/>
              <w:adjustRightInd w:val="0"/>
              <w:spacing w:line="240" w:lineRule="exact"/>
              <w:jc w:val="distribute"/>
              <w:rPr>
                <w:rFonts w:ascii="標楷體" w:eastAsia="標楷體" w:hAnsi="標楷體"/>
                <w:b/>
                <w:noProof/>
                <w:color w:val="000000" w:themeColor="text1"/>
                <w:sz w:val="20"/>
                <w:szCs w:val="20"/>
              </w:rPr>
            </w:pPr>
            <w:r w:rsidRPr="00ED4087">
              <w:rPr>
                <w:rFonts w:ascii="標楷體" w:eastAsia="標楷體" w:hAnsi="標楷體" w:hint="eastAsia"/>
                <w:b/>
                <w:noProof/>
                <w:color w:val="000000" w:themeColor="text1"/>
                <w:sz w:val="20"/>
                <w:szCs w:val="20"/>
              </w:rPr>
              <w:t>新北市政府衛生局主管</w:t>
            </w:r>
          </w:p>
        </w:tc>
        <w:tc>
          <w:tcPr>
            <w:tcW w:w="1630" w:type="dxa"/>
            <w:tcBorders>
              <w:top w:val="nil"/>
              <w:bottom w:val="nil"/>
            </w:tcBorders>
            <w:vAlign w:val="center"/>
          </w:tcPr>
          <w:p w14:paraId="3932ABC7" w14:textId="6EDAA403"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7,943,317,715</w:t>
            </w:r>
          </w:p>
        </w:tc>
        <w:tc>
          <w:tcPr>
            <w:tcW w:w="1630" w:type="dxa"/>
            <w:tcBorders>
              <w:top w:val="nil"/>
              <w:bottom w:val="nil"/>
            </w:tcBorders>
            <w:vAlign w:val="center"/>
          </w:tcPr>
          <w:p w14:paraId="67F4BD58" w14:textId="3D2DAC9E"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1,319,708,066</w:t>
            </w:r>
          </w:p>
        </w:tc>
        <w:tc>
          <w:tcPr>
            <w:tcW w:w="1630" w:type="dxa"/>
            <w:tcBorders>
              <w:top w:val="nil"/>
              <w:bottom w:val="nil"/>
            </w:tcBorders>
            <w:vAlign w:val="center"/>
          </w:tcPr>
          <w:p w14:paraId="3310C0D2" w14:textId="762944C1"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1,212,236,680</w:t>
            </w:r>
          </w:p>
        </w:tc>
        <w:tc>
          <w:tcPr>
            <w:tcW w:w="1631" w:type="dxa"/>
            <w:tcBorders>
              <w:top w:val="nil"/>
              <w:bottom w:val="nil"/>
              <w:right w:val="single" w:sz="4" w:space="0" w:color="auto"/>
            </w:tcBorders>
            <w:vAlign w:val="center"/>
          </w:tcPr>
          <w:p w14:paraId="24C208B0" w14:textId="2B29FE48"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w:t>
            </w:r>
          </w:p>
        </w:tc>
      </w:tr>
      <w:tr w:rsidR="00C717DD" w:rsidRPr="00ED4087" w14:paraId="293CBCE1" w14:textId="77777777" w:rsidTr="00ED4087">
        <w:trPr>
          <w:cantSplit/>
          <w:trHeight w:val="935"/>
        </w:trPr>
        <w:tc>
          <w:tcPr>
            <w:tcW w:w="3430" w:type="dxa"/>
            <w:tcBorders>
              <w:top w:val="nil"/>
              <w:bottom w:val="nil"/>
            </w:tcBorders>
            <w:vAlign w:val="center"/>
          </w:tcPr>
          <w:p w14:paraId="5E8E078F" w14:textId="594366C9" w:rsidR="00C717DD" w:rsidRPr="00ED4087" w:rsidRDefault="00C717DD" w:rsidP="00B1234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新北市醫療作業基金</w:t>
            </w:r>
          </w:p>
        </w:tc>
        <w:tc>
          <w:tcPr>
            <w:tcW w:w="1630" w:type="dxa"/>
            <w:tcBorders>
              <w:top w:val="nil"/>
              <w:bottom w:val="nil"/>
            </w:tcBorders>
            <w:vAlign w:val="center"/>
          </w:tcPr>
          <w:p w14:paraId="09C4E4B3" w14:textId="4DB04DA3"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7,943,317,715</w:t>
            </w:r>
          </w:p>
        </w:tc>
        <w:tc>
          <w:tcPr>
            <w:tcW w:w="1630" w:type="dxa"/>
            <w:tcBorders>
              <w:top w:val="nil"/>
              <w:bottom w:val="nil"/>
            </w:tcBorders>
            <w:vAlign w:val="center"/>
          </w:tcPr>
          <w:p w14:paraId="61866225" w14:textId="19C85D83"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1,319,708,066</w:t>
            </w:r>
          </w:p>
        </w:tc>
        <w:tc>
          <w:tcPr>
            <w:tcW w:w="1630" w:type="dxa"/>
            <w:tcBorders>
              <w:top w:val="nil"/>
              <w:bottom w:val="nil"/>
            </w:tcBorders>
            <w:vAlign w:val="center"/>
          </w:tcPr>
          <w:p w14:paraId="7B700B57" w14:textId="53A7DE58"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1,212,236,680</w:t>
            </w:r>
          </w:p>
        </w:tc>
        <w:tc>
          <w:tcPr>
            <w:tcW w:w="1631" w:type="dxa"/>
            <w:tcBorders>
              <w:top w:val="nil"/>
              <w:bottom w:val="nil"/>
              <w:right w:val="single" w:sz="4" w:space="0" w:color="auto"/>
            </w:tcBorders>
            <w:vAlign w:val="center"/>
          </w:tcPr>
          <w:p w14:paraId="14700A02" w14:textId="0FB8F4BD"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w:t>
            </w:r>
          </w:p>
        </w:tc>
      </w:tr>
      <w:tr w:rsidR="00C717DD" w:rsidRPr="00ED4087" w14:paraId="5468564F" w14:textId="77777777" w:rsidTr="00ED4087">
        <w:trPr>
          <w:cantSplit/>
          <w:trHeight w:val="935"/>
        </w:trPr>
        <w:tc>
          <w:tcPr>
            <w:tcW w:w="3430" w:type="dxa"/>
            <w:tcBorders>
              <w:top w:val="nil"/>
              <w:bottom w:val="nil"/>
            </w:tcBorders>
            <w:vAlign w:val="center"/>
          </w:tcPr>
          <w:p w14:paraId="1A26C886" w14:textId="004A119D"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新北市政府城鄉發展局主管</w:t>
            </w:r>
          </w:p>
        </w:tc>
        <w:tc>
          <w:tcPr>
            <w:tcW w:w="1630" w:type="dxa"/>
            <w:tcBorders>
              <w:top w:val="nil"/>
              <w:bottom w:val="nil"/>
            </w:tcBorders>
            <w:vAlign w:val="center"/>
          </w:tcPr>
          <w:p w14:paraId="5CE78CC7" w14:textId="7193C780"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33,869,934,235</w:t>
            </w:r>
          </w:p>
        </w:tc>
        <w:tc>
          <w:tcPr>
            <w:tcW w:w="1630" w:type="dxa"/>
            <w:tcBorders>
              <w:top w:val="nil"/>
              <w:bottom w:val="nil"/>
            </w:tcBorders>
            <w:vAlign w:val="center"/>
          </w:tcPr>
          <w:p w14:paraId="3A108ECD" w14:textId="797FA416"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17,752,262,460</w:t>
            </w:r>
          </w:p>
        </w:tc>
        <w:tc>
          <w:tcPr>
            <w:tcW w:w="1630" w:type="dxa"/>
            <w:tcBorders>
              <w:top w:val="nil"/>
              <w:bottom w:val="nil"/>
            </w:tcBorders>
            <w:vAlign w:val="center"/>
          </w:tcPr>
          <w:p w14:paraId="28432684" w14:textId="58C48DA3"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447,252,333</w:t>
            </w:r>
          </w:p>
        </w:tc>
        <w:tc>
          <w:tcPr>
            <w:tcW w:w="1631" w:type="dxa"/>
            <w:tcBorders>
              <w:top w:val="nil"/>
              <w:bottom w:val="nil"/>
              <w:right w:val="single" w:sz="4" w:space="0" w:color="auto"/>
            </w:tcBorders>
            <w:vAlign w:val="center"/>
          </w:tcPr>
          <w:p w14:paraId="332959D7" w14:textId="027E0007"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15,516,376,136</w:t>
            </w:r>
          </w:p>
        </w:tc>
      </w:tr>
      <w:tr w:rsidR="00C717DD" w:rsidRPr="00ED4087" w14:paraId="55651397" w14:textId="77777777" w:rsidTr="00ED4087">
        <w:trPr>
          <w:cantSplit/>
          <w:trHeight w:val="935"/>
        </w:trPr>
        <w:tc>
          <w:tcPr>
            <w:tcW w:w="3430" w:type="dxa"/>
            <w:tcBorders>
              <w:top w:val="nil"/>
              <w:bottom w:val="nil"/>
            </w:tcBorders>
            <w:vAlign w:val="center"/>
          </w:tcPr>
          <w:p w14:paraId="41C4004C" w14:textId="74E4ACB4" w:rsidR="00C717DD" w:rsidRPr="00ED4087" w:rsidRDefault="00C717DD"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新北市城鄉發展基金</w:t>
            </w:r>
          </w:p>
        </w:tc>
        <w:tc>
          <w:tcPr>
            <w:tcW w:w="1630" w:type="dxa"/>
            <w:tcBorders>
              <w:top w:val="nil"/>
              <w:bottom w:val="nil"/>
            </w:tcBorders>
            <w:vAlign w:val="center"/>
          </w:tcPr>
          <w:p w14:paraId="174C3728" w14:textId="53ECF392"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33,869,934,235</w:t>
            </w:r>
          </w:p>
        </w:tc>
        <w:tc>
          <w:tcPr>
            <w:tcW w:w="1630" w:type="dxa"/>
            <w:tcBorders>
              <w:top w:val="nil"/>
              <w:bottom w:val="nil"/>
            </w:tcBorders>
            <w:vAlign w:val="center"/>
          </w:tcPr>
          <w:p w14:paraId="61ECC150" w14:textId="4260A950"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17,752,262,460</w:t>
            </w:r>
          </w:p>
        </w:tc>
        <w:tc>
          <w:tcPr>
            <w:tcW w:w="1630" w:type="dxa"/>
            <w:tcBorders>
              <w:top w:val="nil"/>
              <w:bottom w:val="nil"/>
            </w:tcBorders>
            <w:vAlign w:val="center"/>
          </w:tcPr>
          <w:p w14:paraId="52C0F45A" w14:textId="33978A9E"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447,252,333</w:t>
            </w:r>
          </w:p>
        </w:tc>
        <w:tc>
          <w:tcPr>
            <w:tcW w:w="1631" w:type="dxa"/>
            <w:tcBorders>
              <w:top w:val="nil"/>
              <w:bottom w:val="nil"/>
              <w:right w:val="single" w:sz="4" w:space="0" w:color="auto"/>
            </w:tcBorders>
            <w:vAlign w:val="center"/>
          </w:tcPr>
          <w:p w14:paraId="4F6AF5D0" w14:textId="3C22BC41"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15,516,376,136</w:t>
            </w:r>
          </w:p>
        </w:tc>
      </w:tr>
      <w:tr w:rsidR="00C717DD" w:rsidRPr="00ED4087" w14:paraId="1DAB737E" w14:textId="77777777" w:rsidTr="00ED4087">
        <w:trPr>
          <w:cantSplit/>
          <w:trHeight w:val="935"/>
        </w:trPr>
        <w:tc>
          <w:tcPr>
            <w:tcW w:w="3430" w:type="dxa"/>
            <w:tcBorders>
              <w:top w:val="nil"/>
              <w:bottom w:val="nil"/>
            </w:tcBorders>
            <w:vAlign w:val="center"/>
          </w:tcPr>
          <w:p w14:paraId="21AD5855" w14:textId="6DC8BF8F"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新北市政府地政局主管</w:t>
            </w:r>
          </w:p>
        </w:tc>
        <w:tc>
          <w:tcPr>
            <w:tcW w:w="1630" w:type="dxa"/>
            <w:tcBorders>
              <w:top w:val="nil"/>
              <w:bottom w:val="nil"/>
            </w:tcBorders>
            <w:vAlign w:val="center"/>
          </w:tcPr>
          <w:p w14:paraId="12226B81" w14:textId="797B8E81"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53,075,883,115</w:t>
            </w:r>
          </w:p>
        </w:tc>
        <w:tc>
          <w:tcPr>
            <w:tcW w:w="1630" w:type="dxa"/>
            <w:tcBorders>
              <w:top w:val="nil"/>
              <w:bottom w:val="nil"/>
            </w:tcBorders>
            <w:vAlign w:val="center"/>
          </w:tcPr>
          <w:p w14:paraId="4D82F74C" w14:textId="4C3C7468"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34,482,776,001</w:t>
            </w:r>
          </w:p>
        </w:tc>
        <w:tc>
          <w:tcPr>
            <w:tcW w:w="1630" w:type="dxa"/>
            <w:tcBorders>
              <w:top w:val="nil"/>
              <w:bottom w:val="nil"/>
            </w:tcBorders>
            <w:vAlign w:val="center"/>
          </w:tcPr>
          <w:p w14:paraId="34560ABB" w14:textId="34E03A04"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6,490,909,998</w:t>
            </w:r>
          </w:p>
        </w:tc>
        <w:tc>
          <w:tcPr>
            <w:tcW w:w="1631" w:type="dxa"/>
            <w:tcBorders>
              <w:top w:val="nil"/>
              <w:bottom w:val="nil"/>
              <w:right w:val="single" w:sz="4" w:space="0" w:color="auto"/>
            </w:tcBorders>
            <w:vAlign w:val="center"/>
          </w:tcPr>
          <w:p w14:paraId="63E685E4" w14:textId="3EB6706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23,711,863,361</w:t>
            </w:r>
          </w:p>
        </w:tc>
      </w:tr>
      <w:tr w:rsidR="00C717DD" w:rsidRPr="00ED4087" w14:paraId="6743136B" w14:textId="77777777" w:rsidTr="00ED4087">
        <w:trPr>
          <w:cantSplit/>
          <w:trHeight w:val="935"/>
        </w:trPr>
        <w:tc>
          <w:tcPr>
            <w:tcW w:w="3430" w:type="dxa"/>
            <w:tcBorders>
              <w:top w:val="nil"/>
              <w:bottom w:val="nil"/>
            </w:tcBorders>
            <w:vAlign w:val="center"/>
          </w:tcPr>
          <w:p w14:paraId="557A5F52" w14:textId="37EFF207" w:rsidR="00C717DD" w:rsidRPr="00ED4087" w:rsidRDefault="00C717DD"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新北市實施平均地權基金</w:t>
            </w:r>
          </w:p>
        </w:tc>
        <w:tc>
          <w:tcPr>
            <w:tcW w:w="1630" w:type="dxa"/>
            <w:tcBorders>
              <w:top w:val="nil"/>
              <w:bottom w:val="nil"/>
            </w:tcBorders>
            <w:vAlign w:val="center"/>
          </w:tcPr>
          <w:p w14:paraId="52A7AF9E" w14:textId="1EB14D65"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53,075,883,115</w:t>
            </w:r>
          </w:p>
        </w:tc>
        <w:tc>
          <w:tcPr>
            <w:tcW w:w="1630" w:type="dxa"/>
            <w:tcBorders>
              <w:top w:val="nil"/>
              <w:bottom w:val="nil"/>
            </w:tcBorders>
            <w:vAlign w:val="center"/>
          </w:tcPr>
          <w:p w14:paraId="060930A5" w14:textId="0C69439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34,482,776,001</w:t>
            </w:r>
          </w:p>
        </w:tc>
        <w:tc>
          <w:tcPr>
            <w:tcW w:w="1630" w:type="dxa"/>
            <w:tcBorders>
              <w:top w:val="nil"/>
              <w:bottom w:val="nil"/>
            </w:tcBorders>
            <w:vAlign w:val="center"/>
          </w:tcPr>
          <w:p w14:paraId="299BE12A" w14:textId="3810AEED"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6,490,909,998</w:t>
            </w:r>
          </w:p>
        </w:tc>
        <w:tc>
          <w:tcPr>
            <w:tcW w:w="1631" w:type="dxa"/>
            <w:tcBorders>
              <w:top w:val="nil"/>
              <w:bottom w:val="nil"/>
              <w:right w:val="single" w:sz="4" w:space="0" w:color="auto"/>
            </w:tcBorders>
            <w:vAlign w:val="center"/>
          </w:tcPr>
          <w:p w14:paraId="5C19DD13" w14:textId="4F19C723"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23,711,863,361</w:t>
            </w:r>
          </w:p>
        </w:tc>
      </w:tr>
      <w:tr w:rsidR="00C717DD" w:rsidRPr="00ED4087" w14:paraId="4D3B2E9C" w14:textId="77777777" w:rsidTr="00ED4087">
        <w:trPr>
          <w:cantSplit/>
          <w:trHeight w:val="935"/>
        </w:trPr>
        <w:tc>
          <w:tcPr>
            <w:tcW w:w="3430" w:type="dxa"/>
            <w:tcBorders>
              <w:top w:val="nil"/>
              <w:bottom w:val="nil"/>
            </w:tcBorders>
            <w:vAlign w:val="center"/>
          </w:tcPr>
          <w:p w14:paraId="134CD0D5" w14:textId="3E4FFA88"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新北市政府交通局主管</w:t>
            </w:r>
          </w:p>
        </w:tc>
        <w:tc>
          <w:tcPr>
            <w:tcW w:w="1630" w:type="dxa"/>
            <w:tcBorders>
              <w:top w:val="nil"/>
              <w:bottom w:val="nil"/>
            </w:tcBorders>
            <w:vAlign w:val="center"/>
          </w:tcPr>
          <w:p w14:paraId="04F43082" w14:textId="62F1BF70"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72,052,274,152</w:t>
            </w:r>
          </w:p>
        </w:tc>
        <w:tc>
          <w:tcPr>
            <w:tcW w:w="1630" w:type="dxa"/>
            <w:tcBorders>
              <w:top w:val="nil"/>
              <w:bottom w:val="nil"/>
            </w:tcBorders>
            <w:vAlign w:val="center"/>
          </w:tcPr>
          <w:p w14:paraId="26F59663" w14:textId="06F94FC0"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8,921,489,777</w:t>
            </w:r>
          </w:p>
        </w:tc>
        <w:tc>
          <w:tcPr>
            <w:tcW w:w="1630" w:type="dxa"/>
            <w:tcBorders>
              <w:top w:val="nil"/>
              <w:bottom w:val="nil"/>
            </w:tcBorders>
            <w:vAlign w:val="center"/>
          </w:tcPr>
          <w:p w14:paraId="36971F6B" w14:textId="1D6D64E1"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534,094,772</w:t>
            </w:r>
          </w:p>
        </w:tc>
        <w:tc>
          <w:tcPr>
            <w:tcW w:w="1631" w:type="dxa"/>
            <w:tcBorders>
              <w:top w:val="nil"/>
              <w:bottom w:val="nil"/>
              <w:right w:val="single" w:sz="4" w:space="0" w:color="auto"/>
            </w:tcBorders>
            <w:vAlign w:val="center"/>
          </w:tcPr>
          <w:p w14:paraId="5E9D2256" w14:textId="5B711149"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8,160,350,000</w:t>
            </w:r>
          </w:p>
        </w:tc>
      </w:tr>
      <w:tr w:rsidR="00C717DD" w:rsidRPr="00ED4087" w14:paraId="5C48C40A" w14:textId="77777777" w:rsidTr="00ED4087">
        <w:trPr>
          <w:cantSplit/>
          <w:trHeight w:val="935"/>
        </w:trPr>
        <w:tc>
          <w:tcPr>
            <w:tcW w:w="3430" w:type="dxa"/>
            <w:tcBorders>
              <w:top w:val="nil"/>
              <w:bottom w:val="nil"/>
            </w:tcBorders>
            <w:vAlign w:val="center"/>
          </w:tcPr>
          <w:p w14:paraId="7277E9B1" w14:textId="70A0C3FC" w:rsidR="00C717DD" w:rsidRPr="00ED4087" w:rsidRDefault="00C717DD"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新北市停車場作業基金</w:t>
            </w:r>
          </w:p>
        </w:tc>
        <w:tc>
          <w:tcPr>
            <w:tcW w:w="1630" w:type="dxa"/>
            <w:tcBorders>
              <w:top w:val="nil"/>
              <w:bottom w:val="nil"/>
            </w:tcBorders>
            <w:vAlign w:val="center"/>
          </w:tcPr>
          <w:p w14:paraId="7D4D0F07" w14:textId="2071CCDD"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72,052,274,152</w:t>
            </w:r>
          </w:p>
        </w:tc>
        <w:tc>
          <w:tcPr>
            <w:tcW w:w="1630" w:type="dxa"/>
            <w:tcBorders>
              <w:top w:val="nil"/>
              <w:bottom w:val="nil"/>
            </w:tcBorders>
            <w:vAlign w:val="center"/>
          </w:tcPr>
          <w:p w14:paraId="104676C2" w14:textId="789385F7"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8,921,489,777</w:t>
            </w:r>
          </w:p>
        </w:tc>
        <w:tc>
          <w:tcPr>
            <w:tcW w:w="1630" w:type="dxa"/>
            <w:tcBorders>
              <w:top w:val="nil"/>
              <w:bottom w:val="nil"/>
            </w:tcBorders>
            <w:vAlign w:val="center"/>
          </w:tcPr>
          <w:p w14:paraId="7A46A3A6" w14:textId="38FD44B5"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534,094,772</w:t>
            </w:r>
          </w:p>
        </w:tc>
        <w:tc>
          <w:tcPr>
            <w:tcW w:w="1631" w:type="dxa"/>
            <w:tcBorders>
              <w:top w:val="nil"/>
              <w:bottom w:val="nil"/>
              <w:right w:val="single" w:sz="4" w:space="0" w:color="auto"/>
            </w:tcBorders>
            <w:vAlign w:val="center"/>
          </w:tcPr>
          <w:p w14:paraId="030119D5" w14:textId="5C2F2317"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8,160,350,000</w:t>
            </w:r>
          </w:p>
        </w:tc>
      </w:tr>
      <w:tr w:rsidR="00C717DD" w:rsidRPr="00ED4087" w14:paraId="70805A51" w14:textId="77777777" w:rsidTr="00ED4087">
        <w:trPr>
          <w:cantSplit/>
          <w:trHeight w:val="935"/>
        </w:trPr>
        <w:tc>
          <w:tcPr>
            <w:tcW w:w="3430" w:type="dxa"/>
            <w:tcBorders>
              <w:top w:val="nil"/>
              <w:bottom w:val="nil"/>
            </w:tcBorders>
            <w:vAlign w:val="center"/>
          </w:tcPr>
          <w:p w14:paraId="6E958E4C" w14:textId="27B6B49A"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新北市政府捷運工程局主管</w:t>
            </w:r>
          </w:p>
        </w:tc>
        <w:tc>
          <w:tcPr>
            <w:tcW w:w="1630" w:type="dxa"/>
            <w:tcBorders>
              <w:top w:val="nil"/>
              <w:bottom w:val="nil"/>
            </w:tcBorders>
            <w:vAlign w:val="center"/>
          </w:tcPr>
          <w:p w14:paraId="7A80E235" w14:textId="28D4882B" w:rsidR="00C717DD" w:rsidRPr="00763299" w:rsidRDefault="00C717DD" w:rsidP="00C717DD">
            <w:pPr>
              <w:autoSpaceDE w:val="0"/>
              <w:autoSpaceDN w:val="0"/>
              <w:adjustRightInd w:val="0"/>
              <w:ind w:hanging="28"/>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215,601,074,281</w:t>
            </w:r>
          </w:p>
        </w:tc>
        <w:tc>
          <w:tcPr>
            <w:tcW w:w="1630" w:type="dxa"/>
            <w:tcBorders>
              <w:top w:val="nil"/>
              <w:bottom w:val="nil"/>
            </w:tcBorders>
            <w:vAlign w:val="center"/>
          </w:tcPr>
          <w:p w14:paraId="3D72FAF9" w14:textId="3BC07C1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89,361,473,765</w:t>
            </w:r>
          </w:p>
        </w:tc>
        <w:tc>
          <w:tcPr>
            <w:tcW w:w="1630" w:type="dxa"/>
            <w:tcBorders>
              <w:top w:val="nil"/>
              <w:bottom w:val="nil"/>
            </w:tcBorders>
            <w:vAlign w:val="center"/>
          </w:tcPr>
          <w:p w14:paraId="7F12F5B3" w14:textId="769BFC88"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16,703,106,250</w:t>
            </w:r>
          </w:p>
        </w:tc>
        <w:tc>
          <w:tcPr>
            <w:tcW w:w="1631" w:type="dxa"/>
            <w:tcBorders>
              <w:top w:val="nil"/>
              <w:bottom w:val="nil"/>
              <w:right w:val="single" w:sz="4" w:space="0" w:color="auto"/>
            </w:tcBorders>
            <w:vAlign w:val="center"/>
          </w:tcPr>
          <w:p w14:paraId="1568CCAA" w14:textId="38E18367"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72,186,224,747</w:t>
            </w:r>
          </w:p>
        </w:tc>
      </w:tr>
      <w:tr w:rsidR="00C717DD" w:rsidRPr="00ED4087" w14:paraId="6BC3C10F" w14:textId="77777777" w:rsidTr="00ED4087">
        <w:trPr>
          <w:cantSplit/>
          <w:trHeight w:val="935"/>
        </w:trPr>
        <w:tc>
          <w:tcPr>
            <w:tcW w:w="3430" w:type="dxa"/>
            <w:tcBorders>
              <w:top w:val="nil"/>
              <w:bottom w:val="nil"/>
            </w:tcBorders>
            <w:vAlign w:val="center"/>
          </w:tcPr>
          <w:p w14:paraId="0715B6FC" w14:textId="0828961D" w:rsidR="00C717DD" w:rsidRPr="00ED4087" w:rsidRDefault="00C717DD" w:rsidP="00C717DD">
            <w:pPr>
              <w:autoSpaceDE w:val="0"/>
              <w:autoSpaceDN w:val="0"/>
              <w:adjustRightInd w:val="0"/>
              <w:spacing w:line="240" w:lineRule="exact"/>
              <w:ind w:leftChars="100" w:left="240"/>
              <w:jc w:val="distribute"/>
              <w:rPr>
                <w:rFonts w:ascii="標楷體" w:eastAsia="標楷體" w:hAnsi="標楷體"/>
                <w:color w:val="000000" w:themeColor="text1"/>
                <w:sz w:val="20"/>
                <w:szCs w:val="20"/>
              </w:rPr>
            </w:pPr>
            <w:r w:rsidRPr="00ED4087">
              <w:rPr>
                <w:rFonts w:ascii="標楷體" w:eastAsia="標楷體" w:hAnsi="標楷體" w:hint="eastAsia"/>
                <w:noProof/>
                <w:color w:val="000000" w:themeColor="text1"/>
                <w:sz w:val="20"/>
                <w:szCs w:val="20"/>
              </w:rPr>
              <w:t>新北市軌道建設發展基金</w:t>
            </w:r>
          </w:p>
        </w:tc>
        <w:tc>
          <w:tcPr>
            <w:tcW w:w="1630" w:type="dxa"/>
            <w:tcBorders>
              <w:top w:val="nil"/>
              <w:bottom w:val="nil"/>
            </w:tcBorders>
            <w:vAlign w:val="center"/>
          </w:tcPr>
          <w:p w14:paraId="6719A834" w14:textId="405A89FF" w:rsidR="00C717DD" w:rsidRPr="00763299" w:rsidRDefault="00C717DD" w:rsidP="00C717DD">
            <w:pPr>
              <w:autoSpaceDE w:val="0"/>
              <w:autoSpaceDN w:val="0"/>
              <w:adjustRightInd w:val="0"/>
              <w:ind w:hanging="28"/>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215,601,074,281</w:t>
            </w:r>
          </w:p>
        </w:tc>
        <w:tc>
          <w:tcPr>
            <w:tcW w:w="1630" w:type="dxa"/>
            <w:tcBorders>
              <w:top w:val="nil"/>
              <w:bottom w:val="nil"/>
            </w:tcBorders>
            <w:vAlign w:val="center"/>
          </w:tcPr>
          <w:p w14:paraId="5E56B7BE" w14:textId="24667097"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89,361,473,765</w:t>
            </w:r>
          </w:p>
        </w:tc>
        <w:tc>
          <w:tcPr>
            <w:tcW w:w="1630" w:type="dxa"/>
            <w:tcBorders>
              <w:top w:val="nil"/>
              <w:bottom w:val="nil"/>
            </w:tcBorders>
            <w:vAlign w:val="center"/>
          </w:tcPr>
          <w:p w14:paraId="3FD3E098" w14:textId="7FDD44FD"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16,703,106,250</w:t>
            </w:r>
          </w:p>
        </w:tc>
        <w:tc>
          <w:tcPr>
            <w:tcW w:w="1631" w:type="dxa"/>
            <w:tcBorders>
              <w:top w:val="nil"/>
              <w:bottom w:val="nil"/>
              <w:right w:val="single" w:sz="4" w:space="0" w:color="auto"/>
            </w:tcBorders>
            <w:vAlign w:val="center"/>
          </w:tcPr>
          <w:p w14:paraId="3E5C08A0" w14:textId="0665D9DB"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72,186,224,747</w:t>
            </w:r>
          </w:p>
        </w:tc>
      </w:tr>
      <w:tr w:rsidR="00C717DD" w:rsidRPr="00ED4087" w14:paraId="74C0CC9B" w14:textId="77777777" w:rsidTr="00ED4087">
        <w:trPr>
          <w:cantSplit/>
          <w:trHeight w:val="935"/>
        </w:trPr>
        <w:tc>
          <w:tcPr>
            <w:tcW w:w="3430" w:type="dxa"/>
            <w:tcBorders>
              <w:top w:val="nil"/>
              <w:bottom w:val="nil"/>
            </w:tcBorders>
            <w:vAlign w:val="center"/>
          </w:tcPr>
          <w:p w14:paraId="4FD23B9C" w14:textId="5B31350D" w:rsidR="00C717DD" w:rsidRPr="00ED4087" w:rsidRDefault="00C717DD" w:rsidP="00C717DD">
            <w:pPr>
              <w:autoSpaceDE w:val="0"/>
              <w:autoSpaceDN w:val="0"/>
              <w:adjustRightInd w:val="0"/>
              <w:spacing w:line="240" w:lineRule="exact"/>
              <w:jc w:val="distribute"/>
              <w:rPr>
                <w:rFonts w:ascii="標楷體" w:eastAsia="標楷體" w:hAnsi="標楷體"/>
                <w:b/>
                <w:color w:val="000000" w:themeColor="text1"/>
                <w:sz w:val="20"/>
                <w:szCs w:val="20"/>
              </w:rPr>
            </w:pPr>
            <w:r w:rsidRPr="00ED4087">
              <w:rPr>
                <w:rFonts w:ascii="標楷體" w:eastAsia="標楷體" w:hAnsi="標楷體" w:hint="eastAsia"/>
                <w:b/>
                <w:noProof/>
                <w:color w:val="000000" w:themeColor="text1"/>
                <w:sz w:val="20"/>
                <w:szCs w:val="20"/>
              </w:rPr>
              <w:t>新北市政府經濟發展局主管</w:t>
            </w:r>
          </w:p>
        </w:tc>
        <w:tc>
          <w:tcPr>
            <w:tcW w:w="1630" w:type="dxa"/>
            <w:tcBorders>
              <w:top w:val="nil"/>
              <w:bottom w:val="nil"/>
            </w:tcBorders>
            <w:vAlign w:val="center"/>
          </w:tcPr>
          <w:p w14:paraId="4F459D86" w14:textId="1D0F2226"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4,001,535,731</w:t>
            </w:r>
          </w:p>
        </w:tc>
        <w:tc>
          <w:tcPr>
            <w:tcW w:w="1630" w:type="dxa"/>
            <w:tcBorders>
              <w:top w:val="nil"/>
              <w:bottom w:val="nil"/>
            </w:tcBorders>
            <w:vAlign w:val="center"/>
          </w:tcPr>
          <w:p w14:paraId="3CB8ECF4" w14:textId="06F0DCA2"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800,392,004</w:t>
            </w:r>
          </w:p>
        </w:tc>
        <w:tc>
          <w:tcPr>
            <w:tcW w:w="1630" w:type="dxa"/>
            <w:tcBorders>
              <w:top w:val="nil"/>
              <w:bottom w:val="nil"/>
            </w:tcBorders>
            <w:vAlign w:val="center"/>
          </w:tcPr>
          <w:p w14:paraId="1D672D3A" w14:textId="5F1B8B74"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46,601,857</w:t>
            </w:r>
          </w:p>
        </w:tc>
        <w:tc>
          <w:tcPr>
            <w:tcW w:w="1631" w:type="dxa"/>
            <w:tcBorders>
              <w:top w:val="nil"/>
              <w:bottom w:val="nil"/>
              <w:right w:val="single" w:sz="4" w:space="0" w:color="auto"/>
            </w:tcBorders>
            <w:vAlign w:val="center"/>
          </w:tcPr>
          <w:p w14:paraId="1A3EC2B8" w14:textId="29995C12"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b/>
                <w:color w:val="000000"/>
                <w:kern w:val="0"/>
                <w:sz w:val="20"/>
              </w:rPr>
              <w:t>729,039,000</w:t>
            </w:r>
          </w:p>
        </w:tc>
      </w:tr>
      <w:tr w:rsidR="00C717DD" w:rsidRPr="00ED4087" w14:paraId="580F3852" w14:textId="77777777" w:rsidTr="00ED4087">
        <w:trPr>
          <w:cantSplit/>
          <w:trHeight w:val="935"/>
        </w:trPr>
        <w:tc>
          <w:tcPr>
            <w:tcW w:w="3430" w:type="dxa"/>
            <w:tcBorders>
              <w:top w:val="nil"/>
              <w:bottom w:val="single" w:sz="8" w:space="0" w:color="auto"/>
            </w:tcBorders>
            <w:vAlign w:val="center"/>
          </w:tcPr>
          <w:p w14:paraId="23764641" w14:textId="44F29201" w:rsidR="00C717DD" w:rsidRPr="00ED4087" w:rsidRDefault="00C717DD" w:rsidP="00C717DD">
            <w:pPr>
              <w:autoSpaceDE w:val="0"/>
              <w:autoSpaceDN w:val="0"/>
              <w:adjustRightInd w:val="0"/>
              <w:spacing w:line="240" w:lineRule="exact"/>
              <w:ind w:leftChars="100" w:left="240"/>
              <w:jc w:val="distribute"/>
              <w:rPr>
                <w:rFonts w:ascii="標楷體" w:eastAsia="標楷體" w:hAnsi="標楷體"/>
                <w:color w:val="000000" w:themeColor="text1"/>
                <w:spacing w:val="-6"/>
                <w:sz w:val="20"/>
                <w:szCs w:val="20"/>
              </w:rPr>
            </w:pPr>
            <w:r w:rsidRPr="00ED4087">
              <w:rPr>
                <w:rFonts w:ascii="標楷體" w:eastAsia="標楷體" w:hAnsi="標楷體" w:hint="eastAsia"/>
                <w:noProof/>
                <w:color w:val="000000" w:themeColor="text1"/>
                <w:spacing w:val="-6"/>
                <w:sz w:val="20"/>
                <w:szCs w:val="20"/>
              </w:rPr>
              <w:t>新北市工業及產業用地開發管理基金</w:t>
            </w:r>
          </w:p>
        </w:tc>
        <w:tc>
          <w:tcPr>
            <w:tcW w:w="1630" w:type="dxa"/>
            <w:tcBorders>
              <w:top w:val="nil"/>
              <w:bottom w:val="single" w:sz="8" w:space="0" w:color="auto"/>
            </w:tcBorders>
            <w:vAlign w:val="center"/>
          </w:tcPr>
          <w:p w14:paraId="0B71ED7B" w14:textId="046AEEC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4,001,535,731</w:t>
            </w:r>
          </w:p>
        </w:tc>
        <w:tc>
          <w:tcPr>
            <w:tcW w:w="1630" w:type="dxa"/>
            <w:tcBorders>
              <w:top w:val="nil"/>
              <w:bottom w:val="single" w:sz="8" w:space="0" w:color="auto"/>
            </w:tcBorders>
            <w:vAlign w:val="center"/>
          </w:tcPr>
          <w:p w14:paraId="2CB02E33" w14:textId="5598475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800,392,004</w:t>
            </w:r>
          </w:p>
        </w:tc>
        <w:tc>
          <w:tcPr>
            <w:tcW w:w="1630" w:type="dxa"/>
            <w:tcBorders>
              <w:top w:val="nil"/>
              <w:bottom w:val="single" w:sz="8" w:space="0" w:color="auto"/>
            </w:tcBorders>
            <w:vAlign w:val="center"/>
          </w:tcPr>
          <w:p w14:paraId="7DE91BF0" w14:textId="78EF79BA"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46,601,857</w:t>
            </w:r>
          </w:p>
        </w:tc>
        <w:tc>
          <w:tcPr>
            <w:tcW w:w="1631" w:type="dxa"/>
            <w:tcBorders>
              <w:top w:val="nil"/>
              <w:bottom w:val="single" w:sz="8" w:space="0" w:color="auto"/>
              <w:right w:val="single" w:sz="4" w:space="0" w:color="auto"/>
            </w:tcBorders>
            <w:vAlign w:val="center"/>
          </w:tcPr>
          <w:p w14:paraId="72E1B5FA" w14:textId="1247785E" w:rsidR="00C717DD" w:rsidRPr="00763299" w:rsidRDefault="00C717DD" w:rsidP="00C717DD">
            <w:pPr>
              <w:autoSpaceDE w:val="0"/>
              <w:autoSpaceDN w:val="0"/>
              <w:adjustRightInd w:val="0"/>
              <w:ind w:firstLine="352"/>
              <w:jc w:val="right"/>
              <w:rPr>
                <w:rFonts w:asciiTheme="majorEastAsia" w:eastAsiaTheme="majorEastAsia" w:hAnsiTheme="majorEastAsia"/>
                <w:color w:val="000000"/>
                <w:kern w:val="0"/>
                <w:sz w:val="20"/>
                <w:szCs w:val="20"/>
                <w:highlight w:val="yellow"/>
              </w:rPr>
            </w:pPr>
            <w:r w:rsidRPr="0037730B">
              <w:rPr>
                <w:rFonts w:asciiTheme="minorEastAsia" w:hAnsiTheme="minorEastAsia" w:hint="eastAsia"/>
                <w:color w:val="000000"/>
                <w:kern w:val="0"/>
                <w:sz w:val="20"/>
              </w:rPr>
              <w:t>729,039,000</w:t>
            </w:r>
          </w:p>
        </w:tc>
      </w:tr>
    </w:tbl>
    <w:p w14:paraId="39058B83" w14:textId="53FBBFDA" w:rsidR="00F003BA" w:rsidRPr="00ED4087" w:rsidRDefault="00F003BA" w:rsidP="00F003BA">
      <w:pPr>
        <w:tabs>
          <w:tab w:val="center" w:pos="4920"/>
        </w:tabs>
        <w:snapToGrid w:val="0"/>
        <w:spacing w:line="480" w:lineRule="exact"/>
        <w:rPr>
          <w:rFonts w:ascii="標楷體" w:eastAsia="標楷體" w:hAnsi="標楷體" w:cs="Times New Roman"/>
          <w:bCs/>
          <w:color w:val="000000" w:themeColor="text1"/>
        </w:rPr>
      </w:pPr>
      <w:r w:rsidRPr="00ED4087">
        <w:rPr>
          <w:rFonts w:ascii="標楷體" w:eastAsia="標楷體" w:hAnsi="標楷體" w:cs="Times New Roman" w:hint="eastAsia"/>
          <w:b/>
          <w:color w:val="000000" w:themeColor="text1"/>
          <w:sz w:val="32"/>
          <w:szCs w:val="20"/>
          <w:u w:val="single" w:color="000000" w:themeColor="text1"/>
        </w:rPr>
        <w:lastRenderedPageBreak/>
        <w:t>平衡綜計表</w:t>
      </w:r>
      <w:r w:rsidRPr="00ED4087">
        <w:rPr>
          <w:rFonts w:ascii="標楷體" w:eastAsia="標楷體" w:hAnsi="標楷體" w:cs="Times New Roman" w:hint="eastAsia"/>
          <w:b/>
          <w:bCs/>
          <w:color w:val="000000" w:themeColor="text1"/>
          <w:u w:val="single"/>
        </w:rPr>
        <w:t>（基金別</w:t>
      </w:r>
      <w:r w:rsidR="00DF2E3D">
        <w:rPr>
          <w:rFonts w:ascii="標楷體" w:eastAsia="標楷體" w:hAnsi="標楷體" w:cs="Times New Roman" w:hint="eastAsia"/>
          <w:b/>
          <w:bCs/>
          <w:color w:val="000000" w:themeColor="text1"/>
          <w:u w:val="single"/>
        </w:rPr>
        <w:t>）</w:t>
      </w:r>
      <w:r w:rsidRPr="00ED4087">
        <w:rPr>
          <w:rFonts w:ascii="標楷體" w:eastAsia="標楷體" w:hAnsi="標楷體" w:cs="Times New Roman" w:hint="eastAsia"/>
          <w:bCs/>
          <w:color w:val="000000" w:themeColor="text1"/>
        </w:rPr>
        <w:t>（續</w:t>
      </w:r>
      <w:r w:rsidR="00DF2E3D">
        <w:rPr>
          <w:rFonts w:ascii="標楷體" w:eastAsia="標楷體" w:hAnsi="標楷體" w:cs="Times New Roman" w:hint="eastAsia"/>
          <w:bCs/>
          <w:color w:val="000000" w:themeColor="text1"/>
        </w:rPr>
        <w:t>）</w:t>
      </w:r>
    </w:p>
    <w:p w14:paraId="24C5E3F4" w14:textId="77777777" w:rsidR="00F003BA" w:rsidRPr="00ED4087" w:rsidRDefault="00F003BA" w:rsidP="00F003BA">
      <w:pPr>
        <w:tabs>
          <w:tab w:val="right" w:pos="9827"/>
        </w:tabs>
        <w:rPr>
          <w:rFonts w:ascii="標楷體" w:eastAsia="標楷體" w:hAnsi="標楷體" w:cs="Times New Roman"/>
          <w:color w:val="000000" w:themeColor="text1"/>
          <w:spacing w:val="-20"/>
          <w:sz w:val="18"/>
          <w:szCs w:val="20"/>
        </w:rPr>
      </w:pPr>
      <w:r w:rsidRPr="00ED4087">
        <w:rPr>
          <w:rFonts w:ascii="標楷體" w:eastAsia="標楷體" w:hAnsi="標楷體" w:cs="Times New Roman"/>
          <w:color w:val="000000" w:themeColor="text1"/>
          <w:szCs w:val="20"/>
        </w:rPr>
        <w:t>12</w:t>
      </w:r>
      <w:r w:rsidRPr="00ED4087">
        <w:rPr>
          <w:rFonts w:ascii="標楷體" w:eastAsia="標楷體" w:hAnsi="標楷體" w:cs="Times New Roman" w:hint="eastAsia"/>
          <w:color w:val="000000" w:themeColor="text1"/>
          <w:szCs w:val="20"/>
        </w:rPr>
        <w:t>月</w:t>
      </w:r>
      <w:r w:rsidRPr="00ED4087">
        <w:rPr>
          <w:rFonts w:ascii="標楷體" w:eastAsia="標楷體" w:hAnsi="標楷體" w:cs="Times New Roman"/>
          <w:color w:val="000000" w:themeColor="text1"/>
          <w:szCs w:val="20"/>
        </w:rPr>
        <w:t>31</w:t>
      </w:r>
      <w:r w:rsidRPr="00ED4087">
        <w:rPr>
          <w:rFonts w:ascii="標楷體" w:eastAsia="標楷體" w:hAnsi="標楷體" w:cs="Times New Roman" w:hint="eastAsia"/>
          <w:color w:val="000000" w:themeColor="text1"/>
          <w:szCs w:val="20"/>
        </w:rPr>
        <w:t>日</w:t>
      </w:r>
      <w:r w:rsidRPr="00ED4087">
        <w:rPr>
          <w:rFonts w:ascii="標楷體" w:eastAsia="標楷體" w:hAnsi="標楷體" w:cs="Times New Roman"/>
          <w:color w:val="000000" w:themeColor="text1"/>
          <w:szCs w:val="20"/>
        </w:rPr>
        <w:tab/>
      </w:r>
      <w:r w:rsidRPr="00ED4087">
        <w:rPr>
          <w:rFonts w:ascii="標楷體" w:eastAsia="標楷體" w:hAnsi="標楷體" w:cs="Times New Roman" w:hint="eastAsia"/>
          <w:color w:val="000000" w:themeColor="text1"/>
          <w:sz w:val="20"/>
          <w:szCs w:val="20"/>
        </w:rPr>
        <w:t>單位：新臺幣元</w:t>
      </w:r>
    </w:p>
    <w:tbl>
      <w:tblPr>
        <w:tblW w:w="0" w:type="auto"/>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54"/>
        <w:gridCol w:w="1654"/>
        <w:gridCol w:w="1655"/>
        <w:gridCol w:w="1654"/>
        <w:gridCol w:w="1654"/>
        <w:gridCol w:w="1655"/>
      </w:tblGrid>
      <w:tr w:rsidR="00F003BA" w:rsidRPr="00ED4087" w14:paraId="435D6F64" w14:textId="77777777" w:rsidTr="009F393E">
        <w:trPr>
          <w:cantSplit/>
          <w:trHeight w:val="986"/>
        </w:trPr>
        <w:tc>
          <w:tcPr>
            <w:tcW w:w="1654" w:type="dxa"/>
            <w:tcBorders>
              <w:top w:val="single" w:sz="8" w:space="0" w:color="auto"/>
              <w:bottom w:val="single" w:sz="8" w:space="0" w:color="auto"/>
            </w:tcBorders>
            <w:vAlign w:val="center"/>
          </w:tcPr>
          <w:p w14:paraId="56C6C66E" w14:textId="77777777" w:rsidR="00F003BA" w:rsidRPr="00ED4087" w:rsidRDefault="00F003BA"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其他負債</w:t>
            </w:r>
          </w:p>
        </w:tc>
        <w:tc>
          <w:tcPr>
            <w:tcW w:w="1654" w:type="dxa"/>
            <w:tcBorders>
              <w:top w:val="single" w:sz="8" w:space="0" w:color="auto"/>
              <w:bottom w:val="single" w:sz="8" w:space="0" w:color="auto"/>
            </w:tcBorders>
            <w:vAlign w:val="center"/>
          </w:tcPr>
          <w:p w14:paraId="22B74C0B" w14:textId="77777777" w:rsidR="00F003BA" w:rsidRPr="008C2CA4" w:rsidRDefault="00F003BA" w:rsidP="009F393E">
            <w:pPr>
              <w:adjustRightInd w:val="0"/>
              <w:snapToGrid w:val="0"/>
              <w:jc w:val="distribute"/>
              <w:rPr>
                <w:rFonts w:ascii="標楷體" w:eastAsia="標楷體" w:hAnsi="標楷體" w:cs="Times New Roman"/>
                <w:b/>
                <w:bCs/>
                <w:color w:val="000000" w:themeColor="text1"/>
                <w:sz w:val="20"/>
                <w:szCs w:val="20"/>
              </w:rPr>
            </w:pPr>
            <w:r w:rsidRPr="008C2CA4">
              <w:rPr>
                <w:rFonts w:ascii="標楷體" w:eastAsia="標楷體" w:hAnsi="標楷體" w:cs="Times New Roman" w:hint="eastAsia"/>
                <w:b/>
                <w:bCs/>
                <w:color w:val="000000" w:themeColor="text1"/>
                <w:sz w:val="20"/>
                <w:szCs w:val="20"/>
              </w:rPr>
              <w:t>淨值總額</w:t>
            </w:r>
          </w:p>
        </w:tc>
        <w:tc>
          <w:tcPr>
            <w:tcW w:w="1655" w:type="dxa"/>
            <w:tcBorders>
              <w:top w:val="single" w:sz="8" w:space="0" w:color="auto"/>
              <w:bottom w:val="single" w:sz="8" w:space="0" w:color="auto"/>
            </w:tcBorders>
            <w:vAlign w:val="center"/>
          </w:tcPr>
          <w:p w14:paraId="6CED12EB" w14:textId="77777777" w:rsidR="00F003BA" w:rsidRPr="00ED4087" w:rsidRDefault="00F003BA"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基金</w:t>
            </w:r>
          </w:p>
        </w:tc>
        <w:tc>
          <w:tcPr>
            <w:tcW w:w="1654" w:type="dxa"/>
            <w:tcBorders>
              <w:top w:val="single" w:sz="8" w:space="0" w:color="auto"/>
              <w:bottom w:val="single" w:sz="8" w:space="0" w:color="auto"/>
            </w:tcBorders>
            <w:vAlign w:val="center"/>
          </w:tcPr>
          <w:p w14:paraId="5DFBA1CD" w14:textId="77777777" w:rsidR="00F003BA" w:rsidRPr="00ED4087" w:rsidRDefault="00F003BA"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公積</w:t>
            </w:r>
          </w:p>
        </w:tc>
        <w:tc>
          <w:tcPr>
            <w:tcW w:w="1654" w:type="dxa"/>
            <w:tcBorders>
              <w:top w:val="single" w:sz="8" w:space="0" w:color="auto"/>
              <w:bottom w:val="single" w:sz="8" w:space="0" w:color="auto"/>
            </w:tcBorders>
            <w:vAlign w:val="center"/>
          </w:tcPr>
          <w:p w14:paraId="197B2CFC" w14:textId="77777777" w:rsidR="00F003BA" w:rsidRPr="00ED4087" w:rsidRDefault="00F003BA" w:rsidP="009F393E">
            <w:pPr>
              <w:adjustRightInd w:val="0"/>
              <w:snapToGrid w:val="0"/>
              <w:ind w:rightChars="10" w:right="24"/>
              <w:jc w:val="distribute"/>
              <w:rPr>
                <w:rFonts w:ascii="標楷體" w:eastAsia="標楷體" w:hAnsi="標楷體" w:cs="Times New Roman"/>
                <w:color w:val="000000" w:themeColor="text1"/>
                <w:spacing w:val="-20"/>
                <w:sz w:val="20"/>
                <w:szCs w:val="20"/>
              </w:rPr>
            </w:pPr>
            <w:r w:rsidRPr="00ED4087">
              <w:rPr>
                <w:rFonts w:ascii="標楷體" w:eastAsia="標楷體" w:hAnsi="標楷體" w:cs="Times New Roman" w:hint="eastAsia"/>
                <w:color w:val="000000" w:themeColor="text1"/>
                <w:spacing w:val="-20"/>
                <w:sz w:val="20"/>
                <w:szCs w:val="20"/>
              </w:rPr>
              <w:t>累積餘絀</w:t>
            </w:r>
          </w:p>
        </w:tc>
        <w:tc>
          <w:tcPr>
            <w:tcW w:w="1655" w:type="dxa"/>
            <w:tcBorders>
              <w:top w:val="single" w:sz="8" w:space="0" w:color="auto"/>
              <w:bottom w:val="single" w:sz="8" w:space="0" w:color="auto"/>
            </w:tcBorders>
            <w:vAlign w:val="center"/>
          </w:tcPr>
          <w:p w14:paraId="25798E86" w14:textId="77777777" w:rsidR="00F003BA" w:rsidRPr="00ED4087" w:rsidRDefault="00F003BA" w:rsidP="009F393E">
            <w:pPr>
              <w:adjustRightInd w:val="0"/>
              <w:snapToGrid w:val="0"/>
              <w:jc w:val="distribute"/>
              <w:rPr>
                <w:rFonts w:ascii="標楷體" w:eastAsia="標楷體" w:hAnsi="標楷體" w:cs="Times New Roman"/>
                <w:color w:val="000000" w:themeColor="text1"/>
                <w:sz w:val="20"/>
                <w:szCs w:val="20"/>
              </w:rPr>
            </w:pPr>
            <w:r w:rsidRPr="00ED4087">
              <w:rPr>
                <w:rFonts w:ascii="標楷體" w:eastAsia="標楷體" w:hAnsi="標楷體" w:cs="Times New Roman" w:hint="eastAsia"/>
                <w:color w:val="000000" w:themeColor="text1"/>
                <w:sz w:val="20"/>
                <w:szCs w:val="20"/>
              </w:rPr>
              <w:t>淨值其他項目</w:t>
            </w:r>
          </w:p>
        </w:tc>
      </w:tr>
      <w:tr w:rsidR="00F003BA" w:rsidRPr="00ED4087" w14:paraId="235D725F" w14:textId="77777777" w:rsidTr="009F393E">
        <w:trPr>
          <w:cantSplit/>
          <w:trHeight w:val="935"/>
        </w:trPr>
        <w:tc>
          <w:tcPr>
            <w:tcW w:w="1654" w:type="dxa"/>
            <w:tcBorders>
              <w:top w:val="single" w:sz="8" w:space="0" w:color="auto"/>
              <w:bottom w:val="nil"/>
            </w:tcBorders>
            <w:vAlign w:val="center"/>
          </w:tcPr>
          <w:p w14:paraId="7287187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6,900,046,939</w:t>
            </w:r>
          </w:p>
        </w:tc>
        <w:tc>
          <w:tcPr>
            <w:tcW w:w="1654" w:type="dxa"/>
            <w:tcBorders>
              <w:top w:val="single" w:sz="8" w:space="0" w:color="auto"/>
              <w:bottom w:val="nil"/>
            </w:tcBorders>
            <w:vAlign w:val="center"/>
          </w:tcPr>
          <w:p w14:paraId="43C22522" w14:textId="77777777" w:rsidR="00F003BA" w:rsidRPr="00763299" w:rsidRDefault="00F003BA" w:rsidP="009F393E">
            <w:pPr>
              <w:autoSpaceDE w:val="0"/>
              <w:autoSpaceDN w:val="0"/>
              <w:adjustRightInd w:val="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233,905,917,156</w:t>
            </w:r>
          </w:p>
        </w:tc>
        <w:tc>
          <w:tcPr>
            <w:tcW w:w="1655" w:type="dxa"/>
            <w:tcBorders>
              <w:top w:val="single" w:sz="8" w:space="0" w:color="auto"/>
              <w:bottom w:val="nil"/>
            </w:tcBorders>
            <w:vAlign w:val="center"/>
          </w:tcPr>
          <w:p w14:paraId="0A176119" w14:textId="77777777" w:rsidR="00F003BA" w:rsidRPr="00763299" w:rsidRDefault="00F003BA" w:rsidP="009F393E">
            <w:pPr>
              <w:autoSpaceDE w:val="0"/>
              <w:autoSpaceDN w:val="0"/>
              <w:adjustRightInd w:val="0"/>
              <w:ind w:hanging="18"/>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123,734,150,443</w:t>
            </w:r>
          </w:p>
        </w:tc>
        <w:tc>
          <w:tcPr>
            <w:tcW w:w="1654" w:type="dxa"/>
            <w:tcBorders>
              <w:top w:val="single" w:sz="8" w:space="0" w:color="auto"/>
              <w:bottom w:val="nil"/>
            </w:tcBorders>
            <w:vAlign w:val="center"/>
          </w:tcPr>
          <w:p w14:paraId="3DF4A41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15,523,991,656</w:t>
            </w:r>
          </w:p>
        </w:tc>
        <w:tc>
          <w:tcPr>
            <w:tcW w:w="1654" w:type="dxa"/>
            <w:tcBorders>
              <w:top w:val="single" w:sz="8" w:space="0" w:color="auto"/>
              <w:bottom w:val="nil"/>
            </w:tcBorders>
            <w:vAlign w:val="center"/>
          </w:tcPr>
          <w:p w14:paraId="6D48066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31,106,335,962</w:t>
            </w:r>
          </w:p>
        </w:tc>
        <w:tc>
          <w:tcPr>
            <w:tcW w:w="1655" w:type="dxa"/>
            <w:tcBorders>
              <w:top w:val="single" w:sz="8" w:space="0" w:color="auto"/>
              <w:bottom w:val="nil"/>
            </w:tcBorders>
            <w:vAlign w:val="center"/>
          </w:tcPr>
          <w:p w14:paraId="7F2AADE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63,541,439,095</w:t>
            </w:r>
          </w:p>
        </w:tc>
      </w:tr>
      <w:tr w:rsidR="00F003BA" w:rsidRPr="00ED4087" w14:paraId="0BF097B5" w14:textId="77777777" w:rsidTr="009F393E">
        <w:trPr>
          <w:cantSplit/>
          <w:trHeight w:val="935"/>
        </w:trPr>
        <w:tc>
          <w:tcPr>
            <w:tcW w:w="1654" w:type="dxa"/>
            <w:tcBorders>
              <w:top w:val="nil"/>
              <w:bottom w:val="nil"/>
            </w:tcBorders>
            <w:vAlign w:val="center"/>
          </w:tcPr>
          <w:p w14:paraId="52F9741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107,471,386</w:t>
            </w:r>
          </w:p>
        </w:tc>
        <w:tc>
          <w:tcPr>
            <w:tcW w:w="1654" w:type="dxa"/>
            <w:tcBorders>
              <w:top w:val="nil"/>
              <w:bottom w:val="nil"/>
            </w:tcBorders>
            <w:vAlign w:val="center"/>
          </w:tcPr>
          <w:p w14:paraId="46E66394" w14:textId="77777777" w:rsidR="00F003BA" w:rsidRPr="00763299" w:rsidRDefault="00F003BA" w:rsidP="009F393E">
            <w:pPr>
              <w:autoSpaceDE w:val="0"/>
              <w:autoSpaceDN w:val="0"/>
              <w:adjustRightInd w:val="0"/>
              <w:ind w:firstLine="384"/>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6,623,609,649</w:t>
            </w:r>
          </w:p>
        </w:tc>
        <w:tc>
          <w:tcPr>
            <w:tcW w:w="1655" w:type="dxa"/>
            <w:tcBorders>
              <w:top w:val="nil"/>
              <w:bottom w:val="nil"/>
            </w:tcBorders>
            <w:vAlign w:val="center"/>
          </w:tcPr>
          <w:p w14:paraId="0F86EF79"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884,295,076</w:t>
            </w:r>
          </w:p>
        </w:tc>
        <w:tc>
          <w:tcPr>
            <w:tcW w:w="1654" w:type="dxa"/>
            <w:tcBorders>
              <w:top w:val="nil"/>
              <w:bottom w:val="nil"/>
            </w:tcBorders>
            <w:vAlign w:val="center"/>
          </w:tcPr>
          <w:p w14:paraId="469DAC1B"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1,145,523,471</w:t>
            </w:r>
          </w:p>
        </w:tc>
        <w:tc>
          <w:tcPr>
            <w:tcW w:w="1654" w:type="dxa"/>
            <w:tcBorders>
              <w:top w:val="nil"/>
              <w:bottom w:val="nil"/>
            </w:tcBorders>
            <w:vAlign w:val="center"/>
          </w:tcPr>
          <w:p w14:paraId="29E055A9"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1,335,265,425</w:t>
            </w:r>
          </w:p>
        </w:tc>
        <w:tc>
          <w:tcPr>
            <w:tcW w:w="1655" w:type="dxa"/>
            <w:tcBorders>
              <w:top w:val="nil"/>
              <w:bottom w:val="nil"/>
            </w:tcBorders>
            <w:vAlign w:val="center"/>
          </w:tcPr>
          <w:p w14:paraId="1E4303A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3,258,525,677</w:t>
            </w:r>
          </w:p>
        </w:tc>
      </w:tr>
      <w:tr w:rsidR="00F003BA" w:rsidRPr="00ED4087" w14:paraId="55EAC6AA" w14:textId="77777777" w:rsidTr="009F393E">
        <w:trPr>
          <w:cantSplit/>
          <w:trHeight w:val="935"/>
        </w:trPr>
        <w:tc>
          <w:tcPr>
            <w:tcW w:w="1654" w:type="dxa"/>
            <w:tcBorders>
              <w:top w:val="nil"/>
              <w:bottom w:val="nil"/>
            </w:tcBorders>
            <w:vAlign w:val="center"/>
          </w:tcPr>
          <w:p w14:paraId="27F8B36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107,471,386</w:t>
            </w:r>
          </w:p>
        </w:tc>
        <w:tc>
          <w:tcPr>
            <w:tcW w:w="1654" w:type="dxa"/>
            <w:tcBorders>
              <w:top w:val="nil"/>
              <w:bottom w:val="nil"/>
            </w:tcBorders>
            <w:vAlign w:val="center"/>
          </w:tcPr>
          <w:p w14:paraId="0B07362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6,623,609,649</w:t>
            </w:r>
          </w:p>
        </w:tc>
        <w:tc>
          <w:tcPr>
            <w:tcW w:w="1655" w:type="dxa"/>
            <w:tcBorders>
              <w:top w:val="nil"/>
              <w:bottom w:val="nil"/>
            </w:tcBorders>
            <w:vAlign w:val="center"/>
          </w:tcPr>
          <w:p w14:paraId="2EB672A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884,295,076</w:t>
            </w:r>
          </w:p>
        </w:tc>
        <w:tc>
          <w:tcPr>
            <w:tcW w:w="1654" w:type="dxa"/>
            <w:tcBorders>
              <w:top w:val="nil"/>
              <w:bottom w:val="nil"/>
            </w:tcBorders>
            <w:vAlign w:val="center"/>
          </w:tcPr>
          <w:p w14:paraId="285958B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1,145,523,471</w:t>
            </w:r>
          </w:p>
        </w:tc>
        <w:tc>
          <w:tcPr>
            <w:tcW w:w="1654" w:type="dxa"/>
            <w:tcBorders>
              <w:top w:val="nil"/>
              <w:bottom w:val="nil"/>
            </w:tcBorders>
            <w:vAlign w:val="center"/>
          </w:tcPr>
          <w:p w14:paraId="06AE565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1,335,265,425</w:t>
            </w:r>
          </w:p>
        </w:tc>
        <w:tc>
          <w:tcPr>
            <w:tcW w:w="1655" w:type="dxa"/>
            <w:tcBorders>
              <w:top w:val="nil"/>
              <w:bottom w:val="nil"/>
            </w:tcBorders>
            <w:vAlign w:val="center"/>
          </w:tcPr>
          <w:p w14:paraId="69329E2B"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3,258,525,677</w:t>
            </w:r>
          </w:p>
        </w:tc>
      </w:tr>
      <w:tr w:rsidR="00F003BA" w:rsidRPr="00ED4087" w14:paraId="6E4B2F31" w14:textId="77777777" w:rsidTr="009F393E">
        <w:trPr>
          <w:cantSplit/>
          <w:trHeight w:val="935"/>
        </w:trPr>
        <w:tc>
          <w:tcPr>
            <w:tcW w:w="1654" w:type="dxa"/>
            <w:tcBorders>
              <w:top w:val="nil"/>
              <w:bottom w:val="nil"/>
            </w:tcBorders>
            <w:vAlign w:val="center"/>
          </w:tcPr>
          <w:p w14:paraId="2AD448F1"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1,788,633,991</w:t>
            </w:r>
          </w:p>
        </w:tc>
        <w:tc>
          <w:tcPr>
            <w:tcW w:w="1654" w:type="dxa"/>
            <w:tcBorders>
              <w:top w:val="nil"/>
              <w:bottom w:val="nil"/>
            </w:tcBorders>
            <w:vAlign w:val="center"/>
          </w:tcPr>
          <w:p w14:paraId="2CFF0F9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16,117,671,775</w:t>
            </w:r>
          </w:p>
        </w:tc>
        <w:tc>
          <w:tcPr>
            <w:tcW w:w="1655" w:type="dxa"/>
            <w:tcBorders>
              <w:top w:val="nil"/>
              <w:bottom w:val="nil"/>
            </w:tcBorders>
            <w:vAlign w:val="center"/>
          </w:tcPr>
          <w:p w14:paraId="50058C49"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838,185,200</w:t>
            </w:r>
          </w:p>
        </w:tc>
        <w:tc>
          <w:tcPr>
            <w:tcW w:w="1654" w:type="dxa"/>
            <w:tcBorders>
              <w:top w:val="nil"/>
              <w:bottom w:val="nil"/>
            </w:tcBorders>
            <w:vAlign w:val="center"/>
          </w:tcPr>
          <w:p w14:paraId="7FE3BF7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1,945,118,328</w:t>
            </w:r>
          </w:p>
        </w:tc>
        <w:tc>
          <w:tcPr>
            <w:tcW w:w="1654" w:type="dxa"/>
            <w:tcBorders>
              <w:top w:val="nil"/>
              <w:bottom w:val="nil"/>
            </w:tcBorders>
            <w:vAlign w:val="center"/>
          </w:tcPr>
          <w:p w14:paraId="5F34DDC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12,545,342,087</w:t>
            </w:r>
          </w:p>
        </w:tc>
        <w:tc>
          <w:tcPr>
            <w:tcW w:w="1655" w:type="dxa"/>
            <w:tcBorders>
              <w:top w:val="nil"/>
              <w:bottom w:val="nil"/>
            </w:tcBorders>
            <w:vAlign w:val="center"/>
          </w:tcPr>
          <w:p w14:paraId="0A2CA88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789,026,160</w:t>
            </w:r>
          </w:p>
        </w:tc>
      </w:tr>
      <w:tr w:rsidR="00F003BA" w:rsidRPr="00ED4087" w14:paraId="0DC9C619" w14:textId="77777777" w:rsidTr="009F393E">
        <w:trPr>
          <w:cantSplit/>
          <w:trHeight w:val="935"/>
        </w:trPr>
        <w:tc>
          <w:tcPr>
            <w:tcW w:w="1654" w:type="dxa"/>
            <w:tcBorders>
              <w:top w:val="nil"/>
              <w:bottom w:val="nil"/>
            </w:tcBorders>
            <w:vAlign w:val="center"/>
          </w:tcPr>
          <w:p w14:paraId="555E624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1,788,633,991</w:t>
            </w:r>
          </w:p>
        </w:tc>
        <w:tc>
          <w:tcPr>
            <w:tcW w:w="1654" w:type="dxa"/>
            <w:tcBorders>
              <w:top w:val="nil"/>
              <w:bottom w:val="nil"/>
            </w:tcBorders>
            <w:vAlign w:val="center"/>
          </w:tcPr>
          <w:p w14:paraId="20EE661D"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16,117,671,775</w:t>
            </w:r>
          </w:p>
        </w:tc>
        <w:tc>
          <w:tcPr>
            <w:tcW w:w="1655" w:type="dxa"/>
            <w:tcBorders>
              <w:top w:val="nil"/>
              <w:bottom w:val="nil"/>
            </w:tcBorders>
            <w:vAlign w:val="center"/>
          </w:tcPr>
          <w:p w14:paraId="74D0323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838,185,200</w:t>
            </w:r>
          </w:p>
        </w:tc>
        <w:tc>
          <w:tcPr>
            <w:tcW w:w="1654" w:type="dxa"/>
            <w:tcBorders>
              <w:top w:val="nil"/>
              <w:bottom w:val="nil"/>
            </w:tcBorders>
            <w:vAlign w:val="center"/>
          </w:tcPr>
          <w:p w14:paraId="72232CFD"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1,945,118,328</w:t>
            </w:r>
          </w:p>
        </w:tc>
        <w:tc>
          <w:tcPr>
            <w:tcW w:w="1654" w:type="dxa"/>
            <w:tcBorders>
              <w:top w:val="nil"/>
              <w:bottom w:val="nil"/>
            </w:tcBorders>
            <w:vAlign w:val="center"/>
          </w:tcPr>
          <w:p w14:paraId="4A81CAFD"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12,545,342,087</w:t>
            </w:r>
          </w:p>
        </w:tc>
        <w:tc>
          <w:tcPr>
            <w:tcW w:w="1655" w:type="dxa"/>
            <w:tcBorders>
              <w:top w:val="nil"/>
              <w:bottom w:val="nil"/>
            </w:tcBorders>
            <w:vAlign w:val="center"/>
          </w:tcPr>
          <w:p w14:paraId="7055271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789,026,160</w:t>
            </w:r>
          </w:p>
        </w:tc>
      </w:tr>
      <w:tr w:rsidR="00F003BA" w:rsidRPr="00ED4087" w14:paraId="01B9AA8A" w14:textId="77777777" w:rsidTr="009F393E">
        <w:trPr>
          <w:cantSplit/>
          <w:trHeight w:val="935"/>
        </w:trPr>
        <w:tc>
          <w:tcPr>
            <w:tcW w:w="1654" w:type="dxa"/>
            <w:tcBorders>
              <w:top w:val="nil"/>
              <w:bottom w:val="nil"/>
            </w:tcBorders>
            <w:vAlign w:val="center"/>
          </w:tcPr>
          <w:p w14:paraId="10C162A9"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4,280,002,642</w:t>
            </w:r>
          </w:p>
        </w:tc>
        <w:tc>
          <w:tcPr>
            <w:tcW w:w="1654" w:type="dxa"/>
            <w:tcBorders>
              <w:top w:val="nil"/>
              <w:bottom w:val="nil"/>
            </w:tcBorders>
            <w:vAlign w:val="center"/>
          </w:tcPr>
          <w:p w14:paraId="65F29BF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18,593,107,114</w:t>
            </w:r>
          </w:p>
        </w:tc>
        <w:tc>
          <w:tcPr>
            <w:tcW w:w="1655" w:type="dxa"/>
            <w:tcBorders>
              <w:top w:val="nil"/>
              <w:bottom w:val="nil"/>
            </w:tcBorders>
            <w:vAlign w:val="center"/>
          </w:tcPr>
          <w:p w14:paraId="2757851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2,100,207,318</w:t>
            </w:r>
          </w:p>
        </w:tc>
        <w:tc>
          <w:tcPr>
            <w:tcW w:w="1654" w:type="dxa"/>
            <w:tcBorders>
              <w:top w:val="nil"/>
              <w:bottom w:val="nil"/>
            </w:tcBorders>
            <w:vAlign w:val="center"/>
          </w:tcPr>
          <w:p w14:paraId="63999C12"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17,242</w:t>
            </w:r>
          </w:p>
        </w:tc>
        <w:tc>
          <w:tcPr>
            <w:tcW w:w="1654" w:type="dxa"/>
            <w:tcBorders>
              <w:top w:val="nil"/>
              <w:bottom w:val="nil"/>
            </w:tcBorders>
            <w:vAlign w:val="center"/>
          </w:tcPr>
          <w:p w14:paraId="17053AC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16,492,882,554</w:t>
            </w:r>
          </w:p>
        </w:tc>
        <w:tc>
          <w:tcPr>
            <w:tcW w:w="1655" w:type="dxa"/>
            <w:tcBorders>
              <w:top w:val="nil"/>
              <w:bottom w:val="nil"/>
            </w:tcBorders>
            <w:vAlign w:val="center"/>
          </w:tcPr>
          <w:p w14:paraId="3EACAEC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w:t>
            </w:r>
          </w:p>
        </w:tc>
      </w:tr>
      <w:tr w:rsidR="00F003BA" w:rsidRPr="00ED4087" w14:paraId="44DDC1D5" w14:textId="77777777" w:rsidTr="009F393E">
        <w:trPr>
          <w:cantSplit/>
          <w:trHeight w:val="935"/>
        </w:trPr>
        <w:tc>
          <w:tcPr>
            <w:tcW w:w="1654" w:type="dxa"/>
            <w:tcBorders>
              <w:top w:val="nil"/>
              <w:bottom w:val="nil"/>
            </w:tcBorders>
            <w:vAlign w:val="center"/>
          </w:tcPr>
          <w:p w14:paraId="4AD023F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4,280,002,642</w:t>
            </w:r>
          </w:p>
        </w:tc>
        <w:tc>
          <w:tcPr>
            <w:tcW w:w="1654" w:type="dxa"/>
            <w:tcBorders>
              <w:top w:val="nil"/>
              <w:bottom w:val="nil"/>
            </w:tcBorders>
            <w:vAlign w:val="center"/>
          </w:tcPr>
          <w:p w14:paraId="2E0148B3"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18,593,107,114</w:t>
            </w:r>
          </w:p>
        </w:tc>
        <w:tc>
          <w:tcPr>
            <w:tcW w:w="1655" w:type="dxa"/>
            <w:tcBorders>
              <w:top w:val="nil"/>
              <w:bottom w:val="nil"/>
            </w:tcBorders>
            <w:vAlign w:val="center"/>
          </w:tcPr>
          <w:p w14:paraId="024ED6D2"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2,100,207,318</w:t>
            </w:r>
          </w:p>
        </w:tc>
        <w:tc>
          <w:tcPr>
            <w:tcW w:w="1654" w:type="dxa"/>
            <w:tcBorders>
              <w:top w:val="nil"/>
              <w:bottom w:val="nil"/>
            </w:tcBorders>
            <w:vAlign w:val="center"/>
          </w:tcPr>
          <w:p w14:paraId="2593D6F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17,242</w:t>
            </w:r>
          </w:p>
        </w:tc>
        <w:tc>
          <w:tcPr>
            <w:tcW w:w="1654" w:type="dxa"/>
            <w:tcBorders>
              <w:top w:val="nil"/>
              <w:bottom w:val="nil"/>
            </w:tcBorders>
            <w:vAlign w:val="center"/>
          </w:tcPr>
          <w:p w14:paraId="33AA565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16,492,882,554</w:t>
            </w:r>
          </w:p>
        </w:tc>
        <w:tc>
          <w:tcPr>
            <w:tcW w:w="1655" w:type="dxa"/>
            <w:tcBorders>
              <w:top w:val="nil"/>
              <w:bottom w:val="nil"/>
            </w:tcBorders>
            <w:vAlign w:val="center"/>
          </w:tcPr>
          <w:p w14:paraId="28BF103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w:t>
            </w:r>
          </w:p>
        </w:tc>
      </w:tr>
      <w:tr w:rsidR="00F003BA" w:rsidRPr="00ED4087" w14:paraId="5DA2879E" w14:textId="77777777" w:rsidTr="009F393E">
        <w:trPr>
          <w:cantSplit/>
          <w:trHeight w:val="935"/>
        </w:trPr>
        <w:tc>
          <w:tcPr>
            <w:tcW w:w="1654" w:type="dxa"/>
            <w:tcBorders>
              <w:top w:val="nil"/>
              <w:bottom w:val="nil"/>
            </w:tcBorders>
            <w:vAlign w:val="center"/>
          </w:tcPr>
          <w:p w14:paraId="0A61D68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227,045,005</w:t>
            </w:r>
          </w:p>
        </w:tc>
        <w:tc>
          <w:tcPr>
            <w:tcW w:w="1654" w:type="dxa"/>
            <w:tcBorders>
              <w:top w:val="nil"/>
              <w:bottom w:val="nil"/>
            </w:tcBorders>
            <w:vAlign w:val="center"/>
          </w:tcPr>
          <w:p w14:paraId="666FE43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63,130,784,375</w:t>
            </w:r>
          </w:p>
        </w:tc>
        <w:tc>
          <w:tcPr>
            <w:tcW w:w="1655" w:type="dxa"/>
            <w:tcBorders>
              <w:top w:val="nil"/>
              <w:bottom w:val="nil"/>
            </w:tcBorders>
            <w:vAlign w:val="center"/>
          </w:tcPr>
          <w:p w14:paraId="6D91FBE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10,352,154,167</w:t>
            </w:r>
          </w:p>
        </w:tc>
        <w:tc>
          <w:tcPr>
            <w:tcW w:w="1654" w:type="dxa"/>
            <w:tcBorders>
              <w:top w:val="nil"/>
              <w:bottom w:val="nil"/>
            </w:tcBorders>
            <w:vAlign w:val="center"/>
          </w:tcPr>
          <w:p w14:paraId="14798711"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9,540,944,603</w:t>
            </w:r>
          </w:p>
        </w:tc>
        <w:tc>
          <w:tcPr>
            <w:tcW w:w="1654" w:type="dxa"/>
            <w:tcBorders>
              <w:top w:val="nil"/>
              <w:bottom w:val="nil"/>
            </w:tcBorders>
            <w:vAlign w:val="center"/>
          </w:tcPr>
          <w:p w14:paraId="153F48DB"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3,065,447,035</w:t>
            </w:r>
          </w:p>
        </w:tc>
        <w:tc>
          <w:tcPr>
            <w:tcW w:w="1655" w:type="dxa"/>
            <w:tcBorders>
              <w:top w:val="nil"/>
              <w:bottom w:val="nil"/>
            </w:tcBorders>
            <w:vAlign w:val="center"/>
          </w:tcPr>
          <w:p w14:paraId="37DABD72"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40,172,238,570</w:t>
            </w:r>
          </w:p>
        </w:tc>
      </w:tr>
      <w:tr w:rsidR="00F003BA" w:rsidRPr="00ED4087" w14:paraId="272AC4D0" w14:textId="77777777" w:rsidTr="009F393E">
        <w:trPr>
          <w:cantSplit/>
          <w:trHeight w:val="935"/>
        </w:trPr>
        <w:tc>
          <w:tcPr>
            <w:tcW w:w="1654" w:type="dxa"/>
            <w:tcBorders>
              <w:top w:val="nil"/>
              <w:bottom w:val="nil"/>
            </w:tcBorders>
            <w:vAlign w:val="center"/>
          </w:tcPr>
          <w:p w14:paraId="3F39A3F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227,045,005</w:t>
            </w:r>
          </w:p>
        </w:tc>
        <w:tc>
          <w:tcPr>
            <w:tcW w:w="1654" w:type="dxa"/>
            <w:tcBorders>
              <w:top w:val="nil"/>
              <w:bottom w:val="nil"/>
            </w:tcBorders>
            <w:vAlign w:val="center"/>
          </w:tcPr>
          <w:p w14:paraId="2155412F"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63,130,784,375</w:t>
            </w:r>
          </w:p>
        </w:tc>
        <w:tc>
          <w:tcPr>
            <w:tcW w:w="1655" w:type="dxa"/>
            <w:tcBorders>
              <w:top w:val="nil"/>
              <w:bottom w:val="nil"/>
            </w:tcBorders>
            <w:vAlign w:val="center"/>
          </w:tcPr>
          <w:p w14:paraId="5EB26FDB"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10,352,154,167</w:t>
            </w:r>
          </w:p>
        </w:tc>
        <w:tc>
          <w:tcPr>
            <w:tcW w:w="1654" w:type="dxa"/>
            <w:tcBorders>
              <w:top w:val="nil"/>
              <w:bottom w:val="nil"/>
            </w:tcBorders>
            <w:vAlign w:val="center"/>
          </w:tcPr>
          <w:p w14:paraId="7E79FED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9,540,944,603</w:t>
            </w:r>
          </w:p>
        </w:tc>
        <w:tc>
          <w:tcPr>
            <w:tcW w:w="1654" w:type="dxa"/>
            <w:tcBorders>
              <w:top w:val="nil"/>
              <w:bottom w:val="nil"/>
            </w:tcBorders>
            <w:vAlign w:val="center"/>
          </w:tcPr>
          <w:p w14:paraId="29329FF4"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3,065,447,035</w:t>
            </w:r>
          </w:p>
        </w:tc>
        <w:tc>
          <w:tcPr>
            <w:tcW w:w="1655" w:type="dxa"/>
            <w:tcBorders>
              <w:top w:val="nil"/>
              <w:bottom w:val="nil"/>
            </w:tcBorders>
            <w:vAlign w:val="center"/>
          </w:tcPr>
          <w:p w14:paraId="162F144E"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40,172,238,570</w:t>
            </w:r>
          </w:p>
        </w:tc>
      </w:tr>
      <w:tr w:rsidR="00F003BA" w:rsidRPr="00ED4087" w14:paraId="47785E7E" w14:textId="77777777" w:rsidTr="009F393E">
        <w:trPr>
          <w:cantSplit/>
          <w:trHeight w:val="935"/>
        </w:trPr>
        <w:tc>
          <w:tcPr>
            <w:tcW w:w="1654" w:type="dxa"/>
            <w:tcBorders>
              <w:top w:val="nil"/>
              <w:bottom w:val="nil"/>
            </w:tcBorders>
            <w:vAlign w:val="center"/>
          </w:tcPr>
          <w:p w14:paraId="2ECD163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472,142,768</w:t>
            </w:r>
          </w:p>
        </w:tc>
        <w:tc>
          <w:tcPr>
            <w:tcW w:w="1654" w:type="dxa"/>
            <w:tcBorders>
              <w:top w:val="nil"/>
              <w:bottom w:val="nil"/>
            </w:tcBorders>
            <w:vAlign w:val="center"/>
          </w:tcPr>
          <w:p w14:paraId="0CD8F2E0" w14:textId="77777777" w:rsidR="00F003BA" w:rsidRPr="00763299" w:rsidRDefault="00F003BA" w:rsidP="009F393E">
            <w:pPr>
              <w:autoSpaceDE w:val="0"/>
              <w:autoSpaceDN w:val="0"/>
              <w:adjustRightInd w:val="0"/>
              <w:ind w:firstLine="189"/>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126,239,600,516</w:t>
            </w:r>
          </w:p>
        </w:tc>
        <w:tc>
          <w:tcPr>
            <w:tcW w:w="1655" w:type="dxa"/>
            <w:tcBorders>
              <w:top w:val="nil"/>
              <w:bottom w:val="nil"/>
            </w:tcBorders>
            <w:vAlign w:val="center"/>
          </w:tcPr>
          <w:p w14:paraId="79EA4121" w14:textId="77777777" w:rsidR="00F003BA" w:rsidRPr="00763299" w:rsidRDefault="00F003BA"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107,755,085,946</w:t>
            </w:r>
          </w:p>
        </w:tc>
        <w:tc>
          <w:tcPr>
            <w:tcW w:w="1654" w:type="dxa"/>
            <w:tcBorders>
              <w:top w:val="nil"/>
              <w:bottom w:val="nil"/>
            </w:tcBorders>
            <w:vAlign w:val="center"/>
          </w:tcPr>
          <w:p w14:paraId="2AD19350" w14:textId="77777777" w:rsidR="00F003BA" w:rsidRPr="00763299" w:rsidRDefault="00F003BA"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2,888,535,405</w:t>
            </w:r>
          </w:p>
        </w:tc>
        <w:tc>
          <w:tcPr>
            <w:tcW w:w="1654" w:type="dxa"/>
            <w:tcBorders>
              <w:top w:val="nil"/>
              <w:bottom w:val="nil"/>
            </w:tcBorders>
            <w:vAlign w:val="center"/>
          </w:tcPr>
          <w:p w14:paraId="450D3582"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- 3,725,669,523</w:t>
            </w:r>
          </w:p>
        </w:tc>
        <w:tc>
          <w:tcPr>
            <w:tcW w:w="1655" w:type="dxa"/>
            <w:tcBorders>
              <w:top w:val="nil"/>
              <w:bottom w:val="nil"/>
            </w:tcBorders>
            <w:vAlign w:val="center"/>
          </w:tcPr>
          <w:p w14:paraId="26CAA713"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19,321,648,688</w:t>
            </w:r>
          </w:p>
        </w:tc>
      </w:tr>
      <w:tr w:rsidR="00F003BA" w:rsidRPr="00ED4087" w14:paraId="1DFB1898" w14:textId="77777777" w:rsidTr="009F393E">
        <w:trPr>
          <w:cantSplit/>
          <w:trHeight w:val="935"/>
        </w:trPr>
        <w:tc>
          <w:tcPr>
            <w:tcW w:w="1654" w:type="dxa"/>
            <w:tcBorders>
              <w:top w:val="nil"/>
              <w:bottom w:val="nil"/>
            </w:tcBorders>
            <w:vAlign w:val="center"/>
          </w:tcPr>
          <w:p w14:paraId="6FCDD26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472,142,768</w:t>
            </w:r>
          </w:p>
        </w:tc>
        <w:tc>
          <w:tcPr>
            <w:tcW w:w="1654" w:type="dxa"/>
            <w:tcBorders>
              <w:top w:val="nil"/>
              <w:bottom w:val="nil"/>
            </w:tcBorders>
            <w:vAlign w:val="center"/>
          </w:tcPr>
          <w:p w14:paraId="460D8FF6" w14:textId="77777777" w:rsidR="00F003BA" w:rsidRPr="00763299" w:rsidRDefault="00F003BA" w:rsidP="009F393E">
            <w:pPr>
              <w:autoSpaceDE w:val="0"/>
              <w:autoSpaceDN w:val="0"/>
              <w:adjustRightInd w:val="0"/>
              <w:ind w:firstLine="47"/>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126,239,600,516</w:t>
            </w:r>
          </w:p>
        </w:tc>
        <w:tc>
          <w:tcPr>
            <w:tcW w:w="1655" w:type="dxa"/>
            <w:tcBorders>
              <w:top w:val="nil"/>
              <w:bottom w:val="nil"/>
            </w:tcBorders>
            <w:vAlign w:val="center"/>
          </w:tcPr>
          <w:p w14:paraId="1158A26B" w14:textId="77777777" w:rsidR="00F003BA" w:rsidRPr="00763299" w:rsidRDefault="00F003BA"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107,755,085,946</w:t>
            </w:r>
          </w:p>
        </w:tc>
        <w:tc>
          <w:tcPr>
            <w:tcW w:w="1654" w:type="dxa"/>
            <w:tcBorders>
              <w:top w:val="nil"/>
              <w:bottom w:val="nil"/>
            </w:tcBorders>
            <w:vAlign w:val="center"/>
          </w:tcPr>
          <w:p w14:paraId="105B9261" w14:textId="77777777" w:rsidR="00F003BA" w:rsidRPr="00763299" w:rsidRDefault="00F003BA" w:rsidP="009F393E">
            <w:pPr>
              <w:autoSpaceDE w:val="0"/>
              <w:autoSpaceDN w:val="0"/>
              <w:adjustRightInd w:val="0"/>
              <w:ind w:firstLine="262"/>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2,888,535,405</w:t>
            </w:r>
          </w:p>
        </w:tc>
        <w:tc>
          <w:tcPr>
            <w:tcW w:w="1654" w:type="dxa"/>
            <w:tcBorders>
              <w:top w:val="nil"/>
              <w:bottom w:val="nil"/>
            </w:tcBorders>
            <w:vAlign w:val="center"/>
          </w:tcPr>
          <w:p w14:paraId="240B4CD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- 3,725,669,523</w:t>
            </w:r>
          </w:p>
        </w:tc>
        <w:tc>
          <w:tcPr>
            <w:tcW w:w="1655" w:type="dxa"/>
            <w:tcBorders>
              <w:top w:val="nil"/>
              <w:bottom w:val="nil"/>
            </w:tcBorders>
            <w:vAlign w:val="center"/>
          </w:tcPr>
          <w:p w14:paraId="6090618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19,321,648,688</w:t>
            </w:r>
          </w:p>
        </w:tc>
      </w:tr>
      <w:tr w:rsidR="00F003BA" w:rsidRPr="00ED4087" w14:paraId="48210317" w14:textId="77777777" w:rsidTr="009F393E">
        <w:trPr>
          <w:cantSplit/>
          <w:trHeight w:val="935"/>
        </w:trPr>
        <w:tc>
          <w:tcPr>
            <w:tcW w:w="1654" w:type="dxa"/>
            <w:tcBorders>
              <w:top w:val="nil"/>
              <w:bottom w:val="nil"/>
            </w:tcBorders>
            <w:vAlign w:val="center"/>
          </w:tcPr>
          <w:p w14:paraId="44EB45CD"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24,751,147</w:t>
            </w:r>
          </w:p>
        </w:tc>
        <w:tc>
          <w:tcPr>
            <w:tcW w:w="1654" w:type="dxa"/>
            <w:tcBorders>
              <w:top w:val="nil"/>
              <w:bottom w:val="nil"/>
            </w:tcBorders>
            <w:vAlign w:val="center"/>
          </w:tcPr>
          <w:p w14:paraId="10E1A75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3,201,143,727</w:t>
            </w:r>
          </w:p>
        </w:tc>
        <w:tc>
          <w:tcPr>
            <w:tcW w:w="1655" w:type="dxa"/>
            <w:tcBorders>
              <w:top w:val="nil"/>
              <w:bottom w:val="nil"/>
            </w:tcBorders>
            <w:vAlign w:val="center"/>
          </w:tcPr>
          <w:p w14:paraId="3BDE3EC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1,804,222,736</w:t>
            </w:r>
          </w:p>
        </w:tc>
        <w:tc>
          <w:tcPr>
            <w:tcW w:w="1654" w:type="dxa"/>
            <w:tcBorders>
              <w:top w:val="nil"/>
              <w:bottom w:val="nil"/>
            </w:tcBorders>
            <w:vAlign w:val="center"/>
          </w:tcPr>
          <w:p w14:paraId="581A2CC8"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3,852,607</w:t>
            </w:r>
          </w:p>
        </w:tc>
        <w:tc>
          <w:tcPr>
            <w:tcW w:w="1654" w:type="dxa"/>
            <w:tcBorders>
              <w:top w:val="nil"/>
              <w:bottom w:val="nil"/>
            </w:tcBorders>
            <w:vAlign w:val="center"/>
          </w:tcPr>
          <w:p w14:paraId="7F34D71C"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b/>
                <w:color w:val="000000"/>
                <w:kern w:val="0"/>
                <w:sz w:val="20"/>
              </w:rPr>
              <w:t>1,393,068,384</w:t>
            </w:r>
          </w:p>
        </w:tc>
        <w:tc>
          <w:tcPr>
            <w:tcW w:w="1655" w:type="dxa"/>
            <w:tcBorders>
              <w:top w:val="nil"/>
              <w:bottom w:val="nil"/>
            </w:tcBorders>
            <w:vAlign w:val="center"/>
          </w:tcPr>
          <w:p w14:paraId="292D40F0"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b/>
                <w:color w:val="000000"/>
                <w:kern w:val="0"/>
                <w:sz w:val="20"/>
              </w:rPr>
              <w:t>－</w:t>
            </w:r>
          </w:p>
        </w:tc>
      </w:tr>
      <w:tr w:rsidR="00F003BA" w:rsidRPr="00ED4087" w14:paraId="12041849" w14:textId="77777777" w:rsidTr="009F393E">
        <w:trPr>
          <w:cantSplit/>
          <w:trHeight w:val="935"/>
        </w:trPr>
        <w:tc>
          <w:tcPr>
            <w:tcW w:w="1654" w:type="dxa"/>
            <w:tcBorders>
              <w:top w:val="nil"/>
              <w:bottom w:val="single" w:sz="8" w:space="0" w:color="auto"/>
            </w:tcBorders>
            <w:vAlign w:val="center"/>
          </w:tcPr>
          <w:p w14:paraId="35806345"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24,751,147</w:t>
            </w:r>
          </w:p>
        </w:tc>
        <w:tc>
          <w:tcPr>
            <w:tcW w:w="1654" w:type="dxa"/>
            <w:tcBorders>
              <w:top w:val="nil"/>
              <w:bottom w:val="single" w:sz="8" w:space="0" w:color="auto"/>
            </w:tcBorders>
            <w:vAlign w:val="center"/>
          </w:tcPr>
          <w:p w14:paraId="196D26B6"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3,201,143,727</w:t>
            </w:r>
          </w:p>
        </w:tc>
        <w:tc>
          <w:tcPr>
            <w:tcW w:w="1655" w:type="dxa"/>
            <w:tcBorders>
              <w:top w:val="nil"/>
              <w:bottom w:val="single" w:sz="8" w:space="0" w:color="auto"/>
            </w:tcBorders>
            <w:vAlign w:val="center"/>
          </w:tcPr>
          <w:p w14:paraId="0B72C30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1,804,222,736</w:t>
            </w:r>
          </w:p>
        </w:tc>
        <w:tc>
          <w:tcPr>
            <w:tcW w:w="1654" w:type="dxa"/>
            <w:tcBorders>
              <w:top w:val="nil"/>
              <w:bottom w:val="single" w:sz="8" w:space="0" w:color="auto"/>
            </w:tcBorders>
            <w:vAlign w:val="center"/>
          </w:tcPr>
          <w:p w14:paraId="4CB08BC7"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3,852,607</w:t>
            </w:r>
          </w:p>
        </w:tc>
        <w:tc>
          <w:tcPr>
            <w:tcW w:w="1654" w:type="dxa"/>
            <w:tcBorders>
              <w:top w:val="nil"/>
              <w:bottom w:val="single" w:sz="8" w:space="0" w:color="auto"/>
            </w:tcBorders>
            <w:vAlign w:val="center"/>
          </w:tcPr>
          <w:p w14:paraId="2BEF3FE4"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sidRPr="0037730B">
              <w:rPr>
                <w:rFonts w:asciiTheme="minorEastAsia" w:hAnsiTheme="minorEastAsia" w:hint="eastAsia"/>
                <w:color w:val="000000"/>
                <w:kern w:val="0"/>
                <w:sz w:val="20"/>
              </w:rPr>
              <w:t>1,393,068,384</w:t>
            </w:r>
          </w:p>
        </w:tc>
        <w:tc>
          <w:tcPr>
            <w:tcW w:w="1655" w:type="dxa"/>
            <w:tcBorders>
              <w:top w:val="nil"/>
              <w:bottom w:val="single" w:sz="8" w:space="0" w:color="auto"/>
            </w:tcBorders>
            <w:vAlign w:val="center"/>
          </w:tcPr>
          <w:p w14:paraId="1472C534" w14:textId="77777777" w:rsidR="00F003BA" w:rsidRPr="00763299" w:rsidRDefault="00F003BA" w:rsidP="009F393E">
            <w:pPr>
              <w:autoSpaceDE w:val="0"/>
              <w:autoSpaceDN w:val="0"/>
              <w:adjustRightInd w:val="0"/>
              <w:ind w:firstLine="400"/>
              <w:jc w:val="right"/>
              <w:rPr>
                <w:rFonts w:ascii="新細明體" w:eastAsia="新細明體" w:hAnsi="新細明體"/>
                <w:color w:val="000000"/>
                <w:kern w:val="0"/>
                <w:sz w:val="20"/>
                <w:szCs w:val="20"/>
                <w:highlight w:val="yellow"/>
              </w:rPr>
            </w:pPr>
            <w:r>
              <w:rPr>
                <w:rFonts w:asciiTheme="minorEastAsia" w:hAnsiTheme="minorEastAsia" w:hint="eastAsia"/>
                <w:color w:val="000000"/>
                <w:kern w:val="0"/>
                <w:sz w:val="20"/>
              </w:rPr>
              <w:t>－</w:t>
            </w:r>
          </w:p>
        </w:tc>
      </w:tr>
    </w:tbl>
    <w:tbl>
      <w:tblPr>
        <w:tblpPr w:leftFromText="180" w:rightFromText="180" w:vertAnchor="text" w:horzAnchor="margin" w:tblpX="28" w:tblpY="24"/>
        <w:tblW w:w="9925" w:type="dxa"/>
        <w:tblLayout w:type="fixed"/>
        <w:tblCellMar>
          <w:left w:w="28" w:type="dxa"/>
          <w:right w:w="28" w:type="dxa"/>
        </w:tblCellMar>
        <w:tblLook w:val="04A0" w:firstRow="1" w:lastRow="0" w:firstColumn="1" w:lastColumn="0" w:noHBand="0" w:noVBand="1"/>
      </w:tblPr>
      <w:tblGrid>
        <w:gridCol w:w="2097"/>
        <w:gridCol w:w="1361"/>
        <w:gridCol w:w="1361"/>
        <w:gridCol w:w="1361"/>
        <w:gridCol w:w="1361"/>
        <w:gridCol w:w="1418"/>
        <w:gridCol w:w="822"/>
        <w:gridCol w:w="130"/>
        <w:gridCol w:w="14"/>
      </w:tblGrid>
      <w:tr w:rsidR="00511483" w:rsidRPr="001942B9" w14:paraId="1596ABEB" w14:textId="77777777" w:rsidTr="006B551F">
        <w:trPr>
          <w:trHeight w:val="1377"/>
        </w:trPr>
        <w:tc>
          <w:tcPr>
            <w:tcW w:w="9925" w:type="dxa"/>
            <w:gridSpan w:val="9"/>
            <w:noWrap/>
            <w:vAlign w:val="center"/>
            <w:hideMark/>
          </w:tcPr>
          <w:p w14:paraId="30CF17D7" w14:textId="77777777" w:rsidR="00511483" w:rsidRPr="007B2660" w:rsidRDefault="00511483" w:rsidP="00511483">
            <w:pPr>
              <w:widowControl/>
              <w:snapToGrid w:val="0"/>
              <w:spacing w:line="500" w:lineRule="exact"/>
              <w:jc w:val="center"/>
              <w:rPr>
                <w:rFonts w:ascii="標楷體" w:eastAsia="標楷體" w:hAnsi="新細明體" w:cs="新細明體"/>
                <w:b/>
                <w:bCs/>
                <w:kern w:val="0"/>
                <w:sz w:val="36"/>
                <w:szCs w:val="36"/>
                <w:u w:val="single"/>
              </w:rPr>
            </w:pPr>
            <w:r w:rsidRPr="007B2660">
              <w:rPr>
                <w:rFonts w:ascii="標楷體" w:eastAsia="標楷體" w:hAnsi="新細明體" w:cs="新細明體" w:hint="eastAsia"/>
                <w:b/>
                <w:bCs/>
                <w:kern w:val="0"/>
                <w:sz w:val="36"/>
                <w:szCs w:val="36"/>
                <w:u w:val="single"/>
              </w:rPr>
              <w:lastRenderedPageBreak/>
              <w:t>二、特別收入基金及資本計畫基金</w:t>
            </w:r>
          </w:p>
          <w:p w14:paraId="13D27317" w14:textId="77777777" w:rsidR="00511483" w:rsidRPr="007B2660" w:rsidRDefault="00511483" w:rsidP="00511483">
            <w:pPr>
              <w:tabs>
                <w:tab w:val="center" w:pos="4320"/>
              </w:tabs>
              <w:snapToGrid w:val="0"/>
              <w:spacing w:afterLines="25" w:after="60" w:line="500" w:lineRule="exact"/>
              <w:jc w:val="center"/>
              <w:rPr>
                <w:rFonts w:ascii="標楷體" w:eastAsia="標楷體" w:hAnsi="標楷體" w:cs="Times New Roman"/>
                <w:b/>
                <w:sz w:val="32"/>
                <w:szCs w:val="24"/>
                <w:u w:val="single"/>
              </w:rPr>
            </w:pPr>
            <w:r w:rsidRPr="007B2660">
              <w:rPr>
                <w:rFonts w:ascii="標楷體" w:eastAsia="標楷體" w:hAnsi="新細明體" w:cs="新細明體" w:hint="eastAsia"/>
                <w:b/>
                <w:bCs/>
                <w:kern w:val="0"/>
                <w:sz w:val="32"/>
                <w:szCs w:val="32"/>
                <w:u w:val="single"/>
              </w:rPr>
              <w:t>（一）</w:t>
            </w:r>
            <w:r w:rsidRPr="007B2660">
              <w:rPr>
                <w:rFonts w:ascii="標楷體" w:eastAsia="標楷體" w:hAnsi="標楷體" w:cs="Times New Roman" w:hint="eastAsia"/>
                <w:b/>
                <w:sz w:val="32"/>
                <w:szCs w:val="32"/>
                <w:u w:val="single"/>
              </w:rPr>
              <w:t>基金來源用途及餘絀審定數額綜計表</w:t>
            </w:r>
            <w:r w:rsidRPr="007B2660">
              <w:rPr>
                <w:rFonts w:ascii="標楷體" w:eastAsia="標楷體" w:hAnsi="標楷體" w:cs="Times New Roman" w:hint="eastAsia"/>
                <w:b/>
                <w:szCs w:val="24"/>
                <w:u w:val="single"/>
              </w:rPr>
              <w:t>（科目別）</w:t>
            </w:r>
          </w:p>
          <w:p w14:paraId="0B9606FC" w14:textId="15E6369A" w:rsidR="00511483" w:rsidRPr="001942B9" w:rsidRDefault="00511483" w:rsidP="008D6222">
            <w:pPr>
              <w:tabs>
                <w:tab w:val="center" w:pos="4934"/>
                <w:tab w:val="right" w:pos="9827"/>
              </w:tabs>
              <w:snapToGrid w:val="0"/>
              <w:ind w:right="238"/>
              <w:jc w:val="both"/>
              <w:rPr>
                <w:rFonts w:ascii="新細明體" w:eastAsia="標楷體" w:hAnsi="新細明體" w:cs="新細明體"/>
                <w:b/>
                <w:bCs/>
                <w:kern w:val="0"/>
                <w:sz w:val="36"/>
                <w:szCs w:val="36"/>
                <w:u w:val="single"/>
              </w:rPr>
            </w:pPr>
            <w:r w:rsidRPr="001942B9">
              <w:rPr>
                <w:rFonts w:ascii="新細明體" w:eastAsia="標楷體" w:hAnsi="新細明體" w:cs="新細明體" w:hint="eastAsia"/>
                <w:b/>
                <w:bCs/>
                <w:kern w:val="0"/>
                <w:szCs w:val="24"/>
              </w:rPr>
              <w:tab/>
            </w:r>
            <w:r w:rsidRPr="001942B9">
              <w:rPr>
                <w:rFonts w:ascii="新細明體" w:eastAsia="標楷體" w:hAnsi="新細明體" w:cs="新細明體" w:hint="eastAsia"/>
                <w:bCs/>
                <w:kern w:val="0"/>
                <w:szCs w:val="24"/>
              </w:rPr>
              <w:t>中華民國</w:t>
            </w:r>
            <w:r>
              <w:rPr>
                <w:rFonts w:ascii="標楷體" w:eastAsia="標楷體" w:hAnsi="標楷體" w:cs="新細明體" w:hint="eastAsia"/>
                <w:bCs/>
                <w:kern w:val="0"/>
                <w:szCs w:val="24"/>
              </w:rPr>
              <w:t>11</w:t>
            </w:r>
            <w:r w:rsidR="009B23CB">
              <w:rPr>
                <w:rFonts w:ascii="標楷體" w:eastAsia="標楷體" w:hAnsi="標楷體" w:cs="新細明體" w:hint="eastAsia"/>
                <w:bCs/>
                <w:kern w:val="0"/>
                <w:szCs w:val="24"/>
              </w:rPr>
              <w:t>3</w:t>
            </w:r>
            <w:r w:rsidRPr="001942B9">
              <w:rPr>
                <w:rFonts w:ascii="新細明體" w:eastAsia="標楷體" w:hAnsi="新細明體" w:cs="新細明體" w:hint="eastAsia"/>
                <w:bCs/>
                <w:kern w:val="0"/>
                <w:szCs w:val="24"/>
              </w:rPr>
              <w:t>年度</w:t>
            </w:r>
            <w:r w:rsidR="008D6222">
              <w:rPr>
                <w:rFonts w:ascii="新細明體" w:eastAsia="標楷體" w:hAnsi="新細明體" w:cs="新細明體" w:hint="eastAsia"/>
                <w:b/>
                <w:bCs/>
                <w:kern w:val="0"/>
                <w:szCs w:val="24"/>
              </w:rPr>
              <w:tab/>
            </w:r>
            <w:r w:rsidRPr="001942B9">
              <w:rPr>
                <w:rFonts w:ascii="新細明體" w:eastAsia="標楷體" w:hAnsi="新細明體" w:cs="Times New Roman" w:hint="eastAsia"/>
                <w:sz w:val="20"/>
                <w:szCs w:val="20"/>
              </w:rPr>
              <w:t>單位：新臺幣元</w:t>
            </w:r>
          </w:p>
        </w:tc>
      </w:tr>
      <w:tr w:rsidR="0064507E" w:rsidRPr="00780648" w14:paraId="19BEE718" w14:textId="77777777" w:rsidTr="009F393E">
        <w:trPr>
          <w:gridAfter w:val="1"/>
          <w:wAfter w:w="14" w:type="dxa"/>
          <w:trHeight w:hRule="exact" w:val="567"/>
        </w:trPr>
        <w:tc>
          <w:tcPr>
            <w:tcW w:w="2097" w:type="dxa"/>
            <w:vMerge w:val="restart"/>
            <w:tcBorders>
              <w:top w:val="single" w:sz="8" w:space="0" w:color="auto"/>
              <w:left w:val="nil"/>
              <w:bottom w:val="single" w:sz="8" w:space="0" w:color="auto"/>
              <w:right w:val="single" w:sz="4" w:space="0" w:color="auto"/>
            </w:tcBorders>
            <w:vAlign w:val="center"/>
            <w:hideMark/>
          </w:tcPr>
          <w:p w14:paraId="5B677E64"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項目</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2C68B2CC"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預算數</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47A0083D"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決算數</w:t>
            </w:r>
          </w:p>
        </w:tc>
        <w:tc>
          <w:tcPr>
            <w:tcW w:w="1361" w:type="dxa"/>
            <w:vMerge w:val="restart"/>
            <w:tcBorders>
              <w:top w:val="single" w:sz="8" w:space="0" w:color="auto"/>
              <w:left w:val="single" w:sz="4" w:space="0" w:color="auto"/>
              <w:right w:val="single" w:sz="4" w:space="0" w:color="auto"/>
            </w:tcBorders>
            <w:vAlign w:val="center"/>
          </w:tcPr>
          <w:p w14:paraId="6168D49D"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修正數</w:t>
            </w:r>
          </w:p>
        </w:tc>
        <w:tc>
          <w:tcPr>
            <w:tcW w:w="1361" w:type="dxa"/>
            <w:vMerge w:val="restart"/>
            <w:tcBorders>
              <w:top w:val="single" w:sz="8" w:space="0" w:color="auto"/>
              <w:left w:val="single" w:sz="4" w:space="0" w:color="auto"/>
              <w:bottom w:val="single" w:sz="8" w:space="0" w:color="auto"/>
              <w:right w:val="single" w:sz="4" w:space="0" w:color="auto"/>
            </w:tcBorders>
            <w:vAlign w:val="center"/>
            <w:hideMark/>
          </w:tcPr>
          <w:p w14:paraId="0DB17DAE"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決算審定數</w:t>
            </w:r>
          </w:p>
        </w:tc>
        <w:tc>
          <w:tcPr>
            <w:tcW w:w="2370" w:type="dxa"/>
            <w:gridSpan w:val="3"/>
            <w:tcBorders>
              <w:top w:val="single" w:sz="8" w:space="0" w:color="auto"/>
              <w:left w:val="single" w:sz="4" w:space="0" w:color="auto"/>
              <w:bottom w:val="single" w:sz="4" w:space="0" w:color="auto"/>
            </w:tcBorders>
            <w:vAlign w:val="center"/>
            <w:hideMark/>
          </w:tcPr>
          <w:p w14:paraId="6D2F2C3D" w14:textId="77777777" w:rsidR="0064507E" w:rsidRPr="00780648" w:rsidRDefault="0064507E" w:rsidP="009F393E">
            <w:pPr>
              <w:spacing w:line="260" w:lineRule="exact"/>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審定數與預算數</w:t>
            </w:r>
          </w:p>
          <w:p w14:paraId="45C10A8F" w14:textId="77777777" w:rsidR="0064507E" w:rsidRPr="00780648" w:rsidRDefault="0064507E" w:rsidP="009F393E">
            <w:pPr>
              <w:spacing w:line="260" w:lineRule="exact"/>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比較增減</w:t>
            </w:r>
          </w:p>
        </w:tc>
      </w:tr>
      <w:tr w:rsidR="0064507E" w:rsidRPr="00780648" w14:paraId="0487EBBF" w14:textId="77777777" w:rsidTr="009F393E">
        <w:trPr>
          <w:gridAfter w:val="1"/>
          <w:wAfter w:w="14" w:type="dxa"/>
          <w:trHeight w:hRule="exact" w:val="567"/>
        </w:trPr>
        <w:tc>
          <w:tcPr>
            <w:tcW w:w="2097" w:type="dxa"/>
            <w:vMerge/>
            <w:tcBorders>
              <w:top w:val="single" w:sz="8" w:space="0" w:color="auto"/>
              <w:left w:val="nil"/>
              <w:bottom w:val="single" w:sz="8" w:space="0" w:color="auto"/>
              <w:right w:val="single" w:sz="4" w:space="0" w:color="auto"/>
            </w:tcBorders>
            <w:vAlign w:val="center"/>
            <w:hideMark/>
          </w:tcPr>
          <w:p w14:paraId="4BB440B6" w14:textId="77777777" w:rsidR="0064507E" w:rsidRPr="00780648" w:rsidRDefault="0064507E" w:rsidP="009F393E">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5D235A69" w14:textId="77777777" w:rsidR="0064507E" w:rsidRPr="00780648" w:rsidRDefault="0064507E" w:rsidP="009F393E">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3050553F" w14:textId="77777777" w:rsidR="0064507E" w:rsidRPr="00780648" w:rsidRDefault="0064507E" w:rsidP="009F393E">
            <w:pPr>
              <w:widowControl/>
              <w:rPr>
                <w:rFonts w:ascii="新細明體" w:eastAsia="標楷體" w:hAnsi="新細明體" w:cs="新細明體"/>
                <w:kern w:val="0"/>
                <w:sz w:val="20"/>
                <w:szCs w:val="20"/>
              </w:rPr>
            </w:pPr>
          </w:p>
        </w:tc>
        <w:tc>
          <w:tcPr>
            <w:tcW w:w="1361" w:type="dxa"/>
            <w:vMerge/>
            <w:tcBorders>
              <w:left w:val="single" w:sz="4" w:space="0" w:color="auto"/>
              <w:bottom w:val="single" w:sz="8" w:space="0" w:color="auto"/>
              <w:right w:val="single" w:sz="4" w:space="0" w:color="auto"/>
            </w:tcBorders>
          </w:tcPr>
          <w:p w14:paraId="14E32955" w14:textId="77777777" w:rsidR="0064507E" w:rsidRPr="00780648" w:rsidRDefault="0064507E" w:rsidP="009F393E">
            <w:pPr>
              <w:widowControl/>
              <w:rPr>
                <w:rFonts w:ascii="新細明體" w:eastAsia="標楷體" w:hAnsi="新細明體" w:cs="新細明體"/>
                <w:kern w:val="0"/>
                <w:sz w:val="20"/>
                <w:szCs w:val="20"/>
              </w:rPr>
            </w:pPr>
          </w:p>
        </w:tc>
        <w:tc>
          <w:tcPr>
            <w:tcW w:w="1361" w:type="dxa"/>
            <w:vMerge/>
            <w:tcBorders>
              <w:top w:val="single" w:sz="8" w:space="0" w:color="auto"/>
              <w:left w:val="single" w:sz="4" w:space="0" w:color="auto"/>
              <w:bottom w:val="single" w:sz="8" w:space="0" w:color="auto"/>
              <w:right w:val="single" w:sz="4" w:space="0" w:color="auto"/>
            </w:tcBorders>
            <w:vAlign w:val="center"/>
            <w:hideMark/>
          </w:tcPr>
          <w:p w14:paraId="69B55461" w14:textId="77777777" w:rsidR="0064507E" w:rsidRPr="00780648" w:rsidRDefault="0064507E" w:rsidP="009F393E">
            <w:pPr>
              <w:widowControl/>
              <w:rPr>
                <w:rFonts w:ascii="新細明體" w:eastAsia="標楷體" w:hAnsi="新細明體" w:cs="新細明體"/>
                <w:kern w:val="0"/>
                <w:sz w:val="20"/>
                <w:szCs w:val="20"/>
              </w:rPr>
            </w:pPr>
          </w:p>
        </w:tc>
        <w:tc>
          <w:tcPr>
            <w:tcW w:w="1418" w:type="dxa"/>
            <w:tcBorders>
              <w:top w:val="single" w:sz="4" w:space="0" w:color="auto"/>
              <w:left w:val="single" w:sz="4" w:space="0" w:color="auto"/>
              <w:bottom w:val="single" w:sz="8" w:space="0" w:color="auto"/>
              <w:right w:val="single" w:sz="4" w:space="0" w:color="auto"/>
            </w:tcBorders>
            <w:vAlign w:val="center"/>
            <w:hideMark/>
          </w:tcPr>
          <w:p w14:paraId="6C72F769" w14:textId="77777777" w:rsidR="0064507E" w:rsidRPr="00780648" w:rsidRDefault="0064507E" w:rsidP="009F393E">
            <w:pPr>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金額</w:t>
            </w:r>
          </w:p>
        </w:tc>
        <w:tc>
          <w:tcPr>
            <w:tcW w:w="952" w:type="dxa"/>
            <w:gridSpan w:val="2"/>
            <w:tcBorders>
              <w:top w:val="single" w:sz="4" w:space="0" w:color="auto"/>
              <w:left w:val="single" w:sz="4" w:space="0" w:color="auto"/>
              <w:bottom w:val="single" w:sz="8" w:space="0" w:color="auto"/>
            </w:tcBorders>
            <w:vAlign w:val="center"/>
            <w:hideMark/>
          </w:tcPr>
          <w:p w14:paraId="118A5FBF" w14:textId="77777777" w:rsidR="0064507E" w:rsidRPr="00780648" w:rsidRDefault="0064507E" w:rsidP="009F393E">
            <w:pPr>
              <w:widowControl/>
              <w:ind w:leftChars="10" w:left="24" w:rightChars="10" w:right="24"/>
              <w:jc w:val="distribute"/>
              <w:rPr>
                <w:rFonts w:ascii="新細明體" w:eastAsia="標楷體" w:hAnsi="新細明體" w:cs="新細明體"/>
                <w:kern w:val="0"/>
                <w:sz w:val="20"/>
                <w:szCs w:val="20"/>
              </w:rPr>
            </w:pPr>
            <w:r w:rsidRPr="00780648">
              <w:rPr>
                <w:rFonts w:ascii="新細明體" w:eastAsia="標楷體" w:hAnsi="新細明體" w:cs="新細明體" w:hint="eastAsia"/>
                <w:kern w:val="0"/>
                <w:sz w:val="20"/>
                <w:szCs w:val="20"/>
              </w:rPr>
              <w:t>％</w:t>
            </w:r>
          </w:p>
        </w:tc>
      </w:tr>
      <w:tr w:rsidR="0064507E" w:rsidRPr="004C779D" w14:paraId="3BC244C3" w14:textId="77777777" w:rsidTr="009F393E">
        <w:trPr>
          <w:gridAfter w:val="1"/>
          <w:wAfter w:w="14" w:type="dxa"/>
          <w:trHeight w:val="850"/>
        </w:trPr>
        <w:tc>
          <w:tcPr>
            <w:tcW w:w="2097" w:type="dxa"/>
            <w:tcBorders>
              <w:top w:val="single" w:sz="8" w:space="0" w:color="auto"/>
              <w:left w:val="nil"/>
              <w:bottom w:val="nil"/>
              <w:right w:val="single" w:sz="4" w:space="0" w:color="auto"/>
            </w:tcBorders>
            <w:noWrap/>
            <w:vAlign w:val="bottom"/>
            <w:hideMark/>
          </w:tcPr>
          <w:p w14:paraId="6D6BAB31" w14:textId="77777777" w:rsidR="0064507E" w:rsidRPr="00780648" w:rsidRDefault="0064507E" w:rsidP="009F393E">
            <w:pPr>
              <w:spacing w:after="240"/>
              <w:ind w:rightChars="10" w:right="24"/>
              <w:jc w:val="distribute"/>
              <w:rPr>
                <w:rFonts w:ascii="新細明體" w:eastAsia="標楷體" w:hAnsi="新細明體" w:cs="Times New Roman"/>
                <w:bCs/>
                <w:sz w:val="20"/>
                <w:szCs w:val="20"/>
              </w:rPr>
            </w:pPr>
            <w:r w:rsidRPr="00780648">
              <w:rPr>
                <w:rFonts w:ascii="新細明體" w:eastAsia="標楷體" w:hAnsi="新細明體" w:cs="Times New Roman" w:hint="eastAsia"/>
                <w:b/>
                <w:bCs/>
                <w:sz w:val="20"/>
                <w:szCs w:val="20"/>
              </w:rPr>
              <w:t>特別收入基金</w:t>
            </w:r>
          </w:p>
        </w:tc>
        <w:tc>
          <w:tcPr>
            <w:tcW w:w="1361" w:type="dxa"/>
            <w:tcBorders>
              <w:top w:val="single" w:sz="8" w:space="0" w:color="auto"/>
              <w:left w:val="nil"/>
              <w:bottom w:val="nil"/>
              <w:right w:val="single" w:sz="4" w:space="0" w:color="auto"/>
            </w:tcBorders>
            <w:noWrap/>
            <w:vAlign w:val="bottom"/>
          </w:tcPr>
          <w:p w14:paraId="56936877" w14:textId="77777777" w:rsidR="0064507E" w:rsidRPr="004C779D" w:rsidRDefault="0064507E" w:rsidP="009F393E">
            <w:pPr>
              <w:jc w:val="right"/>
              <w:rPr>
                <w:rFonts w:ascii="新細明體" w:eastAsia="新細明體" w:hAnsi="新細明體" w:cs="Times New Roman"/>
                <w:sz w:val="20"/>
                <w:szCs w:val="20"/>
              </w:rPr>
            </w:pPr>
          </w:p>
        </w:tc>
        <w:tc>
          <w:tcPr>
            <w:tcW w:w="1361" w:type="dxa"/>
            <w:tcBorders>
              <w:top w:val="single" w:sz="8" w:space="0" w:color="auto"/>
              <w:left w:val="nil"/>
              <w:bottom w:val="nil"/>
              <w:right w:val="single" w:sz="4" w:space="0" w:color="auto"/>
            </w:tcBorders>
            <w:noWrap/>
            <w:vAlign w:val="bottom"/>
          </w:tcPr>
          <w:p w14:paraId="701B8C32" w14:textId="77777777" w:rsidR="0064507E" w:rsidRPr="004C779D" w:rsidRDefault="0064507E" w:rsidP="009F393E">
            <w:pPr>
              <w:jc w:val="right"/>
              <w:rPr>
                <w:rFonts w:ascii="新細明體" w:eastAsia="新細明體" w:hAnsi="新細明體" w:cs="Times New Roman"/>
                <w:sz w:val="20"/>
                <w:szCs w:val="20"/>
              </w:rPr>
            </w:pPr>
          </w:p>
        </w:tc>
        <w:tc>
          <w:tcPr>
            <w:tcW w:w="1361" w:type="dxa"/>
            <w:tcBorders>
              <w:top w:val="single" w:sz="8" w:space="0" w:color="auto"/>
              <w:left w:val="nil"/>
              <w:bottom w:val="nil"/>
              <w:right w:val="single" w:sz="4" w:space="0" w:color="auto"/>
            </w:tcBorders>
          </w:tcPr>
          <w:p w14:paraId="6BDE5ABD" w14:textId="77777777" w:rsidR="0064507E" w:rsidRPr="004C779D" w:rsidRDefault="0064507E" w:rsidP="009F393E">
            <w:pPr>
              <w:jc w:val="right"/>
              <w:rPr>
                <w:rFonts w:ascii="新細明體" w:eastAsia="新細明體" w:hAnsi="新細明體" w:cs="Times New Roman"/>
                <w:sz w:val="20"/>
                <w:szCs w:val="20"/>
              </w:rPr>
            </w:pPr>
          </w:p>
          <w:p w14:paraId="4C4BF92C" w14:textId="77777777" w:rsidR="0064507E" w:rsidRPr="004C779D" w:rsidRDefault="0064507E" w:rsidP="009F393E">
            <w:pPr>
              <w:jc w:val="right"/>
              <w:rPr>
                <w:rFonts w:ascii="新細明體" w:eastAsia="新細明體" w:hAnsi="新細明體" w:cs="Times New Roman"/>
                <w:sz w:val="20"/>
                <w:szCs w:val="20"/>
              </w:rPr>
            </w:pPr>
          </w:p>
        </w:tc>
        <w:tc>
          <w:tcPr>
            <w:tcW w:w="1361" w:type="dxa"/>
            <w:tcBorders>
              <w:top w:val="single" w:sz="8" w:space="0" w:color="auto"/>
              <w:left w:val="single" w:sz="4" w:space="0" w:color="auto"/>
              <w:bottom w:val="nil"/>
              <w:right w:val="single" w:sz="4" w:space="0" w:color="auto"/>
            </w:tcBorders>
            <w:noWrap/>
            <w:vAlign w:val="bottom"/>
          </w:tcPr>
          <w:p w14:paraId="19A2F836" w14:textId="77777777" w:rsidR="0064507E" w:rsidRPr="004C779D" w:rsidRDefault="0064507E" w:rsidP="009F393E">
            <w:pPr>
              <w:jc w:val="right"/>
              <w:rPr>
                <w:rFonts w:ascii="新細明體" w:eastAsia="新細明體" w:hAnsi="新細明體" w:cs="Times New Roman"/>
                <w:sz w:val="20"/>
                <w:szCs w:val="20"/>
              </w:rPr>
            </w:pPr>
          </w:p>
        </w:tc>
        <w:tc>
          <w:tcPr>
            <w:tcW w:w="1418" w:type="dxa"/>
            <w:tcBorders>
              <w:top w:val="single" w:sz="8" w:space="0" w:color="auto"/>
              <w:left w:val="nil"/>
              <w:bottom w:val="nil"/>
              <w:right w:val="single" w:sz="4" w:space="0" w:color="auto"/>
            </w:tcBorders>
            <w:noWrap/>
            <w:vAlign w:val="bottom"/>
          </w:tcPr>
          <w:p w14:paraId="1C18E053" w14:textId="77777777" w:rsidR="0064507E" w:rsidRPr="004C779D" w:rsidRDefault="0064507E" w:rsidP="009F393E">
            <w:pPr>
              <w:jc w:val="right"/>
              <w:rPr>
                <w:rFonts w:ascii="新細明體" w:eastAsia="新細明體" w:hAnsi="新細明體" w:cs="Times New Roman"/>
                <w:sz w:val="20"/>
                <w:szCs w:val="20"/>
              </w:rPr>
            </w:pPr>
          </w:p>
        </w:tc>
        <w:tc>
          <w:tcPr>
            <w:tcW w:w="952" w:type="dxa"/>
            <w:gridSpan w:val="2"/>
            <w:tcBorders>
              <w:top w:val="single" w:sz="8" w:space="0" w:color="auto"/>
              <w:left w:val="nil"/>
              <w:bottom w:val="nil"/>
            </w:tcBorders>
            <w:vAlign w:val="bottom"/>
          </w:tcPr>
          <w:p w14:paraId="0162862E" w14:textId="77777777" w:rsidR="0064507E" w:rsidRPr="004C779D" w:rsidRDefault="0064507E" w:rsidP="009F393E">
            <w:pPr>
              <w:jc w:val="right"/>
              <w:rPr>
                <w:rFonts w:ascii="新細明體" w:eastAsia="新細明體" w:hAnsi="新細明體" w:cs="Times New Roman"/>
                <w:sz w:val="20"/>
                <w:szCs w:val="20"/>
              </w:rPr>
            </w:pPr>
          </w:p>
        </w:tc>
      </w:tr>
      <w:tr w:rsidR="0064507E" w:rsidRPr="0014202D" w14:paraId="65A33215"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26D4D392" w14:textId="77777777" w:rsidR="0064507E" w:rsidRPr="00780648" w:rsidRDefault="0064507E" w:rsidP="009F393E">
            <w:pPr>
              <w:spacing w:line="240" w:lineRule="exact"/>
              <w:ind w:left="340" w:rightChars="10" w:right="24"/>
              <w:jc w:val="distribute"/>
              <w:rPr>
                <w:rFonts w:ascii="新細明體" w:eastAsia="標楷體" w:hAnsi="新細明體" w:cs="新細明體"/>
                <w:bCs/>
                <w:sz w:val="20"/>
                <w:szCs w:val="20"/>
              </w:rPr>
            </w:pPr>
            <w:r w:rsidRPr="00780648">
              <w:rPr>
                <w:rFonts w:ascii="新細明體" w:eastAsia="標楷體" w:hAnsi="新細明體" w:cs="Times New Roman" w:hint="eastAsia"/>
                <w:bCs/>
                <w:sz w:val="20"/>
                <w:szCs w:val="20"/>
              </w:rPr>
              <w:t>基金來源</w:t>
            </w:r>
          </w:p>
        </w:tc>
        <w:tc>
          <w:tcPr>
            <w:tcW w:w="1361" w:type="dxa"/>
            <w:tcBorders>
              <w:top w:val="nil"/>
              <w:left w:val="nil"/>
              <w:bottom w:val="nil"/>
              <w:right w:val="single" w:sz="4" w:space="0" w:color="auto"/>
            </w:tcBorders>
            <w:noWrap/>
            <w:vAlign w:val="center"/>
            <w:hideMark/>
          </w:tcPr>
          <w:p w14:paraId="4DC5481A"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A862D8">
              <w:rPr>
                <w:rFonts w:ascii="新細明體" w:eastAsia="新細明體" w:hAnsi="新細明體" w:cs="Times New Roman" w:hint="eastAsia"/>
                <w:noProof/>
                <w:sz w:val="20"/>
                <w:szCs w:val="20"/>
              </w:rPr>
              <w:t>75,813,007,000</w:t>
            </w:r>
          </w:p>
        </w:tc>
        <w:tc>
          <w:tcPr>
            <w:tcW w:w="1361" w:type="dxa"/>
            <w:tcBorders>
              <w:top w:val="nil"/>
              <w:left w:val="nil"/>
              <w:bottom w:val="nil"/>
              <w:right w:val="single" w:sz="4" w:space="0" w:color="auto"/>
            </w:tcBorders>
            <w:noWrap/>
            <w:vAlign w:val="center"/>
            <w:hideMark/>
          </w:tcPr>
          <w:p w14:paraId="246BF2E6"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76,340,138,527</w:t>
            </w:r>
          </w:p>
        </w:tc>
        <w:tc>
          <w:tcPr>
            <w:tcW w:w="1361" w:type="dxa"/>
            <w:tcBorders>
              <w:top w:val="nil"/>
              <w:left w:val="nil"/>
              <w:bottom w:val="nil"/>
              <w:right w:val="single" w:sz="4" w:space="0" w:color="auto"/>
            </w:tcBorders>
            <w:vAlign w:val="center"/>
          </w:tcPr>
          <w:p w14:paraId="5C523925"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5967273E"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76,340,138,527</w:t>
            </w:r>
          </w:p>
        </w:tc>
        <w:tc>
          <w:tcPr>
            <w:tcW w:w="1418" w:type="dxa"/>
            <w:tcBorders>
              <w:top w:val="nil"/>
              <w:left w:val="nil"/>
              <w:bottom w:val="nil"/>
              <w:right w:val="single" w:sz="4" w:space="0" w:color="auto"/>
            </w:tcBorders>
            <w:noWrap/>
            <w:vAlign w:val="center"/>
            <w:hideMark/>
          </w:tcPr>
          <w:p w14:paraId="65595774"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527,131,527</w:t>
            </w:r>
          </w:p>
        </w:tc>
        <w:tc>
          <w:tcPr>
            <w:tcW w:w="952" w:type="dxa"/>
            <w:gridSpan w:val="2"/>
            <w:tcBorders>
              <w:top w:val="nil"/>
              <w:left w:val="nil"/>
              <w:bottom w:val="nil"/>
            </w:tcBorders>
            <w:vAlign w:val="center"/>
            <w:hideMark/>
          </w:tcPr>
          <w:p w14:paraId="2F7CE67E"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0.70</w:t>
            </w:r>
          </w:p>
        </w:tc>
      </w:tr>
      <w:tr w:rsidR="0064507E" w:rsidRPr="0014202D" w14:paraId="65C03A40"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40C54651" w14:textId="77777777" w:rsidR="0064507E" w:rsidRPr="00780648" w:rsidRDefault="0064507E" w:rsidP="009F393E">
            <w:pPr>
              <w:spacing w:line="240" w:lineRule="exact"/>
              <w:ind w:left="340" w:rightChars="10" w:right="24"/>
              <w:jc w:val="distribute"/>
              <w:rPr>
                <w:rFonts w:ascii="新細明體" w:eastAsia="標楷體" w:hAnsi="新細明體" w:cs="新細明體"/>
                <w:bCs/>
                <w:sz w:val="20"/>
                <w:szCs w:val="20"/>
              </w:rPr>
            </w:pPr>
            <w:r w:rsidRPr="00780648">
              <w:rPr>
                <w:rFonts w:ascii="新細明體" w:eastAsia="標楷體" w:hAnsi="新細明體" w:cs="Times New Roman" w:hint="eastAsia"/>
                <w:bCs/>
                <w:kern w:val="0"/>
                <w:sz w:val="20"/>
                <w:szCs w:val="20"/>
              </w:rPr>
              <w:t>基金用途</w:t>
            </w:r>
          </w:p>
        </w:tc>
        <w:tc>
          <w:tcPr>
            <w:tcW w:w="1361" w:type="dxa"/>
            <w:tcBorders>
              <w:top w:val="nil"/>
              <w:left w:val="nil"/>
              <w:bottom w:val="nil"/>
              <w:right w:val="single" w:sz="4" w:space="0" w:color="auto"/>
            </w:tcBorders>
            <w:noWrap/>
            <w:vAlign w:val="center"/>
            <w:hideMark/>
          </w:tcPr>
          <w:p w14:paraId="6B276079"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A862D8">
              <w:rPr>
                <w:rFonts w:ascii="新細明體" w:eastAsia="新細明體" w:hAnsi="新細明體" w:cs="Times New Roman" w:hint="eastAsia"/>
                <w:noProof/>
                <w:sz w:val="20"/>
                <w:szCs w:val="20"/>
              </w:rPr>
              <w:t>76,866,416,000</w:t>
            </w:r>
          </w:p>
        </w:tc>
        <w:tc>
          <w:tcPr>
            <w:tcW w:w="1361" w:type="dxa"/>
            <w:tcBorders>
              <w:top w:val="nil"/>
              <w:left w:val="nil"/>
              <w:bottom w:val="nil"/>
              <w:right w:val="single" w:sz="4" w:space="0" w:color="auto"/>
            </w:tcBorders>
            <w:noWrap/>
            <w:vAlign w:val="center"/>
            <w:hideMark/>
          </w:tcPr>
          <w:p w14:paraId="60ACF3FF"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76,235,662,406</w:t>
            </w:r>
          </w:p>
        </w:tc>
        <w:tc>
          <w:tcPr>
            <w:tcW w:w="1361" w:type="dxa"/>
            <w:tcBorders>
              <w:top w:val="nil"/>
              <w:left w:val="nil"/>
              <w:bottom w:val="nil"/>
              <w:right w:val="single" w:sz="4" w:space="0" w:color="auto"/>
            </w:tcBorders>
            <w:vAlign w:val="center"/>
          </w:tcPr>
          <w:p w14:paraId="66196928"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77E41678"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76,235,662,406</w:t>
            </w:r>
          </w:p>
        </w:tc>
        <w:tc>
          <w:tcPr>
            <w:tcW w:w="1418" w:type="dxa"/>
            <w:tcBorders>
              <w:top w:val="nil"/>
              <w:left w:val="nil"/>
              <w:bottom w:val="nil"/>
              <w:right w:val="single" w:sz="4" w:space="0" w:color="auto"/>
            </w:tcBorders>
            <w:noWrap/>
            <w:vAlign w:val="center"/>
            <w:hideMark/>
          </w:tcPr>
          <w:p w14:paraId="043EEBDD"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- 630,753,594</w:t>
            </w:r>
          </w:p>
        </w:tc>
        <w:tc>
          <w:tcPr>
            <w:tcW w:w="952" w:type="dxa"/>
            <w:gridSpan w:val="2"/>
            <w:tcBorders>
              <w:top w:val="nil"/>
              <w:left w:val="nil"/>
              <w:bottom w:val="nil"/>
            </w:tcBorders>
            <w:vAlign w:val="center"/>
            <w:hideMark/>
          </w:tcPr>
          <w:p w14:paraId="7CEB30E8" w14:textId="77777777" w:rsidR="0064507E" w:rsidRPr="0014202D"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- 0.82</w:t>
            </w:r>
          </w:p>
        </w:tc>
      </w:tr>
      <w:tr w:rsidR="0064507E" w:rsidRPr="0014202D" w14:paraId="1D87EEBC"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1A87A0C3" w14:textId="77777777" w:rsidR="0064507E" w:rsidRPr="00780648" w:rsidRDefault="0064507E" w:rsidP="009F393E">
            <w:pPr>
              <w:spacing w:line="240" w:lineRule="exact"/>
              <w:ind w:left="340" w:rightChars="10" w:right="24"/>
              <w:jc w:val="distribute"/>
              <w:rPr>
                <w:rFonts w:ascii="標楷體" w:eastAsia="標楷體" w:hAnsi="標楷體" w:cs="新細明體"/>
                <w:b/>
                <w:bCs/>
                <w:spacing w:val="-6"/>
                <w:sz w:val="20"/>
                <w:szCs w:val="20"/>
              </w:rPr>
            </w:pPr>
            <w:r w:rsidRPr="00780648">
              <w:rPr>
                <w:rFonts w:ascii="標楷體" w:eastAsia="標楷體" w:hAnsi="標楷體" w:cs="Times New Roman" w:hint="eastAsia"/>
                <w:b/>
                <w:bCs/>
                <w:kern w:val="0"/>
                <w:sz w:val="20"/>
                <w:szCs w:val="20"/>
              </w:rPr>
              <w:t>本期賸餘</w:t>
            </w:r>
            <w:r w:rsidRPr="00780648">
              <w:rPr>
                <w:rFonts w:ascii="標楷體" w:eastAsia="標楷體" w:hAnsi="標楷體" w:cs="Times New Roman" w:hint="eastAsia"/>
                <w:b/>
                <w:bCs/>
                <w:spacing w:val="-12"/>
                <w:kern w:val="0"/>
                <w:sz w:val="20"/>
                <w:szCs w:val="20"/>
              </w:rPr>
              <w:t>（短絀）</w:t>
            </w:r>
          </w:p>
        </w:tc>
        <w:tc>
          <w:tcPr>
            <w:tcW w:w="1361" w:type="dxa"/>
            <w:tcBorders>
              <w:top w:val="nil"/>
              <w:left w:val="nil"/>
              <w:bottom w:val="nil"/>
              <w:right w:val="single" w:sz="4" w:space="0" w:color="auto"/>
            </w:tcBorders>
            <w:noWrap/>
            <w:vAlign w:val="center"/>
            <w:hideMark/>
          </w:tcPr>
          <w:p w14:paraId="602F27D0" w14:textId="77777777" w:rsidR="0064507E" w:rsidRPr="00A862D8" w:rsidRDefault="0064507E" w:rsidP="009F393E">
            <w:pPr>
              <w:jc w:val="right"/>
              <w:rPr>
                <w:rFonts w:ascii="新細明體" w:eastAsia="新細明體" w:hAnsi="新細明體"/>
                <w:b/>
                <w:sz w:val="20"/>
                <w:szCs w:val="20"/>
              </w:rPr>
            </w:pPr>
            <w:r w:rsidRPr="00A862D8">
              <w:rPr>
                <w:rFonts w:ascii="新細明體" w:eastAsia="新細明體" w:hAnsi="新細明體" w:hint="eastAsia"/>
                <w:b/>
                <w:sz w:val="20"/>
                <w:szCs w:val="20"/>
              </w:rPr>
              <w:t>- 1,053,409,000</w:t>
            </w:r>
          </w:p>
        </w:tc>
        <w:tc>
          <w:tcPr>
            <w:tcW w:w="1361" w:type="dxa"/>
            <w:tcBorders>
              <w:top w:val="nil"/>
              <w:left w:val="nil"/>
              <w:bottom w:val="nil"/>
              <w:right w:val="single" w:sz="4" w:space="0" w:color="auto"/>
            </w:tcBorders>
            <w:noWrap/>
            <w:vAlign w:val="center"/>
            <w:hideMark/>
          </w:tcPr>
          <w:p w14:paraId="0C1741A3"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104,476,121</w:t>
            </w:r>
          </w:p>
        </w:tc>
        <w:tc>
          <w:tcPr>
            <w:tcW w:w="1361" w:type="dxa"/>
            <w:tcBorders>
              <w:left w:val="single" w:sz="4" w:space="0" w:color="auto"/>
            </w:tcBorders>
            <w:vAlign w:val="center"/>
          </w:tcPr>
          <w:p w14:paraId="733DD358"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25E1BB99"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104,476,121</w:t>
            </w:r>
          </w:p>
        </w:tc>
        <w:tc>
          <w:tcPr>
            <w:tcW w:w="1418" w:type="dxa"/>
            <w:tcBorders>
              <w:top w:val="nil"/>
              <w:left w:val="nil"/>
              <w:bottom w:val="nil"/>
              <w:right w:val="single" w:sz="4" w:space="0" w:color="auto"/>
            </w:tcBorders>
            <w:noWrap/>
            <w:vAlign w:val="center"/>
            <w:hideMark/>
          </w:tcPr>
          <w:p w14:paraId="5FE6B452"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1,157,885,121</w:t>
            </w:r>
          </w:p>
        </w:tc>
        <w:tc>
          <w:tcPr>
            <w:tcW w:w="952" w:type="dxa"/>
            <w:gridSpan w:val="2"/>
            <w:tcBorders>
              <w:top w:val="nil"/>
              <w:left w:val="nil"/>
              <w:bottom w:val="nil"/>
            </w:tcBorders>
            <w:vAlign w:val="center"/>
            <w:hideMark/>
          </w:tcPr>
          <w:p w14:paraId="30A0A287" w14:textId="77777777" w:rsidR="0064507E" w:rsidRPr="00BF6CE0" w:rsidRDefault="0064507E" w:rsidP="009F393E">
            <w:pPr>
              <w:jc w:val="right"/>
              <w:rPr>
                <w:rFonts w:ascii="新細明體" w:eastAsia="新細明體" w:hAnsi="新細明體"/>
                <w:b/>
                <w:kern w:val="0"/>
                <w:sz w:val="20"/>
                <w:szCs w:val="20"/>
              </w:rPr>
            </w:pPr>
            <w:r w:rsidRPr="00BF6CE0">
              <w:rPr>
                <w:rFonts w:ascii="新細明體" w:eastAsia="新細明體" w:hAnsi="新細明體" w:hint="eastAsia"/>
                <w:b/>
                <w:kern w:val="0"/>
                <w:sz w:val="20"/>
                <w:szCs w:val="20"/>
              </w:rPr>
              <w:t>--</w:t>
            </w:r>
          </w:p>
        </w:tc>
      </w:tr>
      <w:tr w:rsidR="0064507E" w:rsidRPr="0014202D" w14:paraId="5ED12B51"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02DE6609" w14:textId="77777777" w:rsidR="0064507E" w:rsidRPr="00780648" w:rsidRDefault="0064507E" w:rsidP="009F393E">
            <w:pPr>
              <w:spacing w:line="240" w:lineRule="exact"/>
              <w:ind w:left="340" w:rightChars="10" w:right="24"/>
              <w:jc w:val="distribute"/>
              <w:rPr>
                <w:rFonts w:ascii="新細明體" w:eastAsia="標楷體" w:hAnsi="新細明體" w:cs="新細明體"/>
                <w:b/>
                <w:bCs/>
                <w:sz w:val="20"/>
                <w:szCs w:val="20"/>
              </w:rPr>
            </w:pPr>
            <w:r w:rsidRPr="00780648">
              <w:rPr>
                <w:rFonts w:ascii="新細明體" w:eastAsia="標楷體" w:hAnsi="新細明體" w:cs="Times New Roman" w:hint="eastAsia"/>
                <w:b/>
                <w:bCs/>
                <w:sz w:val="20"/>
                <w:szCs w:val="20"/>
              </w:rPr>
              <w:t>期初基金餘額</w:t>
            </w:r>
          </w:p>
        </w:tc>
        <w:tc>
          <w:tcPr>
            <w:tcW w:w="1361" w:type="dxa"/>
            <w:tcBorders>
              <w:top w:val="nil"/>
              <w:left w:val="nil"/>
              <w:bottom w:val="nil"/>
              <w:right w:val="single" w:sz="4" w:space="0" w:color="auto"/>
            </w:tcBorders>
            <w:noWrap/>
            <w:vAlign w:val="center"/>
            <w:hideMark/>
          </w:tcPr>
          <w:p w14:paraId="28FD228A" w14:textId="77777777" w:rsidR="0064507E" w:rsidRPr="00A862D8" w:rsidRDefault="0064507E" w:rsidP="009F393E">
            <w:pPr>
              <w:jc w:val="right"/>
              <w:rPr>
                <w:rFonts w:ascii="新細明體" w:eastAsia="新細明體" w:hAnsi="新細明體"/>
                <w:b/>
                <w:sz w:val="20"/>
                <w:szCs w:val="20"/>
              </w:rPr>
            </w:pPr>
            <w:r w:rsidRPr="00A862D8">
              <w:rPr>
                <w:rFonts w:ascii="新細明體" w:eastAsia="新細明體" w:hAnsi="新細明體" w:hint="eastAsia"/>
                <w:b/>
                <w:sz w:val="20"/>
                <w:szCs w:val="20"/>
              </w:rPr>
              <w:t>7,529,902,000</w:t>
            </w:r>
          </w:p>
        </w:tc>
        <w:tc>
          <w:tcPr>
            <w:tcW w:w="1361" w:type="dxa"/>
            <w:tcBorders>
              <w:right w:val="single" w:sz="4" w:space="0" w:color="auto"/>
            </w:tcBorders>
            <w:noWrap/>
            <w:vAlign w:val="center"/>
            <w:hideMark/>
          </w:tcPr>
          <w:p w14:paraId="1222D59D"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7,665,026,280</w:t>
            </w:r>
          </w:p>
        </w:tc>
        <w:tc>
          <w:tcPr>
            <w:tcW w:w="1361" w:type="dxa"/>
            <w:tcBorders>
              <w:top w:val="nil"/>
              <w:left w:val="nil"/>
              <w:bottom w:val="nil"/>
              <w:right w:val="single" w:sz="4" w:space="0" w:color="auto"/>
            </w:tcBorders>
            <w:vAlign w:val="center"/>
          </w:tcPr>
          <w:p w14:paraId="5D69AB78"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39E406B7"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7,665,026,280</w:t>
            </w:r>
          </w:p>
        </w:tc>
        <w:tc>
          <w:tcPr>
            <w:tcW w:w="1418" w:type="dxa"/>
            <w:tcBorders>
              <w:top w:val="nil"/>
              <w:left w:val="nil"/>
              <w:bottom w:val="nil"/>
              <w:right w:val="single" w:sz="4" w:space="0" w:color="auto"/>
            </w:tcBorders>
            <w:noWrap/>
            <w:vAlign w:val="center"/>
            <w:hideMark/>
          </w:tcPr>
          <w:p w14:paraId="7BE27870"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135,124,280</w:t>
            </w:r>
          </w:p>
        </w:tc>
        <w:tc>
          <w:tcPr>
            <w:tcW w:w="952" w:type="dxa"/>
            <w:gridSpan w:val="2"/>
            <w:tcBorders>
              <w:top w:val="nil"/>
              <w:left w:val="nil"/>
              <w:bottom w:val="nil"/>
            </w:tcBorders>
            <w:vAlign w:val="center"/>
            <w:hideMark/>
          </w:tcPr>
          <w:p w14:paraId="3A335859"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1.79</w:t>
            </w:r>
          </w:p>
        </w:tc>
      </w:tr>
      <w:tr w:rsidR="0064507E" w:rsidRPr="00223C67" w14:paraId="577653FA" w14:textId="77777777" w:rsidTr="009F393E">
        <w:trPr>
          <w:gridAfter w:val="1"/>
          <w:wAfter w:w="14" w:type="dxa"/>
          <w:trHeight w:val="850"/>
        </w:trPr>
        <w:tc>
          <w:tcPr>
            <w:tcW w:w="2097" w:type="dxa"/>
            <w:tcBorders>
              <w:top w:val="nil"/>
              <w:left w:val="nil"/>
              <w:bottom w:val="nil"/>
              <w:right w:val="single" w:sz="4" w:space="0" w:color="auto"/>
            </w:tcBorders>
            <w:shd w:val="clear" w:color="auto" w:fill="auto"/>
            <w:noWrap/>
            <w:vAlign w:val="center"/>
          </w:tcPr>
          <w:p w14:paraId="1977AC3A" w14:textId="77777777" w:rsidR="0064507E" w:rsidRPr="00780648" w:rsidRDefault="0064507E" w:rsidP="009F393E">
            <w:pPr>
              <w:spacing w:line="240" w:lineRule="exact"/>
              <w:ind w:left="340" w:rightChars="10" w:right="24"/>
              <w:jc w:val="distribute"/>
              <w:rPr>
                <w:rFonts w:ascii="新細明體" w:eastAsia="標楷體" w:hAnsi="新細明體" w:cs="Times New Roman"/>
                <w:b/>
                <w:bCs/>
                <w:sz w:val="20"/>
                <w:szCs w:val="20"/>
              </w:rPr>
            </w:pPr>
            <w:r>
              <w:rPr>
                <w:rFonts w:ascii="新細明體" w:eastAsia="標楷體" w:hAnsi="新細明體" w:cs="Times New Roman" w:hint="eastAsia"/>
                <w:b/>
                <w:bCs/>
                <w:sz w:val="20"/>
                <w:szCs w:val="20"/>
              </w:rPr>
              <w:t>解繳公庫</w:t>
            </w:r>
          </w:p>
        </w:tc>
        <w:tc>
          <w:tcPr>
            <w:tcW w:w="1361" w:type="dxa"/>
            <w:tcBorders>
              <w:top w:val="nil"/>
              <w:left w:val="nil"/>
              <w:bottom w:val="nil"/>
              <w:right w:val="single" w:sz="4" w:space="0" w:color="auto"/>
            </w:tcBorders>
            <w:noWrap/>
            <w:vAlign w:val="center"/>
          </w:tcPr>
          <w:p w14:paraId="1F16F2D5"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nil"/>
              <w:bottom w:val="nil"/>
              <w:right w:val="single" w:sz="4" w:space="0" w:color="auto"/>
            </w:tcBorders>
            <w:noWrap/>
            <w:vAlign w:val="center"/>
          </w:tcPr>
          <w:p w14:paraId="4E6E8CFA"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48,272</w:t>
            </w:r>
          </w:p>
        </w:tc>
        <w:tc>
          <w:tcPr>
            <w:tcW w:w="1361" w:type="dxa"/>
            <w:tcBorders>
              <w:top w:val="nil"/>
              <w:left w:val="nil"/>
              <w:bottom w:val="nil"/>
              <w:right w:val="single" w:sz="4" w:space="0" w:color="auto"/>
            </w:tcBorders>
            <w:vAlign w:val="center"/>
          </w:tcPr>
          <w:p w14:paraId="0223241F"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tcPr>
          <w:p w14:paraId="192D6FD0"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48,272</w:t>
            </w:r>
          </w:p>
        </w:tc>
        <w:tc>
          <w:tcPr>
            <w:tcW w:w="1418" w:type="dxa"/>
            <w:tcBorders>
              <w:top w:val="nil"/>
              <w:left w:val="nil"/>
              <w:bottom w:val="nil"/>
              <w:right w:val="single" w:sz="4" w:space="0" w:color="auto"/>
            </w:tcBorders>
            <w:noWrap/>
            <w:vAlign w:val="center"/>
          </w:tcPr>
          <w:p w14:paraId="7F273B07"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48,272</w:t>
            </w:r>
          </w:p>
        </w:tc>
        <w:tc>
          <w:tcPr>
            <w:tcW w:w="952" w:type="dxa"/>
            <w:gridSpan w:val="2"/>
            <w:tcBorders>
              <w:top w:val="nil"/>
              <w:left w:val="nil"/>
              <w:bottom w:val="nil"/>
            </w:tcBorders>
            <w:vAlign w:val="center"/>
          </w:tcPr>
          <w:p w14:paraId="1F1082CA" w14:textId="77777777" w:rsidR="0064507E" w:rsidRPr="00BF6CE0" w:rsidRDefault="0064507E" w:rsidP="009F393E">
            <w:pPr>
              <w:jc w:val="right"/>
              <w:rPr>
                <w:rFonts w:ascii="新細明體" w:eastAsia="新細明體" w:hAnsi="新細明體"/>
                <w:b/>
                <w:kern w:val="0"/>
                <w:sz w:val="20"/>
                <w:szCs w:val="20"/>
              </w:rPr>
            </w:pPr>
            <w:r w:rsidRPr="00BF6CE0">
              <w:rPr>
                <w:rFonts w:ascii="新細明體" w:eastAsia="新細明體" w:hAnsi="新細明體" w:hint="eastAsia"/>
                <w:b/>
                <w:kern w:val="0"/>
                <w:sz w:val="20"/>
                <w:szCs w:val="20"/>
              </w:rPr>
              <w:t>--</w:t>
            </w:r>
          </w:p>
        </w:tc>
      </w:tr>
      <w:tr w:rsidR="0064507E" w:rsidRPr="0014202D" w14:paraId="43DAB018"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71807A6E" w14:textId="77777777" w:rsidR="0064507E" w:rsidRPr="00780648" w:rsidRDefault="0064507E" w:rsidP="009F393E">
            <w:pPr>
              <w:spacing w:line="240" w:lineRule="exact"/>
              <w:ind w:left="340" w:rightChars="10" w:right="24"/>
              <w:jc w:val="distribute"/>
              <w:rPr>
                <w:rFonts w:ascii="新細明體" w:eastAsia="標楷體" w:hAnsi="新細明體" w:cs="Times New Roman"/>
                <w:b/>
                <w:bCs/>
                <w:sz w:val="20"/>
                <w:szCs w:val="20"/>
              </w:rPr>
            </w:pPr>
            <w:r w:rsidRPr="00780648">
              <w:rPr>
                <w:rFonts w:ascii="新細明體" w:eastAsia="標楷體" w:hAnsi="新細明體" w:cs="Times New Roman" w:hint="eastAsia"/>
                <w:b/>
                <w:bCs/>
                <w:sz w:val="20"/>
                <w:szCs w:val="20"/>
              </w:rPr>
              <w:t>期末基金餘額</w:t>
            </w:r>
          </w:p>
        </w:tc>
        <w:tc>
          <w:tcPr>
            <w:tcW w:w="1361" w:type="dxa"/>
            <w:tcBorders>
              <w:top w:val="nil"/>
              <w:left w:val="nil"/>
              <w:bottom w:val="nil"/>
              <w:right w:val="single" w:sz="4" w:space="0" w:color="auto"/>
            </w:tcBorders>
            <w:noWrap/>
            <w:vAlign w:val="center"/>
            <w:hideMark/>
          </w:tcPr>
          <w:p w14:paraId="68E5BB47" w14:textId="77777777" w:rsidR="0064507E" w:rsidRPr="0014202D" w:rsidRDefault="0064507E" w:rsidP="009F393E">
            <w:pPr>
              <w:jc w:val="right"/>
              <w:rPr>
                <w:rFonts w:ascii="新細明體" w:eastAsia="新細明體" w:hAnsi="新細明體"/>
                <w:b/>
                <w:sz w:val="20"/>
                <w:szCs w:val="20"/>
                <w:highlight w:val="yellow"/>
              </w:rPr>
            </w:pPr>
            <w:r w:rsidRPr="00A862D8">
              <w:rPr>
                <w:rFonts w:ascii="新細明體" w:eastAsia="新細明體" w:hAnsi="新細明體" w:hint="eastAsia"/>
                <w:b/>
                <w:sz w:val="20"/>
                <w:szCs w:val="20"/>
              </w:rPr>
              <w:t>6,476,493,000</w:t>
            </w:r>
          </w:p>
        </w:tc>
        <w:tc>
          <w:tcPr>
            <w:tcW w:w="1361" w:type="dxa"/>
            <w:tcBorders>
              <w:top w:val="nil"/>
              <w:left w:val="nil"/>
              <w:bottom w:val="nil"/>
              <w:right w:val="single" w:sz="4" w:space="0" w:color="auto"/>
            </w:tcBorders>
            <w:noWrap/>
            <w:vAlign w:val="center"/>
            <w:hideMark/>
          </w:tcPr>
          <w:p w14:paraId="504E9398"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7,769,454,129</w:t>
            </w:r>
          </w:p>
        </w:tc>
        <w:tc>
          <w:tcPr>
            <w:tcW w:w="1361" w:type="dxa"/>
            <w:tcBorders>
              <w:top w:val="nil"/>
              <w:left w:val="nil"/>
              <w:bottom w:val="nil"/>
              <w:right w:val="single" w:sz="4" w:space="0" w:color="auto"/>
            </w:tcBorders>
            <w:vAlign w:val="center"/>
          </w:tcPr>
          <w:p w14:paraId="71811145"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hideMark/>
          </w:tcPr>
          <w:p w14:paraId="7F808936"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7,769,454,129</w:t>
            </w:r>
          </w:p>
        </w:tc>
        <w:tc>
          <w:tcPr>
            <w:tcW w:w="1418" w:type="dxa"/>
            <w:tcBorders>
              <w:top w:val="nil"/>
              <w:left w:val="nil"/>
              <w:bottom w:val="nil"/>
              <w:right w:val="single" w:sz="4" w:space="0" w:color="auto"/>
            </w:tcBorders>
            <w:noWrap/>
            <w:vAlign w:val="center"/>
            <w:hideMark/>
          </w:tcPr>
          <w:p w14:paraId="011CD448"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1,292,961,129</w:t>
            </w:r>
          </w:p>
        </w:tc>
        <w:tc>
          <w:tcPr>
            <w:tcW w:w="952" w:type="dxa"/>
            <w:gridSpan w:val="2"/>
            <w:tcBorders>
              <w:top w:val="nil"/>
              <w:left w:val="nil"/>
              <w:bottom w:val="nil"/>
            </w:tcBorders>
            <w:vAlign w:val="center"/>
            <w:hideMark/>
          </w:tcPr>
          <w:p w14:paraId="4A0884C7"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19.96</w:t>
            </w:r>
          </w:p>
        </w:tc>
      </w:tr>
      <w:tr w:rsidR="0064507E" w:rsidRPr="0014202D" w14:paraId="7D21B5FA" w14:textId="77777777" w:rsidTr="009F393E">
        <w:trPr>
          <w:gridAfter w:val="2"/>
          <w:wAfter w:w="144" w:type="dxa"/>
          <w:trHeight w:val="850"/>
        </w:trPr>
        <w:tc>
          <w:tcPr>
            <w:tcW w:w="2097" w:type="dxa"/>
            <w:tcBorders>
              <w:top w:val="nil"/>
              <w:left w:val="nil"/>
              <w:bottom w:val="nil"/>
              <w:right w:val="single" w:sz="4" w:space="0" w:color="auto"/>
            </w:tcBorders>
            <w:noWrap/>
            <w:vAlign w:val="bottom"/>
            <w:hideMark/>
          </w:tcPr>
          <w:p w14:paraId="37A259F1" w14:textId="77777777" w:rsidR="0064507E" w:rsidRPr="00780648" w:rsidRDefault="0064507E" w:rsidP="009F393E">
            <w:pPr>
              <w:spacing w:after="240"/>
              <w:ind w:rightChars="10" w:right="24"/>
              <w:jc w:val="distribute"/>
              <w:rPr>
                <w:rFonts w:ascii="新細明體" w:eastAsia="標楷體" w:hAnsi="新細明體" w:cs="Times New Roman"/>
                <w:b/>
                <w:bCs/>
                <w:sz w:val="20"/>
                <w:szCs w:val="20"/>
              </w:rPr>
            </w:pPr>
            <w:r w:rsidRPr="00780648">
              <w:rPr>
                <w:rFonts w:ascii="新細明體" w:eastAsia="標楷體" w:hAnsi="新細明體" w:cs="Times New Roman" w:hint="eastAsia"/>
                <w:b/>
                <w:bCs/>
                <w:sz w:val="20"/>
                <w:szCs w:val="20"/>
              </w:rPr>
              <w:t>資本計畫基金</w:t>
            </w:r>
          </w:p>
        </w:tc>
        <w:tc>
          <w:tcPr>
            <w:tcW w:w="1361" w:type="dxa"/>
            <w:tcBorders>
              <w:top w:val="nil"/>
              <w:left w:val="nil"/>
              <w:bottom w:val="nil"/>
              <w:right w:val="single" w:sz="4" w:space="0" w:color="auto"/>
            </w:tcBorders>
            <w:noWrap/>
            <w:vAlign w:val="center"/>
          </w:tcPr>
          <w:p w14:paraId="6A61487E" w14:textId="77777777" w:rsidR="0064507E" w:rsidRPr="0014202D" w:rsidRDefault="0064507E" w:rsidP="009F393E">
            <w:pPr>
              <w:jc w:val="right"/>
              <w:rPr>
                <w:rFonts w:ascii="新細明體" w:eastAsia="新細明體" w:hAnsi="新細明體"/>
                <w:sz w:val="20"/>
                <w:szCs w:val="20"/>
              </w:rPr>
            </w:pPr>
          </w:p>
        </w:tc>
        <w:tc>
          <w:tcPr>
            <w:tcW w:w="1361" w:type="dxa"/>
            <w:tcBorders>
              <w:top w:val="nil"/>
              <w:left w:val="nil"/>
              <w:bottom w:val="nil"/>
              <w:right w:val="single" w:sz="4" w:space="0" w:color="auto"/>
            </w:tcBorders>
            <w:noWrap/>
            <w:vAlign w:val="center"/>
          </w:tcPr>
          <w:p w14:paraId="3126F0BA" w14:textId="77777777" w:rsidR="0064507E" w:rsidRPr="0014202D" w:rsidRDefault="0064507E" w:rsidP="009F393E">
            <w:pPr>
              <w:jc w:val="right"/>
              <w:rPr>
                <w:rFonts w:ascii="新細明體" w:eastAsia="新細明體" w:hAnsi="新細明體"/>
                <w:sz w:val="20"/>
                <w:szCs w:val="20"/>
              </w:rPr>
            </w:pPr>
          </w:p>
        </w:tc>
        <w:tc>
          <w:tcPr>
            <w:tcW w:w="1361" w:type="dxa"/>
            <w:tcBorders>
              <w:top w:val="nil"/>
              <w:left w:val="nil"/>
              <w:bottom w:val="nil"/>
              <w:right w:val="single" w:sz="4" w:space="0" w:color="auto"/>
            </w:tcBorders>
            <w:vAlign w:val="center"/>
          </w:tcPr>
          <w:p w14:paraId="3DEDD913" w14:textId="77777777" w:rsidR="0064507E" w:rsidRPr="0014202D" w:rsidRDefault="0064507E" w:rsidP="009F393E">
            <w:pPr>
              <w:jc w:val="right"/>
              <w:rPr>
                <w:rFonts w:ascii="新細明體" w:eastAsia="新細明體" w:hAnsi="新細明體"/>
                <w:sz w:val="20"/>
                <w:szCs w:val="20"/>
              </w:rPr>
            </w:pPr>
          </w:p>
        </w:tc>
        <w:tc>
          <w:tcPr>
            <w:tcW w:w="1361" w:type="dxa"/>
            <w:tcBorders>
              <w:top w:val="nil"/>
              <w:left w:val="single" w:sz="4" w:space="0" w:color="auto"/>
              <w:bottom w:val="nil"/>
              <w:right w:val="single" w:sz="4" w:space="0" w:color="auto"/>
            </w:tcBorders>
            <w:noWrap/>
            <w:vAlign w:val="center"/>
          </w:tcPr>
          <w:p w14:paraId="68AD8F02" w14:textId="77777777" w:rsidR="0064507E" w:rsidRPr="0014202D" w:rsidRDefault="0064507E" w:rsidP="009F393E">
            <w:pPr>
              <w:jc w:val="right"/>
              <w:rPr>
                <w:rFonts w:ascii="新細明體" w:eastAsia="新細明體" w:hAnsi="新細明體"/>
                <w:sz w:val="20"/>
                <w:szCs w:val="20"/>
              </w:rPr>
            </w:pPr>
          </w:p>
        </w:tc>
        <w:tc>
          <w:tcPr>
            <w:tcW w:w="1418" w:type="dxa"/>
            <w:tcBorders>
              <w:top w:val="nil"/>
              <w:left w:val="nil"/>
              <w:bottom w:val="nil"/>
              <w:right w:val="single" w:sz="4" w:space="0" w:color="auto"/>
            </w:tcBorders>
            <w:noWrap/>
            <w:vAlign w:val="center"/>
          </w:tcPr>
          <w:p w14:paraId="65542926" w14:textId="77777777" w:rsidR="0064507E" w:rsidRPr="0014202D" w:rsidRDefault="0064507E" w:rsidP="009F393E">
            <w:pPr>
              <w:jc w:val="right"/>
              <w:rPr>
                <w:rFonts w:ascii="新細明體" w:eastAsia="新細明體" w:hAnsi="新細明體"/>
                <w:sz w:val="20"/>
                <w:szCs w:val="20"/>
              </w:rPr>
            </w:pPr>
          </w:p>
        </w:tc>
        <w:tc>
          <w:tcPr>
            <w:tcW w:w="822" w:type="dxa"/>
            <w:vAlign w:val="center"/>
          </w:tcPr>
          <w:p w14:paraId="68BB8672" w14:textId="77777777" w:rsidR="0064507E" w:rsidRPr="0014202D" w:rsidRDefault="0064507E" w:rsidP="009F393E">
            <w:pPr>
              <w:widowControl/>
            </w:pPr>
          </w:p>
        </w:tc>
      </w:tr>
      <w:tr w:rsidR="0064507E" w:rsidRPr="00223C67" w14:paraId="72830BC9"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114F2D9C" w14:textId="77777777" w:rsidR="0064507E" w:rsidRPr="00780648" w:rsidRDefault="0064507E" w:rsidP="009F393E">
            <w:pPr>
              <w:spacing w:line="240" w:lineRule="exact"/>
              <w:ind w:left="340" w:rightChars="10" w:right="24"/>
              <w:jc w:val="distribute"/>
              <w:rPr>
                <w:rFonts w:ascii="新細明體" w:eastAsia="標楷體" w:hAnsi="新細明體" w:cs="Times New Roman"/>
                <w:bCs/>
                <w:sz w:val="20"/>
                <w:szCs w:val="20"/>
              </w:rPr>
            </w:pPr>
            <w:r w:rsidRPr="00780648">
              <w:rPr>
                <w:rFonts w:ascii="新細明體" w:eastAsia="標楷體" w:hAnsi="新細明體" w:cs="Times New Roman" w:hint="eastAsia"/>
                <w:bCs/>
                <w:sz w:val="20"/>
                <w:szCs w:val="20"/>
              </w:rPr>
              <w:t>基金來源</w:t>
            </w:r>
          </w:p>
        </w:tc>
        <w:tc>
          <w:tcPr>
            <w:tcW w:w="1361" w:type="dxa"/>
            <w:tcBorders>
              <w:top w:val="nil"/>
              <w:left w:val="nil"/>
              <w:bottom w:val="nil"/>
              <w:right w:val="single" w:sz="4" w:space="0" w:color="auto"/>
            </w:tcBorders>
            <w:noWrap/>
            <w:vAlign w:val="center"/>
            <w:hideMark/>
          </w:tcPr>
          <w:p w14:paraId="259581D4" w14:textId="77777777" w:rsidR="0064507E" w:rsidRPr="00A862D8"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A862D8">
              <w:rPr>
                <w:rFonts w:ascii="新細明體" w:eastAsia="新細明體" w:hAnsi="新細明體" w:cs="Times New Roman" w:hint="eastAsia"/>
                <w:noProof/>
                <w:sz w:val="20"/>
                <w:szCs w:val="20"/>
              </w:rPr>
              <w:t>23,640,294,000</w:t>
            </w:r>
          </w:p>
        </w:tc>
        <w:tc>
          <w:tcPr>
            <w:tcW w:w="1361" w:type="dxa"/>
            <w:tcBorders>
              <w:top w:val="nil"/>
              <w:left w:val="nil"/>
              <w:bottom w:val="nil"/>
              <w:right w:val="single" w:sz="4" w:space="0" w:color="auto"/>
            </w:tcBorders>
            <w:noWrap/>
            <w:vAlign w:val="center"/>
            <w:hideMark/>
          </w:tcPr>
          <w:p w14:paraId="73A278C8"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24,997,448,548</w:t>
            </w:r>
          </w:p>
        </w:tc>
        <w:tc>
          <w:tcPr>
            <w:tcW w:w="1361" w:type="dxa"/>
            <w:tcBorders>
              <w:top w:val="nil"/>
              <w:left w:val="nil"/>
              <w:bottom w:val="nil"/>
              <w:right w:val="single" w:sz="4" w:space="0" w:color="auto"/>
            </w:tcBorders>
            <w:vAlign w:val="center"/>
          </w:tcPr>
          <w:p w14:paraId="3B007789"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1BF68562"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24,997,448,548</w:t>
            </w:r>
          </w:p>
        </w:tc>
        <w:tc>
          <w:tcPr>
            <w:tcW w:w="1418" w:type="dxa"/>
            <w:tcBorders>
              <w:top w:val="nil"/>
              <w:left w:val="nil"/>
              <w:bottom w:val="nil"/>
              <w:right w:val="single" w:sz="4" w:space="0" w:color="auto"/>
            </w:tcBorders>
            <w:noWrap/>
            <w:vAlign w:val="center"/>
            <w:hideMark/>
          </w:tcPr>
          <w:p w14:paraId="5B67C66F"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1,357,154,548</w:t>
            </w:r>
          </w:p>
        </w:tc>
        <w:tc>
          <w:tcPr>
            <w:tcW w:w="952" w:type="dxa"/>
            <w:gridSpan w:val="2"/>
            <w:tcBorders>
              <w:top w:val="nil"/>
              <w:left w:val="nil"/>
              <w:bottom w:val="nil"/>
            </w:tcBorders>
            <w:vAlign w:val="center"/>
            <w:hideMark/>
          </w:tcPr>
          <w:p w14:paraId="37347541"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5.74</w:t>
            </w:r>
          </w:p>
        </w:tc>
      </w:tr>
      <w:tr w:rsidR="0064507E" w:rsidRPr="00223C67" w14:paraId="0136F193" w14:textId="77777777" w:rsidTr="009F393E">
        <w:trPr>
          <w:gridAfter w:val="1"/>
          <w:wAfter w:w="14" w:type="dxa"/>
          <w:trHeight w:val="850"/>
        </w:trPr>
        <w:tc>
          <w:tcPr>
            <w:tcW w:w="2097" w:type="dxa"/>
            <w:tcBorders>
              <w:top w:val="nil"/>
              <w:left w:val="nil"/>
              <w:bottom w:val="nil"/>
              <w:right w:val="single" w:sz="4" w:space="0" w:color="auto"/>
            </w:tcBorders>
            <w:noWrap/>
            <w:vAlign w:val="center"/>
            <w:hideMark/>
          </w:tcPr>
          <w:p w14:paraId="286821AC" w14:textId="77777777" w:rsidR="0064507E" w:rsidRPr="00780648" w:rsidRDefault="0064507E" w:rsidP="009F393E">
            <w:pPr>
              <w:spacing w:line="240" w:lineRule="exact"/>
              <w:ind w:left="340" w:rightChars="10" w:right="24"/>
              <w:jc w:val="distribute"/>
              <w:rPr>
                <w:rFonts w:ascii="新細明體" w:eastAsia="標楷體" w:hAnsi="新細明體" w:cs="Times New Roman"/>
                <w:bCs/>
                <w:sz w:val="20"/>
                <w:szCs w:val="20"/>
              </w:rPr>
            </w:pPr>
            <w:r w:rsidRPr="00780648">
              <w:rPr>
                <w:rFonts w:ascii="新細明體" w:eastAsia="標楷體" w:hAnsi="新細明體" w:cs="Times New Roman" w:hint="eastAsia"/>
                <w:bCs/>
                <w:sz w:val="20"/>
                <w:szCs w:val="20"/>
              </w:rPr>
              <w:t>基金用途</w:t>
            </w:r>
          </w:p>
        </w:tc>
        <w:tc>
          <w:tcPr>
            <w:tcW w:w="1361" w:type="dxa"/>
            <w:tcBorders>
              <w:top w:val="nil"/>
              <w:left w:val="nil"/>
              <w:bottom w:val="nil"/>
              <w:right w:val="single" w:sz="4" w:space="0" w:color="auto"/>
            </w:tcBorders>
            <w:noWrap/>
            <w:vAlign w:val="center"/>
            <w:hideMark/>
          </w:tcPr>
          <w:p w14:paraId="3DE07C81" w14:textId="77777777" w:rsidR="0064507E" w:rsidRPr="00A862D8" w:rsidRDefault="0064507E" w:rsidP="009F393E">
            <w:pPr>
              <w:spacing w:before="100" w:beforeAutospacing="1" w:after="100" w:afterAutospacing="1" w:line="240" w:lineRule="exact"/>
              <w:jc w:val="right"/>
              <w:rPr>
                <w:rFonts w:ascii="新細明體" w:eastAsia="新細明體" w:hAnsi="新細明體" w:cs="Times New Roman"/>
                <w:noProof/>
                <w:sz w:val="20"/>
                <w:szCs w:val="20"/>
              </w:rPr>
            </w:pPr>
            <w:r w:rsidRPr="00A862D8">
              <w:rPr>
                <w:rFonts w:ascii="新細明體" w:eastAsia="新細明體" w:hAnsi="新細明體" w:cs="Times New Roman" w:hint="eastAsia"/>
                <w:noProof/>
                <w:sz w:val="20"/>
                <w:szCs w:val="20"/>
              </w:rPr>
              <w:t>21,528,947,000</w:t>
            </w:r>
          </w:p>
        </w:tc>
        <w:tc>
          <w:tcPr>
            <w:tcW w:w="1361" w:type="dxa"/>
            <w:tcBorders>
              <w:top w:val="nil"/>
              <w:left w:val="nil"/>
              <w:bottom w:val="nil"/>
              <w:right w:val="single" w:sz="4" w:space="0" w:color="auto"/>
            </w:tcBorders>
            <w:noWrap/>
            <w:vAlign w:val="center"/>
            <w:hideMark/>
          </w:tcPr>
          <w:p w14:paraId="68154377"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20,434,409,612</w:t>
            </w:r>
          </w:p>
        </w:tc>
        <w:tc>
          <w:tcPr>
            <w:tcW w:w="1361" w:type="dxa"/>
            <w:tcBorders>
              <w:top w:val="nil"/>
              <w:left w:val="nil"/>
              <w:bottom w:val="nil"/>
              <w:right w:val="single" w:sz="4" w:space="0" w:color="auto"/>
            </w:tcBorders>
            <w:vAlign w:val="center"/>
          </w:tcPr>
          <w:p w14:paraId="12CA2DEF"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w:t>
            </w:r>
          </w:p>
        </w:tc>
        <w:tc>
          <w:tcPr>
            <w:tcW w:w="1361" w:type="dxa"/>
            <w:tcBorders>
              <w:top w:val="nil"/>
              <w:left w:val="single" w:sz="4" w:space="0" w:color="auto"/>
              <w:bottom w:val="nil"/>
              <w:right w:val="single" w:sz="4" w:space="0" w:color="auto"/>
            </w:tcBorders>
            <w:noWrap/>
            <w:vAlign w:val="center"/>
            <w:hideMark/>
          </w:tcPr>
          <w:p w14:paraId="7150ED68"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20,434,409,612</w:t>
            </w:r>
          </w:p>
        </w:tc>
        <w:tc>
          <w:tcPr>
            <w:tcW w:w="1418" w:type="dxa"/>
            <w:tcBorders>
              <w:top w:val="nil"/>
              <w:left w:val="nil"/>
              <w:bottom w:val="nil"/>
              <w:right w:val="single" w:sz="4" w:space="0" w:color="auto"/>
            </w:tcBorders>
            <w:noWrap/>
            <w:vAlign w:val="center"/>
            <w:hideMark/>
          </w:tcPr>
          <w:p w14:paraId="48B0A8D7"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- 1,094,537,388</w:t>
            </w:r>
          </w:p>
        </w:tc>
        <w:tc>
          <w:tcPr>
            <w:tcW w:w="952" w:type="dxa"/>
            <w:gridSpan w:val="2"/>
            <w:tcBorders>
              <w:top w:val="nil"/>
              <w:left w:val="nil"/>
              <w:bottom w:val="nil"/>
            </w:tcBorders>
            <w:vAlign w:val="center"/>
            <w:hideMark/>
          </w:tcPr>
          <w:p w14:paraId="3C4A15E6" w14:textId="77777777" w:rsidR="0064507E" w:rsidRPr="00223C67" w:rsidRDefault="0064507E" w:rsidP="009F393E">
            <w:pPr>
              <w:jc w:val="right"/>
              <w:rPr>
                <w:rFonts w:ascii="新細明體" w:eastAsia="新細明體" w:hAnsi="新細明體" w:cs="Times New Roman"/>
                <w:noProof/>
                <w:sz w:val="20"/>
                <w:szCs w:val="20"/>
              </w:rPr>
            </w:pPr>
            <w:r w:rsidRPr="00223C67">
              <w:rPr>
                <w:rFonts w:ascii="新細明體" w:eastAsia="新細明體" w:hAnsi="新細明體" w:cs="Times New Roman" w:hint="eastAsia"/>
                <w:noProof/>
                <w:sz w:val="20"/>
                <w:szCs w:val="20"/>
              </w:rPr>
              <w:t>- 5.08</w:t>
            </w:r>
          </w:p>
        </w:tc>
      </w:tr>
      <w:tr w:rsidR="0064507E" w:rsidRPr="0014202D" w14:paraId="757FEF82" w14:textId="77777777" w:rsidTr="009F393E">
        <w:trPr>
          <w:gridAfter w:val="1"/>
          <w:wAfter w:w="14" w:type="dxa"/>
          <w:trHeight w:val="850"/>
        </w:trPr>
        <w:tc>
          <w:tcPr>
            <w:tcW w:w="2097" w:type="dxa"/>
            <w:tcBorders>
              <w:top w:val="nil"/>
              <w:left w:val="nil"/>
              <w:bottom w:val="nil"/>
              <w:right w:val="single" w:sz="4" w:space="0" w:color="auto"/>
            </w:tcBorders>
            <w:noWrap/>
            <w:vAlign w:val="center"/>
          </w:tcPr>
          <w:p w14:paraId="33DE3FC9" w14:textId="77777777" w:rsidR="0064507E" w:rsidRPr="00780648" w:rsidRDefault="0064507E" w:rsidP="009F393E">
            <w:pPr>
              <w:spacing w:line="240" w:lineRule="exact"/>
              <w:ind w:left="340" w:rightChars="10" w:right="24"/>
              <w:jc w:val="distribute"/>
              <w:rPr>
                <w:rFonts w:ascii="新細明體" w:eastAsia="標楷體" w:hAnsi="新細明體" w:cs="Times New Roman"/>
                <w:b/>
                <w:bCs/>
                <w:spacing w:val="-12"/>
                <w:sz w:val="20"/>
                <w:szCs w:val="20"/>
              </w:rPr>
            </w:pPr>
            <w:r w:rsidRPr="00780648">
              <w:rPr>
                <w:rFonts w:ascii="新細明體" w:eastAsia="標楷體" w:hAnsi="新細明體" w:cs="Times New Roman" w:hint="eastAsia"/>
                <w:b/>
                <w:bCs/>
                <w:spacing w:val="-12"/>
                <w:sz w:val="20"/>
                <w:szCs w:val="20"/>
              </w:rPr>
              <w:t>本期餘絀（短絀）</w:t>
            </w:r>
          </w:p>
        </w:tc>
        <w:tc>
          <w:tcPr>
            <w:tcW w:w="1361" w:type="dxa"/>
            <w:tcBorders>
              <w:top w:val="nil"/>
              <w:left w:val="nil"/>
              <w:bottom w:val="nil"/>
              <w:right w:val="single" w:sz="4" w:space="0" w:color="auto"/>
            </w:tcBorders>
            <w:noWrap/>
            <w:vAlign w:val="center"/>
          </w:tcPr>
          <w:p w14:paraId="7041E260" w14:textId="77777777" w:rsidR="0064507E" w:rsidRPr="00A862D8" w:rsidRDefault="0064507E" w:rsidP="009F393E">
            <w:pPr>
              <w:jc w:val="right"/>
              <w:rPr>
                <w:rFonts w:ascii="新細明體" w:eastAsia="新細明體" w:hAnsi="新細明體"/>
                <w:b/>
                <w:sz w:val="20"/>
                <w:szCs w:val="20"/>
              </w:rPr>
            </w:pPr>
            <w:r w:rsidRPr="00A862D8">
              <w:rPr>
                <w:rFonts w:ascii="新細明體" w:eastAsia="新細明體" w:hAnsi="新細明體" w:hint="eastAsia"/>
                <w:b/>
                <w:sz w:val="20"/>
                <w:szCs w:val="20"/>
              </w:rPr>
              <w:t>2,111,347,000</w:t>
            </w:r>
          </w:p>
        </w:tc>
        <w:tc>
          <w:tcPr>
            <w:tcW w:w="1361" w:type="dxa"/>
            <w:tcBorders>
              <w:top w:val="nil"/>
              <w:left w:val="nil"/>
              <w:bottom w:val="nil"/>
              <w:right w:val="single" w:sz="4" w:space="0" w:color="auto"/>
            </w:tcBorders>
            <w:noWrap/>
            <w:vAlign w:val="center"/>
          </w:tcPr>
          <w:p w14:paraId="2A9678D8"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4,563,038,936</w:t>
            </w:r>
          </w:p>
        </w:tc>
        <w:tc>
          <w:tcPr>
            <w:tcW w:w="1361" w:type="dxa"/>
            <w:tcBorders>
              <w:top w:val="nil"/>
              <w:left w:val="nil"/>
              <w:bottom w:val="nil"/>
              <w:right w:val="single" w:sz="4" w:space="0" w:color="auto"/>
            </w:tcBorders>
            <w:vAlign w:val="center"/>
          </w:tcPr>
          <w:p w14:paraId="69A6D15B"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nil"/>
              <w:right w:val="single" w:sz="4" w:space="0" w:color="auto"/>
            </w:tcBorders>
            <w:noWrap/>
            <w:vAlign w:val="center"/>
          </w:tcPr>
          <w:p w14:paraId="3FBA7690"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4,563,038,936</w:t>
            </w:r>
          </w:p>
        </w:tc>
        <w:tc>
          <w:tcPr>
            <w:tcW w:w="1418" w:type="dxa"/>
            <w:tcBorders>
              <w:top w:val="nil"/>
              <w:left w:val="nil"/>
              <w:bottom w:val="nil"/>
              <w:right w:val="single" w:sz="4" w:space="0" w:color="auto"/>
            </w:tcBorders>
            <w:noWrap/>
            <w:vAlign w:val="center"/>
          </w:tcPr>
          <w:p w14:paraId="6F63385E"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2,451,691,936</w:t>
            </w:r>
          </w:p>
        </w:tc>
        <w:tc>
          <w:tcPr>
            <w:tcW w:w="952" w:type="dxa"/>
            <w:gridSpan w:val="2"/>
            <w:tcBorders>
              <w:top w:val="nil"/>
              <w:left w:val="nil"/>
              <w:bottom w:val="nil"/>
            </w:tcBorders>
            <w:vAlign w:val="center"/>
          </w:tcPr>
          <w:p w14:paraId="4C7667FB"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116.12</w:t>
            </w:r>
          </w:p>
        </w:tc>
      </w:tr>
      <w:tr w:rsidR="0064507E" w:rsidRPr="0014202D" w14:paraId="230A5E52" w14:textId="77777777" w:rsidTr="00ED418C">
        <w:trPr>
          <w:gridAfter w:val="1"/>
          <w:wAfter w:w="14" w:type="dxa"/>
          <w:trHeight w:val="850"/>
        </w:trPr>
        <w:tc>
          <w:tcPr>
            <w:tcW w:w="2097" w:type="dxa"/>
            <w:tcBorders>
              <w:top w:val="nil"/>
              <w:left w:val="nil"/>
              <w:right w:val="single" w:sz="4" w:space="0" w:color="auto"/>
            </w:tcBorders>
            <w:noWrap/>
            <w:vAlign w:val="center"/>
          </w:tcPr>
          <w:p w14:paraId="48143A93" w14:textId="77777777" w:rsidR="0064507E" w:rsidRPr="00780648" w:rsidRDefault="0064507E" w:rsidP="009F393E">
            <w:pPr>
              <w:spacing w:line="240" w:lineRule="exact"/>
              <w:ind w:left="340" w:rightChars="10" w:right="24"/>
              <w:jc w:val="distribute"/>
              <w:rPr>
                <w:rFonts w:ascii="新細明體" w:eastAsia="標楷體" w:hAnsi="新細明體" w:cs="Times New Roman"/>
                <w:b/>
                <w:bCs/>
                <w:spacing w:val="-12"/>
                <w:sz w:val="20"/>
                <w:szCs w:val="20"/>
              </w:rPr>
            </w:pPr>
            <w:r w:rsidRPr="00780648">
              <w:rPr>
                <w:rFonts w:ascii="新細明體" w:eastAsia="標楷體" w:hAnsi="新細明體" w:cs="Times New Roman" w:hint="eastAsia"/>
                <w:b/>
                <w:bCs/>
                <w:spacing w:val="-12"/>
                <w:sz w:val="20"/>
                <w:szCs w:val="20"/>
              </w:rPr>
              <w:t>期初基金餘額</w:t>
            </w:r>
          </w:p>
        </w:tc>
        <w:tc>
          <w:tcPr>
            <w:tcW w:w="1361" w:type="dxa"/>
            <w:tcBorders>
              <w:top w:val="nil"/>
              <w:left w:val="nil"/>
              <w:right w:val="single" w:sz="4" w:space="0" w:color="auto"/>
            </w:tcBorders>
            <w:noWrap/>
            <w:vAlign w:val="center"/>
          </w:tcPr>
          <w:p w14:paraId="4B17E60E" w14:textId="77777777" w:rsidR="0064507E" w:rsidRPr="00A862D8" w:rsidRDefault="0064507E" w:rsidP="009F393E">
            <w:pPr>
              <w:jc w:val="right"/>
              <w:rPr>
                <w:rFonts w:ascii="新細明體" w:eastAsia="新細明體" w:hAnsi="新細明體"/>
                <w:b/>
                <w:sz w:val="20"/>
                <w:szCs w:val="20"/>
              </w:rPr>
            </w:pPr>
            <w:r w:rsidRPr="00A862D8">
              <w:rPr>
                <w:rFonts w:ascii="新細明體" w:eastAsia="新細明體" w:hAnsi="新細明體" w:hint="eastAsia"/>
                <w:b/>
                <w:sz w:val="20"/>
                <w:szCs w:val="20"/>
              </w:rPr>
              <w:t>52,123,990,000</w:t>
            </w:r>
          </w:p>
        </w:tc>
        <w:tc>
          <w:tcPr>
            <w:tcW w:w="1361" w:type="dxa"/>
            <w:tcBorders>
              <w:top w:val="nil"/>
              <w:left w:val="nil"/>
              <w:right w:val="single" w:sz="4" w:space="0" w:color="auto"/>
            </w:tcBorders>
            <w:noWrap/>
            <w:vAlign w:val="center"/>
          </w:tcPr>
          <w:p w14:paraId="6EE179F4"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57,152,804,549</w:t>
            </w:r>
          </w:p>
        </w:tc>
        <w:tc>
          <w:tcPr>
            <w:tcW w:w="1361" w:type="dxa"/>
            <w:tcBorders>
              <w:top w:val="nil"/>
              <w:left w:val="nil"/>
              <w:right w:val="single" w:sz="4" w:space="0" w:color="auto"/>
            </w:tcBorders>
            <w:vAlign w:val="center"/>
          </w:tcPr>
          <w:p w14:paraId="5B1081CC"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right w:val="single" w:sz="4" w:space="0" w:color="auto"/>
            </w:tcBorders>
            <w:noWrap/>
            <w:vAlign w:val="center"/>
          </w:tcPr>
          <w:p w14:paraId="23504834"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57,152,804,549</w:t>
            </w:r>
          </w:p>
        </w:tc>
        <w:tc>
          <w:tcPr>
            <w:tcW w:w="1418" w:type="dxa"/>
            <w:tcBorders>
              <w:top w:val="nil"/>
              <w:left w:val="nil"/>
              <w:right w:val="single" w:sz="4" w:space="0" w:color="auto"/>
            </w:tcBorders>
            <w:noWrap/>
            <w:vAlign w:val="center"/>
          </w:tcPr>
          <w:p w14:paraId="59EEA53E"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5,028,814,549</w:t>
            </w:r>
          </w:p>
        </w:tc>
        <w:tc>
          <w:tcPr>
            <w:tcW w:w="952" w:type="dxa"/>
            <w:gridSpan w:val="2"/>
            <w:tcBorders>
              <w:top w:val="nil"/>
              <w:left w:val="nil"/>
            </w:tcBorders>
            <w:vAlign w:val="center"/>
          </w:tcPr>
          <w:p w14:paraId="334617C3"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9.65</w:t>
            </w:r>
          </w:p>
        </w:tc>
      </w:tr>
      <w:tr w:rsidR="0064507E" w:rsidRPr="0014202D" w14:paraId="586C3573" w14:textId="77777777" w:rsidTr="00F41257">
        <w:trPr>
          <w:gridAfter w:val="1"/>
          <w:wAfter w:w="14" w:type="dxa"/>
          <w:trHeight w:val="850"/>
        </w:trPr>
        <w:tc>
          <w:tcPr>
            <w:tcW w:w="2097" w:type="dxa"/>
            <w:tcBorders>
              <w:top w:val="nil"/>
              <w:left w:val="nil"/>
              <w:bottom w:val="single" w:sz="8" w:space="0" w:color="auto"/>
              <w:right w:val="single" w:sz="4" w:space="0" w:color="auto"/>
            </w:tcBorders>
            <w:noWrap/>
            <w:vAlign w:val="center"/>
          </w:tcPr>
          <w:p w14:paraId="5FD13865" w14:textId="77777777" w:rsidR="0064507E" w:rsidRPr="00780648" w:rsidRDefault="0064507E" w:rsidP="009F393E">
            <w:pPr>
              <w:spacing w:line="240" w:lineRule="exact"/>
              <w:ind w:left="340" w:rightChars="10" w:right="24"/>
              <w:jc w:val="distribute"/>
              <w:rPr>
                <w:rFonts w:ascii="新細明體" w:eastAsia="標楷體" w:hAnsi="新細明體" w:cs="Times New Roman"/>
                <w:b/>
                <w:bCs/>
                <w:spacing w:val="-12"/>
                <w:sz w:val="20"/>
                <w:szCs w:val="20"/>
              </w:rPr>
            </w:pPr>
            <w:r w:rsidRPr="00780648">
              <w:rPr>
                <w:rFonts w:ascii="新細明體" w:eastAsia="標楷體" w:hAnsi="新細明體" w:cs="Times New Roman" w:hint="eastAsia"/>
                <w:b/>
                <w:bCs/>
                <w:spacing w:val="-12"/>
                <w:sz w:val="20"/>
                <w:szCs w:val="20"/>
              </w:rPr>
              <w:t>期末基金餘額</w:t>
            </w:r>
          </w:p>
        </w:tc>
        <w:tc>
          <w:tcPr>
            <w:tcW w:w="1361" w:type="dxa"/>
            <w:tcBorders>
              <w:top w:val="nil"/>
              <w:left w:val="nil"/>
              <w:bottom w:val="single" w:sz="8" w:space="0" w:color="auto"/>
              <w:right w:val="single" w:sz="4" w:space="0" w:color="auto"/>
            </w:tcBorders>
            <w:noWrap/>
            <w:vAlign w:val="center"/>
          </w:tcPr>
          <w:p w14:paraId="786D54E7" w14:textId="77777777" w:rsidR="0064507E" w:rsidRPr="00A862D8" w:rsidRDefault="0064507E" w:rsidP="009F393E">
            <w:pPr>
              <w:jc w:val="right"/>
              <w:rPr>
                <w:rFonts w:ascii="新細明體" w:eastAsia="新細明體" w:hAnsi="新細明體"/>
                <w:b/>
                <w:sz w:val="20"/>
                <w:szCs w:val="20"/>
              </w:rPr>
            </w:pPr>
            <w:r w:rsidRPr="00A862D8">
              <w:rPr>
                <w:rFonts w:ascii="新細明體" w:eastAsia="新細明體" w:hAnsi="新細明體" w:hint="eastAsia"/>
                <w:b/>
                <w:sz w:val="20"/>
                <w:szCs w:val="20"/>
              </w:rPr>
              <w:t>54,235,337,000</w:t>
            </w:r>
          </w:p>
        </w:tc>
        <w:tc>
          <w:tcPr>
            <w:tcW w:w="1361" w:type="dxa"/>
            <w:tcBorders>
              <w:top w:val="nil"/>
              <w:left w:val="nil"/>
              <w:bottom w:val="single" w:sz="8" w:space="0" w:color="auto"/>
              <w:right w:val="single" w:sz="4" w:space="0" w:color="auto"/>
            </w:tcBorders>
            <w:noWrap/>
            <w:vAlign w:val="center"/>
          </w:tcPr>
          <w:p w14:paraId="155F166F"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61,715,843,485</w:t>
            </w:r>
          </w:p>
        </w:tc>
        <w:tc>
          <w:tcPr>
            <w:tcW w:w="1361" w:type="dxa"/>
            <w:tcBorders>
              <w:top w:val="nil"/>
              <w:left w:val="nil"/>
              <w:bottom w:val="single" w:sz="8" w:space="0" w:color="auto"/>
              <w:right w:val="single" w:sz="4" w:space="0" w:color="auto"/>
            </w:tcBorders>
            <w:vAlign w:val="center"/>
          </w:tcPr>
          <w:p w14:paraId="7BEC652E"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w:t>
            </w:r>
          </w:p>
        </w:tc>
        <w:tc>
          <w:tcPr>
            <w:tcW w:w="1361" w:type="dxa"/>
            <w:tcBorders>
              <w:top w:val="nil"/>
              <w:left w:val="single" w:sz="4" w:space="0" w:color="auto"/>
              <w:bottom w:val="single" w:sz="8" w:space="0" w:color="auto"/>
              <w:right w:val="single" w:sz="4" w:space="0" w:color="auto"/>
            </w:tcBorders>
            <w:noWrap/>
            <w:vAlign w:val="center"/>
          </w:tcPr>
          <w:p w14:paraId="36F29324"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61,715,843,485</w:t>
            </w:r>
          </w:p>
        </w:tc>
        <w:tc>
          <w:tcPr>
            <w:tcW w:w="1418" w:type="dxa"/>
            <w:tcBorders>
              <w:top w:val="nil"/>
              <w:left w:val="nil"/>
              <w:bottom w:val="single" w:sz="8" w:space="0" w:color="auto"/>
              <w:right w:val="single" w:sz="4" w:space="0" w:color="auto"/>
            </w:tcBorders>
            <w:noWrap/>
            <w:vAlign w:val="center"/>
          </w:tcPr>
          <w:p w14:paraId="1303A89E" w14:textId="77777777" w:rsidR="0064507E" w:rsidRPr="00223C67"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7,480,506,485</w:t>
            </w:r>
          </w:p>
        </w:tc>
        <w:tc>
          <w:tcPr>
            <w:tcW w:w="952" w:type="dxa"/>
            <w:gridSpan w:val="2"/>
            <w:tcBorders>
              <w:top w:val="nil"/>
              <w:left w:val="nil"/>
              <w:bottom w:val="single" w:sz="8" w:space="0" w:color="auto"/>
            </w:tcBorders>
            <w:vAlign w:val="center"/>
          </w:tcPr>
          <w:p w14:paraId="0E687564" w14:textId="77777777" w:rsidR="0064507E" w:rsidRPr="0014202D" w:rsidRDefault="0064507E" w:rsidP="009F393E">
            <w:pPr>
              <w:jc w:val="right"/>
              <w:rPr>
                <w:rFonts w:ascii="新細明體" w:eastAsia="新細明體" w:hAnsi="新細明體"/>
                <w:b/>
                <w:sz w:val="20"/>
                <w:szCs w:val="20"/>
              </w:rPr>
            </w:pPr>
            <w:r w:rsidRPr="00223C67">
              <w:rPr>
                <w:rFonts w:ascii="新細明體" w:eastAsia="新細明體" w:hAnsi="新細明體" w:hint="eastAsia"/>
                <w:b/>
                <w:sz w:val="20"/>
                <w:szCs w:val="20"/>
              </w:rPr>
              <w:t>13.79</w:t>
            </w:r>
          </w:p>
        </w:tc>
      </w:tr>
    </w:tbl>
    <w:p w14:paraId="0F3D8810" w14:textId="771EF663" w:rsidR="00511483" w:rsidRPr="000B307B" w:rsidRDefault="00511483" w:rsidP="00C56581">
      <w:pPr>
        <w:snapToGrid w:val="0"/>
        <w:spacing w:line="340" w:lineRule="exact"/>
        <w:rPr>
          <w:rFonts w:ascii="標楷體" w:eastAsia="標楷體" w:hAnsi="標楷體" w:cs="Times New Roman"/>
          <w:spacing w:val="-4"/>
          <w:sz w:val="20"/>
          <w:szCs w:val="24"/>
        </w:rPr>
      </w:pPr>
      <w:r w:rsidRPr="001942B9">
        <w:rPr>
          <w:rFonts w:ascii="標楷體" w:eastAsia="標楷體" w:hAnsi="標楷體" w:cs="Times New Roman" w:hint="eastAsia"/>
          <w:spacing w:val="-4"/>
          <w:sz w:val="20"/>
          <w:szCs w:val="24"/>
        </w:rPr>
        <w:t>註：</w:t>
      </w:r>
      <w:r w:rsidR="009B23CB" w:rsidRPr="009B23CB">
        <w:rPr>
          <w:rFonts w:ascii="標楷體" w:eastAsia="標楷體" w:hAnsi="標楷體" w:cs="Times New Roman" w:hint="eastAsia"/>
          <w:spacing w:val="-4"/>
          <w:sz w:val="20"/>
          <w:szCs w:val="24"/>
        </w:rPr>
        <w:t>本表決算審定數，係包含113年度預算數、以前年度保留數及報准先行辦理數等之執行數</w:t>
      </w:r>
      <w:r w:rsidRPr="001942B9">
        <w:rPr>
          <w:rFonts w:ascii="標楷體" w:eastAsia="標楷體" w:hAnsi="標楷體" w:cs="Times New Roman" w:hint="eastAsia"/>
          <w:spacing w:val="-4"/>
          <w:sz w:val="20"/>
          <w:szCs w:val="24"/>
        </w:rPr>
        <w:t>。</w:t>
      </w:r>
    </w:p>
    <w:p w14:paraId="1A0DDD77" w14:textId="77777777" w:rsidR="00733D14" w:rsidRPr="00F1622F" w:rsidRDefault="00733D14" w:rsidP="00044A5B">
      <w:pPr>
        <w:tabs>
          <w:tab w:val="center" w:pos="4920"/>
          <w:tab w:val="right" w:pos="8880"/>
        </w:tabs>
        <w:snapToGrid w:val="0"/>
        <w:spacing w:afterLines="25" w:after="60" w:line="500" w:lineRule="exact"/>
        <w:jc w:val="center"/>
        <w:rPr>
          <w:rFonts w:ascii="標楷體" w:eastAsia="標楷體" w:hAnsi="Times New Roman" w:cs="Times New Roman"/>
          <w:b/>
          <w:color w:val="000000" w:themeColor="text1"/>
          <w:sz w:val="32"/>
          <w:szCs w:val="20"/>
          <w:u w:val="single"/>
        </w:rPr>
      </w:pPr>
      <w:r w:rsidRPr="002B4587">
        <w:rPr>
          <w:rFonts w:ascii="標楷體" w:eastAsia="標楷體" w:hAnsi="Times New Roman" w:cs="Times New Roman" w:hint="eastAsia"/>
          <w:b/>
          <w:color w:val="000000" w:themeColor="text1"/>
          <w:sz w:val="32"/>
          <w:szCs w:val="20"/>
          <w:u w:val="single"/>
        </w:rPr>
        <w:lastRenderedPageBreak/>
        <w:t>（二）餘絀審定後現金流量綜計表</w:t>
      </w:r>
      <w:r w:rsidRPr="002B4587">
        <w:rPr>
          <w:rFonts w:ascii="標楷體" w:eastAsia="標楷體" w:hAnsi="Times New Roman" w:cs="Times New Roman" w:hint="eastAsia"/>
          <w:b/>
          <w:bCs/>
          <w:color w:val="000000" w:themeColor="text1"/>
          <w:szCs w:val="24"/>
          <w:u w:val="single"/>
        </w:rPr>
        <w:t>（項目別）</w:t>
      </w:r>
    </w:p>
    <w:p w14:paraId="20F5EF3B" w14:textId="4AA0F7D2" w:rsidR="00733D14" w:rsidRPr="00F1622F" w:rsidRDefault="00733D14" w:rsidP="008822C9">
      <w:pPr>
        <w:widowControl/>
        <w:overflowPunct w:val="0"/>
        <w:jc w:val="right"/>
        <w:rPr>
          <w:rFonts w:ascii="標楷體" w:eastAsia="標楷體" w:hAnsi="Times New Roman" w:cs="Times New Roman"/>
          <w:color w:val="000000" w:themeColor="text1"/>
          <w:szCs w:val="20"/>
        </w:rPr>
      </w:pPr>
      <w:r w:rsidRPr="00F1622F">
        <w:rPr>
          <w:rFonts w:ascii="標楷體" w:eastAsia="標楷體" w:hAnsi="Times New Roman" w:cs="Times New Roman" w:hint="eastAsia"/>
          <w:color w:val="000000" w:themeColor="text1"/>
          <w:szCs w:val="20"/>
        </w:rPr>
        <w:t>中華民國</w:t>
      </w:r>
      <w:r>
        <w:rPr>
          <w:rFonts w:ascii="標楷體" w:eastAsia="標楷體" w:hAnsi="Times New Roman" w:cs="Times New Roman" w:hint="eastAsia"/>
          <w:szCs w:val="20"/>
        </w:rPr>
        <w:t>11</w:t>
      </w:r>
      <w:r w:rsidR="00415EAC">
        <w:rPr>
          <w:rFonts w:ascii="標楷體" w:eastAsia="標楷體" w:hAnsi="Times New Roman" w:cs="Times New Roman" w:hint="eastAsia"/>
          <w:szCs w:val="20"/>
        </w:rPr>
        <w:t>3</w:t>
      </w:r>
      <w:r w:rsidRPr="00F1622F">
        <w:rPr>
          <w:rFonts w:ascii="標楷體" w:eastAsia="標楷體" w:hAnsi="Times New Roman" w:cs="Times New Roman" w:hint="eastAsia"/>
          <w:color w:val="000000" w:themeColor="text1"/>
          <w:szCs w:val="20"/>
        </w:rPr>
        <w:t xml:space="preserve">年度                       </w:t>
      </w:r>
      <w:r w:rsidRPr="00F1622F">
        <w:rPr>
          <w:rFonts w:ascii="標楷體" w:eastAsia="標楷體" w:hAnsi="Times New Roman" w:cs="Times New Roman"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2764"/>
        <w:gridCol w:w="2764"/>
      </w:tblGrid>
      <w:tr w:rsidR="00733D14" w:rsidRPr="00F1622F" w14:paraId="2D0FCDDA" w14:textId="77777777" w:rsidTr="00044A5B">
        <w:trPr>
          <w:cantSplit/>
          <w:trHeight w:val="850"/>
        </w:trPr>
        <w:tc>
          <w:tcPr>
            <w:tcW w:w="4395" w:type="dxa"/>
            <w:vMerge w:val="restart"/>
            <w:tcBorders>
              <w:top w:val="single" w:sz="8" w:space="0" w:color="auto"/>
              <w:left w:val="nil"/>
              <w:bottom w:val="single" w:sz="8" w:space="0" w:color="auto"/>
            </w:tcBorders>
            <w:vAlign w:val="center"/>
          </w:tcPr>
          <w:p w14:paraId="15E76B79"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項目</w:t>
            </w:r>
          </w:p>
        </w:tc>
        <w:tc>
          <w:tcPr>
            <w:tcW w:w="2764" w:type="dxa"/>
            <w:tcBorders>
              <w:top w:val="single" w:sz="8" w:space="0" w:color="auto"/>
              <w:bottom w:val="single" w:sz="4" w:space="0" w:color="auto"/>
              <w:right w:val="single" w:sz="4" w:space="0" w:color="auto"/>
            </w:tcBorders>
            <w:vAlign w:val="center"/>
          </w:tcPr>
          <w:p w14:paraId="6A12CDE8"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特別收入基金</w:t>
            </w:r>
          </w:p>
        </w:tc>
        <w:tc>
          <w:tcPr>
            <w:tcW w:w="2764" w:type="dxa"/>
            <w:tcBorders>
              <w:top w:val="single" w:sz="8" w:space="0" w:color="auto"/>
              <w:bottom w:val="single" w:sz="4" w:space="0" w:color="auto"/>
              <w:right w:val="nil"/>
            </w:tcBorders>
            <w:vAlign w:val="center"/>
          </w:tcPr>
          <w:p w14:paraId="6E722C06"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資本計畫基金</w:t>
            </w:r>
          </w:p>
        </w:tc>
      </w:tr>
      <w:tr w:rsidR="00733D14" w:rsidRPr="00F1622F" w14:paraId="66C75BCD" w14:textId="77777777" w:rsidTr="005F23BE">
        <w:trPr>
          <w:cantSplit/>
          <w:trHeight w:val="850"/>
        </w:trPr>
        <w:tc>
          <w:tcPr>
            <w:tcW w:w="4395" w:type="dxa"/>
            <w:vMerge/>
            <w:tcBorders>
              <w:top w:val="single" w:sz="4" w:space="0" w:color="auto"/>
              <w:left w:val="nil"/>
              <w:bottom w:val="single" w:sz="8" w:space="0" w:color="auto"/>
            </w:tcBorders>
            <w:vAlign w:val="center"/>
          </w:tcPr>
          <w:p w14:paraId="5258FEC8"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p>
        </w:tc>
        <w:tc>
          <w:tcPr>
            <w:tcW w:w="2764" w:type="dxa"/>
            <w:tcBorders>
              <w:top w:val="single" w:sz="4" w:space="0" w:color="auto"/>
              <w:bottom w:val="single" w:sz="8" w:space="0" w:color="auto"/>
              <w:right w:val="single" w:sz="4" w:space="0" w:color="auto"/>
            </w:tcBorders>
            <w:vAlign w:val="center"/>
          </w:tcPr>
          <w:p w14:paraId="3B332FA6"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c>
          <w:tcPr>
            <w:tcW w:w="2764" w:type="dxa"/>
            <w:tcBorders>
              <w:top w:val="single" w:sz="4" w:space="0" w:color="auto"/>
              <w:bottom w:val="single" w:sz="8" w:space="0" w:color="auto"/>
              <w:right w:val="nil"/>
            </w:tcBorders>
            <w:vAlign w:val="center"/>
          </w:tcPr>
          <w:p w14:paraId="35B7C9D9" w14:textId="77777777" w:rsidR="00733D14" w:rsidRPr="00B272D1" w:rsidRDefault="00733D14" w:rsidP="006B551F">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r>
      <w:tr w:rsidR="00871278" w:rsidRPr="00F1622F" w14:paraId="75BE8C5F" w14:textId="77777777" w:rsidTr="008822C9">
        <w:trPr>
          <w:cantSplit/>
          <w:trHeight w:val="1441"/>
        </w:trPr>
        <w:tc>
          <w:tcPr>
            <w:tcW w:w="4395" w:type="dxa"/>
            <w:tcBorders>
              <w:top w:val="single" w:sz="8" w:space="0" w:color="auto"/>
              <w:left w:val="nil"/>
              <w:bottom w:val="nil"/>
            </w:tcBorders>
            <w:vAlign w:val="center"/>
          </w:tcPr>
          <w:p w14:paraId="0919BCBD" w14:textId="540364DB" w:rsidR="00871278" w:rsidRPr="00B272D1" w:rsidRDefault="00871278" w:rsidP="00871278">
            <w:pPr>
              <w:widowControl/>
              <w:overflowPunct w:val="0"/>
              <w:spacing w:line="240" w:lineRule="exact"/>
              <w:ind w:leftChars="-100" w:left="-240" w:rightChars="11" w:right="26" w:firstLineChars="200" w:firstLine="400"/>
              <w:jc w:val="distribute"/>
              <w:rPr>
                <w:rFonts w:ascii="標楷體" w:eastAsia="標楷體" w:hAnsi="標楷體" w:cs="標楷體"/>
                <w:color w:val="000000" w:themeColor="text1"/>
                <w:sz w:val="20"/>
                <w:szCs w:val="20"/>
                <w:highlight w:val="yellow"/>
              </w:rPr>
            </w:pPr>
            <w:r w:rsidRPr="00B272D1">
              <w:rPr>
                <w:rFonts w:ascii="標楷體" w:eastAsia="標楷體" w:hAnsi="標楷體" w:cs="標楷體" w:hint="eastAsia"/>
                <w:b/>
                <w:noProof/>
                <w:color w:val="000000" w:themeColor="text1"/>
                <w:sz w:val="20"/>
                <w:szCs w:val="20"/>
              </w:rPr>
              <w:t>業務活動之現金流量</w:t>
            </w:r>
          </w:p>
        </w:tc>
        <w:tc>
          <w:tcPr>
            <w:tcW w:w="2764" w:type="dxa"/>
            <w:tcBorders>
              <w:top w:val="single" w:sz="8" w:space="0" w:color="auto"/>
              <w:bottom w:val="nil"/>
              <w:right w:val="single" w:sz="4" w:space="0" w:color="auto"/>
            </w:tcBorders>
            <w:vAlign w:val="center"/>
          </w:tcPr>
          <w:p w14:paraId="3B6A5C67"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single" w:sz="8" w:space="0" w:color="auto"/>
              <w:bottom w:val="nil"/>
              <w:right w:val="nil"/>
            </w:tcBorders>
            <w:vAlign w:val="center"/>
          </w:tcPr>
          <w:p w14:paraId="7A67A8AA"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r>
      <w:tr w:rsidR="00871278" w:rsidRPr="00F1622F" w14:paraId="3F1A5D1F" w14:textId="77777777" w:rsidTr="005F23BE">
        <w:trPr>
          <w:cantSplit/>
          <w:trHeight w:val="1395"/>
        </w:trPr>
        <w:tc>
          <w:tcPr>
            <w:tcW w:w="4395" w:type="dxa"/>
            <w:tcBorders>
              <w:top w:val="nil"/>
              <w:left w:val="nil"/>
              <w:bottom w:val="nil"/>
            </w:tcBorders>
            <w:vAlign w:val="center"/>
          </w:tcPr>
          <w:p w14:paraId="2A1C1A37" w14:textId="54174ECC" w:rsidR="00871278" w:rsidRPr="00B272D1" w:rsidRDefault="00871278" w:rsidP="00871278">
            <w:pPr>
              <w:widowControl/>
              <w:overflowPunct w:val="0"/>
              <w:spacing w:line="240" w:lineRule="exact"/>
              <w:ind w:leftChars="210" w:left="504"/>
              <w:jc w:val="both"/>
              <w:rPr>
                <w:rFonts w:ascii="標楷體" w:eastAsia="標楷體" w:hAnsi="標楷體" w:cs="標楷體"/>
                <w:noProof/>
                <w:color w:val="000000" w:themeColor="text1"/>
                <w:spacing w:val="-16"/>
                <w:sz w:val="20"/>
                <w:szCs w:val="20"/>
              </w:rPr>
            </w:pPr>
            <w:r w:rsidRPr="00684B5A">
              <w:rPr>
                <w:rFonts w:ascii="標楷體" w:eastAsia="標楷體" w:hAnsi="標楷體" w:cs="標楷體" w:hint="eastAsia"/>
                <w:noProof/>
                <w:color w:val="000000" w:themeColor="text1"/>
                <w:spacing w:val="160"/>
                <w:kern w:val="0"/>
                <w:sz w:val="20"/>
                <w:szCs w:val="20"/>
                <w:fitText w:val="3916" w:id="-962344448"/>
              </w:rPr>
              <w:t>本期賸餘（短絀</w:t>
            </w:r>
            <w:r w:rsidRPr="00684B5A">
              <w:rPr>
                <w:rFonts w:ascii="標楷體" w:eastAsia="標楷體" w:hAnsi="標楷體" w:cs="標楷體" w:hint="eastAsia"/>
                <w:noProof/>
                <w:color w:val="000000" w:themeColor="text1"/>
                <w:spacing w:val="35"/>
                <w:kern w:val="0"/>
                <w:sz w:val="20"/>
                <w:szCs w:val="20"/>
                <w:fitText w:val="3916" w:id="-962344448"/>
              </w:rPr>
              <w:t>）</w:t>
            </w:r>
          </w:p>
        </w:tc>
        <w:tc>
          <w:tcPr>
            <w:tcW w:w="2764" w:type="dxa"/>
            <w:tcBorders>
              <w:top w:val="nil"/>
              <w:bottom w:val="nil"/>
              <w:right w:val="single" w:sz="4" w:space="0" w:color="auto"/>
            </w:tcBorders>
            <w:vAlign w:val="center"/>
          </w:tcPr>
          <w:p w14:paraId="132673A5" w14:textId="59B28DD3"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3,747,248,437</w:t>
            </w:r>
          </w:p>
        </w:tc>
        <w:tc>
          <w:tcPr>
            <w:tcW w:w="2764" w:type="dxa"/>
            <w:tcBorders>
              <w:top w:val="nil"/>
              <w:bottom w:val="nil"/>
              <w:right w:val="nil"/>
            </w:tcBorders>
            <w:vAlign w:val="center"/>
          </w:tcPr>
          <w:p w14:paraId="452F353E" w14:textId="0AB0CECA"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7,558,850,148</w:t>
            </w:r>
          </w:p>
        </w:tc>
      </w:tr>
      <w:tr w:rsidR="00871278" w:rsidRPr="00CB7027" w14:paraId="7CAFCFFA" w14:textId="77777777" w:rsidTr="005F23BE">
        <w:trPr>
          <w:cantSplit/>
          <w:trHeight w:val="1395"/>
        </w:trPr>
        <w:tc>
          <w:tcPr>
            <w:tcW w:w="4395" w:type="dxa"/>
            <w:tcBorders>
              <w:top w:val="nil"/>
              <w:left w:val="nil"/>
              <w:bottom w:val="nil"/>
            </w:tcBorders>
            <w:vAlign w:val="center"/>
          </w:tcPr>
          <w:p w14:paraId="717340AE" w14:textId="780070EC" w:rsidR="00871278" w:rsidRPr="00B272D1" w:rsidRDefault="00871278" w:rsidP="00871278">
            <w:pPr>
              <w:widowControl/>
              <w:overflowPunct w:val="0"/>
              <w:spacing w:line="240" w:lineRule="exact"/>
              <w:ind w:leftChars="50" w:left="120" w:rightChars="11" w:right="26" w:firstLineChars="200" w:firstLine="336"/>
              <w:jc w:val="distribute"/>
              <w:rPr>
                <w:rFonts w:ascii="標楷體" w:eastAsia="標楷體" w:hAnsi="標楷體" w:cs="標楷體"/>
                <w:noProof/>
                <w:color w:val="000000" w:themeColor="text1"/>
                <w:spacing w:val="-16"/>
                <w:sz w:val="20"/>
                <w:szCs w:val="20"/>
              </w:rPr>
            </w:pPr>
            <w:r w:rsidRPr="00B272D1">
              <w:rPr>
                <w:rFonts w:ascii="標楷體" w:eastAsia="標楷體" w:hAnsi="標楷體" w:cs="標楷體" w:hint="eastAsia"/>
                <w:noProof/>
                <w:color w:val="000000" w:themeColor="text1"/>
                <w:spacing w:val="-16"/>
                <w:sz w:val="20"/>
                <w:szCs w:val="20"/>
              </w:rPr>
              <w:t>調整非現金項目</w:t>
            </w:r>
          </w:p>
        </w:tc>
        <w:tc>
          <w:tcPr>
            <w:tcW w:w="2764" w:type="dxa"/>
            <w:tcBorders>
              <w:top w:val="nil"/>
              <w:bottom w:val="nil"/>
              <w:right w:val="single" w:sz="4" w:space="0" w:color="auto"/>
            </w:tcBorders>
            <w:vAlign w:val="center"/>
          </w:tcPr>
          <w:p w14:paraId="6D854BEB" w14:textId="410C2ACD"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2,676,624,824</w:t>
            </w:r>
          </w:p>
        </w:tc>
        <w:tc>
          <w:tcPr>
            <w:tcW w:w="2764" w:type="dxa"/>
            <w:tcBorders>
              <w:top w:val="nil"/>
              <w:bottom w:val="nil"/>
              <w:right w:val="nil"/>
            </w:tcBorders>
            <w:vAlign w:val="center"/>
          </w:tcPr>
          <w:p w14:paraId="2DBE6830" w14:textId="55D16B1A"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- 661,475,777</w:t>
            </w:r>
          </w:p>
        </w:tc>
      </w:tr>
      <w:tr w:rsidR="00871278" w:rsidRPr="004B5A67" w14:paraId="172C0C15" w14:textId="77777777" w:rsidTr="005F23BE">
        <w:trPr>
          <w:cantSplit/>
          <w:trHeight w:val="1395"/>
        </w:trPr>
        <w:tc>
          <w:tcPr>
            <w:tcW w:w="4395" w:type="dxa"/>
            <w:tcBorders>
              <w:top w:val="nil"/>
              <w:left w:val="nil"/>
              <w:bottom w:val="nil"/>
            </w:tcBorders>
            <w:vAlign w:val="center"/>
          </w:tcPr>
          <w:p w14:paraId="7FCAA227" w14:textId="42B05D20" w:rsidR="00871278" w:rsidRPr="00B272D1" w:rsidRDefault="00871278" w:rsidP="00871278">
            <w:pPr>
              <w:widowControl/>
              <w:overflowPunct w:val="0"/>
              <w:spacing w:line="240" w:lineRule="exact"/>
              <w:ind w:leftChars="-100" w:left="-240" w:firstLineChars="200" w:firstLine="400"/>
              <w:jc w:val="distribute"/>
              <w:rPr>
                <w:rFonts w:ascii="標楷體" w:eastAsia="標楷體" w:hAnsi="標楷體" w:cs="標楷體"/>
                <w:b/>
                <w:noProof/>
                <w:color w:val="000000" w:themeColor="text1"/>
                <w:sz w:val="20"/>
                <w:szCs w:val="20"/>
              </w:rPr>
            </w:pPr>
            <w:r w:rsidRPr="00534C67">
              <w:rPr>
                <w:rFonts w:ascii="標楷體" w:eastAsia="標楷體" w:hAnsi="標楷體" w:cs="標楷體" w:hint="eastAsia"/>
                <w:b/>
                <w:noProof/>
                <w:color w:val="000000" w:themeColor="text1"/>
                <w:sz w:val="20"/>
                <w:szCs w:val="20"/>
              </w:rPr>
              <w:t>業務活動之淨現金流入（流出）</w:t>
            </w:r>
          </w:p>
        </w:tc>
        <w:tc>
          <w:tcPr>
            <w:tcW w:w="2764" w:type="dxa"/>
            <w:tcBorders>
              <w:top w:val="nil"/>
              <w:bottom w:val="nil"/>
              <w:right w:val="single" w:sz="4" w:space="0" w:color="auto"/>
            </w:tcBorders>
            <w:vAlign w:val="center"/>
          </w:tcPr>
          <w:p w14:paraId="1BBBA795" w14:textId="0466AE8D" w:rsidR="00871278" w:rsidRPr="004C779D"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6,423,873,261</w:t>
            </w:r>
          </w:p>
        </w:tc>
        <w:tc>
          <w:tcPr>
            <w:tcW w:w="2764" w:type="dxa"/>
            <w:tcBorders>
              <w:top w:val="nil"/>
              <w:bottom w:val="nil"/>
              <w:right w:val="nil"/>
            </w:tcBorders>
            <w:vAlign w:val="center"/>
          </w:tcPr>
          <w:p w14:paraId="0918CAE3" w14:textId="115D396E" w:rsidR="00871278" w:rsidRPr="004C779D"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6,897,374,371</w:t>
            </w:r>
          </w:p>
        </w:tc>
      </w:tr>
      <w:tr w:rsidR="00871278" w:rsidRPr="00F1622F" w14:paraId="4E29D043" w14:textId="77777777" w:rsidTr="008822C9">
        <w:trPr>
          <w:cantSplit/>
          <w:trHeight w:val="1447"/>
        </w:trPr>
        <w:tc>
          <w:tcPr>
            <w:tcW w:w="4395" w:type="dxa"/>
            <w:tcBorders>
              <w:top w:val="nil"/>
              <w:left w:val="nil"/>
              <w:bottom w:val="nil"/>
            </w:tcBorders>
            <w:vAlign w:val="center"/>
          </w:tcPr>
          <w:p w14:paraId="0FD83C27" w14:textId="44E47AC6" w:rsidR="00871278" w:rsidRPr="00B272D1" w:rsidRDefault="00871278"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投資活動之現金流量</w:t>
            </w:r>
          </w:p>
        </w:tc>
        <w:tc>
          <w:tcPr>
            <w:tcW w:w="2764" w:type="dxa"/>
            <w:tcBorders>
              <w:top w:val="nil"/>
              <w:bottom w:val="nil"/>
              <w:right w:val="single" w:sz="4" w:space="0" w:color="auto"/>
            </w:tcBorders>
            <w:vAlign w:val="center"/>
          </w:tcPr>
          <w:p w14:paraId="75885252"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nil"/>
              <w:bottom w:val="nil"/>
              <w:right w:val="nil"/>
            </w:tcBorders>
            <w:vAlign w:val="center"/>
          </w:tcPr>
          <w:p w14:paraId="09CB0FCD"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r>
      <w:tr w:rsidR="00871278" w:rsidRPr="00F1622F" w14:paraId="55F233C3" w14:textId="77777777" w:rsidTr="005F23BE">
        <w:trPr>
          <w:cantSplit/>
          <w:trHeight w:val="1395"/>
        </w:trPr>
        <w:tc>
          <w:tcPr>
            <w:tcW w:w="4395" w:type="dxa"/>
            <w:tcBorders>
              <w:top w:val="nil"/>
              <w:left w:val="nil"/>
              <w:bottom w:val="nil"/>
            </w:tcBorders>
            <w:vAlign w:val="center"/>
          </w:tcPr>
          <w:p w14:paraId="35277B4C" w14:textId="168B1E53" w:rsidR="00871278" w:rsidRPr="00B272D1" w:rsidRDefault="00871278" w:rsidP="00871278">
            <w:pPr>
              <w:widowControl/>
              <w:overflowPunct w:val="0"/>
              <w:spacing w:line="240" w:lineRule="exact"/>
              <w:ind w:leftChars="50" w:left="120" w:rightChars="17" w:right="41" w:firstLineChars="200" w:firstLine="304"/>
              <w:jc w:val="distribute"/>
              <w:rPr>
                <w:rFonts w:ascii="標楷體" w:eastAsia="標楷體" w:hAnsi="標楷體" w:cs="標楷體"/>
                <w:color w:val="000000" w:themeColor="text1"/>
                <w:spacing w:val="-24"/>
                <w:sz w:val="20"/>
                <w:szCs w:val="20"/>
                <w:highlight w:val="yellow"/>
              </w:rPr>
            </w:pPr>
            <w:r w:rsidRPr="00B272D1">
              <w:rPr>
                <w:rFonts w:ascii="標楷體" w:eastAsia="標楷體" w:hAnsi="標楷體" w:cs="標楷體" w:hint="eastAsia"/>
                <w:noProof/>
                <w:color w:val="000000" w:themeColor="text1"/>
                <w:spacing w:val="-24"/>
                <w:sz w:val="20"/>
                <w:szCs w:val="20"/>
              </w:rPr>
              <w:t>減少固定資產、遞耗資產、無形資產及其他資產</w:t>
            </w:r>
          </w:p>
        </w:tc>
        <w:tc>
          <w:tcPr>
            <w:tcW w:w="2764" w:type="dxa"/>
            <w:tcBorders>
              <w:top w:val="nil"/>
              <w:bottom w:val="nil"/>
              <w:right w:val="single" w:sz="4" w:space="0" w:color="auto"/>
            </w:tcBorders>
            <w:vAlign w:val="center"/>
          </w:tcPr>
          <w:p w14:paraId="46B1EE19" w14:textId="7B6899AC"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3,721,479,606</w:t>
            </w:r>
          </w:p>
        </w:tc>
        <w:tc>
          <w:tcPr>
            <w:tcW w:w="2764" w:type="dxa"/>
            <w:tcBorders>
              <w:top w:val="nil"/>
              <w:bottom w:val="nil"/>
              <w:right w:val="nil"/>
            </w:tcBorders>
            <w:vAlign w:val="center"/>
          </w:tcPr>
          <w:p w14:paraId="3308069B" w14:textId="7BD661CA"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w:t>
            </w:r>
          </w:p>
        </w:tc>
      </w:tr>
      <w:tr w:rsidR="00871278" w:rsidRPr="00F1622F" w14:paraId="32D812E0" w14:textId="77777777" w:rsidTr="00ED418C">
        <w:trPr>
          <w:cantSplit/>
          <w:trHeight w:val="1395"/>
        </w:trPr>
        <w:tc>
          <w:tcPr>
            <w:tcW w:w="4395" w:type="dxa"/>
            <w:tcBorders>
              <w:top w:val="nil"/>
              <w:left w:val="nil"/>
              <w:bottom w:val="nil"/>
            </w:tcBorders>
            <w:vAlign w:val="center"/>
          </w:tcPr>
          <w:p w14:paraId="47B8964F" w14:textId="44259BF7" w:rsidR="00871278" w:rsidRPr="00B272D1" w:rsidRDefault="00871278" w:rsidP="00871278">
            <w:pPr>
              <w:widowControl/>
              <w:overflowPunct w:val="0"/>
              <w:spacing w:line="240" w:lineRule="exact"/>
              <w:ind w:leftChars="50" w:left="120" w:rightChars="17" w:right="41" w:firstLineChars="200" w:firstLine="304"/>
              <w:jc w:val="distribute"/>
              <w:rPr>
                <w:rFonts w:ascii="標楷體" w:eastAsia="標楷體" w:hAnsi="標楷體" w:cs="標楷體"/>
                <w:noProof/>
                <w:color w:val="000000" w:themeColor="text1"/>
                <w:spacing w:val="-24"/>
                <w:sz w:val="20"/>
                <w:szCs w:val="20"/>
              </w:rPr>
            </w:pPr>
            <w:r w:rsidRPr="00B272D1">
              <w:rPr>
                <w:rFonts w:ascii="標楷體" w:eastAsia="標楷體" w:hAnsi="標楷體" w:cs="標楷體" w:hint="eastAsia"/>
                <w:noProof/>
                <w:color w:val="000000" w:themeColor="text1"/>
                <w:spacing w:val="-24"/>
                <w:sz w:val="20"/>
                <w:szCs w:val="20"/>
              </w:rPr>
              <w:t>增加固定資產、遞耗資產、無形資產及其他資產</w:t>
            </w:r>
          </w:p>
        </w:tc>
        <w:tc>
          <w:tcPr>
            <w:tcW w:w="2764" w:type="dxa"/>
            <w:tcBorders>
              <w:top w:val="nil"/>
              <w:bottom w:val="nil"/>
              <w:right w:val="single" w:sz="4" w:space="0" w:color="auto"/>
            </w:tcBorders>
            <w:vAlign w:val="center"/>
          </w:tcPr>
          <w:p w14:paraId="0F6B1FB5" w14:textId="4E42C05B"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- 10,085,756,082</w:t>
            </w:r>
          </w:p>
        </w:tc>
        <w:tc>
          <w:tcPr>
            <w:tcW w:w="2764" w:type="dxa"/>
            <w:tcBorders>
              <w:top w:val="nil"/>
              <w:bottom w:val="nil"/>
              <w:right w:val="nil"/>
            </w:tcBorders>
            <w:vAlign w:val="center"/>
          </w:tcPr>
          <w:p w14:paraId="1BAC0F6A" w14:textId="5CC0D0D4"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- 2,541,219,130</w:t>
            </w:r>
          </w:p>
        </w:tc>
      </w:tr>
      <w:tr w:rsidR="00871278" w:rsidRPr="004B5A67" w14:paraId="36C01524" w14:textId="77777777" w:rsidTr="00ED418C">
        <w:trPr>
          <w:cantSplit/>
          <w:trHeight w:val="1461"/>
        </w:trPr>
        <w:tc>
          <w:tcPr>
            <w:tcW w:w="4395" w:type="dxa"/>
            <w:tcBorders>
              <w:top w:val="nil"/>
              <w:left w:val="nil"/>
              <w:bottom w:val="single" w:sz="8" w:space="0" w:color="auto"/>
            </w:tcBorders>
            <w:vAlign w:val="center"/>
          </w:tcPr>
          <w:p w14:paraId="2658EC26" w14:textId="78B8C2FC" w:rsidR="00871278" w:rsidRPr="00B272D1" w:rsidRDefault="00871278" w:rsidP="00871278">
            <w:pPr>
              <w:widowControl/>
              <w:overflowPunct w:val="0"/>
              <w:spacing w:line="240" w:lineRule="exact"/>
              <w:ind w:leftChars="80" w:left="192"/>
              <w:jc w:val="both"/>
              <w:rPr>
                <w:rFonts w:ascii="標楷體" w:eastAsia="標楷體" w:hAnsi="標楷體" w:cs="標楷體"/>
                <w:b/>
                <w:noProof/>
                <w:color w:val="000000" w:themeColor="text1"/>
                <w:sz w:val="20"/>
                <w:szCs w:val="20"/>
              </w:rPr>
            </w:pPr>
            <w:r w:rsidRPr="00BB319C">
              <w:rPr>
                <w:rFonts w:ascii="標楷體" w:eastAsia="標楷體" w:hAnsi="標楷體" w:cs="標楷體" w:hint="eastAsia"/>
                <w:b/>
                <w:noProof/>
                <w:color w:val="000000" w:themeColor="text1"/>
                <w:spacing w:val="40"/>
                <w:kern w:val="0"/>
                <w:sz w:val="20"/>
                <w:szCs w:val="20"/>
                <w:fitText w:val="4224" w:id="-962344446"/>
              </w:rPr>
              <w:t>投資活動之淨現金流入（流出</w:t>
            </w:r>
            <w:r w:rsidRPr="00BB319C">
              <w:rPr>
                <w:rFonts w:ascii="標楷體" w:eastAsia="標楷體" w:hAnsi="標楷體" w:cs="標楷體" w:hint="eastAsia"/>
                <w:b/>
                <w:noProof/>
                <w:color w:val="000000" w:themeColor="text1"/>
                <w:spacing w:val="120"/>
                <w:kern w:val="0"/>
                <w:sz w:val="20"/>
                <w:szCs w:val="20"/>
                <w:fitText w:val="4224" w:id="-962344446"/>
              </w:rPr>
              <w:t>）</w:t>
            </w:r>
          </w:p>
        </w:tc>
        <w:tc>
          <w:tcPr>
            <w:tcW w:w="2764" w:type="dxa"/>
            <w:tcBorders>
              <w:top w:val="nil"/>
              <w:bottom w:val="single" w:sz="8" w:space="0" w:color="auto"/>
              <w:right w:val="single" w:sz="4" w:space="0" w:color="auto"/>
            </w:tcBorders>
            <w:vAlign w:val="center"/>
          </w:tcPr>
          <w:p w14:paraId="3C68404D" w14:textId="710DE091" w:rsidR="00871278" w:rsidRPr="004C779D"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- 6,364,276,476</w:t>
            </w:r>
          </w:p>
        </w:tc>
        <w:tc>
          <w:tcPr>
            <w:tcW w:w="2764" w:type="dxa"/>
            <w:tcBorders>
              <w:top w:val="nil"/>
              <w:bottom w:val="single" w:sz="8" w:space="0" w:color="auto"/>
              <w:right w:val="nil"/>
            </w:tcBorders>
            <w:vAlign w:val="center"/>
          </w:tcPr>
          <w:p w14:paraId="0677A34B" w14:textId="3F96281B" w:rsidR="00871278" w:rsidRPr="004C779D"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- 2,541,219,130</w:t>
            </w:r>
          </w:p>
        </w:tc>
      </w:tr>
    </w:tbl>
    <w:p w14:paraId="3A817E34" w14:textId="17AA11BF" w:rsidR="00044A5B" w:rsidRPr="00044A5B" w:rsidRDefault="00044A5B" w:rsidP="00044A5B">
      <w:pPr>
        <w:tabs>
          <w:tab w:val="center" w:pos="4920"/>
          <w:tab w:val="right" w:pos="8880"/>
        </w:tabs>
        <w:snapToGrid w:val="0"/>
        <w:spacing w:afterLines="25" w:after="60" w:line="500" w:lineRule="exact"/>
        <w:jc w:val="center"/>
        <w:rPr>
          <w:rFonts w:ascii="標楷體" w:eastAsia="標楷體" w:hAnsi="Times New Roman" w:cs="Times New Roman"/>
          <w:color w:val="000000" w:themeColor="text1"/>
          <w:sz w:val="32"/>
          <w:szCs w:val="20"/>
        </w:rPr>
      </w:pPr>
      <w:r>
        <w:rPr>
          <w:rFonts w:ascii="標楷體" w:eastAsia="標楷體" w:hAnsi="Times New Roman" w:cs="Times New Roman" w:hint="eastAsia"/>
          <w:b/>
          <w:color w:val="000000" w:themeColor="text1"/>
          <w:sz w:val="32"/>
          <w:szCs w:val="20"/>
          <w:u w:val="single"/>
        </w:rPr>
        <w:lastRenderedPageBreak/>
        <w:t>（二）</w:t>
      </w:r>
      <w:r w:rsidRPr="00F1622F">
        <w:rPr>
          <w:rFonts w:ascii="標楷體" w:eastAsia="標楷體" w:hAnsi="Times New Roman" w:cs="Times New Roman" w:hint="eastAsia"/>
          <w:b/>
          <w:color w:val="000000" w:themeColor="text1"/>
          <w:sz w:val="32"/>
          <w:szCs w:val="20"/>
          <w:u w:val="single"/>
        </w:rPr>
        <w:t>餘絀審定後現金流量綜計表</w:t>
      </w:r>
      <w:r w:rsidRPr="00B241AC">
        <w:rPr>
          <w:rFonts w:ascii="標楷體" w:eastAsia="標楷體" w:hAnsi="Times New Roman" w:cs="Times New Roman" w:hint="eastAsia"/>
          <w:b/>
          <w:bCs/>
          <w:color w:val="000000" w:themeColor="text1"/>
          <w:szCs w:val="24"/>
          <w:u w:val="single"/>
        </w:rPr>
        <w:t>（項目別）</w:t>
      </w:r>
      <w:r w:rsidRPr="00044A5B">
        <w:rPr>
          <w:rFonts w:ascii="標楷體" w:eastAsia="標楷體" w:hAnsi="Times New Roman" w:cs="Times New Roman" w:hint="eastAsia"/>
          <w:bCs/>
          <w:color w:val="000000" w:themeColor="text1"/>
          <w:szCs w:val="24"/>
        </w:rPr>
        <w:t>（續）</w:t>
      </w:r>
    </w:p>
    <w:p w14:paraId="14D37453" w14:textId="127A4656" w:rsidR="00044A5B" w:rsidRPr="00F1622F" w:rsidRDefault="00044A5B" w:rsidP="00454CAD">
      <w:pPr>
        <w:widowControl/>
        <w:overflowPunct w:val="0"/>
        <w:jc w:val="right"/>
        <w:rPr>
          <w:rFonts w:ascii="標楷體" w:eastAsia="標楷體" w:hAnsi="Times New Roman" w:cs="Times New Roman"/>
          <w:color w:val="000000" w:themeColor="text1"/>
          <w:szCs w:val="20"/>
        </w:rPr>
      </w:pPr>
      <w:r w:rsidRPr="00F1622F">
        <w:rPr>
          <w:rFonts w:ascii="標楷體" w:eastAsia="標楷體" w:hAnsi="Times New Roman" w:cs="Times New Roman" w:hint="eastAsia"/>
          <w:color w:val="000000" w:themeColor="text1"/>
          <w:szCs w:val="20"/>
        </w:rPr>
        <w:t>中華民國</w:t>
      </w:r>
      <w:r>
        <w:rPr>
          <w:rFonts w:ascii="標楷體" w:eastAsia="標楷體" w:hAnsi="Times New Roman" w:cs="Times New Roman" w:hint="eastAsia"/>
          <w:szCs w:val="20"/>
        </w:rPr>
        <w:t>11</w:t>
      </w:r>
      <w:r w:rsidR="00415EAC">
        <w:rPr>
          <w:rFonts w:ascii="標楷體" w:eastAsia="標楷體" w:hAnsi="Times New Roman" w:cs="Times New Roman" w:hint="eastAsia"/>
          <w:szCs w:val="20"/>
        </w:rPr>
        <w:t>3</w:t>
      </w:r>
      <w:r w:rsidRPr="00F1622F">
        <w:rPr>
          <w:rFonts w:ascii="標楷體" w:eastAsia="標楷體" w:hAnsi="Times New Roman" w:cs="Times New Roman" w:hint="eastAsia"/>
          <w:color w:val="000000" w:themeColor="text1"/>
          <w:szCs w:val="20"/>
        </w:rPr>
        <w:t xml:space="preserve">年度                       </w:t>
      </w:r>
      <w:r w:rsidRPr="00F1622F">
        <w:rPr>
          <w:rFonts w:ascii="標楷體" w:eastAsia="標楷體" w:hAnsi="Times New Roman" w:cs="Times New Roman" w:hint="eastAsia"/>
          <w:color w:val="000000" w:themeColor="text1"/>
          <w:sz w:val="20"/>
          <w:szCs w:val="20"/>
        </w:rPr>
        <w:t>單位：新臺幣元</w:t>
      </w:r>
    </w:p>
    <w:tbl>
      <w:tblPr>
        <w:tblW w:w="9923" w:type="dxa"/>
        <w:tblInd w:w="2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395"/>
        <w:gridCol w:w="2764"/>
        <w:gridCol w:w="2764"/>
      </w:tblGrid>
      <w:tr w:rsidR="00415EAC" w:rsidRPr="00F1622F" w14:paraId="36B9CD44" w14:textId="77777777" w:rsidTr="009F393E">
        <w:trPr>
          <w:cantSplit/>
          <w:trHeight w:val="850"/>
        </w:trPr>
        <w:tc>
          <w:tcPr>
            <w:tcW w:w="4395" w:type="dxa"/>
            <w:vMerge w:val="restart"/>
            <w:tcBorders>
              <w:top w:val="single" w:sz="8" w:space="0" w:color="auto"/>
              <w:left w:val="nil"/>
              <w:bottom w:val="single" w:sz="8" w:space="0" w:color="auto"/>
            </w:tcBorders>
            <w:vAlign w:val="center"/>
          </w:tcPr>
          <w:p w14:paraId="7266E62F"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項目</w:t>
            </w:r>
          </w:p>
        </w:tc>
        <w:tc>
          <w:tcPr>
            <w:tcW w:w="2764" w:type="dxa"/>
            <w:tcBorders>
              <w:top w:val="single" w:sz="8" w:space="0" w:color="auto"/>
              <w:bottom w:val="single" w:sz="4" w:space="0" w:color="auto"/>
              <w:right w:val="single" w:sz="4" w:space="0" w:color="auto"/>
            </w:tcBorders>
            <w:vAlign w:val="center"/>
          </w:tcPr>
          <w:p w14:paraId="70998711"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特別收入基金</w:t>
            </w:r>
          </w:p>
        </w:tc>
        <w:tc>
          <w:tcPr>
            <w:tcW w:w="2764" w:type="dxa"/>
            <w:tcBorders>
              <w:top w:val="single" w:sz="8" w:space="0" w:color="auto"/>
              <w:bottom w:val="single" w:sz="4" w:space="0" w:color="auto"/>
              <w:right w:val="nil"/>
            </w:tcBorders>
            <w:vAlign w:val="center"/>
          </w:tcPr>
          <w:p w14:paraId="4CDF89E4"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資本計畫基金</w:t>
            </w:r>
          </w:p>
        </w:tc>
      </w:tr>
      <w:tr w:rsidR="00415EAC" w:rsidRPr="00F1622F" w14:paraId="5F2E2203" w14:textId="77777777" w:rsidTr="009F393E">
        <w:trPr>
          <w:cantSplit/>
          <w:trHeight w:val="850"/>
        </w:trPr>
        <w:tc>
          <w:tcPr>
            <w:tcW w:w="4395" w:type="dxa"/>
            <w:vMerge/>
            <w:tcBorders>
              <w:top w:val="single" w:sz="4" w:space="0" w:color="auto"/>
              <w:left w:val="nil"/>
              <w:bottom w:val="single" w:sz="8" w:space="0" w:color="auto"/>
            </w:tcBorders>
            <w:vAlign w:val="center"/>
          </w:tcPr>
          <w:p w14:paraId="11047097"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p>
        </w:tc>
        <w:tc>
          <w:tcPr>
            <w:tcW w:w="2764" w:type="dxa"/>
            <w:tcBorders>
              <w:top w:val="single" w:sz="4" w:space="0" w:color="auto"/>
              <w:bottom w:val="single" w:sz="8" w:space="0" w:color="auto"/>
              <w:right w:val="single" w:sz="4" w:space="0" w:color="auto"/>
            </w:tcBorders>
            <w:vAlign w:val="center"/>
          </w:tcPr>
          <w:p w14:paraId="725FFDE2"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c>
          <w:tcPr>
            <w:tcW w:w="2764" w:type="dxa"/>
            <w:tcBorders>
              <w:top w:val="single" w:sz="4" w:space="0" w:color="auto"/>
              <w:bottom w:val="single" w:sz="8" w:space="0" w:color="auto"/>
              <w:right w:val="nil"/>
            </w:tcBorders>
            <w:vAlign w:val="center"/>
          </w:tcPr>
          <w:p w14:paraId="679BCDAC" w14:textId="77777777" w:rsidR="00415EAC" w:rsidRPr="00B272D1" w:rsidRDefault="00415EAC" w:rsidP="009F393E">
            <w:pPr>
              <w:widowControl/>
              <w:overflowPunct w:val="0"/>
              <w:ind w:leftChars="20" w:left="48" w:rightChars="20" w:right="48"/>
              <w:jc w:val="distribute"/>
              <w:rPr>
                <w:rFonts w:ascii="標楷體" w:eastAsia="標楷體" w:hAnsi="Times New Roman" w:cs="Times New Roman"/>
                <w:color w:val="000000" w:themeColor="text1"/>
                <w:sz w:val="20"/>
                <w:szCs w:val="20"/>
              </w:rPr>
            </w:pPr>
            <w:r w:rsidRPr="00B272D1">
              <w:rPr>
                <w:rFonts w:ascii="標楷體" w:eastAsia="標楷體" w:hAnsi="Times New Roman" w:cs="Times New Roman" w:hint="eastAsia"/>
                <w:color w:val="000000" w:themeColor="text1"/>
                <w:sz w:val="20"/>
                <w:szCs w:val="20"/>
              </w:rPr>
              <w:t>決算數</w:t>
            </w:r>
          </w:p>
        </w:tc>
      </w:tr>
      <w:tr w:rsidR="00871278" w:rsidRPr="00F1622F" w14:paraId="7DE8F742" w14:textId="77777777" w:rsidTr="009F393E">
        <w:trPr>
          <w:cantSplit/>
          <w:trHeight w:val="1134"/>
        </w:trPr>
        <w:tc>
          <w:tcPr>
            <w:tcW w:w="4395" w:type="dxa"/>
            <w:tcBorders>
              <w:top w:val="nil"/>
              <w:left w:val="nil"/>
              <w:bottom w:val="nil"/>
            </w:tcBorders>
            <w:vAlign w:val="center"/>
          </w:tcPr>
          <w:p w14:paraId="07DBC7D3" w14:textId="4BF81B87" w:rsidR="00871278" w:rsidRPr="00B272D1" w:rsidRDefault="00871278" w:rsidP="00871278">
            <w:pPr>
              <w:widowControl/>
              <w:overflowPunct w:val="0"/>
              <w:spacing w:line="240" w:lineRule="exact"/>
              <w:ind w:leftChars="-100" w:left="-240" w:rightChars="17" w:right="41" w:firstLineChars="200" w:firstLine="400"/>
              <w:jc w:val="distribute"/>
              <w:rPr>
                <w:rFonts w:ascii="標楷體" w:eastAsia="標楷體" w:hAnsi="標楷體" w:cs="標楷體"/>
                <w:color w:val="000000" w:themeColor="text1"/>
                <w:sz w:val="20"/>
                <w:szCs w:val="20"/>
                <w:highlight w:val="yellow"/>
              </w:rPr>
            </w:pPr>
            <w:r w:rsidRPr="00B272D1">
              <w:rPr>
                <w:rFonts w:ascii="標楷體" w:eastAsia="標楷體" w:hAnsi="標楷體" w:cs="標楷體" w:hint="eastAsia"/>
                <w:b/>
                <w:noProof/>
                <w:color w:val="000000" w:themeColor="text1"/>
                <w:sz w:val="20"/>
                <w:szCs w:val="20"/>
              </w:rPr>
              <w:t>籌資活動之現金流量</w:t>
            </w:r>
          </w:p>
        </w:tc>
        <w:tc>
          <w:tcPr>
            <w:tcW w:w="2764" w:type="dxa"/>
            <w:tcBorders>
              <w:top w:val="nil"/>
              <w:bottom w:val="nil"/>
              <w:right w:val="single" w:sz="4" w:space="0" w:color="auto"/>
            </w:tcBorders>
            <w:vAlign w:val="center"/>
          </w:tcPr>
          <w:p w14:paraId="158DB15D"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c>
          <w:tcPr>
            <w:tcW w:w="2764" w:type="dxa"/>
            <w:tcBorders>
              <w:top w:val="nil"/>
              <w:bottom w:val="nil"/>
              <w:right w:val="nil"/>
            </w:tcBorders>
            <w:vAlign w:val="center"/>
          </w:tcPr>
          <w:p w14:paraId="77D9E9BD" w14:textId="77777777"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p>
        </w:tc>
      </w:tr>
      <w:tr w:rsidR="00871278" w:rsidRPr="00F1622F" w14:paraId="05EF7437" w14:textId="77777777" w:rsidTr="009F393E">
        <w:trPr>
          <w:cantSplit/>
          <w:trHeight w:val="1134"/>
        </w:trPr>
        <w:tc>
          <w:tcPr>
            <w:tcW w:w="4395" w:type="dxa"/>
            <w:tcBorders>
              <w:top w:val="nil"/>
              <w:left w:val="nil"/>
              <w:bottom w:val="nil"/>
            </w:tcBorders>
            <w:vAlign w:val="center"/>
          </w:tcPr>
          <w:p w14:paraId="6D62AC10" w14:textId="547A1732" w:rsidR="00871278" w:rsidRPr="00B272D1" w:rsidRDefault="00871278" w:rsidP="00871278">
            <w:pPr>
              <w:widowControl/>
              <w:overflowPunct w:val="0"/>
              <w:spacing w:line="240" w:lineRule="exact"/>
              <w:ind w:leftChars="50" w:left="120" w:rightChars="11" w:right="26" w:firstLineChars="200" w:firstLine="336"/>
              <w:jc w:val="distribute"/>
              <w:rPr>
                <w:rFonts w:ascii="標楷體" w:eastAsia="標楷體" w:hAnsi="標楷體" w:cs="標楷體"/>
                <w:noProof/>
                <w:color w:val="000000" w:themeColor="text1"/>
                <w:spacing w:val="-16"/>
                <w:sz w:val="20"/>
                <w:szCs w:val="20"/>
              </w:rPr>
            </w:pPr>
            <w:r w:rsidRPr="00B272D1">
              <w:rPr>
                <w:rFonts w:ascii="標楷體" w:eastAsia="標楷體" w:hAnsi="標楷體" w:cs="標楷體" w:hint="eastAsia"/>
                <w:noProof/>
                <w:color w:val="000000" w:themeColor="text1"/>
                <w:spacing w:val="-16"/>
                <w:sz w:val="20"/>
                <w:szCs w:val="20"/>
              </w:rPr>
              <w:t>增加短期債務及其他負債</w:t>
            </w:r>
          </w:p>
        </w:tc>
        <w:tc>
          <w:tcPr>
            <w:tcW w:w="2764" w:type="dxa"/>
            <w:tcBorders>
              <w:top w:val="nil"/>
              <w:bottom w:val="nil"/>
              <w:right w:val="single" w:sz="4" w:space="0" w:color="auto"/>
            </w:tcBorders>
            <w:vAlign w:val="center"/>
          </w:tcPr>
          <w:p w14:paraId="7D6FE336" w14:textId="19F87544"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718,698,330</w:t>
            </w:r>
          </w:p>
        </w:tc>
        <w:tc>
          <w:tcPr>
            <w:tcW w:w="2764" w:type="dxa"/>
            <w:tcBorders>
              <w:top w:val="nil"/>
              <w:bottom w:val="nil"/>
              <w:right w:val="nil"/>
            </w:tcBorders>
            <w:vAlign w:val="center"/>
          </w:tcPr>
          <w:p w14:paraId="486C8321" w14:textId="776093FB"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545,898,703</w:t>
            </w:r>
          </w:p>
        </w:tc>
      </w:tr>
      <w:tr w:rsidR="00871278" w:rsidRPr="00CB7027" w14:paraId="6FCA7761" w14:textId="77777777" w:rsidTr="009F393E">
        <w:trPr>
          <w:cantSplit/>
          <w:trHeight w:val="1134"/>
        </w:trPr>
        <w:tc>
          <w:tcPr>
            <w:tcW w:w="4395" w:type="dxa"/>
            <w:tcBorders>
              <w:top w:val="nil"/>
              <w:left w:val="nil"/>
              <w:bottom w:val="nil"/>
            </w:tcBorders>
            <w:vAlign w:val="center"/>
          </w:tcPr>
          <w:p w14:paraId="4E4A12AF" w14:textId="336F23FD" w:rsidR="00871278" w:rsidRPr="00B272D1" w:rsidRDefault="00871278" w:rsidP="00871278">
            <w:pPr>
              <w:widowControl/>
              <w:overflowPunct w:val="0"/>
              <w:spacing w:line="240" w:lineRule="exact"/>
              <w:ind w:leftChars="50" w:left="120" w:rightChars="11" w:right="26" w:firstLineChars="200" w:firstLine="336"/>
              <w:jc w:val="distribute"/>
              <w:rPr>
                <w:rFonts w:ascii="標楷體" w:eastAsia="標楷體" w:hAnsi="標楷體" w:cs="標楷體"/>
                <w:noProof/>
                <w:color w:val="000000" w:themeColor="text1"/>
                <w:spacing w:val="-16"/>
                <w:sz w:val="20"/>
                <w:szCs w:val="20"/>
              </w:rPr>
            </w:pPr>
            <w:r w:rsidRPr="00B272D1">
              <w:rPr>
                <w:rFonts w:ascii="標楷體" w:eastAsia="標楷體" w:hAnsi="標楷體" w:cs="標楷體" w:hint="eastAsia"/>
                <w:noProof/>
                <w:color w:val="000000" w:themeColor="text1"/>
                <w:spacing w:val="-16"/>
                <w:sz w:val="20"/>
                <w:szCs w:val="20"/>
              </w:rPr>
              <w:t>減少短期債務及其他負債</w:t>
            </w:r>
          </w:p>
        </w:tc>
        <w:tc>
          <w:tcPr>
            <w:tcW w:w="2764" w:type="dxa"/>
            <w:tcBorders>
              <w:top w:val="nil"/>
              <w:bottom w:val="nil"/>
              <w:right w:val="single" w:sz="4" w:space="0" w:color="auto"/>
            </w:tcBorders>
            <w:vAlign w:val="center"/>
          </w:tcPr>
          <w:p w14:paraId="0ABB9FF7" w14:textId="11E80673"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- 749,741,050</w:t>
            </w:r>
          </w:p>
        </w:tc>
        <w:tc>
          <w:tcPr>
            <w:tcW w:w="2764" w:type="dxa"/>
            <w:tcBorders>
              <w:top w:val="nil"/>
              <w:bottom w:val="nil"/>
              <w:right w:val="nil"/>
            </w:tcBorders>
            <w:vAlign w:val="center"/>
          </w:tcPr>
          <w:p w14:paraId="5AF478C8" w14:textId="3F04D604"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- 557,597,606</w:t>
            </w:r>
          </w:p>
        </w:tc>
      </w:tr>
      <w:tr w:rsidR="00871278" w:rsidRPr="004B5A67" w14:paraId="1D6BE0A2" w14:textId="77777777" w:rsidTr="009F393E">
        <w:trPr>
          <w:cantSplit/>
          <w:trHeight w:val="1134"/>
        </w:trPr>
        <w:tc>
          <w:tcPr>
            <w:tcW w:w="4395" w:type="dxa"/>
            <w:tcBorders>
              <w:top w:val="nil"/>
              <w:left w:val="nil"/>
              <w:bottom w:val="nil"/>
            </w:tcBorders>
            <w:vAlign w:val="center"/>
          </w:tcPr>
          <w:p w14:paraId="4552C591" w14:textId="22169B9B" w:rsidR="00871278" w:rsidRPr="00B272D1" w:rsidRDefault="00871278" w:rsidP="00871278">
            <w:pPr>
              <w:widowControl/>
              <w:overflowPunct w:val="0"/>
              <w:spacing w:line="240" w:lineRule="exact"/>
              <w:ind w:leftChars="50" w:left="120" w:rightChars="11" w:right="26" w:firstLineChars="200" w:firstLine="336"/>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noProof/>
                <w:color w:val="000000" w:themeColor="text1"/>
                <w:spacing w:val="-16"/>
                <w:sz w:val="20"/>
                <w:szCs w:val="20"/>
              </w:rPr>
              <w:t>減少長期負債</w:t>
            </w:r>
          </w:p>
        </w:tc>
        <w:tc>
          <w:tcPr>
            <w:tcW w:w="2764" w:type="dxa"/>
            <w:tcBorders>
              <w:top w:val="nil"/>
              <w:bottom w:val="nil"/>
              <w:right w:val="single" w:sz="4" w:space="0" w:color="auto"/>
            </w:tcBorders>
            <w:vAlign w:val="center"/>
          </w:tcPr>
          <w:p w14:paraId="137212F0" w14:textId="67580863" w:rsidR="00871278" w:rsidRPr="00A73167"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w:t>
            </w:r>
          </w:p>
        </w:tc>
        <w:tc>
          <w:tcPr>
            <w:tcW w:w="2764" w:type="dxa"/>
            <w:tcBorders>
              <w:top w:val="nil"/>
              <w:bottom w:val="nil"/>
              <w:right w:val="nil"/>
            </w:tcBorders>
            <w:vAlign w:val="center"/>
          </w:tcPr>
          <w:p w14:paraId="1A4D2AB3" w14:textId="2AEFA35D" w:rsidR="00871278" w:rsidRPr="00A73167"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- 600,000,000</w:t>
            </w:r>
          </w:p>
        </w:tc>
      </w:tr>
      <w:tr w:rsidR="00871278" w:rsidRPr="004B5A67" w14:paraId="41EDCBD5" w14:textId="77777777" w:rsidTr="009F393E">
        <w:trPr>
          <w:cantSplit/>
          <w:trHeight w:val="1134"/>
        </w:trPr>
        <w:tc>
          <w:tcPr>
            <w:tcW w:w="4395" w:type="dxa"/>
            <w:tcBorders>
              <w:top w:val="nil"/>
              <w:left w:val="nil"/>
              <w:bottom w:val="nil"/>
            </w:tcBorders>
            <w:vAlign w:val="center"/>
          </w:tcPr>
          <w:p w14:paraId="4E9564E4" w14:textId="27B8DF66" w:rsidR="00871278" w:rsidRPr="00B272D1" w:rsidRDefault="00871278" w:rsidP="00871278">
            <w:pPr>
              <w:widowControl/>
              <w:overflowPunct w:val="0"/>
              <w:spacing w:line="240" w:lineRule="exact"/>
              <w:ind w:leftChars="50" w:left="120" w:rightChars="11" w:right="26" w:firstLineChars="200" w:firstLine="336"/>
              <w:jc w:val="distribute"/>
              <w:rPr>
                <w:rFonts w:ascii="標楷體" w:eastAsia="標楷體" w:hAnsi="標楷體" w:cs="標楷體"/>
                <w:noProof/>
                <w:color w:val="000000" w:themeColor="text1"/>
                <w:spacing w:val="-16"/>
                <w:sz w:val="20"/>
                <w:szCs w:val="20"/>
              </w:rPr>
            </w:pPr>
            <w:r>
              <w:rPr>
                <w:rFonts w:ascii="標楷體" w:eastAsia="標楷體" w:hAnsi="標楷體" w:cs="標楷體" w:hint="eastAsia"/>
                <w:noProof/>
                <w:color w:val="000000" w:themeColor="text1"/>
                <w:spacing w:val="-16"/>
                <w:sz w:val="20"/>
                <w:szCs w:val="20"/>
              </w:rPr>
              <w:t>其他籌資活動之現金流出</w:t>
            </w:r>
          </w:p>
        </w:tc>
        <w:tc>
          <w:tcPr>
            <w:tcW w:w="2764" w:type="dxa"/>
            <w:tcBorders>
              <w:top w:val="nil"/>
              <w:bottom w:val="nil"/>
              <w:right w:val="single" w:sz="4" w:space="0" w:color="auto"/>
            </w:tcBorders>
            <w:vAlign w:val="center"/>
          </w:tcPr>
          <w:p w14:paraId="544C67F4" w14:textId="2E603DD3"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- 48,272</w:t>
            </w:r>
          </w:p>
        </w:tc>
        <w:tc>
          <w:tcPr>
            <w:tcW w:w="2764" w:type="dxa"/>
            <w:tcBorders>
              <w:top w:val="nil"/>
              <w:bottom w:val="nil"/>
              <w:right w:val="nil"/>
            </w:tcBorders>
            <w:vAlign w:val="center"/>
          </w:tcPr>
          <w:p w14:paraId="123CCF6A" w14:textId="0971A156" w:rsidR="00871278" w:rsidRPr="004C779D" w:rsidRDefault="00871278" w:rsidP="00871278">
            <w:pPr>
              <w:spacing w:before="100" w:beforeAutospacing="1" w:after="100" w:afterAutospacing="1"/>
              <w:jc w:val="right"/>
              <w:rPr>
                <w:rFonts w:ascii="新細明體" w:eastAsia="新細明體" w:hAnsi="新細明體"/>
                <w:color w:val="000000" w:themeColor="text1"/>
                <w:sz w:val="20"/>
                <w:szCs w:val="20"/>
              </w:rPr>
            </w:pPr>
            <w:r w:rsidRPr="00A73167">
              <w:rPr>
                <w:rFonts w:ascii="新細明體" w:eastAsia="新細明體" w:hAnsi="新細明體"/>
                <w:color w:val="000000" w:themeColor="text1"/>
                <w:sz w:val="20"/>
                <w:szCs w:val="20"/>
              </w:rPr>
              <w:t>－</w:t>
            </w:r>
          </w:p>
        </w:tc>
      </w:tr>
      <w:tr w:rsidR="00871278" w:rsidRPr="00F1622F" w14:paraId="58B2C074" w14:textId="77777777" w:rsidTr="009F393E">
        <w:trPr>
          <w:cantSplit/>
          <w:trHeight w:val="1191"/>
        </w:trPr>
        <w:tc>
          <w:tcPr>
            <w:tcW w:w="4395" w:type="dxa"/>
            <w:tcBorders>
              <w:top w:val="nil"/>
              <w:left w:val="nil"/>
              <w:bottom w:val="nil"/>
            </w:tcBorders>
            <w:vAlign w:val="center"/>
          </w:tcPr>
          <w:p w14:paraId="5AB1784E" w14:textId="2A76666B" w:rsidR="00871278" w:rsidRPr="00B272D1" w:rsidRDefault="00871278" w:rsidP="00871278">
            <w:pPr>
              <w:widowControl/>
              <w:overflowPunct w:val="0"/>
              <w:spacing w:line="240" w:lineRule="exact"/>
              <w:ind w:leftChars="-100" w:left="-240" w:firstLineChars="200" w:firstLine="400"/>
              <w:jc w:val="distribute"/>
              <w:rPr>
                <w:rFonts w:ascii="標楷體" w:eastAsia="標楷體" w:hAnsi="標楷體" w:cs="標楷體"/>
                <w:b/>
                <w:noProof/>
                <w:color w:val="000000" w:themeColor="text1"/>
                <w:sz w:val="20"/>
                <w:szCs w:val="20"/>
              </w:rPr>
            </w:pPr>
            <w:r w:rsidRPr="006B551F">
              <w:rPr>
                <w:rFonts w:ascii="標楷體" w:eastAsia="標楷體" w:hAnsi="標楷體" w:cs="標楷體" w:hint="eastAsia"/>
                <w:b/>
                <w:noProof/>
                <w:color w:val="000000" w:themeColor="text1"/>
                <w:sz w:val="20"/>
                <w:szCs w:val="20"/>
              </w:rPr>
              <w:t>籌資活動之淨現金流入（流</w:t>
            </w:r>
            <w:r>
              <w:rPr>
                <w:rFonts w:ascii="標楷體" w:eastAsia="標楷體" w:hAnsi="標楷體" w:cs="標楷體" w:hint="eastAsia"/>
                <w:b/>
                <w:noProof/>
                <w:color w:val="000000" w:themeColor="text1"/>
                <w:sz w:val="20"/>
                <w:szCs w:val="20"/>
              </w:rPr>
              <w:t>出）</w:t>
            </w:r>
          </w:p>
        </w:tc>
        <w:tc>
          <w:tcPr>
            <w:tcW w:w="2764" w:type="dxa"/>
            <w:tcBorders>
              <w:top w:val="nil"/>
              <w:bottom w:val="nil"/>
              <w:right w:val="single" w:sz="4" w:space="0" w:color="auto"/>
            </w:tcBorders>
            <w:vAlign w:val="center"/>
          </w:tcPr>
          <w:p w14:paraId="65611E94" w14:textId="149F3405"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- 31,090,992</w:t>
            </w:r>
          </w:p>
        </w:tc>
        <w:tc>
          <w:tcPr>
            <w:tcW w:w="2764" w:type="dxa"/>
            <w:tcBorders>
              <w:top w:val="nil"/>
              <w:bottom w:val="nil"/>
              <w:right w:val="nil"/>
            </w:tcBorders>
            <w:vAlign w:val="center"/>
          </w:tcPr>
          <w:p w14:paraId="59DEF03A" w14:textId="789DF9CE"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- 611,698,903</w:t>
            </w:r>
          </w:p>
        </w:tc>
      </w:tr>
      <w:tr w:rsidR="00871278" w:rsidRPr="00F1622F" w14:paraId="0790E73B" w14:textId="77777777" w:rsidTr="009F393E">
        <w:trPr>
          <w:cantSplit/>
          <w:trHeight w:val="1191"/>
        </w:trPr>
        <w:tc>
          <w:tcPr>
            <w:tcW w:w="4395" w:type="dxa"/>
            <w:tcBorders>
              <w:top w:val="nil"/>
              <w:left w:val="nil"/>
              <w:bottom w:val="nil"/>
            </w:tcBorders>
            <w:vAlign w:val="center"/>
          </w:tcPr>
          <w:p w14:paraId="5C8E04BF" w14:textId="191E1392" w:rsidR="00871278" w:rsidRPr="006B551F" w:rsidRDefault="00871278" w:rsidP="00871278">
            <w:pPr>
              <w:widowControl/>
              <w:overflowPunct w:val="0"/>
              <w:spacing w:line="240" w:lineRule="exact"/>
              <w:ind w:leftChars="-100" w:left="-240" w:firstLineChars="200" w:firstLine="400"/>
              <w:jc w:val="distribute"/>
              <w:rPr>
                <w:rFonts w:ascii="標楷體" w:eastAsia="標楷體" w:hAnsi="標楷體" w:cs="標楷體"/>
                <w:b/>
                <w:noProof/>
                <w:color w:val="000000" w:themeColor="text1"/>
                <w:sz w:val="20"/>
                <w:szCs w:val="20"/>
              </w:rPr>
            </w:pPr>
            <w:r w:rsidRPr="006B551F">
              <w:rPr>
                <w:rFonts w:ascii="標楷體" w:eastAsia="標楷體" w:hAnsi="標楷體" w:cs="標楷體" w:hint="eastAsia"/>
                <w:b/>
                <w:noProof/>
                <w:color w:val="000000" w:themeColor="text1"/>
                <w:sz w:val="20"/>
                <w:szCs w:val="20"/>
              </w:rPr>
              <w:t>現金及約當現金之淨增（淨減）</w:t>
            </w:r>
          </w:p>
        </w:tc>
        <w:tc>
          <w:tcPr>
            <w:tcW w:w="2764" w:type="dxa"/>
            <w:tcBorders>
              <w:top w:val="nil"/>
              <w:bottom w:val="nil"/>
              <w:right w:val="single" w:sz="4" w:space="0" w:color="auto"/>
            </w:tcBorders>
            <w:vAlign w:val="center"/>
          </w:tcPr>
          <w:p w14:paraId="4F58EEB9" w14:textId="36207C87"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28,505,793</w:t>
            </w:r>
          </w:p>
        </w:tc>
        <w:tc>
          <w:tcPr>
            <w:tcW w:w="2764" w:type="dxa"/>
            <w:tcBorders>
              <w:top w:val="nil"/>
              <w:bottom w:val="nil"/>
              <w:right w:val="nil"/>
            </w:tcBorders>
            <w:vAlign w:val="center"/>
          </w:tcPr>
          <w:p w14:paraId="21CB1928" w14:textId="5A869A52"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3,744,456,338</w:t>
            </w:r>
          </w:p>
        </w:tc>
      </w:tr>
      <w:tr w:rsidR="00871278" w:rsidRPr="00F1622F" w14:paraId="41025600" w14:textId="77777777" w:rsidTr="009F393E">
        <w:trPr>
          <w:cantSplit/>
          <w:trHeight w:val="1191"/>
        </w:trPr>
        <w:tc>
          <w:tcPr>
            <w:tcW w:w="4395" w:type="dxa"/>
            <w:tcBorders>
              <w:top w:val="nil"/>
              <w:left w:val="nil"/>
              <w:bottom w:val="nil"/>
            </w:tcBorders>
            <w:vAlign w:val="center"/>
          </w:tcPr>
          <w:p w14:paraId="5D0371C9" w14:textId="09BF5D4F" w:rsidR="00871278" w:rsidRPr="006B551F" w:rsidRDefault="00871278"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期初現金及約當現金</w:t>
            </w:r>
          </w:p>
        </w:tc>
        <w:tc>
          <w:tcPr>
            <w:tcW w:w="2764" w:type="dxa"/>
            <w:tcBorders>
              <w:top w:val="nil"/>
              <w:bottom w:val="nil"/>
              <w:right w:val="single" w:sz="4" w:space="0" w:color="auto"/>
            </w:tcBorders>
            <w:vAlign w:val="center"/>
          </w:tcPr>
          <w:p w14:paraId="6831246D" w14:textId="687141E1"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14,884,728,620</w:t>
            </w:r>
          </w:p>
        </w:tc>
        <w:tc>
          <w:tcPr>
            <w:tcW w:w="2764" w:type="dxa"/>
            <w:tcBorders>
              <w:top w:val="nil"/>
              <w:bottom w:val="nil"/>
              <w:right w:val="nil"/>
            </w:tcBorders>
            <w:vAlign w:val="center"/>
          </w:tcPr>
          <w:p w14:paraId="404F65D4" w14:textId="074DB273"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16,355,641,066</w:t>
            </w:r>
          </w:p>
        </w:tc>
      </w:tr>
      <w:tr w:rsidR="00871278" w:rsidRPr="004B5A67" w14:paraId="31BD99C0" w14:textId="77777777" w:rsidTr="009F393E">
        <w:trPr>
          <w:cantSplit/>
          <w:trHeight w:val="1134"/>
        </w:trPr>
        <w:tc>
          <w:tcPr>
            <w:tcW w:w="4395" w:type="dxa"/>
            <w:tcBorders>
              <w:top w:val="nil"/>
              <w:left w:val="nil"/>
              <w:bottom w:val="single" w:sz="8" w:space="0" w:color="auto"/>
            </w:tcBorders>
            <w:vAlign w:val="center"/>
          </w:tcPr>
          <w:p w14:paraId="11AA0BA1" w14:textId="4ED50D86" w:rsidR="00871278" w:rsidRPr="00B272D1" w:rsidRDefault="00871278" w:rsidP="00871278">
            <w:pPr>
              <w:widowControl/>
              <w:overflowPunct w:val="0"/>
              <w:spacing w:line="240" w:lineRule="exact"/>
              <w:ind w:leftChars="-100" w:left="-240" w:rightChars="11" w:right="26" w:firstLineChars="200" w:firstLine="400"/>
              <w:jc w:val="distribute"/>
              <w:rPr>
                <w:rFonts w:ascii="標楷體" w:eastAsia="標楷體" w:hAnsi="標楷體" w:cs="標楷體"/>
                <w:b/>
                <w:noProof/>
                <w:color w:val="000000" w:themeColor="text1"/>
                <w:sz w:val="20"/>
                <w:szCs w:val="20"/>
              </w:rPr>
            </w:pPr>
            <w:r w:rsidRPr="00B272D1">
              <w:rPr>
                <w:rFonts w:ascii="標楷體" w:eastAsia="標楷體" w:hAnsi="標楷體" w:cs="標楷體" w:hint="eastAsia"/>
                <w:b/>
                <w:noProof/>
                <w:color w:val="000000" w:themeColor="text1"/>
                <w:sz w:val="20"/>
                <w:szCs w:val="20"/>
              </w:rPr>
              <w:t>期末現金及約當現金</w:t>
            </w:r>
          </w:p>
        </w:tc>
        <w:tc>
          <w:tcPr>
            <w:tcW w:w="2764" w:type="dxa"/>
            <w:tcBorders>
              <w:top w:val="nil"/>
              <w:bottom w:val="single" w:sz="8" w:space="0" w:color="auto"/>
              <w:right w:val="single" w:sz="4" w:space="0" w:color="auto"/>
            </w:tcBorders>
            <w:vAlign w:val="center"/>
          </w:tcPr>
          <w:p w14:paraId="438CD9DC" w14:textId="3CC4258F"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14,913,234,413</w:t>
            </w:r>
          </w:p>
        </w:tc>
        <w:tc>
          <w:tcPr>
            <w:tcW w:w="2764" w:type="dxa"/>
            <w:tcBorders>
              <w:top w:val="nil"/>
              <w:bottom w:val="single" w:sz="8" w:space="0" w:color="auto"/>
              <w:right w:val="nil"/>
            </w:tcBorders>
            <w:vAlign w:val="center"/>
          </w:tcPr>
          <w:p w14:paraId="0D8E9382" w14:textId="2A7891B7" w:rsidR="00871278" w:rsidRPr="00A73167" w:rsidRDefault="00871278" w:rsidP="00871278">
            <w:pPr>
              <w:spacing w:before="100" w:beforeAutospacing="1" w:after="100" w:afterAutospacing="1"/>
              <w:jc w:val="right"/>
              <w:rPr>
                <w:rFonts w:ascii="新細明體" w:eastAsia="新細明體" w:hAnsi="新細明體"/>
                <w:b/>
                <w:color w:val="000000" w:themeColor="text1"/>
                <w:sz w:val="20"/>
                <w:szCs w:val="20"/>
              </w:rPr>
            </w:pPr>
            <w:r w:rsidRPr="00A73167">
              <w:rPr>
                <w:rFonts w:ascii="新細明體" w:eastAsia="新細明體" w:hAnsi="新細明體"/>
                <w:b/>
                <w:color w:val="000000" w:themeColor="text1"/>
                <w:sz w:val="20"/>
                <w:szCs w:val="20"/>
              </w:rPr>
              <w:t>20,100,097,404</w:t>
            </w:r>
          </w:p>
        </w:tc>
      </w:tr>
    </w:tbl>
    <w:p w14:paraId="51C02514" w14:textId="77777777" w:rsidR="00415EAC" w:rsidRPr="00F1622F" w:rsidRDefault="00415EAC" w:rsidP="00415EAC">
      <w:pPr>
        <w:widowControl/>
        <w:tabs>
          <w:tab w:val="center" w:pos="4800"/>
        </w:tabs>
        <w:overflowPunct w:val="0"/>
        <w:spacing w:line="240" w:lineRule="exact"/>
        <w:ind w:left="400" w:hangingChars="200" w:hanging="400"/>
        <w:jc w:val="both"/>
        <w:rPr>
          <w:rFonts w:ascii="標楷體" w:eastAsia="標楷體" w:hAnsi="標楷體" w:cs="標楷體"/>
          <w:color w:val="000000" w:themeColor="text1"/>
          <w:sz w:val="20"/>
          <w:szCs w:val="20"/>
        </w:rPr>
      </w:pPr>
      <w:r w:rsidRPr="00F1622F">
        <w:rPr>
          <w:rFonts w:ascii="標楷體" w:eastAsia="標楷體" w:hAnsi="標楷體" w:cs="標楷體" w:hint="eastAsia"/>
          <w:color w:val="000000" w:themeColor="text1"/>
          <w:sz w:val="20"/>
          <w:szCs w:val="24"/>
        </w:rPr>
        <w:t>註：</w:t>
      </w:r>
      <w:r w:rsidRPr="00F1622F">
        <w:rPr>
          <w:rFonts w:ascii="標楷體" w:eastAsia="標楷體" w:hAnsi="標楷體" w:cs="標楷體"/>
          <w:color w:val="000000" w:themeColor="text1"/>
          <w:sz w:val="20"/>
          <w:szCs w:val="20"/>
        </w:rPr>
        <w:t>1.本</w:t>
      </w:r>
      <w:r w:rsidRPr="00F1622F">
        <w:rPr>
          <w:rFonts w:ascii="標楷體" w:eastAsia="標楷體" w:hAnsi="標楷體" w:cs="標楷體" w:hint="eastAsia"/>
          <w:color w:val="000000" w:themeColor="text1"/>
          <w:sz w:val="20"/>
          <w:szCs w:val="20"/>
        </w:rPr>
        <w:t>表係採現金及約當現金基礎，包括現金及自投資日起3個月內到期或清償之債權證券</w:t>
      </w:r>
      <w:r w:rsidRPr="00F1622F">
        <w:rPr>
          <w:rFonts w:ascii="標楷體" w:eastAsia="標楷體" w:hAnsi="標楷體" w:cs="標楷體"/>
          <w:color w:val="000000" w:themeColor="text1"/>
          <w:sz w:val="20"/>
          <w:szCs w:val="20"/>
        </w:rPr>
        <w:t>。</w:t>
      </w:r>
    </w:p>
    <w:p w14:paraId="535B514C" w14:textId="77777777" w:rsidR="00415EAC" w:rsidRPr="00D372C5" w:rsidRDefault="00415EAC" w:rsidP="00415EAC">
      <w:pPr>
        <w:widowControl/>
        <w:spacing w:line="240" w:lineRule="exact"/>
        <w:ind w:leftChars="161" w:left="586" w:hangingChars="100" w:hanging="200"/>
        <w:jc w:val="both"/>
        <w:rPr>
          <w:rFonts w:ascii="標楷體" w:eastAsia="標楷體" w:hAnsi="標楷體" w:cs="標楷體"/>
          <w:sz w:val="20"/>
          <w:szCs w:val="20"/>
        </w:rPr>
      </w:pPr>
      <w:r w:rsidRPr="00F1622F">
        <w:rPr>
          <w:rFonts w:ascii="標楷體" w:eastAsia="標楷體" w:hAnsi="標楷體" w:cs="標楷體"/>
          <w:color w:val="000000" w:themeColor="text1"/>
          <w:sz w:val="20"/>
          <w:szCs w:val="20"/>
        </w:rPr>
        <w:t>2.本</w:t>
      </w:r>
      <w:r w:rsidRPr="00F1622F">
        <w:rPr>
          <w:rFonts w:ascii="標楷體" w:eastAsia="標楷體" w:hAnsi="標楷體" w:cs="標楷體"/>
          <w:bCs/>
          <w:color w:val="000000" w:themeColor="text1"/>
          <w:sz w:val="20"/>
          <w:szCs w:val="20"/>
        </w:rPr>
        <w:t>表「調整非現金項目」欄所列，</w:t>
      </w:r>
      <w:r w:rsidRPr="00DD7EE9">
        <w:rPr>
          <w:rFonts w:ascii="標楷體" w:eastAsia="標楷體" w:hAnsi="標楷體" w:cs="標楷體" w:hint="eastAsia"/>
          <w:bCs/>
          <w:color w:val="000000" w:themeColor="text1"/>
          <w:sz w:val="20"/>
          <w:szCs w:val="20"/>
        </w:rPr>
        <w:t>包括提存呆帳及評價損益、折舊、折耗及攤銷、處理資產損失</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利益</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、其他、流動資產淨減</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淨增</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及流動負債淨增</w:t>
      </w:r>
      <w:r>
        <w:rPr>
          <w:rFonts w:ascii="標楷體" w:eastAsia="標楷體" w:hAnsi="標楷體" w:cs="標楷體" w:hint="eastAsia"/>
          <w:bCs/>
          <w:color w:val="000000" w:themeColor="text1"/>
          <w:sz w:val="20"/>
          <w:szCs w:val="20"/>
        </w:rPr>
        <w:t>（</w:t>
      </w:r>
      <w:r w:rsidRPr="00DD7EE9">
        <w:rPr>
          <w:rFonts w:ascii="標楷體" w:eastAsia="標楷體" w:hAnsi="標楷體" w:cs="標楷體" w:hint="eastAsia"/>
          <w:bCs/>
          <w:color w:val="000000" w:themeColor="text1"/>
          <w:sz w:val="20"/>
          <w:szCs w:val="20"/>
        </w:rPr>
        <w:t>淨減</w:t>
      </w:r>
      <w:r>
        <w:rPr>
          <w:rFonts w:ascii="標楷體" w:eastAsia="標楷體" w:hAnsi="標楷體" w:cs="標楷體" w:hint="eastAsia"/>
          <w:bCs/>
          <w:color w:val="000000" w:themeColor="text1"/>
          <w:sz w:val="20"/>
          <w:szCs w:val="20"/>
        </w:rPr>
        <w:t>）</w:t>
      </w:r>
      <w:r w:rsidRPr="00F1622F">
        <w:rPr>
          <w:rFonts w:ascii="標楷體" w:eastAsia="標楷體" w:hAnsi="標楷體" w:cs="標楷體"/>
          <w:sz w:val="20"/>
          <w:szCs w:val="20"/>
        </w:rPr>
        <w:t>。</w:t>
      </w:r>
    </w:p>
    <w:p w14:paraId="714AB310" w14:textId="77777777" w:rsidR="00415EAC" w:rsidRPr="00717082" w:rsidRDefault="00415EAC" w:rsidP="00415EAC">
      <w:pPr>
        <w:widowControl/>
        <w:spacing w:line="240" w:lineRule="exact"/>
        <w:ind w:leftChars="161" w:left="586" w:hangingChars="100" w:hanging="200"/>
        <w:jc w:val="both"/>
        <w:rPr>
          <w:rFonts w:ascii="新細明體" w:eastAsia="標楷體" w:hAnsi="新細明體" w:cs="Times New Roman"/>
          <w:b/>
          <w:bCs/>
          <w:kern w:val="0"/>
          <w:sz w:val="40"/>
          <w:szCs w:val="40"/>
        </w:rPr>
      </w:pPr>
      <w:r w:rsidRPr="00F1622F">
        <w:rPr>
          <w:rFonts w:ascii="標楷體" w:eastAsia="標楷體" w:hAnsi="標楷體" w:cs="標楷體" w:hint="eastAsia"/>
          <w:color w:val="000000" w:themeColor="text1"/>
          <w:sz w:val="20"/>
          <w:szCs w:val="20"/>
        </w:rPr>
        <w:t>3.</w:t>
      </w:r>
      <w:r w:rsidRPr="00F1622F">
        <w:rPr>
          <w:rFonts w:ascii="標楷體" w:eastAsia="標楷體" w:hAnsi="標楷體" w:cs="標楷體" w:hint="eastAsia"/>
          <w:bCs/>
          <w:color w:val="000000" w:themeColor="text1"/>
          <w:sz w:val="20"/>
          <w:szCs w:val="20"/>
        </w:rPr>
        <w:t>本表編製基礎係依會計法刪除第</w:t>
      </w:r>
      <w:r w:rsidRPr="00F1622F">
        <w:rPr>
          <w:rFonts w:ascii="標楷體" w:eastAsia="標楷體" w:hAnsi="標楷體" w:cs="標楷體"/>
          <w:bCs/>
          <w:color w:val="000000" w:themeColor="text1"/>
          <w:sz w:val="20"/>
          <w:szCs w:val="20"/>
        </w:rPr>
        <w:t>29條後，平衡表已納入固定資產及長期負債等科目，與預算編列基礎不同。</w:t>
      </w:r>
    </w:p>
    <w:tbl>
      <w:tblPr>
        <w:tblW w:w="9923" w:type="dxa"/>
        <w:tblInd w:w="28" w:type="dxa"/>
        <w:tblLayout w:type="fixed"/>
        <w:tblCellMar>
          <w:left w:w="28" w:type="dxa"/>
          <w:right w:w="28" w:type="dxa"/>
        </w:tblCellMar>
        <w:tblLook w:val="0000" w:firstRow="0" w:lastRow="0" w:firstColumn="0" w:lastColumn="0" w:noHBand="0" w:noVBand="0"/>
      </w:tblPr>
      <w:tblGrid>
        <w:gridCol w:w="28"/>
        <w:gridCol w:w="2370"/>
        <w:gridCol w:w="1863"/>
        <w:gridCol w:w="762"/>
        <w:gridCol w:w="1861"/>
        <w:gridCol w:w="764"/>
        <w:gridCol w:w="1580"/>
        <w:gridCol w:w="695"/>
      </w:tblGrid>
      <w:tr w:rsidR="00BA7161" w:rsidRPr="00461B96" w14:paraId="1B3FD1DB" w14:textId="77777777" w:rsidTr="00A55A9F">
        <w:trPr>
          <w:trHeight w:hRule="exact" w:val="397"/>
        </w:trPr>
        <w:tc>
          <w:tcPr>
            <w:tcW w:w="9923" w:type="dxa"/>
            <w:gridSpan w:val="8"/>
            <w:tcBorders>
              <w:top w:val="nil"/>
              <w:left w:val="nil"/>
              <w:bottom w:val="nil"/>
              <w:right w:val="nil"/>
            </w:tcBorders>
            <w:shd w:val="clear" w:color="auto" w:fill="auto"/>
            <w:noWrap/>
            <w:vAlign w:val="bottom"/>
          </w:tcPr>
          <w:p w14:paraId="4BA88695" w14:textId="77777777" w:rsidR="00BA7161" w:rsidRPr="007B2660" w:rsidRDefault="00BA7161" w:rsidP="006B551F">
            <w:pPr>
              <w:widowControl/>
              <w:tabs>
                <w:tab w:val="left" w:pos="2406"/>
              </w:tabs>
              <w:ind w:right="-28"/>
              <w:jc w:val="center"/>
              <w:rPr>
                <w:rFonts w:ascii="標楷體" w:eastAsia="標楷體" w:hAnsi="新細明體" w:cs="新細明體"/>
                <w:b/>
                <w:bCs/>
                <w:kern w:val="0"/>
                <w:sz w:val="32"/>
                <w:szCs w:val="32"/>
                <w:u w:val="single"/>
              </w:rPr>
            </w:pPr>
            <w:r w:rsidRPr="007B2660">
              <w:rPr>
                <w:rFonts w:ascii="標楷體" w:eastAsia="標楷體" w:hAnsi="新細明體" w:cs="新細明體" w:hint="eastAsia"/>
                <w:b/>
                <w:bCs/>
                <w:kern w:val="0"/>
                <w:sz w:val="32"/>
                <w:szCs w:val="32"/>
                <w:u w:val="single"/>
              </w:rPr>
              <w:lastRenderedPageBreak/>
              <w:t>（三）餘絀審定後平衡綜計表</w:t>
            </w:r>
            <w:r w:rsidRPr="007B2660">
              <w:rPr>
                <w:rFonts w:ascii="標楷體" w:eastAsia="標楷體" w:hAnsi="標楷體" w:cs="新細明體" w:hint="eastAsia"/>
                <w:b/>
                <w:bCs/>
                <w:kern w:val="0"/>
                <w:szCs w:val="24"/>
                <w:u w:val="single"/>
              </w:rPr>
              <w:t>（科目別）</w:t>
            </w:r>
          </w:p>
        </w:tc>
      </w:tr>
      <w:tr w:rsidR="00BA7161" w:rsidRPr="005B26AF" w14:paraId="726FFC38" w14:textId="77777777" w:rsidTr="00A55A9F">
        <w:trPr>
          <w:trHeight w:hRule="exact" w:val="334"/>
        </w:trPr>
        <w:tc>
          <w:tcPr>
            <w:tcW w:w="9923" w:type="dxa"/>
            <w:gridSpan w:val="8"/>
            <w:tcBorders>
              <w:top w:val="nil"/>
              <w:left w:val="nil"/>
              <w:bottom w:val="single" w:sz="8" w:space="0" w:color="auto"/>
              <w:right w:val="nil"/>
            </w:tcBorders>
            <w:shd w:val="clear" w:color="auto" w:fill="auto"/>
            <w:noWrap/>
            <w:vAlign w:val="bottom"/>
          </w:tcPr>
          <w:p w14:paraId="7A627C39" w14:textId="734F9F0F" w:rsidR="00BA7161" w:rsidRDefault="00BA7161" w:rsidP="006B551F">
            <w:pPr>
              <w:widowControl/>
              <w:ind w:right="-28"/>
              <w:jc w:val="center"/>
              <w:rPr>
                <w:rFonts w:ascii="標楷體" w:eastAsia="標楷體" w:hAnsi="標楷體" w:cs="新細明體"/>
                <w:bCs/>
                <w:kern w:val="0"/>
              </w:rPr>
            </w:pPr>
            <w:r>
              <w:rPr>
                <w:rFonts w:ascii="標楷體" w:eastAsia="標楷體" w:hAnsi="標楷體" w:cs="新細明體" w:hint="eastAsia"/>
                <w:bCs/>
                <w:kern w:val="0"/>
              </w:rPr>
              <w:t xml:space="preserve">                             </w:t>
            </w:r>
            <w:r w:rsidRPr="001F3516">
              <w:rPr>
                <w:rFonts w:ascii="標楷體" w:eastAsia="標楷體" w:hAnsi="標楷體" w:cs="新細明體" w:hint="eastAsia"/>
                <w:bCs/>
                <w:kern w:val="0"/>
              </w:rPr>
              <w:t>中華民國</w:t>
            </w:r>
            <w:r>
              <w:rPr>
                <w:rFonts w:ascii="標楷體" w:eastAsia="標楷體" w:hAnsi="標楷體" w:cs="新細明體" w:hint="eastAsia"/>
                <w:bCs/>
                <w:kern w:val="0"/>
              </w:rPr>
              <w:t>11</w:t>
            </w:r>
            <w:r w:rsidR="00A55A9F">
              <w:rPr>
                <w:rFonts w:ascii="標楷體" w:eastAsia="標楷體" w:hAnsi="標楷體" w:cs="新細明體" w:hint="eastAsia"/>
                <w:bCs/>
                <w:kern w:val="0"/>
              </w:rPr>
              <w:t>3</w:t>
            </w:r>
            <w:r w:rsidRPr="001F3516">
              <w:rPr>
                <w:rFonts w:ascii="標楷體" w:eastAsia="標楷體" w:hAnsi="標楷體" w:cs="新細明體" w:hint="eastAsia"/>
                <w:bCs/>
                <w:kern w:val="0"/>
              </w:rPr>
              <w:t>年12月31日</w:t>
            </w:r>
            <w:r>
              <w:rPr>
                <w:rFonts w:ascii="標楷體" w:eastAsia="標楷體" w:hAnsi="標楷體" w:cs="新細明體" w:hint="eastAsia"/>
                <w:bCs/>
                <w:kern w:val="0"/>
              </w:rPr>
              <w:t xml:space="preserve">                  </w:t>
            </w:r>
            <w:r w:rsidRPr="005B26AF">
              <w:rPr>
                <w:rFonts w:ascii="新細明體" w:eastAsia="標楷體" w:hAnsi="新細明體" w:hint="eastAsia"/>
                <w:sz w:val="20"/>
              </w:rPr>
              <w:t>單位：新臺幣元</w:t>
            </w:r>
          </w:p>
          <w:p w14:paraId="2F44835B" w14:textId="77777777" w:rsidR="00BA7161" w:rsidRPr="005B26AF" w:rsidRDefault="00BA7161" w:rsidP="006B551F">
            <w:pPr>
              <w:widowControl/>
              <w:ind w:right="-28"/>
              <w:jc w:val="right"/>
              <w:rPr>
                <w:rFonts w:ascii="新細明體" w:eastAsia="標楷體" w:hAnsi="新細明體" w:cs="新細明體"/>
                <w:b/>
                <w:bCs/>
                <w:noProof/>
                <w:kern w:val="0"/>
                <w:sz w:val="20"/>
                <w:u w:val="single"/>
              </w:rPr>
            </w:pPr>
            <w:r w:rsidRPr="001F3516">
              <w:rPr>
                <w:rFonts w:ascii="標楷體" w:eastAsia="標楷體" w:hAnsi="標楷體" w:cs="新細明體" w:hint="eastAsia"/>
                <w:b/>
                <w:bCs/>
                <w:kern w:val="0"/>
              </w:rPr>
              <w:t xml:space="preserve"> </w:t>
            </w:r>
            <w:r w:rsidRPr="005B26AF">
              <w:rPr>
                <w:rFonts w:ascii="標楷體" w:eastAsia="標楷體" w:hAnsi="標楷體" w:cs="新細明體" w:hint="eastAsia"/>
                <w:b/>
                <w:bCs/>
                <w:kern w:val="0"/>
                <w:sz w:val="20"/>
              </w:rPr>
              <w:t xml:space="preserve">    </w:t>
            </w:r>
            <w:r w:rsidRPr="005B26AF">
              <w:rPr>
                <w:rFonts w:ascii="新細明體" w:eastAsia="標楷體" w:hAnsi="新細明體" w:cs="新細明體" w:hint="eastAsia"/>
                <w:b/>
                <w:bCs/>
                <w:kern w:val="0"/>
                <w:sz w:val="20"/>
              </w:rPr>
              <w:t xml:space="preserve"> </w:t>
            </w:r>
            <w:r>
              <w:rPr>
                <w:rFonts w:ascii="新細明體" w:eastAsia="標楷體" w:hAnsi="新細明體" w:cs="新細明體" w:hint="eastAsia"/>
                <w:b/>
                <w:bCs/>
                <w:kern w:val="0"/>
                <w:sz w:val="20"/>
              </w:rPr>
              <w:t xml:space="preserve">      </w:t>
            </w:r>
            <w:r w:rsidRPr="005B26AF">
              <w:rPr>
                <w:rFonts w:ascii="新細明體" w:eastAsia="標楷體" w:hAnsi="新細明體" w:cs="新細明體" w:hint="eastAsia"/>
                <w:b/>
                <w:bCs/>
                <w:kern w:val="0"/>
                <w:sz w:val="20"/>
              </w:rPr>
              <w:t xml:space="preserve">       </w:t>
            </w:r>
            <w:r>
              <w:rPr>
                <w:rFonts w:ascii="新細明體" w:eastAsia="標楷體" w:hAnsi="新細明體" w:cs="新細明體" w:hint="eastAsia"/>
                <w:b/>
                <w:bCs/>
                <w:kern w:val="0"/>
                <w:sz w:val="20"/>
              </w:rPr>
              <w:t xml:space="preserve">    </w:t>
            </w:r>
            <w:r w:rsidRPr="005B26AF">
              <w:rPr>
                <w:rFonts w:ascii="新細明體" w:eastAsia="標楷體" w:hAnsi="新細明體" w:cs="新細明體" w:hint="eastAsia"/>
                <w:b/>
                <w:bCs/>
                <w:kern w:val="0"/>
                <w:sz w:val="20"/>
              </w:rPr>
              <w:t xml:space="preserve"> </w:t>
            </w:r>
          </w:p>
        </w:tc>
      </w:tr>
      <w:tr w:rsidR="00A55A9F" w:rsidRPr="00461B96" w14:paraId="67AE76A4" w14:textId="77777777" w:rsidTr="00A55A9F">
        <w:trPr>
          <w:gridBefore w:val="1"/>
          <w:wBefore w:w="28" w:type="dxa"/>
          <w:trHeight w:val="726"/>
        </w:trPr>
        <w:tc>
          <w:tcPr>
            <w:tcW w:w="2370" w:type="dxa"/>
            <w:vMerge w:val="restart"/>
            <w:tcBorders>
              <w:top w:val="single" w:sz="8" w:space="0" w:color="auto"/>
              <w:left w:val="nil"/>
              <w:right w:val="single" w:sz="4" w:space="0" w:color="auto"/>
            </w:tcBorders>
            <w:shd w:val="clear" w:color="auto" w:fill="auto"/>
            <w:vAlign w:val="center"/>
          </w:tcPr>
          <w:p w14:paraId="0740A5F3" w14:textId="77777777" w:rsidR="00A55A9F" w:rsidRPr="00461B96" w:rsidRDefault="00A55A9F" w:rsidP="009F393E">
            <w:pPr>
              <w:ind w:leftChars="10" w:left="24" w:rightChars="10" w:right="24"/>
              <w:jc w:val="distribute"/>
              <w:rPr>
                <w:rFonts w:ascii="新細明體" w:eastAsia="標楷體" w:hAnsi="新細明體" w:cs="新細明體"/>
                <w:sz w:val="20"/>
              </w:rPr>
            </w:pPr>
            <w:r>
              <w:rPr>
                <w:rFonts w:ascii="新細明體" w:eastAsia="標楷體" w:hAnsi="新細明體" w:cs="新細明體"/>
                <w:sz w:val="20"/>
              </w:rPr>
              <w:t>科目</w:t>
            </w:r>
          </w:p>
        </w:tc>
        <w:tc>
          <w:tcPr>
            <w:tcW w:w="2625"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562B0071" w14:textId="77777777" w:rsidR="00A55A9F" w:rsidRPr="00E06530" w:rsidRDefault="00A55A9F" w:rsidP="009F393E">
            <w:pPr>
              <w:ind w:leftChars="15" w:left="36" w:rightChars="15" w:right="36"/>
              <w:jc w:val="distribute"/>
              <w:rPr>
                <w:rFonts w:ascii="標楷體" w:eastAsia="標楷體" w:hAnsi="標楷體" w:cs="新細明體"/>
                <w:sz w:val="20"/>
              </w:rPr>
            </w:pPr>
            <w:r w:rsidRPr="00E06530">
              <w:rPr>
                <w:rFonts w:ascii="標楷體" w:eastAsia="標楷體" w:hAnsi="標楷體" w:cs="新細明體" w:hint="eastAsia"/>
                <w:kern w:val="0"/>
                <w:sz w:val="20"/>
              </w:rPr>
              <w:t>113年12月31日</w:t>
            </w:r>
          </w:p>
        </w:tc>
        <w:tc>
          <w:tcPr>
            <w:tcW w:w="2625"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4ABCCC7C" w14:textId="77777777" w:rsidR="00A55A9F" w:rsidRPr="00E06530" w:rsidRDefault="00A55A9F" w:rsidP="009F393E">
            <w:pPr>
              <w:ind w:leftChars="15" w:left="36" w:rightChars="15" w:right="36"/>
              <w:jc w:val="distribute"/>
              <w:rPr>
                <w:rFonts w:ascii="標楷體" w:eastAsia="標楷體" w:hAnsi="標楷體" w:cs="新細明體"/>
                <w:sz w:val="20"/>
              </w:rPr>
            </w:pPr>
            <w:r w:rsidRPr="00E06530">
              <w:rPr>
                <w:rFonts w:ascii="標楷體" w:eastAsia="標楷體" w:hAnsi="標楷體" w:cs="新細明體" w:hint="eastAsia"/>
                <w:sz w:val="20"/>
              </w:rPr>
              <w:t>112年12月31日</w:t>
            </w:r>
          </w:p>
        </w:tc>
        <w:tc>
          <w:tcPr>
            <w:tcW w:w="2275" w:type="dxa"/>
            <w:gridSpan w:val="2"/>
            <w:tcBorders>
              <w:top w:val="single" w:sz="8" w:space="0" w:color="auto"/>
              <w:left w:val="single" w:sz="4" w:space="0" w:color="auto"/>
              <w:bottom w:val="single" w:sz="4" w:space="0" w:color="auto"/>
            </w:tcBorders>
            <w:shd w:val="clear" w:color="auto" w:fill="auto"/>
            <w:vAlign w:val="center"/>
          </w:tcPr>
          <w:p w14:paraId="47FD9E4B" w14:textId="77777777" w:rsidR="00A55A9F" w:rsidRPr="00320D34" w:rsidRDefault="00A55A9F" w:rsidP="009F393E">
            <w:pPr>
              <w:ind w:leftChars="15" w:left="36" w:rightChars="15" w:right="36"/>
              <w:jc w:val="distribute"/>
              <w:rPr>
                <w:rFonts w:ascii="標楷體" w:eastAsia="標楷體" w:hAnsi="標楷體" w:cs="新細明體"/>
                <w:sz w:val="20"/>
              </w:rPr>
            </w:pPr>
            <w:r w:rsidRPr="000E164F">
              <w:rPr>
                <w:rFonts w:ascii="標楷體" w:eastAsia="標楷體" w:hAnsi="標楷體" w:cs="新細明體" w:hint="eastAsia"/>
                <w:kern w:val="0"/>
                <w:sz w:val="20"/>
              </w:rPr>
              <w:t>比較增減</w:t>
            </w:r>
          </w:p>
        </w:tc>
      </w:tr>
      <w:tr w:rsidR="00A55A9F" w:rsidRPr="00461B96" w14:paraId="53C2CCA5" w14:textId="77777777" w:rsidTr="00A55A9F">
        <w:trPr>
          <w:gridBefore w:val="1"/>
          <w:wBefore w:w="28" w:type="dxa"/>
          <w:trHeight w:val="726"/>
        </w:trPr>
        <w:tc>
          <w:tcPr>
            <w:tcW w:w="2370" w:type="dxa"/>
            <w:vMerge/>
            <w:tcBorders>
              <w:left w:val="nil"/>
              <w:bottom w:val="single" w:sz="8" w:space="0" w:color="auto"/>
              <w:right w:val="single" w:sz="4" w:space="0" w:color="auto"/>
            </w:tcBorders>
            <w:shd w:val="clear" w:color="auto" w:fill="auto"/>
            <w:vAlign w:val="center"/>
          </w:tcPr>
          <w:p w14:paraId="2B0A51CA" w14:textId="77777777" w:rsidR="00A55A9F" w:rsidRPr="00461B96" w:rsidRDefault="00A55A9F" w:rsidP="009F393E">
            <w:pPr>
              <w:ind w:leftChars="50" w:left="120" w:rightChars="50" w:right="120"/>
              <w:jc w:val="distribute"/>
              <w:rPr>
                <w:rFonts w:ascii="新細明體" w:eastAsia="標楷體" w:hAnsi="新細明體"/>
                <w:sz w:val="20"/>
              </w:rPr>
            </w:pPr>
          </w:p>
        </w:tc>
        <w:tc>
          <w:tcPr>
            <w:tcW w:w="1863" w:type="dxa"/>
            <w:tcBorders>
              <w:top w:val="single" w:sz="4" w:space="0" w:color="auto"/>
              <w:left w:val="single" w:sz="4" w:space="0" w:color="auto"/>
              <w:bottom w:val="single" w:sz="8" w:space="0" w:color="auto"/>
              <w:right w:val="single" w:sz="4" w:space="0" w:color="auto"/>
            </w:tcBorders>
            <w:shd w:val="clear" w:color="auto" w:fill="auto"/>
            <w:vAlign w:val="center"/>
          </w:tcPr>
          <w:p w14:paraId="45F06E8D" w14:textId="77777777" w:rsidR="00A55A9F" w:rsidRPr="00461B96" w:rsidRDefault="00A55A9F" w:rsidP="009F393E">
            <w:pPr>
              <w:ind w:leftChars="15" w:left="36" w:rightChars="15" w:right="36"/>
              <w:jc w:val="distribute"/>
              <w:rPr>
                <w:rFonts w:ascii="新細明體" w:eastAsia="標楷體" w:hAnsi="新細明體" w:cs="新細明體"/>
                <w:sz w:val="20"/>
              </w:rPr>
            </w:pPr>
            <w:r w:rsidRPr="000E164F">
              <w:rPr>
                <w:rFonts w:ascii="新細明體" w:eastAsia="標楷體" w:hAnsi="新細明體" w:cs="新細明體" w:hint="eastAsia"/>
                <w:kern w:val="0"/>
                <w:sz w:val="20"/>
              </w:rPr>
              <w:t>金額</w:t>
            </w:r>
          </w:p>
        </w:tc>
        <w:tc>
          <w:tcPr>
            <w:tcW w:w="762" w:type="dxa"/>
            <w:tcBorders>
              <w:top w:val="single" w:sz="4" w:space="0" w:color="auto"/>
              <w:left w:val="single" w:sz="4" w:space="0" w:color="auto"/>
              <w:bottom w:val="single" w:sz="8" w:space="0" w:color="auto"/>
              <w:right w:val="single" w:sz="4" w:space="0" w:color="auto"/>
            </w:tcBorders>
            <w:shd w:val="clear" w:color="auto" w:fill="auto"/>
            <w:vAlign w:val="center"/>
          </w:tcPr>
          <w:p w14:paraId="33CDEB98"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c>
          <w:tcPr>
            <w:tcW w:w="1861" w:type="dxa"/>
            <w:tcBorders>
              <w:top w:val="single" w:sz="4" w:space="0" w:color="auto"/>
              <w:left w:val="single" w:sz="4" w:space="0" w:color="auto"/>
              <w:bottom w:val="single" w:sz="8" w:space="0" w:color="auto"/>
              <w:right w:val="single" w:sz="4" w:space="0" w:color="auto"/>
            </w:tcBorders>
            <w:shd w:val="clear" w:color="auto" w:fill="auto"/>
            <w:vAlign w:val="center"/>
          </w:tcPr>
          <w:p w14:paraId="7DD3EDEC" w14:textId="77777777" w:rsidR="00A55A9F" w:rsidRPr="000E164F" w:rsidRDefault="00A55A9F" w:rsidP="009F393E">
            <w:pPr>
              <w:ind w:leftChars="15" w:left="36" w:rightChars="15" w:right="36"/>
              <w:jc w:val="distribute"/>
              <w:rPr>
                <w:rFonts w:ascii="新細明體" w:eastAsia="標楷體" w:hAnsi="新細明體" w:cs="新細明體"/>
                <w:spacing w:val="700"/>
                <w:kern w:val="0"/>
                <w:sz w:val="20"/>
              </w:rPr>
            </w:pPr>
            <w:r w:rsidRPr="000E164F">
              <w:rPr>
                <w:rFonts w:ascii="新細明體" w:eastAsia="標楷體" w:hAnsi="新細明體" w:cs="新細明體" w:hint="eastAsia"/>
                <w:kern w:val="0"/>
                <w:sz w:val="20"/>
              </w:rPr>
              <w:t>金額</w:t>
            </w:r>
          </w:p>
        </w:tc>
        <w:tc>
          <w:tcPr>
            <w:tcW w:w="764" w:type="dxa"/>
            <w:tcBorders>
              <w:top w:val="single" w:sz="4" w:space="0" w:color="auto"/>
              <w:left w:val="single" w:sz="4" w:space="0" w:color="auto"/>
              <w:bottom w:val="single" w:sz="8" w:space="0" w:color="auto"/>
              <w:right w:val="single" w:sz="4" w:space="0" w:color="auto"/>
            </w:tcBorders>
            <w:shd w:val="clear" w:color="auto" w:fill="auto"/>
            <w:vAlign w:val="center"/>
          </w:tcPr>
          <w:p w14:paraId="465B706B"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c>
          <w:tcPr>
            <w:tcW w:w="1580" w:type="dxa"/>
            <w:tcBorders>
              <w:top w:val="single" w:sz="4" w:space="0" w:color="auto"/>
              <w:left w:val="nil"/>
              <w:bottom w:val="single" w:sz="8" w:space="0" w:color="auto"/>
              <w:right w:val="single" w:sz="4" w:space="0" w:color="auto"/>
            </w:tcBorders>
            <w:shd w:val="clear" w:color="auto" w:fill="auto"/>
            <w:noWrap/>
            <w:vAlign w:val="center"/>
          </w:tcPr>
          <w:p w14:paraId="3CF4921C" w14:textId="77777777" w:rsidR="00A55A9F" w:rsidRPr="00461B96" w:rsidRDefault="00A55A9F" w:rsidP="009F393E">
            <w:pPr>
              <w:ind w:leftChars="15" w:left="36" w:rightChars="15" w:right="36"/>
              <w:jc w:val="distribute"/>
              <w:rPr>
                <w:rFonts w:ascii="新細明體" w:eastAsia="標楷體" w:hAnsi="新細明體" w:cs="新細明體"/>
                <w:sz w:val="20"/>
              </w:rPr>
            </w:pPr>
            <w:r w:rsidRPr="000E164F">
              <w:rPr>
                <w:rFonts w:ascii="新細明體" w:eastAsia="標楷體" w:hAnsi="新細明體" w:cs="新細明體" w:hint="eastAsia"/>
                <w:kern w:val="0"/>
                <w:sz w:val="20"/>
              </w:rPr>
              <w:t>金額</w:t>
            </w:r>
          </w:p>
        </w:tc>
        <w:tc>
          <w:tcPr>
            <w:tcW w:w="695" w:type="dxa"/>
            <w:tcBorders>
              <w:top w:val="single" w:sz="4" w:space="0" w:color="auto"/>
              <w:left w:val="nil"/>
              <w:bottom w:val="single" w:sz="8" w:space="0" w:color="auto"/>
            </w:tcBorders>
            <w:shd w:val="clear" w:color="auto" w:fill="auto"/>
            <w:vAlign w:val="center"/>
          </w:tcPr>
          <w:p w14:paraId="0D9622D4" w14:textId="77777777" w:rsidR="00A55A9F" w:rsidRPr="00461B96" w:rsidRDefault="00A55A9F" w:rsidP="009F393E">
            <w:pPr>
              <w:ind w:leftChars="50" w:left="120" w:rightChars="50" w:right="120"/>
              <w:jc w:val="distribute"/>
              <w:rPr>
                <w:rFonts w:ascii="新細明體" w:eastAsia="標楷體" w:hAnsi="新細明體" w:cs="新細明體"/>
                <w:sz w:val="20"/>
              </w:rPr>
            </w:pPr>
            <w:r w:rsidRPr="00461B96">
              <w:rPr>
                <w:rFonts w:ascii="新細明體" w:eastAsia="標楷體" w:hAnsi="新細明體" w:cs="新細明體" w:hint="eastAsia"/>
                <w:sz w:val="20"/>
              </w:rPr>
              <w:t>％</w:t>
            </w:r>
          </w:p>
        </w:tc>
      </w:tr>
      <w:tr w:rsidR="00A55A9F" w:rsidRPr="00461B96" w14:paraId="4911B46B"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7331C788" w14:textId="77777777" w:rsidR="00A55A9F" w:rsidRPr="00FE1B03" w:rsidRDefault="00A55A9F" w:rsidP="009F393E">
            <w:pPr>
              <w:ind w:leftChars="10" w:left="24" w:rightChars="10" w:right="24"/>
              <w:jc w:val="distribute"/>
              <w:rPr>
                <w:rFonts w:ascii="新細明體" w:eastAsia="標楷體" w:hAnsi="新細明體" w:cs="新細明體"/>
                <w:b/>
                <w:sz w:val="20"/>
              </w:rPr>
            </w:pPr>
            <w:r w:rsidRPr="00461B96">
              <w:rPr>
                <w:rFonts w:ascii="新細明體" w:eastAsia="標楷體" w:hAnsi="新細明體" w:cs="新細明體" w:hint="eastAsia"/>
                <w:b/>
                <w:sz w:val="20"/>
              </w:rPr>
              <w:t>資產</w:t>
            </w:r>
          </w:p>
        </w:tc>
        <w:tc>
          <w:tcPr>
            <w:tcW w:w="1863" w:type="dxa"/>
            <w:tcBorders>
              <w:top w:val="single" w:sz="8" w:space="0" w:color="auto"/>
              <w:bottom w:val="nil"/>
              <w:right w:val="single" w:sz="4" w:space="0" w:color="auto"/>
            </w:tcBorders>
            <w:shd w:val="clear" w:color="auto" w:fill="auto"/>
            <w:noWrap/>
            <w:vAlign w:val="center"/>
          </w:tcPr>
          <w:p w14:paraId="57C09455" w14:textId="77777777" w:rsidR="00A55A9F" w:rsidRPr="00CF2D61" w:rsidRDefault="00A55A9F" w:rsidP="009F393E">
            <w:pPr>
              <w:jc w:val="right"/>
              <w:rPr>
                <w:rFonts w:ascii="新細明體" w:eastAsia="新細明體" w:hAnsi="新細明體"/>
                <w:b/>
                <w:noProof/>
                <w:sz w:val="20"/>
                <w:szCs w:val="20"/>
              </w:rPr>
            </w:pPr>
            <w:r w:rsidRPr="007127AA">
              <w:rPr>
                <w:rFonts w:ascii="新細明體" w:eastAsia="新細明體" w:hAnsi="新細明體"/>
                <w:b/>
                <w:sz w:val="20"/>
                <w:szCs w:val="20"/>
              </w:rPr>
              <w:t>148,870,905,654</w:t>
            </w:r>
          </w:p>
        </w:tc>
        <w:tc>
          <w:tcPr>
            <w:tcW w:w="762" w:type="dxa"/>
            <w:tcBorders>
              <w:top w:val="single" w:sz="8" w:space="0" w:color="auto"/>
              <w:left w:val="single" w:sz="4" w:space="0" w:color="auto"/>
              <w:bottom w:val="nil"/>
              <w:right w:val="single" w:sz="4" w:space="0" w:color="auto"/>
            </w:tcBorders>
            <w:shd w:val="clear" w:color="auto" w:fill="auto"/>
            <w:vAlign w:val="center"/>
          </w:tcPr>
          <w:p w14:paraId="12075853" w14:textId="77777777" w:rsidR="00A55A9F" w:rsidRPr="00CF2D61" w:rsidRDefault="00A55A9F" w:rsidP="009F393E">
            <w:pPr>
              <w:jc w:val="right"/>
              <w:rPr>
                <w:rFonts w:ascii="新細明體" w:eastAsia="新細明體" w:hAnsi="新細明體"/>
                <w:b/>
                <w:sz w:val="20"/>
                <w:szCs w:val="20"/>
              </w:rPr>
            </w:pPr>
            <w:r w:rsidRPr="00CF2D61">
              <w:rPr>
                <w:rFonts w:ascii="新細明體" w:eastAsia="新細明體" w:hAnsi="新細明體" w:hint="eastAsia"/>
                <w:b/>
                <w:sz w:val="20"/>
                <w:szCs w:val="20"/>
              </w:rPr>
              <w:t>100.00</w:t>
            </w:r>
          </w:p>
        </w:tc>
        <w:tc>
          <w:tcPr>
            <w:tcW w:w="1861" w:type="dxa"/>
            <w:tcBorders>
              <w:top w:val="single" w:sz="8" w:space="0" w:color="auto"/>
              <w:left w:val="single" w:sz="4" w:space="0" w:color="auto"/>
              <w:bottom w:val="nil"/>
              <w:right w:val="single" w:sz="4" w:space="0" w:color="auto"/>
            </w:tcBorders>
            <w:shd w:val="clear" w:color="auto" w:fill="auto"/>
            <w:noWrap/>
            <w:vAlign w:val="center"/>
          </w:tcPr>
          <w:p w14:paraId="3ED41AA8"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140,076,120,701</w:t>
            </w:r>
          </w:p>
        </w:tc>
        <w:tc>
          <w:tcPr>
            <w:tcW w:w="764" w:type="dxa"/>
            <w:tcBorders>
              <w:top w:val="single" w:sz="8" w:space="0" w:color="auto"/>
              <w:left w:val="single" w:sz="4" w:space="0" w:color="auto"/>
              <w:bottom w:val="nil"/>
              <w:right w:val="single" w:sz="4" w:space="0" w:color="auto"/>
            </w:tcBorders>
            <w:shd w:val="clear" w:color="auto" w:fill="auto"/>
            <w:vAlign w:val="center"/>
          </w:tcPr>
          <w:p w14:paraId="6A0F62D7"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100.00</w:t>
            </w:r>
          </w:p>
        </w:tc>
        <w:tc>
          <w:tcPr>
            <w:tcW w:w="1580" w:type="dxa"/>
            <w:tcBorders>
              <w:top w:val="single" w:sz="8" w:space="0" w:color="auto"/>
              <w:left w:val="single" w:sz="4" w:space="0" w:color="auto"/>
              <w:bottom w:val="nil"/>
              <w:right w:val="single" w:sz="4" w:space="0" w:color="auto"/>
            </w:tcBorders>
            <w:shd w:val="clear" w:color="auto" w:fill="auto"/>
            <w:noWrap/>
            <w:vAlign w:val="center"/>
          </w:tcPr>
          <w:p w14:paraId="6B4FBAB4"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8,794,784,953</w:t>
            </w:r>
          </w:p>
        </w:tc>
        <w:tc>
          <w:tcPr>
            <w:tcW w:w="695" w:type="dxa"/>
            <w:tcBorders>
              <w:top w:val="single" w:sz="8" w:space="0" w:color="auto"/>
              <w:left w:val="single" w:sz="4" w:space="0" w:color="auto"/>
              <w:bottom w:val="nil"/>
              <w:right w:val="nil"/>
            </w:tcBorders>
            <w:shd w:val="clear" w:color="auto" w:fill="auto"/>
            <w:vAlign w:val="center"/>
          </w:tcPr>
          <w:p w14:paraId="6CBA7B1B"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6.28</w:t>
            </w:r>
          </w:p>
        </w:tc>
      </w:tr>
      <w:tr w:rsidR="00A55A9F" w:rsidRPr="005A7C11" w14:paraId="2AC86F65"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47433F38"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流動資產</w:t>
            </w:r>
          </w:p>
        </w:tc>
        <w:tc>
          <w:tcPr>
            <w:tcW w:w="1863" w:type="dxa"/>
            <w:tcBorders>
              <w:top w:val="nil"/>
              <w:left w:val="nil"/>
              <w:bottom w:val="nil"/>
              <w:right w:val="single" w:sz="4" w:space="0" w:color="auto"/>
            </w:tcBorders>
            <w:shd w:val="clear" w:color="auto" w:fill="auto"/>
            <w:noWrap/>
            <w:vAlign w:val="center"/>
          </w:tcPr>
          <w:p w14:paraId="79DD12B8"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69,079,864,613</w:t>
            </w:r>
          </w:p>
        </w:tc>
        <w:tc>
          <w:tcPr>
            <w:tcW w:w="762" w:type="dxa"/>
            <w:tcBorders>
              <w:top w:val="nil"/>
              <w:left w:val="nil"/>
              <w:bottom w:val="nil"/>
              <w:right w:val="single" w:sz="4" w:space="0" w:color="auto"/>
            </w:tcBorders>
            <w:shd w:val="clear" w:color="auto" w:fill="auto"/>
            <w:vAlign w:val="center"/>
          </w:tcPr>
          <w:p w14:paraId="312412B5"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46.40</w:t>
            </w:r>
          </w:p>
        </w:tc>
        <w:tc>
          <w:tcPr>
            <w:tcW w:w="1861" w:type="dxa"/>
            <w:tcBorders>
              <w:top w:val="nil"/>
              <w:left w:val="nil"/>
              <w:bottom w:val="nil"/>
              <w:right w:val="single" w:sz="4" w:space="0" w:color="auto"/>
            </w:tcBorders>
            <w:shd w:val="clear" w:color="auto" w:fill="auto"/>
            <w:noWrap/>
            <w:vAlign w:val="center"/>
          </w:tcPr>
          <w:p w14:paraId="4FEE78F4"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64,470,001,703</w:t>
            </w:r>
          </w:p>
        </w:tc>
        <w:tc>
          <w:tcPr>
            <w:tcW w:w="764" w:type="dxa"/>
            <w:tcBorders>
              <w:top w:val="nil"/>
              <w:left w:val="nil"/>
              <w:bottom w:val="nil"/>
              <w:right w:val="single" w:sz="4" w:space="0" w:color="auto"/>
            </w:tcBorders>
            <w:shd w:val="clear" w:color="auto" w:fill="auto"/>
            <w:vAlign w:val="center"/>
          </w:tcPr>
          <w:p w14:paraId="0AA30242"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46.02</w:t>
            </w:r>
          </w:p>
        </w:tc>
        <w:tc>
          <w:tcPr>
            <w:tcW w:w="1580" w:type="dxa"/>
            <w:tcBorders>
              <w:top w:val="nil"/>
              <w:left w:val="nil"/>
              <w:bottom w:val="nil"/>
              <w:right w:val="single" w:sz="4" w:space="0" w:color="auto"/>
            </w:tcBorders>
            <w:shd w:val="clear" w:color="auto" w:fill="auto"/>
            <w:noWrap/>
            <w:vAlign w:val="center"/>
          </w:tcPr>
          <w:p w14:paraId="2A9A5ABF"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4,609,862,910</w:t>
            </w:r>
          </w:p>
        </w:tc>
        <w:tc>
          <w:tcPr>
            <w:tcW w:w="695" w:type="dxa"/>
            <w:tcBorders>
              <w:top w:val="nil"/>
              <w:left w:val="nil"/>
              <w:bottom w:val="nil"/>
            </w:tcBorders>
            <w:shd w:val="clear" w:color="auto" w:fill="auto"/>
            <w:vAlign w:val="center"/>
          </w:tcPr>
          <w:p w14:paraId="7E9810C6"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7.15</w:t>
            </w:r>
          </w:p>
        </w:tc>
      </w:tr>
      <w:tr w:rsidR="00A55A9F" w:rsidRPr="00461B96" w14:paraId="6BFBC0AB"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66664C15"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長期</w:t>
            </w:r>
            <w:r w:rsidRPr="00FE1B03">
              <w:rPr>
                <w:rFonts w:ascii="新細明體" w:eastAsia="標楷體" w:hAnsi="新細明體" w:cs="新細明體" w:hint="eastAsia"/>
                <w:sz w:val="20"/>
              </w:rPr>
              <w:t>貸</w:t>
            </w:r>
            <w:r w:rsidRPr="00461B96">
              <w:rPr>
                <w:rFonts w:ascii="新細明體" w:eastAsia="標楷體" w:hAnsi="新細明體" w:cs="新細明體" w:hint="eastAsia"/>
                <w:sz w:val="20"/>
              </w:rPr>
              <w:t>墊款</w:t>
            </w:r>
            <w:r w:rsidRPr="00FE1B03">
              <w:rPr>
                <w:rFonts w:ascii="新細明體" w:eastAsia="標楷體" w:hAnsi="新細明體" w:cs="新細明體" w:hint="eastAsia"/>
                <w:sz w:val="20"/>
              </w:rPr>
              <w:t>及準備金</w:t>
            </w:r>
          </w:p>
        </w:tc>
        <w:tc>
          <w:tcPr>
            <w:tcW w:w="1863" w:type="dxa"/>
            <w:tcBorders>
              <w:top w:val="nil"/>
              <w:left w:val="nil"/>
              <w:bottom w:val="nil"/>
              <w:right w:val="single" w:sz="4" w:space="0" w:color="auto"/>
            </w:tcBorders>
            <w:shd w:val="clear" w:color="auto" w:fill="auto"/>
            <w:noWrap/>
            <w:vAlign w:val="center"/>
          </w:tcPr>
          <w:p w14:paraId="7D81AC06"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34,288,959</w:t>
            </w:r>
          </w:p>
        </w:tc>
        <w:tc>
          <w:tcPr>
            <w:tcW w:w="762" w:type="dxa"/>
            <w:tcBorders>
              <w:top w:val="nil"/>
              <w:left w:val="nil"/>
              <w:bottom w:val="nil"/>
              <w:right w:val="single" w:sz="4" w:space="0" w:color="auto"/>
            </w:tcBorders>
            <w:shd w:val="clear" w:color="auto" w:fill="auto"/>
            <w:vAlign w:val="center"/>
          </w:tcPr>
          <w:p w14:paraId="72B15FAF"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0.02</w:t>
            </w:r>
          </w:p>
        </w:tc>
        <w:tc>
          <w:tcPr>
            <w:tcW w:w="1861" w:type="dxa"/>
            <w:tcBorders>
              <w:top w:val="nil"/>
              <w:left w:val="nil"/>
              <w:bottom w:val="nil"/>
              <w:right w:val="single" w:sz="4" w:space="0" w:color="auto"/>
            </w:tcBorders>
            <w:shd w:val="clear" w:color="auto" w:fill="auto"/>
            <w:noWrap/>
            <w:vAlign w:val="center"/>
          </w:tcPr>
          <w:p w14:paraId="19B0A002"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35,729,930</w:t>
            </w:r>
          </w:p>
        </w:tc>
        <w:tc>
          <w:tcPr>
            <w:tcW w:w="764" w:type="dxa"/>
            <w:tcBorders>
              <w:top w:val="nil"/>
              <w:left w:val="nil"/>
              <w:bottom w:val="nil"/>
              <w:right w:val="single" w:sz="4" w:space="0" w:color="auto"/>
            </w:tcBorders>
            <w:shd w:val="clear" w:color="auto" w:fill="auto"/>
            <w:vAlign w:val="center"/>
          </w:tcPr>
          <w:p w14:paraId="27F721B4"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0.03</w:t>
            </w:r>
          </w:p>
        </w:tc>
        <w:tc>
          <w:tcPr>
            <w:tcW w:w="1580" w:type="dxa"/>
            <w:tcBorders>
              <w:top w:val="nil"/>
              <w:left w:val="nil"/>
              <w:bottom w:val="nil"/>
              <w:right w:val="single" w:sz="4" w:space="0" w:color="auto"/>
            </w:tcBorders>
            <w:shd w:val="clear" w:color="auto" w:fill="auto"/>
            <w:noWrap/>
            <w:vAlign w:val="center"/>
          </w:tcPr>
          <w:p w14:paraId="4ED4B9FA"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- 1,440,971</w:t>
            </w:r>
          </w:p>
        </w:tc>
        <w:tc>
          <w:tcPr>
            <w:tcW w:w="695" w:type="dxa"/>
            <w:tcBorders>
              <w:top w:val="nil"/>
              <w:left w:val="nil"/>
              <w:bottom w:val="nil"/>
            </w:tcBorders>
            <w:shd w:val="clear" w:color="auto" w:fill="auto"/>
            <w:vAlign w:val="center"/>
          </w:tcPr>
          <w:p w14:paraId="51EF7F84"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- 4.03</w:t>
            </w:r>
          </w:p>
        </w:tc>
      </w:tr>
      <w:tr w:rsidR="00A55A9F" w:rsidRPr="00461B96" w14:paraId="0422113E"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341B5888"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固定資產</w:t>
            </w:r>
          </w:p>
        </w:tc>
        <w:tc>
          <w:tcPr>
            <w:tcW w:w="1863" w:type="dxa"/>
            <w:tcBorders>
              <w:top w:val="nil"/>
              <w:left w:val="nil"/>
              <w:bottom w:val="nil"/>
              <w:right w:val="single" w:sz="4" w:space="0" w:color="auto"/>
            </w:tcBorders>
            <w:shd w:val="clear" w:color="auto" w:fill="auto"/>
            <w:noWrap/>
            <w:vAlign w:val="center"/>
          </w:tcPr>
          <w:p w14:paraId="18202F5A"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69,862,803,852</w:t>
            </w:r>
          </w:p>
        </w:tc>
        <w:tc>
          <w:tcPr>
            <w:tcW w:w="762" w:type="dxa"/>
            <w:tcBorders>
              <w:top w:val="nil"/>
              <w:left w:val="nil"/>
              <w:bottom w:val="nil"/>
              <w:right w:val="single" w:sz="4" w:space="0" w:color="auto"/>
            </w:tcBorders>
            <w:shd w:val="clear" w:color="auto" w:fill="auto"/>
            <w:vAlign w:val="center"/>
          </w:tcPr>
          <w:p w14:paraId="25C55049"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46.93</w:t>
            </w:r>
          </w:p>
        </w:tc>
        <w:tc>
          <w:tcPr>
            <w:tcW w:w="1861" w:type="dxa"/>
            <w:tcBorders>
              <w:top w:val="nil"/>
              <w:left w:val="nil"/>
              <w:bottom w:val="nil"/>
              <w:right w:val="single" w:sz="4" w:space="0" w:color="auto"/>
            </w:tcBorders>
            <w:shd w:val="clear" w:color="auto" w:fill="auto"/>
            <w:noWrap/>
            <w:vAlign w:val="center"/>
          </w:tcPr>
          <w:p w14:paraId="1DA5CA07"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66,124,037,925</w:t>
            </w:r>
          </w:p>
        </w:tc>
        <w:tc>
          <w:tcPr>
            <w:tcW w:w="764" w:type="dxa"/>
            <w:tcBorders>
              <w:top w:val="nil"/>
              <w:left w:val="nil"/>
              <w:bottom w:val="nil"/>
              <w:right w:val="single" w:sz="4" w:space="0" w:color="auto"/>
            </w:tcBorders>
            <w:shd w:val="clear" w:color="auto" w:fill="auto"/>
            <w:vAlign w:val="center"/>
          </w:tcPr>
          <w:p w14:paraId="7C442949"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47.21</w:t>
            </w:r>
          </w:p>
        </w:tc>
        <w:tc>
          <w:tcPr>
            <w:tcW w:w="1580" w:type="dxa"/>
            <w:tcBorders>
              <w:top w:val="nil"/>
              <w:left w:val="nil"/>
              <w:bottom w:val="nil"/>
              <w:right w:val="single" w:sz="4" w:space="0" w:color="auto"/>
            </w:tcBorders>
            <w:shd w:val="clear" w:color="auto" w:fill="auto"/>
            <w:noWrap/>
            <w:vAlign w:val="center"/>
          </w:tcPr>
          <w:p w14:paraId="5DF0BEF1"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3,738,765,927</w:t>
            </w:r>
          </w:p>
        </w:tc>
        <w:tc>
          <w:tcPr>
            <w:tcW w:w="695" w:type="dxa"/>
            <w:tcBorders>
              <w:top w:val="nil"/>
              <w:left w:val="nil"/>
              <w:bottom w:val="nil"/>
            </w:tcBorders>
            <w:shd w:val="clear" w:color="auto" w:fill="auto"/>
            <w:vAlign w:val="center"/>
          </w:tcPr>
          <w:p w14:paraId="77DA1344"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5.65</w:t>
            </w:r>
          </w:p>
        </w:tc>
      </w:tr>
      <w:tr w:rsidR="00A55A9F" w:rsidRPr="00461B96" w14:paraId="5123032B"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29FC1C9D"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無形資產</w:t>
            </w:r>
          </w:p>
        </w:tc>
        <w:tc>
          <w:tcPr>
            <w:tcW w:w="1863" w:type="dxa"/>
            <w:tcBorders>
              <w:top w:val="nil"/>
              <w:left w:val="nil"/>
              <w:bottom w:val="nil"/>
              <w:right w:val="single" w:sz="4" w:space="0" w:color="auto"/>
            </w:tcBorders>
            <w:shd w:val="clear" w:color="auto" w:fill="auto"/>
            <w:noWrap/>
            <w:vAlign w:val="center"/>
          </w:tcPr>
          <w:p w14:paraId="47E28981"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128,672,696</w:t>
            </w:r>
          </w:p>
        </w:tc>
        <w:tc>
          <w:tcPr>
            <w:tcW w:w="762" w:type="dxa"/>
            <w:tcBorders>
              <w:top w:val="nil"/>
              <w:left w:val="nil"/>
              <w:bottom w:val="nil"/>
              <w:right w:val="single" w:sz="4" w:space="0" w:color="auto"/>
            </w:tcBorders>
            <w:shd w:val="clear" w:color="auto" w:fill="auto"/>
            <w:vAlign w:val="center"/>
          </w:tcPr>
          <w:p w14:paraId="58C1E4DE"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0.09</w:t>
            </w:r>
          </w:p>
        </w:tc>
        <w:tc>
          <w:tcPr>
            <w:tcW w:w="1861" w:type="dxa"/>
            <w:tcBorders>
              <w:top w:val="nil"/>
              <w:left w:val="nil"/>
              <w:bottom w:val="nil"/>
              <w:right w:val="single" w:sz="4" w:space="0" w:color="auto"/>
            </w:tcBorders>
            <w:shd w:val="clear" w:color="auto" w:fill="auto"/>
            <w:noWrap/>
            <w:vAlign w:val="center"/>
          </w:tcPr>
          <w:p w14:paraId="2175EBAC"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114,722,190</w:t>
            </w:r>
          </w:p>
        </w:tc>
        <w:tc>
          <w:tcPr>
            <w:tcW w:w="764" w:type="dxa"/>
            <w:tcBorders>
              <w:top w:val="nil"/>
              <w:left w:val="nil"/>
              <w:bottom w:val="nil"/>
              <w:right w:val="single" w:sz="4" w:space="0" w:color="auto"/>
            </w:tcBorders>
            <w:shd w:val="clear" w:color="auto" w:fill="auto"/>
            <w:vAlign w:val="center"/>
          </w:tcPr>
          <w:p w14:paraId="43DEE2DA"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0.08</w:t>
            </w:r>
          </w:p>
        </w:tc>
        <w:tc>
          <w:tcPr>
            <w:tcW w:w="1580" w:type="dxa"/>
            <w:tcBorders>
              <w:top w:val="nil"/>
              <w:left w:val="nil"/>
              <w:bottom w:val="nil"/>
              <w:right w:val="single" w:sz="4" w:space="0" w:color="auto"/>
            </w:tcBorders>
            <w:shd w:val="clear" w:color="auto" w:fill="auto"/>
            <w:noWrap/>
            <w:vAlign w:val="center"/>
          </w:tcPr>
          <w:p w14:paraId="58B195F8"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13,950,506</w:t>
            </w:r>
          </w:p>
        </w:tc>
        <w:tc>
          <w:tcPr>
            <w:tcW w:w="695" w:type="dxa"/>
            <w:tcBorders>
              <w:top w:val="nil"/>
              <w:left w:val="nil"/>
              <w:bottom w:val="nil"/>
            </w:tcBorders>
            <w:shd w:val="clear" w:color="auto" w:fill="auto"/>
            <w:vAlign w:val="center"/>
          </w:tcPr>
          <w:p w14:paraId="2FD31D97"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12.16</w:t>
            </w:r>
          </w:p>
        </w:tc>
      </w:tr>
      <w:tr w:rsidR="00A55A9F" w:rsidRPr="00461B96" w14:paraId="2C8BBE9A"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473D763E"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其他</w:t>
            </w:r>
            <w:r w:rsidRPr="00FE1B03">
              <w:rPr>
                <w:rFonts w:ascii="新細明體" w:eastAsia="標楷體" w:hAnsi="新細明體" w:cs="新細明體" w:hint="eastAsia"/>
                <w:sz w:val="20"/>
              </w:rPr>
              <w:t>資產</w:t>
            </w:r>
          </w:p>
        </w:tc>
        <w:tc>
          <w:tcPr>
            <w:tcW w:w="1863" w:type="dxa"/>
            <w:tcBorders>
              <w:top w:val="nil"/>
              <w:left w:val="nil"/>
              <w:bottom w:val="nil"/>
              <w:right w:val="single" w:sz="4" w:space="0" w:color="auto"/>
            </w:tcBorders>
            <w:shd w:val="clear" w:color="auto" w:fill="auto"/>
            <w:noWrap/>
            <w:vAlign w:val="center"/>
          </w:tcPr>
          <w:p w14:paraId="1BEDF866"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9,765,275,534</w:t>
            </w:r>
          </w:p>
        </w:tc>
        <w:tc>
          <w:tcPr>
            <w:tcW w:w="762" w:type="dxa"/>
            <w:tcBorders>
              <w:top w:val="nil"/>
              <w:left w:val="nil"/>
              <w:bottom w:val="nil"/>
              <w:right w:val="single" w:sz="4" w:space="0" w:color="auto"/>
            </w:tcBorders>
            <w:shd w:val="clear" w:color="auto" w:fill="auto"/>
            <w:vAlign w:val="center"/>
          </w:tcPr>
          <w:p w14:paraId="135F2CA9" w14:textId="77777777" w:rsidR="00A55A9F" w:rsidRPr="00CF2D61" w:rsidRDefault="00A55A9F"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6.56</w:t>
            </w:r>
          </w:p>
        </w:tc>
        <w:tc>
          <w:tcPr>
            <w:tcW w:w="1861" w:type="dxa"/>
            <w:tcBorders>
              <w:top w:val="nil"/>
              <w:left w:val="nil"/>
              <w:bottom w:val="nil"/>
              <w:right w:val="single" w:sz="4" w:space="0" w:color="auto"/>
            </w:tcBorders>
            <w:shd w:val="clear" w:color="auto" w:fill="auto"/>
            <w:noWrap/>
            <w:vAlign w:val="center"/>
          </w:tcPr>
          <w:p w14:paraId="45410D6F" w14:textId="77777777" w:rsidR="00A55A9F" w:rsidRPr="00CF2D61" w:rsidRDefault="00A55A9F"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9,331,628,953</w:t>
            </w:r>
          </w:p>
        </w:tc>
        <w:tc>
          <w:tcPr>
            <w:tcW w:w="764" w:type="dxa"/>
            <w:tcBorders>
              <w:top w:val="nil"/>
              <w:left w:val="nil"/>
              <w:bottom w:val="nil"/>
              <w:right w:val="single" w:sz="4" w:space="0" w:color="auto"/>
            </w:tcBorders>
            <w:shd w:val="clear" w:color="auto" w:fill="auto"/>
            <w:vAlign w:val="center"/>
          </w:tcPr>
          <w:p w14:paraId="6BAD4472" w14:textId="77777777" w:rsidR="00A55A9F" w:rsidRPr="00CF2D61" w:rsidRDefault="00A55A9F"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6.66</w:t>
            </w:r>
          </w:p>
        </w:tc>
        <w:tc>
          <w:tcPr>
            <w:tcW w:w="1580" w:type="dxa"/>
            <w:tcBorders>
              <w:top w:val="nil"/>
              <w:left w:val="nil"/>
              <w:bottom w:val="nil"/>
              <w:right w:val="single" w:sz="4" w:space="0" w:color="auto"/>
            </w:tcBorders>
            <w:shd w:val="clear" w:color="auto" w:fill="auto"/>
            <w:noWrap/>
            <w:vAlign w:val="center"/>
          </w:tcPr>
          <w:p w14:paraId="7127C38B" w14:textId="77777777" w:rsidR="00A55A9F" w:rsidRPr="00CF2D61" w:rsidRDefault="00A55A9F"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433,646,581</w:t>
            </w:r>
          </w:p>
        </w:tc>
        <w:tc>
          <w:tcPr>
            <w:tcW w:w="695" w:type="dxa"/>
            <w:tcBorders>
              <w:top w:val="nil"/>
              <w:left w:val="nil"/>
              <w:bottom w:val="nil"/>
            </w:tcBorders>
            <w:shd w:val="clear" w:color="auto" w:fill="auto"/>
            <w:vAlign w:val="center"/>
          </w:tcPr>
          <w:p w14:paraId="1D85AEB3" w14:textId="77777777" w:rsidR="00A55A9F" w:rsidRPr="00CF2D61" w:rsidRDefault="00A55A9F" w:rsidP="009F393E">
            <w:pPr>
              <w:jc w:val="right"/>
              <w:rPr>
                <w:rFonts w:ascii="新細明體" w:eastAsia="新細明體" w:hAnsi="新細明體"/>
                <w:sz w:val="20"/>
                <w:szCs w:val="20"/>
              </w:rPr>
            </w:pPr>
            <w:r w:rsidRPr="00716F51">
              <w:rPr>
                <w:rFonts w:ascii="新細明體" w:eastAsia="新細明體" w:hAnsi="新細明體" w:hint="eastAsia"/>
                <w:sz w:val="20"/>
                <w:szCs w:val="20"/>
              </w:rPr>
              <w:t>4.65</w:t>
            </w:r>
          </w:p>
        </w:tc>
      </w:tr>
      <w:tr w:rsidR="00A55A9F" w:rsidRPr="00461B96" w14:paraId="2AFB4BE5"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081BEEEB" w14:textId="77777777" w:rsidR="00A55A9F" w:rsidRPr="00461B96" w:rsidRDefault="00A55A9F" w:rsidP="009F393E">
            <w:pPr>
              <w:ind w:leftChars="10" w:left="24" w:rightChars="10" w:right="24"/>
              <w:jc w:val="distribute"/>
              <w:rPr>
                <w:rFonts w:ascii="新細明體" w:eastAsia="標楷體" w:hAnsi="新細明體"/>
                <w:b/>
                <w:bCs/>
                <w:kern w:val="0"/>
                <w:sz w:val="20"/>
              </w:rPr>
            </w:pPr>
            <w:r w:rsidRPr="00FE1B03">
              <w:rPr>
                <w:rFonts w:ascii="新細明體" w:eastAsia="標楷體" w:hAnsi="新細明體" w:cs="新細明體" w:hint="eastAsia"/>
                <w:b/>
                <w:sz w:val="20"/>
              </w:rPr>
              <w:t>資產</w:t>
            </w:r>
            <w:r w:rsidRPr="00461B96">
              <w:rPr>
                <w:rFonts w:ascii="新細明體" w:eastAsia="標楷體" w:hAnsi="新細明體" w:hint="eastAsia"/>
                <w:b/>
                <w:bCs/>
                <w:kern w:val="0"/>
                <w:sz w:val="20"/>
              </w:rPr>
              <w:t>總額</w:t>
            </w:r>
          </w:p>
        </w:tc>
        <w:tc>
          <w:tcPr>
            <w:tcW w:w="1863" w:type="dxa"/>
            <w:tcBorders>
              <w:top w:val="nil"/>
              <w:left w:val="nil"/>
              <w:bottom w:val="nil"/>
              <w:right w:val="single" w:sz="4" w:space="0" w:color="auto"/>
            </w:tcBorders>
            <w:shd w:val="clear" w:color="auto" w:fill="auto"/>
            <w:noWrap/>
            <w:vAlign w:val="center"/>
          </w:tcPr>
          <w:p w14:paraId="32A96019" w14:textId="77777777" w:rsidR="00A55A9F" w:rsidRPr="00CF2D61" w:rsidRDefault="00A55A9F" w:rsidP="009F393E">
            <w:pPr>
              <w:jc w:val="right"/>
              <w:rPr>
                <w:rFonts w:ascii="新細明體" w:eastAsia="新細明體" w:hAnsi="新細明體"/>
                <w:b/>
                <w:noProof/>
                <w:sz w:val="20"/>
                <w:szCs w:val="20"/>
              </w:rPr>
            </w:pPr>
            <w:r w:rsidRPr="007127AA">
              <w:rPr>
                <w:rFonts w:ascii="新細明體" w:eastAsia="新細明體" w:hAnsi="新細明體"/>
                <w:b/>
                <w:sz w:val="20"/>
                <w:szCs w:val="20"/>
              </w:rPr>
              <w:t>148,870,905,654</w:t>
            </w:r>
          </w:p>
        </w:tc>
        <w:tc>
          <w:tcPr>
            <w:tcW w:w="762" w:type="dxa"/>
            <w:tcBorders>
              <w:top w:val="nil"/>
              <w:left w:val="nil"/>
              <w:bottom w:val="nil"/>
              <w:right w:val="single" w:sz="4" w:space="0" w:color="auto"/>
            </w:tcBorders>
            <w:shd w:val="clear" w:color="auto" w:fill="auto"/>
            <w:vAlign w:val="center"/>
          </w:tcPr>
          <w:p w14:paraId="26D877CD" w14:textId="77777777" w:rsidR="00A55A9F" w:rsidRPr="00CF2D61" w:rsidRDefault="00A55A9F"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100.00</w:t>
            </w:r>
          </w:p>
        </w:tc>
        <w:tc>
          <w:tcPr>
            <w:tcW w:w="1861" w:type="dxa"/>
            <w:tcBorders>
              <w:top w:val="nil"/>
              <w:left w:val="nil"/>
              <w:bottom w:val="nil"/>
              <w:right w:val="single" w:sz="4" w:space="0" w:color="auto"/>
            </w:tcBorders>
            <w:shd w:val="clear" w:color="auto" w:fill="auto"/>
            <w:noWrap/>
            <w:vAlign w:val="center"/>
          </w:tcPr>
          <w:p w14:paraId="5978A958" w14:textId="77777777" w:rsidR="00A55A9F" w:rsidRPr="00CF2D61" w:rsidRDefault="00A55A9F"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140,076,120,701</w:t>
            </w:r>
          </w:p>
        </w:tc>
        <w:tc>
          <w:tcPr>
            <w:tcW w:w="764" w:type="dxa"/>
            <w:tcBorders>
              <w:top w:val="nil"/>
              <w:left w:val="nil"/>
              <w:bottom w:val="nil"/>
              <w:right w:val="single" w:sz="4" w:space="0" w:color="auto"/>
            </w:tcBorders>
            <w:shd w:val="clear" w:color="auto" w:fill="auto"/>
            <w:vAlign w:val="center"/>
          </w:tcPr>
          <w:p w14:paraId="050585D1" w14:textId="77777777" w:rsidR="00A55A9F" w:rsidRPr="00CF2D61" w:rsidRDefault="00A55A9F"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100.00</w:t>
            </w:r>
          </w:p>
        </w:tc>
        <w:tc>
          <w:tcPr>
            <w:tcW w:w="1580" w:type="dxa"/>
            <w:tcBorders>
              <w:top w:val="nil"/>
              <w:left w:val="nil"/>
              <w:bottom w:val="nil"/>
              <w:right w:val="single" w:sz="4" w:space="0" w:color="auto"/>
            </w:tcBorders>
            <w:shd w:val="clear" w:color="auto" w:fill="auto"/>
            <w:noWrap/>
            <w:vAlign w:val="center"/>
          </w:tcPr>
          <w:p w14:paraId="3FEB452B" w14:textId="77777777" w:rsidR="00A55A9F" w:rsidRPr="00CF2D61" w:rsidRDefault="00A55A9F"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8,794,784,953</w:t>
            </w:r>
          </w:p>
        </w:tc>
        <w:tc>
          <w:tcPr>
            <w:tcW w:w="695" w:type="dxa"/>
            <w:tcBorders>
              <w:top w:val="nil"/>
              <w:left w:val="nil"/>
              <w:bottom w:val="nil"/>
            </w:tcBorders>
            <w:shd w:val="clear" w:color="auto" w:fill="auto"/>
            <w:vAlign w:val="center"/>
          </w:tcPr>
          <w:p w14:paraId="3FC95CD6" w14:textId="77777777" w:rsidR="00A55A9F" w:rsidRPr="00CF2D61" w:rsidRDefault="00A55A9F" w:rsidP="009F393E">
            <w:pPr>
              <w:jc w:val="right"/>
              <w:rPr>
                <w:rFonts w:ascii="新細明體" w:eastAsia="新細明體" w:hAnsi="新細明體"/>
                <w:b/>
                <w:sz w:val="20"/>
                <w:szCs w:val="20"/>
              </w:rPr>
            </w:pPr>
            <w:r w:rsidRPr="00716F51">
              <w:rPr>
                <w:rFonts w:ascii="新細明體" w:eastAsia="新細明體" w:hAnsi="新細明體" w:hint="eastAsia"/>
                <w:b/>
                <w:sz w:val="20"/>
                <w:szCs w:val="20"/>
              </w:rPr>
              <w:t>6.28</w:t>
            </w:r>
          </w:p>
        </w:tc>
      </w:tr>
      <w:tr w:rsidR="00A55A9F" w:rsidRPr="00461B96" w14:paraId="30A600F8"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059B54FB" w14:textId="77777777" w:rsidR="00A55A9F" w:rsidRPr="00461B96" w:rsidRDefault="00A55A9F" w:rsidP="009F393E">
            <w:pPr>
              <w:ind w:leftChars="10" w:left="24" w:rightChars="10" w:right="24"/>
              <w:jc w:val="distribute"/>
              <w:rPr>
                <w:rFonts w:ascii="新細明體" w:eastAsia="標楷體" w:hAnsi="新細明體"/>
                <w:b/>
                <w:bCs/>
                <w:kern w:val="0"/>
                <w:sz w:val="20"/>
              </w:rPr>
            </w:pPr>
            <w:r w:rsidRPr="00461B96">
              <w:rPr>
                <w:rFonts w:ascii="新細明體" w:eastAsia="標楷體" w:hAnsi="新細明體" w:cs="新細明體" w:hint="eastAsia"/>
                <w:b/>
                <w:sz w:val="20"/>
              </w:rPr>
              <w:t>負債</w:t>
            </w:r>
          </w:p>
        </w:tc>
        <w:tc>
          <w:tcPr>
            <w:tcW w:w="1863" w:type="dxa"/>
            <w:tcBorders>
              <w:top w:val="nil"/>
              <w:left w:val="nil"/>
              <w:bottom w:val="nil"/>
              <w:right w:val="single" w:sz="4" w:space="0" w:color="auto"/>
            </w:tcBorders>
            <w:shd w:val="clear" w:color="auto" w:fill="auto"/>
            <w:noWrap/>
            <w:vAlign w:val="center"/>
          </w:tcPr>
          <w:p w14:paraId="3317CAEB" w14:textId="77777777" w:rsidR="00A55A9F" w:rsidRPr="00CF2D61" w:rsidRDefault="00A55A9F" w:rsidP="009F393E">
            <w:pPr>
              <w:jc w:val="right"/>
              <w:rPr>
                <w:rFonts w:ascii="新細明體" w:eastAsia="新細明體" w:hAnsi="新細明體"/>
                <w:b/>
                <w:noProof/>
                <w:sz w:val="20"/>
                <w:szCs w:val="20"/>
              </w:rPr>
            </w:pPr>
            <w:r w:rsidRPr="007127AA">
              <w:rPr>
                <w:rFonts w:ascii="新細明體" w:eastAsia="新細明體" w:hAnsi="新細明體"/>
                <w:b/>
                <w:sz w:val="20"/>
                <w:szCs w:val="20"/>
              </w:rPr>
              <w:t>25,039,134,444</w:t>
            </w:r>
          </w:p>
        </w:tc>
        <w:tc>
          <w:tcPr>
            <w:tcW w:w="762" w:type="dxa"/>
            <w:tcBorders>
              <w:top w:val="nil"/>
              <w:left w:val="nil"/>
              <w:bottom w:val="nil"/>
              <w:right w:val="single" w:sz="4" w:space="0" w:color="auto"/>
            </w:tcBorders>
            <w:shd w:val="clear" w:color="auto" w:fill="auto"/>
            <w:vAlign w:val="center"/>
          </w:tcPr>
          <w:p w14:paraId="32D079E1"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16.82</w:t>
            </w:r>
          </w:p>
        </w:tc>
        <w:tc>
          <w:tcPr>
            <w:tcW w:w="1861" w:type="dxa"/>
            <w:tcBorders>
              <w:top w:val="nil"/>
              <w:left w:val="nil"/>
              <w:bottom w:val="nil"/>
              <w:right w:val="single" w:sz="4" w:space="0" w:color="auto"/>
            </w:tcBorders>
            <w:shd w:val="clear" w:color="auto" w:fill="auto"/>
            <w:noWrap/>
            <w:vAlign w:val="center"/>
          </w:tcPr>
          <w:p w14:paraId="02E084C8"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25,264,532,709</w:t>
            </w:r>
          </w:p>
        </w:tc>
        <w:tc>
          <w:tcPr>
            <w:tcW w:w="764" w:type="dxa"/>
            <w:tcBorders>
              <w:top w:val="nil"/>
              <w:left w:val="nil"/>
              <w:bottom w:val="nil"/>
              <w:right w:val="single" w:sz="4" w:space="0" w:color="auto"/>
            </w:tcBorders>
            <w:shd w:val="clear" w:color="auto" w:fill="auto"/>
            <w:vAlign w:val="center"/>
          </w:tcPr>
          <w:p w14:paraId="7A52B08A"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18.04</w:t>
            </w:r>
          </w:p>
        </w:tc>
        <w:tc>
          <w:tcPr>
            <w:tcW w:w="1580" w:type="dxa"/>
            <w:tcBorders>
              <w:top w:val="nil"/>
              <w:left w:val="nil"/>
              <w:bottom w:val="nil"/>
              <w:right w:val="single" w:sz="4" w:space="0" w:color="auto"/>
            </w:tcBorders>
            <w:shd w:val="clear" w:color="auto" w:fill="auto"/>
            <w:noWrap/>
            <w:vAlign w:val="center"/>
          </w:tcPr>
          <w:p w14:paraId="514B8DB4"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- 225,398,265</w:t>
            </w:r>
          </w:p>
        </w:tc>
        <w:tc>
          <w:tcPr>
            <w:tcW w:w="695" w:type="dxa"/>
            <w:tcBorders>
              <w:top w:val="nil"/>
              <w:left w:val="nil"/>
              <w:bottom w:val="nil"/>
            </w:tcBorders>
            <w:shd w:val="clear" w:color="auto" w:fill="auto"/>
            <w:vAlign w:val="center"/>
          </w:tcPr>
          <w:p w14:paraId="5A880EA0"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- 0.89</w:t>
            </w:r>
          </w:p>
        </w:tc>
      </w:tr>
      <w:tr w:rsidR="00A55A9F" w:rsidRPr="00461B96" w14:paraId="69584E96"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6B7FF2B2" w14:textId="77777777" w:rsidR="00A55A9F" w:rsidRPr="00461B96" w:rsidRDefault="00A55A9F"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流動負債</w:t>
            </w:r>
          </w:p>
        </w:tc>
        <w:tc>
          <w:tcPr>
            <w:tcW w:w="1863" w:type="dxa"/>
            <w:tcBorders>
              <w:top w:val="nil"/>
              <w:left w:val="nil"/>
              <w:bottom w:val="nil"/>
              <w:right w:val="single" w:sz="4" w:space="0" w:color="auto"/>
            </w:tcBorders>
            <w:shd w:val="clear" w:color="auto" w:fill="auto"/>
            <w:noWrap/>
            <w:vAlign w:val="center"/>
          </w:tcPr>
          <w:p w14:paraId="268E973E"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8,546,792,148</w:t>
            </w:r>
          </w:p>
        </w:tc>
        <w:tc>
          <w:tcPr>
            <w:tcW w:w="762" w:type="dxa"/>
            <w:tcBorders>
              <w:top w:val="nil"/>
              <w:left w:val="nil"/>
              <w:bottom w:val="nil"/>
              <w:right w:val="single" w:sz="4" w:space="0" w:color="auto"/>
            </w:tcBorders>
            <w:shd w:val="clear" w:color="auto" w:fill="auto"/>
            <w:vAlign w:val="center"/>
          </w:tcPr>
          <w:p w14:paraId="474CF3AC"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5.74</w:t>
            </w:r>
          </w:p>
        </w:tc>
        <w:tc>
          <w:tcPr>
            <w:tcW w:w="1861" w:type="dxa"/>
            <w:tcBorders>
              <w:top w:val="nil"/>
              <w:left w:val="nil"/>
              <w:bottom w:val="nil"/>
              <w:right w:val="single" w:sz="4" w:space="0" w:color="auto"/>
            </w:tcBorders>
            <w:shd w:val="clear" w:color="auto" w:fill="auto"/>
            <w:noWrap/>
            <w:vAlign w:val="center"/>
          </w:tcPr>
          <w:p w14:paraId="6E2CF8A1"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8,127,999,915</w:t>
            </w:r>
          </w:p>
        </w:tc>
        <w:tc>
          <w:tcPr>
            <w:tcW w:w="764" w:type="dxa"/>
            <w:tcBorders>
              <w:top w:val="nil"/>
              <w:left w:val="nil"/>
              <w:bottom w:val="nil"/>
              <w:right w:val="single" w:sz="4" w:space="0" w:color="auto"/>
            </w:tcBorders>
            <w:shd w:val="clear" w:color="auto" w:fill="auto"/>
            <w:vAlign w:val="center"/>
          </w:tcPr>
          <w:p w14:paraId="4E4B2EF3"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5.80</w:t>
            </w:r>
          </w:p>
        </w:tc>
        <w:tc>
          <w:tcPr>
            <w:tcW w:w="1580" w:type="dxa"/>
            <w:tcBorders>
              <w:top w:val="nil"/>
              <w:left w:val="nil"/>
              <w:bottom w:val="nil"/>
              <w:right w:val="single" w:sz="4" w:space="0" w:color="auto"/>
            </w:tcBorders>
            <w:shd w:val="clear" w:color="auto" w:fill="auto"/>
            <w:noWrap/>
            <w:vAlign w:val="center"/>
          </w:tcPr>
          <w:p w14:paraId="355500DC"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418,792,233</w:t>
            </w:r>
          </w:p>
        </w:tc>
        <w:tc>
          <w:tcPr>
            <w:tcW w:w="695" w:type="dxa"/>
            <w:tcBorders>
              <w:top w:val="nil"/>
              <w:left w:val="nil"/>
              <w:bottom w:val="nil"/>
            </w:tcBorders>
            <w:shd w:val="clear" w:color="auto" w:fill="auto"/>
            <w:vAlign w:val="center"/>
          </w:tcPr>
          <w:p w14:paraId="190ED6EF"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5.15</w:t>
            </w:r>
          </w:p>
        </w:tc>
      </w:tr>
      <w:tr w:rsidR="00A55A9F" w:rsidRPr="00461B96" w14:paraId="6A2BE899"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7BCBC06F" w14:textId="77777777" w:rsidR="00A55A9F" w:rsidRPr="00461B96" w:rsidRDefault="00A55A9F"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長期負債</w:t>
            </w:r>
          </w:p>
        </w:tc>
        <w:tc>
          <w:tcPr>
            <w:tcW w:w="1863" w:type="dxa"/>
            <w:tcBorders>
              <w:top w:val="nil"/>
              <w:left w:val="nil"/>
              <w:bottom w:val="nil"/>
              <w:right w:val="single" w:sz="4" w:space="0" w:color="auto"/>
            </w:tcBorders>
            <w:shd w:val="clear" w:color="auto" w:fill="auto"/>
            <w:noWrap/>
            <w:vAlign w:val="center"/>
          </w:tcPr>
          <w:p w14:paraId="52A24A66"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15,645,002,952</w:t>
            </w:r>
          </w:p>
        </w:tc>
        <w:tc>
          <w:tcPr>
            <w:tcW w:w="762" w:type="dxa"/>
            <w:tcBorders>
              <w:top w:val="nil"/>
              <w:left w:val="nil"/>
              <w:bottom w:val="nil"/>
              <w:right w:val="single" w:sz="4" w:space="0" w:color="auto"/>
            </w:tcBorders>
            <w:shd w:val="clear" w:color="auto" w:fill="auto"/>
            <w:vAlign w:val="center"/>
          </w:tcPr>
          <w:p w14:paraId="370D106F"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10.51</w:t>
            </w:r>
          </w:p>
        </w:tc>
        <w:tc>
          <w:tcPr>
            <w:tcW w:w="1861" w:type="dxa"/>
            <w:tcBorders>
              <w:top w:val="nil"/>
              <w:left w:val="nil"/>
              <w:bottom w:val="nil"/>
              <w:right w:val="single" w:sz="4" w:space="0" w:color="auto"/>
            </w:tcBorders>
            <w:shd w:val="clear" w:color="auto" w:fill="auto"/>
            <w:noWrap/>
            <w:vAlign w:val="center"/>
          </w:tcPr>
          <w:p w14:paraId="0B3C42F3"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16,245,002,952</w:t>
            </w:r>
          </w:p>
        </w:tc>
        <w:tc>
          <w:tcPr>
            <w:tcW w:w="764" w:type="dxa"/>
            <w:tcBorders>
              <w:top w:val="nil"/>
              <w:left w:val="nil"/>
              <w:bottom w:val="nil"/>
              <w:right w:val="single" w:sz="4" w:space="0" w:color="auto"/>
            </w:tcBorders>
            <w:shd w:val="clear" w:color="auto" w:fill="auto"/>
            <w:vAlign w:val="center"/>
          </w:tcPr>
          <w:p w14:paraId="21E128D7"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11.60</w:t>
            </w:r>
          </w:p>
        </w:tc>
        <w:tc>
          <w:tcPr>
            <w:tcW w:w="1580" w:type="dxa"/>
            <w:tcBorders>
              <w:top w:val="nil"/>
              <w:left w:val="nil"/>
              <w:bottom w:val="nil"/>
              <w:right w:val="single" w:sz="4" w:space="0" w:color="auto"/>
            </w:tcBorders>
            <w:shd w:val="clear" w:color="auto" w:fill="auto"/>
            <w:noWrap/>
            <w:vAlign w:val="center"/>
          </w:tcPr>
          <w:p w14:paraId="55E87B4C"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- 600,000,000</w:t>
            </w:r>
          </w:p>
        </w:tc>
        <w:tc>
          <w:tcPr>
            <w:tcW w:w="695" w:type="dxa"/>
            <w:tcBorders>
              <w:top w:val="nil"/>
              <w:left w:val="nil"/>
              <w:bottom w:val="nil"/>
            </w:tcBorders>
            <w:shd w:val="clear" w:color="auto" w:fill="auto"/>
            <w:vAlign w:val="center"/>
          </w:tcPr>
          <w:p w14:paraId="52CEFF7B"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- 3.69</w:t>
            </w:r>
          </w:p>
        </w:tc>
      </w:tr>
      <w:tr w:rsidR="00A55A9F" w:rsidRPr="00461B96" w14:paraId="27D7B153"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31872A65" w14:textId="77777777" w:rsidR="00A55A9F" w:rsidRPr="00461B96" w:rsidRDefault="00A55A9F" w:rsidP="009F393E">
            <w:pPr>
              <w:ind w:rightChars="10" w:right="24" w:firstLineChars="120" w:firstLine="240"/>
              <w:jc w:val="distribute"/>
              <w:rPr>
                <w:rFonts w:ascii="新細明體" w:eastAsia="標楷體" w:hAnsi="新細明體" w:cs="新細明體"/>
                <w:sz w:val="20"/>
              </w:rPr>
            </w:pPr>
            <w:r w:rsidRPr="00461B96">
              <w:rPr>
                <w:rFonts w:ascii="新細明體" w:eastAsia="標楷體" w:hAnsi="新細明體" w:cs="新細明體" w:hint="eastAsia"/>
                <w:sz w:val="20"/>
              </w:rPr>
              <w:t>其他負債</w:t>
            </w:r>
          </w:p>
        </w:tc>
        <w:tc>
          <w:tcPr>
            <w:tcW w:w="1863" w:type="dxa"/>
            <w:tcBorders>
              <w:top w:val="nil"/>
              <w:left w:val="nil"/>
              <w:bottom w:val="nil"/>
              <w:right w:val="single" w:sz="4" w:space="0" w:color="auto"/>
            </w:tcBorders>
            <w:shd w:val="clear" w:color="auto" w:fill="auto"/>
            <w:noWrap/>
            <w:vAlign w:val="center"/>
          </w:tcPr>
          <w:p w14:paraId="2972455A"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847,339,344</w:t>
            </w:r>
          </w:p>
        </w:tc>
        <w:tc>
          <w:tcPr>
            <w:tcW w:w="762" w:type="dxa"/>
            <w:tcBorders>
              <w:top w:val="nil"/>
              <w:left w:val="nil"/>
              <w:bottom w:val="nil"/>
              <w:right w:val="single" w:sz="4" w:space="0" w:color="auto"/>
            </w:tcBorders>
            <w:shd w:val="clear" w:color="auto" w:fill="auto"/>
            <w:vAlign w:val="center"/>
          </w:tcPr>
          <w:p w14:paraId="1FDB4D50"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0.57</w:t>
            </w:r>
          </w:p>
        </w:tc>
        <w:tc>
          <w:tcPr>
            <w:tcW w:w="1861" w:type="dxa"/>
            <w:tcBorders>
              <w:top w:val="nil"/>
              <w:left w:val="nil"/>
              <w:bottom w:val="nil"/>
              <w:right w:val="single" w:sz="4" w:space="0" w:color="auto"/>
            </w:tcBorders>
            <w:shd w:val="clear" w:color="auto" w:fill="auto"/>
            <w:noWrap/>
            <w:vAlign w:val="center"/>
          </w:tcPr>
          <w:p w14:paraId="3B31B1B5"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891,529,842</w:t>
            </w:r>
          </w:p>
        </w:tc>
        <w:tc>
          <w:tcPr>
            <w:tcW w:w="764" w:type="dxa"/>
            <w:tcBorders>
              <w:top w:val="nil"/>
              <w:left w:val="nil"/>
              <w:bottom w:val="nil"/>
              <w:right w:val="single" w:sz="4" w:space="0" w:color="auto"/>
            </w:tcBorders>
            <w:shd w:val="clear" w:color="auto" w:fill="auto"/>
            <w:vAlign w:val="center"/>
          </w:tcPr>
          <w:p w14:paraId="7C7B36B4"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0.64</w:t>
            </w:r>
          </w:p>
        </w:tc>
        <w:tc>
          <w:tcPr>
            <w:tcW w:w="1580" w:type="dxa"/>
            <w:tcBorders>
              <w:top w:val="nil"/>
              <w:left w:val="nil"/>
              <w:bottom w:val="nil"/>
              <w:right w:val="single" w:sz="4" w:space="0" w:color="auto"/>
            </w:tcBorders>
            <w:shd w:val="clear" w:color="auto" w:fill="auto"/>
            <w:noWrap/>
            <w:vAlign w:val="center"/>
          </w:tcPr>
          <w:p w14:paraId="1DEEA24F"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- 44,190,498</w:t>
            </w:r>
          </w:p>
        </w:tc>
        <w:tc>
          <w:tcPr>
            <w:tcW w:w="695" w:type="dxa"/>
            <w:tcBorders>
              <w:top w:val="nil"/>
              <w:left w:val="nil"/>
              <w:bottom w:val="nil"/>
            </w:tcBorders>
            <w:shd w:val="clear" w:color="auto" w:fill="auto"/>
            <w:vAlign w:val="center"/>
          </w:tcPr>
          <w:p w14:paraId="66D5818B"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- 4.96</w:t>
            </w:r>
          </w:p>
        </w:tc>
      </w:tr>
      <w:tr w:rsidR="00A55A9F" w:rsidRPr="00461B96" w14:paraId="750B1102" w14:textId="77777777" w:rsidTr="00A55A9F">
        <w:trPr>
          <w:gridBefore w:val="1"/>
          <w:wBefore w:w="28" w:type="dxa"/>
          <w:trHeight w:val="726"/>
        </w:trPr>
        <w:tc>
          <w:tcPr>
            <w:tcW w:w="2370" w:type="dxa"/>
            <w:tcBorders>
              <w:top w:val="nil"/>
              <w:left w:val="nil"/>
              <w:bottom w:val="nil"/>
              <w:right w:val="single" w:sz="4" w:space="0" w:color="auto"/>
            </w:tcBorders>
            <w:shd w:val="clear" w:color="auto" w:fill="auto"/>
            <w:noWrap/>
            <w:vAlign w:val="center"/>
          </w:tcPr>
          <w:p w14:paraId="18BA9259" w14:textId="77777777" w:rsidR="00A55A9F" w:rsidRPr="00461B96" w:rsidRDefault="00A55A9F" w:rsidP="009F393E">
            <w:pPr>
              <w:ind w:leftChars="10" w:left="24" w:rightChars="10" w:right="24"/>
              <w:jc w:val="distribute"/>
              <w:rPr>
                <w:rFonts w:ascii="新細明體" w:eastAsia="標楷體" w:hAnsi="新細明體" w:cs="新細明體"/>
                <w:b/>
                <w:bCs/>
                <w:sz w:val="20"/>
              </w:rPr>
            </w:pPr>
            <w:r>
              <w:rPr>
                <w:rFonts w:ascii="新細明體" w:eastAsia="標楷體" w:hAnsi="新細明體" w:cs="新細明體" w:hint="eastAsia"/>
                <w:b/>
                <w:sz w:val="20"/>
              </w:rPr>
              <w:t>淨資產</w:t>
            </w:r>
          </w:p>
        </w:tc>
        <w:tc>
          <w:tcPr>
            <w:tcW w:w="1863" w:type="dxa"/>
            <w:tcBorders>
              <w:top w:val="nil"/>
              <w:left w:val="nil"/>
              <w:bottom w:val="nil"/>
              <w:right w:val="single" w:sz="4" w:space="0" w:color="auto"/>
            </w:tcBorders>
            <w:shd w:val="clear" w:color="auto" w:fill="auto"/>
            <w:noWrap/>
            <w:vAlign w:val="center"/>
          </w:tcPr>
          <w:p w14:paraId="488D27F7" w14:textId="77777777" w:rsidR="00A55A9F" w:rsidRPr="00CF2D61" w:rsidRDefault="00A55A9F" w:rsidP="009F393E">
            <w:pPr>
              <w:jc w:val="right"/>
              <w:rPr>
                <w:rFonts w:ascii="新細明體" w:eastAsia="新細明體" w:hAnsi="新細明體"/>
                <w:b/>
                <w:noProof/>
                <w:sz w:val="20"/>
                <w:szCs w:val="20"/>
              </w:rPr>
            </w:pPr>
            <w:r w:rsidRPr="007127AA">
              <w:rPr>
                <w:rFonts w:ascii="新細明體" w:eastAsia="新細明體" w:hAnsi="新細明體"/>
                <w:b/>
                <w:sz w:val="20"/>
                <w:szCs w:val="20"/>
              </w:rPr>
              <w:t>123,831,771,210</w:t>
            </w:r>
          </w:p>
        </w:tc>
        <w:tc>
          <w:tcPr>
            <w:tcW w:w="762" w:type="dxa"/>
            <w:tcBorders>
              <w:top w:val="nil"/>
              <w:left w:val="nil"/>
              <w:bottom w:val="nil"/>
              <w:right w:val="single" w:sz="4" w:space="0" w:color="auto"/>
            </w:tcBorders>
            <w:shd w:val="clear" w:color="auto" w:fill="auto"/>
            <w:vAlign w:val="center"/>
          </w:tcPr>
          <w:p w14:paraId="6A42FB15"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83.18</w:t>
            </w:r>
          </w:p>
        </w:tc>
        <w:tc>
          <w:tcPr>
            <w:tcW w:w="1861" w:type="dxa"/>
            <w:tcBorders>
              <w:top w:val="nil"/>
              <w:left w:val="nil"/>
              <w:bottom w:val="nil"/>
              <w:right w:val="single" w:sz="4" w:space="0" w:color="auto"/>
            </w:tcBorders>
            <w:shd w:val="clear" w:color="auto" w:fill="auto"/>
            <w:noWrap/>
            <w:vAlign w:val="center"/>
          </w:tcPr>
          <w:p w14:paraId="26A731FE"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114,811,587,992</w:t>
            </w:r>
          </w:p>
        </w:tc>
        <w:tc>
          <w:tcPr>
            <w:tcW w:w="764" w:type="dxa"/>
            <w:tcBorders>
              <w:top w:val="nil"/>
              <w:left w:val="nil"/>
              <w:bottom w:val="nil"/>
              <w:right w:val="single" w:sz="4" w:space="0" w:color="auto"/>
            </w:tcBorders>
            <w:shd w:val="clear" w:color="auto" w:fill="auto"/>
            <w:vAlign w:val="center"/>
          </w:tcPr>
          <w:p w14:paraId="77359D2F"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81.96</w:t>
            </w:r>
          </w:p>
        </w:tc>
        <w:tc>
          <w:tcPr>
            <w:tcW w:w="1580" w:type="dxa"/>
            <w:tcBorders>
              <w:top w:val="nil"/>
              <w:left w:val="nil"/>
              <w:bottom w:val="nil"/>
              <w:right w:val="single" w:sz="4" w:space="0" w:color="auto"/>
            </w:tcBorders>
            <w:shd w:val="clear" w:color="auto" w:fill="auto"/>
            <w:noWrap/>
            <w:vAlign w:val="center"/>
          </w:tcPr>
          <w:p w14:paraId="5EDC11F4"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9,020,183,218</w:t>
            </w:r>
          </w:p>
        </w:tc>
        <w:tc>
          <w:tcPr>
            <w:tcW w:w="695" w:type="dxa"/>
            <w:tcBorders>
              <w:top w:val="nil"/>
              <w:left w:val="nil"/>
              <w:bottom w:val="nil"/>
            </w:tcBorders>
            <w:shd w:val="clear" w:color="auto" w:fill="auto"/>
            <w:vAlign w:val="center"/>
          </w:tcPr>
          <w:p w14:paraId="3BA99D79"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7.86</w:t>
            </w:r>
          </w:p>
        </w:tc>
      </w:tr>
      <w:tr w:rsidR="00A55A9F" w:rsidRPr="00461B96" w14:paraId="332ED9CB" w14:textId="77777777" w:rsidTr="00A55A9F">
        <w:trPr>
          <w:gridBefore w:val="1"/>
          <w:wBefore w:w="28" w:type="dxa"/>
          <w:trHeight w:val="726"/>
        </w:trPr>
        <w:tc>
          <w:tcPr>
            <w:tcW w:w="2370" w:type="dxa"/>
            <w:tcBorders>
              <w:top w:val="nil"/>
              <w:left w:val="nil"/>
              <w:right w:val="single" w:sz="4" w:space="0" w:color="auto"/>
            </w:tcBorders>
            <w:shd w:val="clear" w:color="auto" w:fill="auto"/>
            <w:noWrap/>
            <w:vAlign w:val="center"/>
          </w:tcPr>
          <w:p w14:paraId="449862B3" w14:textId="77777777" w:rsidR="00A55A9F" w:rsidRPr="00FE1B03" w:rsidRDefault="00A55A9F" w:rsidP="009F393E">
            <w:pPr>
              <w:ind w:rightChars="10" w:right="24" w:firstLineChars="120" w:firstLine="240"/>
              <w:jc w:val="distribute"/>
              <w:rPr>
                <w:rFonts w:ascii="新細明體" w:eastAsia="標楷體" w:hAnsi="新細明體" w:cs="新細明體"/>
                <w:sz w:val="20"/>
              </w:rPr>
            </w:pPr>
            <w:r>
              <w:rPr>
                <w:rFonts w:ascii="新細明體" w:eastAsia="標楷體" w:hAnsi="新細明體" w:cs="新細明體" w:hint="eastAsia"/>
                <w:sz w:val="20"/>
              </w:rPr>
              <w:t>淨資產</w:t>
            </w:r>
          </w:p>
        </w:tc>
        <w:tc>
          <w:tcPr>
            <w:tcW w:w="1863" w:type="dxa"/>
            <w:tcBorders>
              <w:top w:val="nil"/>
              <w:left w:val="nil"/>
              <w:right w:val="single" w:sz="4" w:space="0" w:color="auto"/>
            </w:tcBorders>
            <w:shd w:val="clear" w:color="auto" w:fill="auto"/>
            <w:noWrap/>
            <w:vAlign w:val="center"/>
          </w:tcPr>
          <w:p w14:paraId="250F594D" w14:textId="77777777" w:rsidR="00A55A9F" w:rsidRPr="00CF2D61" w:rsidRDefault="00A55A9F" w:rsidP="009F393E">
            <w:pPr>
              <w:jc w:val="right"/>
              <w:rPr>
                <w:rFonts w:ascii="新細明體" w:eastAsia="新細明體" w:hAnsi="新細明體"/>
                <w:noProof/>
                <w:sz w:val="20"/>
                <w:szCs w:val="20"/>
              </w:rPr>
            </w:pPr>
            <w:r w:rsidRPr="007127AA">
              <w:rPr>
                <w:rFonts w:ascii="新細明體" w:eastAsia="新細明體" w:hAnsi="新細明體"/>
                <w:sz w:val="20"/>
                <w:szCs w:val="20"/>
              </w:rPr>
              <w:t>123,831,771,210</w:t>
            </w:r>
          </w:p>
        </w:tc>
        <w:tc>
          <w:tcPr>
            <w:tcW w:w="762" w:type="dxa"/>
            <w:tcBorders>
              <w:top w:val="nil"/>
              <w:left w:val="nil"/>
              <w:right w:val="single" w:sz="4" w:space="0" w:color="auto"/>
            </w:tcBorders>
            <w:shd w:val="clear" w:color="auto" w:fill="auto"/>
            <w:vAlign w:val="center"/>
          </w:tcPr>
          <w:p w14:paraId="58E1A481"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83.18</w:t>
            </w:r>
          </w:p>
        </w:tc>
        <w:tc>
          <w:tcPr>
            <w:tcW w:w="1861" w:type="dxa"/>
            <w:tcBorders>
              <w:top w:val="nil"/>
              <w:left w:val="nil"/>
              <w:right w:val="single" w:sz="4" w:space="0" w:color="auto"/>
            </w:tcBorders>
            <w:shd w:val="clear" w:color="auto" w:fill="auto"/>
            <w:noWrap/>
            <w:vAlign w:val="center"/>
          </w:tcPr>
          <w:p w14:paraId="6370D848"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114,811,587,992</w:t>
            </w:r>
          </w:p>
        </w:tc>
        <w:tc>
          <w:tcPr>
            <w:tcW w:w="764" w:type="dxa"/>
            <w:tcBorders>
              <w:top w:val="nil"/>
              <w:left w:val="nil"/>
              <w:right w:val="single" w:sz="4" w:space="0" w:color="auto"/>
            </w:tcBorders>
            <w:shd w:val="clear" w:color="auto" w:fill="auto"/>
            <w:vAlign w:val="center"/>
          </w:tcPr>
          <w:p w14:paraId="7B261FD0"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81.96</w:t>
            </w:r>
          </w:p>
        </w:tc>
        <w:tc>
          <w:tcPr>
            <w:tcW w:w="1580" w:type="dxa"/>
            <w:tcBorders>
              <w:top w:val="nil"/>
              <w:left w:val="nil"/>
              <w:right w:val="single" w:sz="4" w:space="0" w:color="auto"/>
            </w:tcBorders>
            <w:shd w:val="clear" w:color="auto" w:fill="auto"/>
            <w:noWrap/>
            <w:vAlign w:val="center"/>
          </w:tcPr>
          <w:p w14:paraId="009F70B8"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9,020,183,218</w:t>
            </w:r>
          </w:p>
        </w:tc>
        <w:tc>
          <w:tcPr>
            <w:tcW w:w="695" w:type="dxa"/>
            <w:tcBorders>
              <w:top w:val="nil"/>
              <w:left w:val="nil"/>
            </w:tcBorders>
            <w:shd w:val="clear" w:color="auto" w:fill="auto"/>
            <w:vAlign w:val="center"/>
          </w:tcPr>
          <w:p w14:paraId="7FB3E395" w14:textId="77777777" w:rsidR="00A55A9F" w:rsidRPr="00CF2D61" w:rsidRDefault="00A55A9F" w:rsidP="009F393E">
            <w:pPr>
              <w:jc w:val="right"/>
              <w:rPr>
                <w:rFonts w:ascii="新細明體" w:eastAsia="新細明體" w:hAnsi="新細明體"/>
                <w:sz w:val="20"/>
                <w:szCs w:val="20"/>
              </w:rPr>
            </w:pPr>
            <w:r w:rsidRPr="00751CA0">
              <w:rPr>
                <w:rFonts w:ascii="新細明體" w:eastAsia="新細明體" w:hAnsi="新細明體" w:hint="eastAsia"/>
                <w:sz w:val="20"/>
                <w:szCs w:val="20"/>
              </w:rPr>
              <w:t>7.86</w:t>
            </w:r>
          </w:p>
        </w:tc>
      </w:tr>
      <w:tr w:rsidR="00A55A9F" w:rsidRPr="00461B96" w14:paraId="1B0CA206" w14:textId="77777777" w:rsidTr="00A55A9F">
        <w:trPr>
          <w:gridBefore w:val="1"/>
          <w:wBefore w:w="28" w:type="dxa"/>
          <w:trHeight w:val="726"/>
        </w:trPr>
        <w:tc>
          <w:tcPr>
            <w:tcW w:w="2370" w:type="dxa"/>
            <w:tcBorders>
              <w:top w:val="nil"/>
              <w:left w:val="nil"/>
              <w:bottom w:val="single" w:sz="8" w:space="0" w:color="auto"/>
              <w:right w:val="single" w:sz="4" w:space="0" w:color="auto"/>
            </w:tcBorders>
            <w:shd w:val="clear" w:color="auto" w:fill="auto"/>
            <w:noWrap/>
            <w:vAlign w:val="center"/>
          </w:tcPr>
          <w:p w14:paraId="27662022" w14:textId="77777777" w:rsidR="00A55A9F" w:rsidRPr="00461B96" w:rsidRDefault="00A55A9F" w:rsidP="009F393E">
            <w:pPr>
              <w:ind w:leftChars="10" w:left="24" w:rightChars="10" w:right="24"/>
              <w:jc w:val="distribute"/>
              <w:rPr>
                <w:rFonts w:ascii="新細明體" w:eastAsia="標楷體" w:hAnsi="新細明體" w:cs="新細明體"/>
                <w:b/>
                <w:bCs/>
                <w:spacing w:val="-6"/>
                <w:sz w:val="20"/>
              </w:rPr>
            </w:pPr>
            <w:r>
              <w:rPr>
                <w:rFonts w:ascii="新細明體" w:eastAsia="標楷體" w:hAnsi="新細明體" w:hint="eastAsia"/>
                <w:b/>
                <w:bCs/>
                <w:spacing w:val="-6"/>
                <w:kern w:val="0"/>
                <w:sz w:val="20"/>
              </w:rPr>
              <w:t>負債及淨資產</w:t>
            </w:r>
            <w:r w:rsidRPr="00461B96">
              <w:rPr>
                <w:rFonts w:ascii="新細明體" w:eastAsia="標楷體" w:hAnsi="新細明體" w:hint="eastAsia"/>
                <w:b/>
                <w:bCs/>
                <w:spacing w:val="-6"/>
                <w:kern w:val="0"/>
                <w:sz w:val="20"/>
              </w:rPr>
              <w:t>總額</w:t>
            </w:r>
          </w:p>
        </w:tc>
        <w:tc>
          <w:tcPr>
            <w:tcW w:w="1863" w:type="dxa"/>
            <w:tcBorders>
              <w:top w:val="nil"/>
              <w:left w:val="nil"/>
              <w:bottom w:val="single" w:sz="8" w:space="0" w:color="auto"/>
              <w:right w:val="single" w:sz="4" w:space="0" w:color="auto"/>
            </w:tcBorders>
            <w:shd w:val="clear" w:color="auto" w:fill="auto"/>
            <w:noWrap/>
            <w:vAlign w:val="center"/>
          </w:tcPr>
          <w:p w14:paraId="13EB7499" w14:textId="77777777" w:rsidR="00A55A9F" w:rsidRPr="00CF2D61" w:rsidRDefault="00A55A9F" w:rsidP="009F393E">
            <w:pPr>
              <w:jc w:val="right"/>
              <w:rPr>
                <w:rFonts w:ascii="新細明體" w:eastAsia="新細明體" w:hAnsi="新細明體"/>
                <w:b/>
                <w:noProof/>
                <w:sz w:val="20"/>
                <w:szCs w:val="20"/>
              </w:rPr>
            </w:pPr>
            <w:r w:rsidRPr="00751CA0">
              <w:rPr>
                <w:rFonts w:ascii="新細明體" w:eastAsia="新細明體" w:hAnsi="新細明體"/>
                <w:b/>
                <w:sz w:val="20"/>
                <w:szCs w:val="20"/>
              </w:rPr>
              <w:t>148,870,905,654</w:t>
            </w:r>
          </w:p>
        </w:tc>
        <w:tc>
          <w:tcPr>
            <w:tcW w:w="762" w:type="dxa"/>
            <w:tcBorders>
              <w:top w:val="nil"/>
              <w:left w:val="nil"/>
              <w:bottom w:val="single" w:sz="8" w:space="0" w:color="auto"/>
              <w:right w:val="single" w:sz="4" w:space="0" w:color="auto"/>
            </w:tcBorders>
            <w:shd w:val="clear" w:color="auto" w:fill="auto"/>
            <w:vAlign w:val="center"/>
          </w:tcPr>
          <w:p w14:paraId="4AE4C68E"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100.00</w:t>
            </w:r>
          </w:p>
        </w:tc>
        <w:tc>
          <w:tcPr>
            <w:tcW w:w="1861" w:type="dxa"/>
            <w:tcBorders>
              <w:top w:val="nil"/>
              <w:left w:val="nil"/>
              <w:bottom w:val="single" w:sz="8" w:space="0" w:color="auto"/>
              <w:right w:val="single" w:sz="4" w:space="0" w:color="auto"/>
            </w:tcBorders>
            <w:shd w:val="clear" w:color="auto" w:fill="auto"/>
            <w:noWrap/>
            <w:vAlign w:val="center"/>
          </w:tcPr>
          <w:p w14:paraId="45A21F89"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140,076,120,701</w:t>
            </w:r>
          </w:p>
        </w:tc>
        <w:tc>
          <w:tcPr>
            <w:tcW w:w="764" w:type="dxa"/>
            <w:tcBorders>
              <w:top w:val="nil"/>
              <w:left w:val="nil"/>
              <w:bottom w:val="single" w:sz="8" w:space="0" w:color="auto"/>
              <w:right w:val="single" w:sz="4" w:space="0" w:color="auto"/>
            </w:tcBorders>
            <w:shd w:val="clear" w:color="auto" w:fill="auto"/>
            <w:vAlign w:val="center"/>
          </w:tcPr>
          <w:p w14:paraId="77A09E76"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100.00</w:t>
            </w:r>
          </w:p>
        </w:tc>
        <w:tc>
          <w:tcPr>
            <w:tcW w:w="1580" w:type="dxa"/>
            <w:tcBorders>
              <w:top w:val="nil"/>
              <w:left w:val="nil"/>
              <w:bottom w:val="single" w:sz="8" w:space="0" w:color="auto"/>
              <w:right w:val="single" w:sz="4" w:space="0" w:color="auto"/>
            </w:tcBorders>
            <w:shd w:val="clear" w:color="auto" w:fill="auto"/>
            <w:noWrap/>
            <w:vAlign w:val="center"/>
          </w:tcPr>
          <w:p w14:paraId="67EC10F2"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8,794,784,953</w:t>
            </w:r>
          </w:p>
        </w:tc>
        <w:tc>
          <w:tcPr>
            <w:tcW w:w="695" w:type="dxa"/>
            <w:tcBorders>
              <w:top w:val="nil"/>
              <w:left w:val="nil"/>
              <w:bottom w:val="single" w:sz="8" w:space="0" w:color="auto"/>
            </w:tcBorders>
            <w:shd w:val="clear" w:color="auto" w:fill="auto"/>
            <w:vAlign w:val="center"/>
          </w:tcPr>
          <w:p w14:paraId="66530C52" w14:textId="77777777" w:rsidR="00A55A9F" w:rsidRPr="00CF2D61" w:rsidRDefault="00A55A9F" w:rsidP="009F393E">
            <w:pPr>
              <w:jc w:val="right"/>
              <w:rPr>
                <w:rFonts w:ascii="新細明體" w:eastAsia="新細明體" w:hAnsi="新細明體"/>
                <w:b/>
                <w:sz w:val="20"/>
                <w:szCs w:val="20"/>
              </w:rPr>
            </w:pPr>
            <w:r w:rsidRPr="00751CA0">
              <w:rPr>
                <w:rFonts w:ascii="新細明體" w:eastAsia="新細明體" w:hAnsi="新細明體" w:hint="eastAsia"/>
                <w:b/>
                <w:sz w:val="20"/>
                <w:szCs w:val="20"/>
              </w:rPr>
              <w:t>6.28</w:t>
            </w:r>
          </w:p>
        </w:tc>
      </w:tr>
    </w:tbl>
    <w:p w14:paraId="4EB079CD" w14:textId="77777777" w:rsidR="00A55A9F" w:rsidRPr="00573451" w:rsidRDefault="00A55A9F" w:rsidP="00A55A9F">
      <w:pPr>
        <w:pStyle w:val="--"/>
        <w:spacing w:afterLines="0" w:line="226" w:lineRule="exact"/>
        <w:ind w:left="600" w:hangingChars="300" w:hanging="600"/>
        <w:jc w:val="both"/>
        <w:rPr>
          <w:b w:val="0"/>
          <w:sz w:val="20"/>
          <w:szCs w:val="20"/>
        </w:rPr>
      </w:pPr>
      <w:r w:rsidRPr="00573451">
        <w:rPr>
          <w:rFonts w:hint="eastAsia"/>
          <w:b w:val="0"/>
          <w:sz w:val="20"/>
          <w:szCs w:val="20"/>
        </w:rPr>
        <w:t>註：1.</w:t>
      </w:r>
      <w:r w:rsidRPr="00184044">
        <w:rPr>
          <w:rFonts w:hint="eastAsia"/>
          <w:b w:val="0"/>
          <w:sz w:val="20"/>
          <w:szCs w:val="20"/>
        </w:rPr>
        <w:t>信託代理與保證資產（負債），11</w:t>
      </w:r>
      <w:r w:rsidRPr="00184044">
        <w:rPr>
          <w:b w:val="0"/>
          <w:sz w:val="20"/>
          <w:szCs w:val="20"/>
        </w:rPr>
        <w:t>3</w:t>
      </w:r>
      <w:r w:rsidRPr="00184044">
        <w:rPr>
          <w:rFonts w:hint="eastAsia"/>
          <w:b w:val="0"/>
          <w:sz w:val="20"/>
          <w:szCs w:val="20"/>
        </w:rPr>
        <w:t>年底及11</w:t>
      </w:r>
      <w:r w:rsidRPr="00184044">
        <w:rPr>
          <w:b w:val="0"/>
          <w:sz w:val="20"/>
          <w:szCs w:val="20"/>
        </w:rPr>
        <w:t>2</w:t>
      </w:r>
      <w:r w:rsidRPr="00184044">
        <w:rPr>
          <w:rFonts w:hint="eastAsia"/>
          <w:b w:val="0"/>
          <w:sz w:val="20"/>
          <w:szCs w:val="20"/>
        </w:rPr>
        <w:t>年底各有307,888,086元及291,030,774元（均係特別收入基金）。</w:t>
      </w:r>
    </w:p>
    <w:p w14:paraId="633D7B19" w14:textId="77777777" w:rsidR="00A55A9F" w:rsidRDefault="00A55A9F" w:rsidP="00A55A9F">
      <w:pPr>
        <w:pStyle w:val="--"/>
        <w:spacing w:afterLines="0" w:line="226" w:lineRule="exact"/>
        <w:ind w:leftChars="169" w:left="606" w:hangingChars="100" w:hanging="200"/>
        <w:jc w:val="both"/>
        <w:rPr>
          <w:b w:val="0"/>
          <w:sz w:val="20"/>
          <w:szCs w:val="20"/>
        </w:rPr>
      </w:pPr>
      <w:r>
        <w:rPr>
          <w:rFonts w:hint="eastAsia"/>
          <w:b w:val="0"/>
          <w:sz w:val="20"/>
          <w:szCs w:val="20"/>
        </w:rPr>
        <w:t>2.113</w:t>
      </w:r>
      <w:r w:rsidRPr="00573451">
        <w:rPr>
          <w:rFonts w:hint="eastAsia"/>
          <w:b w:val="0"/>
          <w:sz w:val="20"/>
          <w:szCs w:val="20"/>
        </w:rPr>
        <w:t>年底因擔保、保證或契約可能造成未來會計年度支出事項（</w:t>
      </w:r>
      <w:r>
        <w:rPr>
          <w:rFonts w:hint="eastAsia"/>
          <w:b w:val="0"/>
          <w:sz w:val="20"/>
          <w:szCs w:val="20"/>
        </w:rPr>
        <w:t>包括或有負債）</w:t>
      </w:r>
      <w:r w:rsidRPr="00573451">
        <w:rPr>
          <w:rFonts w:hint="eastAsia"/>
          <w:b w:val="0"/>
          <w:sz w:val="20"/>
          <w:szCs w:val="20"/>
        </w:rPr>
        <w:t>為</w:t>
      </w:r>
      <w:r>
        <w:rPr>
          <w:rFonts w:hint="eastAsia"/>
          <w:b w:val="0"/>
          <w:sz w:val="20"/>
          <w:szCs w:val="20"/>
        </w:rPr>
        <w:t>81,305,</w:t>
      </w:r>
      <w:r>
        <w:rPr>
          <w:b w:val="0"/>
          <w:sz w:val="20"/>
          <w:szCs w:val="20"/>
        </w:rPr>
        <w:t>325</w:t>
      </w:r>
      <w:r>
        <w:rPr>
          <w:rFonts w:hint="eastAsia"/>
          <w:b w:val="0"/>
          <w:sz w:val="20"/>
          <w:szCs w:val="20"/>
        </w:rPr>
        <w:t>,</w:t>
      </w:r>
      <w:r>
        <w:rPr>
          <w:b w:val="0"/>
          <w:sz w:val="20"/>
          <w:szCs w:val="20"/>
        </w:rPr>
        <w:t>446</w:t>
      </w:r>
      <w:r w:rsidRPr="00573451">
        <w:rPr>
          <w:rFonts w:hint="eastAsia"/>
          <w:b w:val="0"/>
          <w:sz w:val="20"/>
          <w:szCs w:val="20"/>
        </w:rPr>
        <w:t>元</w:t>
      </w:r>
      <w:r>
        <w:rPr>
          <w:rFonts w:hint="eastAsia"/>
          <w:b w:val="0"/>
          <w:sz w:val="20"/>
          <w:szCs w:val="20"/>
        </w:rPr>
        <w:t>（</w:t>
      </w:r>
      <w:r w:rsidRPr="00573451">
        <w:rPr>
          <w:rFonts w:hint="eastAsia"/>
          <w:b w:val="0"/>
          <w:sz w:val="20"/>
          <w:szCs w:val="20"/>
        </w:rPr>
        <w:t>係特別收入基金</w:t>
      </w:r>
      <w:r>
        <w:rPr>
          <w:rFonts w:hint="eastAsia"/>
          <w:b w:val="0"/>
          <w:sz w:val="20"/>
          <w:szCs w:val="20"/>
        </w:rPr>
        <w:t>）</w:t>
      </w:r>
      <w:r w:rsidRPr="00573451">
        <w:rPr>
          <w:rFonts w:hint="eastAsia"/>
          <w:b w:val="0"/>
          <w:sz w:val="20"/>
          <w:szCs w:val="20"/>
        </w:rPr>
        <w:t>。</w:t>
      </w:r>
    </w:p>
    <w:p w14:paraId="48A84ED0" w14:textId="77777777" w:rsidR="00A55A9F" w:rsidRDefault="00A55A9F" w:rsidP="00A55A9F">
      <w:pPr>
        <w:pStyle w:val="--"/>
        <w:spacing w:afterLines="0" w:line="226" w:lineRule="exact"/>
        <w:ind w:leftChars="169" w:left="606" w:hangingChars="100" w:hanging="200"/>
        <w:jc w:val="both"/>
        <w:rPr>
          <w:b w:val="0"/>
          <w:sz w:val="20"/>
          <w:szCs w:val="20"/>
        </w:rPr>
      </w:pPr>
      <w:r w:rsidRPr="00573451">
        <w:rPr>
          <w:rFonts w:hint="eastAsia"/>
          <w:b w:val="0"/>
          <w:sz w:val="20"/>
          <w:szCs w:val="20"/>
        </w:rPr>
        <w:t>3.本表編製基礎係依會計法刪除第29條後，納入固定資產及長期負債等科目，與預算編列基礎不同。</w:t>
      </w:r>
    </w:p>
    <w:p w14:paraId="7BE46E81" w14:textId="6DC75A50" w:rsidR="00A55A9F" w:rsidRPr="00573451" w:rsidRDefault="00A55A9F" w:rsidP="00A55A9F">
      <w:pPr>
        <w:pStyle w:val="--"/>
        <w:spacing w:afterLines="0" w:line="226" w:lineRule="exact"/>
        <w:ind w:leftChars="169" w:left="606" w:hangingChars="100" w:hanging="200"/>
        <w:jc w:val="both"/>
        <w:rPr>
          <w:b w:val="0"/>
          <w:sz w:val="20"/>
          <w:szCs w:val="20"/>
        </w:rPr>
      </w:pPr>
      <w:r>
        <w:rPr>
          <w:rFonts w:hint="eastAsia"/>
          <w:b w:val="0"/>
          <w:sz w:val="20"/>
          <w:szCs w:val="20"/>
        </w:rPr>
        <w:t>4.本表「其他資產」與「其他負債」112年12月31日金額，配合行政院主計總處自113</w:t>
      </w:r>
      <w:r w:rsidR="00D43814">
        <w:rPr>
          <w:rFonts w:hint="eastAsia"/>
          <w:b w:val="0"/>
          <w:sz w:val="20"/>
          <w:szCs w:val="20"/>
        </w:rPr>
        <w:t>年度起將「應付代管資產」由「什項</w:t>
      </w:r>
      <w:r>
        <w:rPr>
          <w:rFonts w:hint="eastAsia"/>
          <w:b w:val="0"/>
          <w:sz w:val="20"/>
          <w:szCs w:val="20"/>
        </w:rPr>
        <w:t>負債」移列至「</w:t>
      </w:r>
      <w:r w:rsidR="00D43814" w:rsidRPr="00D43814">
        <w:rPr>
          <w:rFonts w:hint="eastAsia"/>
          <w:b w:val="0"/>
          <w:sz w:val="20"/>
          <w:szCs w:val="20"/>
        </w:rPr>
        <w:t>什項</w:t>
      </w:r>
      <w:r>
        <w:rPr>
          <w:rFonts w:hint="eastAsia"/>
          <w:b w:val="0"/>
          <w:sz w:val="20"/>
          <w:szCs w:val="20"/>
        </w:rPr>
        <w:t>資產」之減項，辦理重分類。</w:t>
      </w:r>
    </w:p>
    <w:p w14:paraId="645D4465" w14:textId="77777777" w:rsidR="00B7698C" w:rsidRPr="00622B5A" w:rsidRDefault="00B7698C" w:rsidP="00B7698C">
      <w:pPr>
        <w:widowControl/>
        <w:overflowPunct w:val="0"/>
        <w:spacing w:line="500" w:lineRule="exact"/>
        <w:jc w:val="right"/>
        <w:rPr>
          <w:rFonts w:ascii="標楷體" w:eastAsia="標楷體" w:hAnsi="標楷體"/>
          <w:b/>
        </w:rPr>
      </w:pPr>
      <w:r w:rsidRPr="00622B5A">
        <w:rPr>
          <w:rFonts w:ascii="標楷體" w:eastAsia="標楷體" w:hAnsi="標楷體" w:cs="新細明體" w:hint="eastAsia"/>
          <w:b/>
          <w:color w:val="000000" w:themeColor="text1"/>
          <w:kern w:val="0"/>
          <w:sz w:val="32"/>
          <w:szCs w:val="32"/>
          <w:u w:val="single"/>
        </w:rPr>
        <w:lastRenderedPageBreak/>
        <w:t>（四）</w:t>
      </w:r>
      <w:r w:rsidRPr="00622B5A">
        <w:rPr>
          <w:rFonts w:ascii="標楷體" w:eastAsia="標楷體" w:hAnsi="標楷體" w:hint="eastAsia"/>
          <w:b/>
          <w:bCs/>
          <w:sz w:val="32"/>
          <w:szCs w:val="32"/>
          <w:u w:val="single"/>
        </w:rPr>
        <w:t>餘絀審定後</w:t>
      </w:r>
    </w:p>
    <w:p w14:paraId="6915D372" w14:textId="59A80C8B" w:rsidR="00B7698C" w:rsidRPr="00622B5A" w:rsidRDefault="00B7698C" w:rsidP="00D96FD2">
      <w:pPr>
        <w:widowControl/>
        <w:overflowPunct w:val="0"/>
        <w:jc w:val="right"/>
        <w:rPr>
          <w:rFonts w:ascii="標楷體" w:eastAsia="標楷體" w:hAnsi="標楷體"/>
          <w:bCs/>
        </w:rPr>
      </w:pPr>
      <w:r w:rsidRPr="00622B5A">
        <w:rPr>
          <w:rFonts w:ascii="標楷體" w:eastAsia="標楷體" w:hAnsi="標楷體" w:hint="eastAsia"/>
          <w:bCs/>
        </w:rPr>
        <w:t>中華民國</w:t>
      </w:r>
      <w:r w:rsidRPr="00622B5A">
        <w:rPr>
          <w:rFonts w:ascii="標楷體" w:eastAsia="標楷體" w:hAnsi="標楷體"/>
          <w:bCs/>
        </w:rPr>
        <w:t>11</w:t>
      </w:r>
      <w:r w:rsidR="00A55A9F">
        <w:rPr>
          <w:rFonts w:ascii="標楷體" w:eastAsia="標楷體" w:hAnsi="標楷體" w:hint="eastAsia"/>
          <w:bCs/>
        </w:rPr>
        <w:t>3</w:t>
      </w:r>
      <w:r w:rsidRPr="00622B5A">
        <w:rPr>
          <w:rFonts w:ascii="標楷體" w:eastAsia="標楷體" w:hAnsi="標楷體"/>
          <w:bCs/>
        </w:rPr>
        <w:t>年</w:t>
      </w:r>
    </w:p>
    <w:tbl>
      <w:tblPr>
        <w:tblW w:w="9923" w:type="dxa"/>
        <w:tblLayout w:type="fixed"/>
        <w:tblCellMar>
          <w:left w:w="0" w:type="dxa"/>
          <w:right w:w="0" w:type="dxa"/>
        </w:tblCellMar>
        <w:tblLook w:val="0000" w:firstRow="0" w:lastRow="0" w:firstColumn="0" w:lastColumn="0" w:noHBand="0" w:noVBand="0"/>
      </w:tblPr>
      <w:tblGrid>
        <w:gridCol w:w="4588"/>
        <w:gridCol w:w="1802"/>
        <w:gridCol w:w="1802"/>
        <w:gridCol w:w="1731"/>
      </w:tblGrid>
      <w:tr w:rsidR="00A55A9F" w:rsidRPr="00622B5A" w14:paraId="7A3CA4AF" w14:textId="77777777" w:rsidTr="00C56581">
        <w:trPr>
          <w:cantSplit/>
          <w:trHeight w:val="448"/>
        </w:trPr>
        <w:tc>
          <w:tcPr>
            <w:tcW w:w="4588"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06242464" w14:textId="77777777" w:rsidR="00A55A9F" w:rsidRPr="00622B5A" w:rsidRDefault="00A55A9F" w:rsidP="009F393E">
            <w:pPr>
              <w:widowControl/>
              <w:overflowPunct w:val="0"/>
              <w:jc w:val="distribute"/>
              <w:rPr>
                <w:rFonts w:ascii="標楷體" w:eastAsia="標楷體"/>
                <w:sz w:val="20"/>
              </w:rPr>
            </w:pPr>
            <w:r w:rsidRPr="00622B5A">
              <w:rPr>
                <w:rFonts w:ascii="標楷體" w:eastAsia="標楷體" w:hint="eastAsia"/>
                <w:sz w:val="20"/>
              </w:rPr>
              <w:t>基金名稱</w:t>
            </w:r>
          </w:p>
        </w:tc>
        <w:tc>
          <w:tcPr>
            <w:tcW w:w="1802"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3394C022" w14:textId="77777777" w:rsidR="00A55A9F" w:rsidRPr="00622B5A" w:rsidRDefault="00A55A9F" w:rsidP="009F393E">
            <w:pPr>
              <w:widowControl/>
              <w:overflowPunct w:val="0"/>
              <w:ind w:leftChars="20" w:left="48" w:rightChars="20" w:right="48"/>
              <w:jc w:val="distribute"/>
              <w:rPr>
                <w:rFonts w:ascii="標楷體" w:eastAsia="標楷體"/>
                <w:b/>
                <w:sz w:val="20"/>
              </w:rPr>
            </w:pPr>
            <w:r w:rsidRPr="00622B5A">
              <w:rPr>
                <w:rFonts w:ascii="標楷體" w:eastAsia="標楷體" w:hint="eastAsia"/>
                <w:b/>
                <w:sz w:val="20"/>
              </w:rPr>
              <w:t>資產總額</w:t>
            </w:r>
          </w:p>
        </w:tc>
        <w:tc>
          <w:tcPr>
            <w:tcW w:w="1802" w:type="dxa"/>
            <w:tcBorders>
              <w:top w:val="single" w:sz="8" w:space="0" w:color="auto"/>
              <w:left w:val="nil"/>
              <w:bottom w:val="single" w:sz="8" w:space="0" w:color="auto"/>
              <w:right w:val="single" w:sz="4" w:space="0" w:color="auto"/>
            </w:tcBorders>
            <w:tcMar>
              <w:top w:w="15" w:type="dxa"/>
              <w:left w:w="28" w:type="dxa"/>
              <w:bottom w:w="0" w:type="dxa"/>
              <w:right w:w="57" w:type="dxa"/>
            </w:tcMar>
            <w:vAlign w:val="center"/>
          </w:tcPr>
          <w:p w14:paraId="6C9BADD8" w14:textId="77777777" w:rsidR="00A55A9F" w:rsidRPr="00622B5A" w:rsidRDefault="00A55A9F" w:rsidP="009F393E">
            <w:pPr>
              <w:widowControl/>
              <w:overflowPunct w:val="0"/>
              <w:adjustRightInd w:val="0"/>
              <w:snapToGrid w:val="0"/>
              <w:ind w:leftChars="20" w:left="48" w:rightChars="20" w:right="48"/>
              <w:jc w:val="distribute"/>
              <w:rPr>
                <w:rFonts w:ascii="標楷體" w:eastAsia="標楷體"/>
                <w:snapToGrid w:val="0"/>
                <w:kern w:val="0"/>
                <w:sz w:val="20"/>
              </w:rPr>
            </w:pPr>
            <w:r w:rsidRPr="00622B5A">
              <w:rPr>
                <w:rFonts w:ascii="標楷體" w:eastAsia="標楷體" w:hint="eastAsia"/>
                <w:snapToGrid w:val="0"/>
                <w:kern w:val="0"/>
                <w:sz w:val="20"/>
              </w:rPr>
              <w:t>流動資產</w:t>
            </w:r>
          </w:p>
        </w:tc>
        <w:tc>
          <w:tcPr>
            <w:tcW w:w="1731" w:type="dxa"/>
            <w:tcBorders>
              <w:top w:val="single" w:sz="8" w:space="0" w:color="auto"/>
              <w:left w:val="nil"/>
              <w:bottom w:val="single" w:sz="8" w:space="0" w:color="auto"/>
              <w:right w:val="single" w:sz="4" w:space="0" w:color="auto"/>
            </w:tcBorders>
            <w:vAlign w:val="center"/>
          </w:tcPr>
          <w:p w14:paraId="2B691AFA" w14:textId="77777777" w:rsidR="00A55A9F" w:rsidRPr="00622B5A" w:rsidRDefault="00A55A9F" w:rsidP="009F393E">
            <w:pPr>
              <w:widowControl/>
              <w:overflowPunct w:val="0"/>
              <w:adjustRightInd w:val="0"/>
              <w:snapToGrid w:val="0"/>
              <w:ind w:leftChars="20" w:left="48" w:rightChars="20" w:right="48"/>
              <w:jc w:val="distribute"/>
              <w:rPr>
                <w:rFonts w:ascii="標楷體" w:eastAsia="標楷體"/>
                <w:spacing w:val="-18"/>
                <w:sz w:val="20"/>
              </w:rPr>
            </w:pPr>
            <w:r w:rsidRPr="00622B5A">
              <w:rPr>
                <w:rFonts w:ascii="標楷體" w:eastAsia="標楷體" w:hint="eastAsia"/>
                <w:snapToGrid w:val="0"/>
                <w:spacing w:val="-18"/>
                <w:kern w:val="0"/>
                <w:sz w:val="20"/>
              </w:rPr>
              <w:t>長期貸墊款及準備金</w:t>
            </w:r>
          </w:p>
        </w:tc>
      </w:tr>
      <w:tr w:rsidR="00A55A9F" w:rsidRPr="00622B5A" w14:paraId="453E5D4A" w14:textId="77777777" w:rsidTr="00C56581">
        <w:trPr>
          <w:cantSplit/>
          <w:trHeight w:val="408"/>
        </w:trPr>
        <w:tc>
          <w:tcPr>
            <w:tcW w:w="4588" w:type="dxa"/>
            <w:tcBorders>
              <w:top w:val="single" w:sz="8" w:space="0" w:color="auto"/>
              <w:left w:val="nil"/>
              <w:bottom w:val="nil"/>
              <w:right w:val="nil"/>
            </w:tcBorders>
            <w:noWrap/>
            <w:tcMar>
              <w:top w:w="15" w:type="dxa"/>
              <w:left w:w="28" w:type="dxa"/>
              <w:bottom w:w="0" w:type="dxa"/>
              <w:right w:w="57" w:type="dxa"/>
            </w:tcMar>
            <w:vAlign w:val="center"/>
          </w:tcPr>
          <w:p w14:paraId="0386D2CD" w14:textId="77777777" w:rsidR="00A55A9F" w:rsidRPr="00622B5A" w:rsidRDefault="00A55A9F" w:rsidP="009F393E">
            <w:pPr>
              <w:widowControl/>
              <w:overflowPunct w:val="0"/>
              <w:autoSpaceDE w:val="0"/>
              <w:autoSpaceDN w:val="0"/>
              <w:adjustRightInd w:val="0"/>
              <w:snapToGrid w:val="0"/>
              <w:ind w:rightChars="153" w:right="367" w:firstLineChars="200" w:firstLine="400"/>
              <w:jc w:val="distribute"/>
              <w:rPr>
                <w:rFonts w:ascii="標楷體" w:eastAsia="標楷體"/>
                <w:b/>
                <w:sz w:val="20"/>
              </w:rPr>
            </w:pPr>
            <w:r w:rsidRPr="00622B5A">
              <w:rPr>
                <w:rFonts w:ascii="標楷體" w:eastAsia="標楷體" w:hAnsi="標楷體" w:hint="eastAsia"/>
                <w:b/>
                <w:kern w:val="0"/>
                <w:sz w:val="20"/>
              </w:rPr>
              <w:t>合計</w:t>
            </w:r>
          </w:p>
        </w:tc>
        <w:tc>
          <w:tcPr>
            <w:tcW w:w="1802" w:type="dxa"/>
            <w:tcBorders>
              <w:top w:val="single" w:sz="8"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651B473"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148,870,905,654</w:t>
            </w:r>
          </w:p>
        </w:tc>
        <w:tc>
          <w:tcPr>
            <w:tcW w:w="1802" w:type="dxa"/>
            <w:tcBorders>
              <w:top w:val="single" w:sz="8"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7847F89"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926E45">
              <w:rPr>
                <w:rFonts w:ascii="新細明體" w:eastAsia="新細明體" w:hAnsi="新細明體"/>
                <w:b/>
                <w:kern w:val="0"/>
                <w:sz w:val="20"/>
                <w:szCs w:val="20"/>
              </w:rPr>
              <w:t>69,079,864,613</w:t>
            </w:r>
          </w:p>
        </w:tc>
        <w:tc>
          <w:tcPr>
            <w:tcW w:w="1731" w:type="dxa"/>
            <w:tcBorders>
              <w:top w:val="single" w:sz="8" w:space="0" w:color="auto"/>
              <w:left w:val="single" w:sz="4" w:space="0" w:color="auto"/>
              <w:bottom w:val="nil"/>
              <w:right w:val="single" w:sz="4" w:space="0" w:color="auto"/>
            </w:tcBorders>
            <w:shd w:val="clear" w:color="auto" w:fill="auto"/>
            <w:tcMar>
              <w:top w:w="17" w:type="dxa"/>
              <w:left w:w="28" w:type="dxa"/>
              <w:right w:w="57" w:type="dxa"/>
            </w:tcMar>
            <w:vAlign w:val="center"/>
          </w:tcPr>
          <w:p w14:paraId="611D89DA"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b/>
                <w:kern w:val="0"/>
                <w:sz w:val="20"/>
              </w:rPr>
              <w:t>34,288,959</w:t>
            </w:r>
          </w:p>
        </w:tc>
      </w:tr>
      <w:tr w:rsidR="00A55A9F" w:rsidRPr="00622B5A" w14:paraId="002C464C"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048DCBB5" w14:textId="77777777" w:rsidR="00A55A9F" w:rsidRPr="00622B5A" w:rsidRDefault="00A55A9F" w:rsidP="009F393E">
            <w:pPr>
              <w:widowControl/>
              <w:overflowPunct w:val="0"/>
              <w:autoSpaceDE w:val="0"/>
              <w:autoSpaceDN w:val="0"/>
              <w:adjustRightInd w:val="0"/>
              <w:snapToGrid w:val="0"/>
              <w:ind w:rightChars="-19" w:right="-46"/>
              <w:rPr>
                <w:rFonts w:ascii="標楷體" w:eastAsia="標楷體"/>
                <w:b/>
                <w:sz w:val="20"/>
              </w:rPr>
            </w:pPr>
            <w:r w:rsidRPr="00622B5A">
              <w:rPr>
                <w:rFonts w:ascii="標楷體" w:eastAsia="標楷體" w:hAnsi="標楷體" w:hint="eastAsia"/>
                <w:b/>
                <w:kern w:val="0"/>
                <w:sz w:val="20"/>
              </w:rPr>
              <w:t>一、</w:t>
            </w:r>
            <w:r w:rsidRPr="00BB319C">
              <w:rPr>
                <w:rFonts w:ascii="標楷體" w:eastAsia="標楷體" w:hAnsi="標楷體" w:hint="eastAsia"/>
                <w:b/>
                <w:spacing w:val="280"/>
                <w:kern w:val="0"/>
                <w:sz w:val="20"/>
                <w:fitText w:val="4100" w:id="-694348544"/>
              </w:rPr>
              <w:t>特別收入基</w:t>
            </w:r>
            <w:r w:rsidRPr="00BB319C">
              <w:rPr>
                <w:rFonts w:ascii="標楷體" w:eastAsia="標楷體" w:hAnsi="標楷體" w:hint="eastAsia"/>
                <w:b/>
                <w:spacing w:val="20"/>
                <w:kern w:val="0"/>
                <w:sz w:val="20"/>
                <w:fitText w:val="4100" w:id="-694348544"/>
              </w:rPr>
              <w:t>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ECCA0D7"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58,172,123,092</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B4339E4"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926E45">
              <w:rPr>
                <w:rFonts w:ascii="新細明體" w:eastAsia="新細明體" w:hAnsi="新細明體"/>
                <w:b/>
                <w:kern w:val="0"/>
                <w:sz w:val="20"/>
                <w:szCs w:val="20"/>
              </w:rPr>
              <w:t>15,731,366,825</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D1094E0"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b/>
                <w:kern w:val="0"/>
                <w:sz w:val="20"/>
              </w:rPr>
              <w:t>34,288,959</w:t>
            </w:r>
          </w:p>
        </w:tc>
      </w:tr>
      <w:tr w:rsidR="00A55A9F" w:rsidRPr="00622B5A" w14:paraId="5DCAD07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3D917AE5" w14:textId="77777777" w:rsidR="00A55A9F" w:rsidRPr="00622B5A" w:rsidRDefault="00A55A9F" w:rsidP="009F393E">
            <w:pPr>
              <w:widowControl/>
              <w:overflowPunct w:val="0"/>
              <w:autoSpaceDE w:val="0"/>
              <w:autoSpaceDN w:val="0"/>
              <w:adjustRightInd w:val="0"/>
              <w:snapToGrid w:val="0"/>
              <w:ind w:rightChars="-2" w:right="-5" w:firstLineChars="100" w:firstLine="188"/>
              <w:jc w:val="distribute"/>
              <w:rPr>
                <w:rFonts w:ascii="標楷體" w:eastAsia="標楷體"/>
                <w:spacing w:val="-6"/>
                <w:sz w:val="20"/>
              </w:rPr>
            </w:pPr>
            <w:r w:rsidRPr="00622B5A">
              <w:rPr>
                <w:rFonts w:ascii="標楷體" w:eastAsia="標楷體" w:hAnsi="標楷體" w:hint="eastAsia"/>
                <w:b/>
                <w:spacing w:val="-6"/>
                <w:kern w:val="0"/>
                <w:sz w:val="20"/>
              </w:rPr>
              <w:t>新北市政府工務</w:t>
            </w:r>
            <w:r w:rsidRPr="00146889">
              <w:rPr>
                <w:rFonts w:ascii="標楷體" w:eastAsia="標楷體" w:hAnsi="標楷體" w:hint="eastAsia"/>
                <w:b/>
                <w:spacing w:val="-6"/>
                <w:kern w:val="0"/>
                <w:sz w:val="20"/>
              </w:rPr>
              <w:t>局</w:t>
            </w:r>
            <w:r w:rsidRPr="00146889">
              <w:rPr>
                <w:rFonts w:ascii="標楷體" w:eastAsia="標楷體" w:hint="eastAsia"/>
                <w:b/>
                <w:sz w:val="20"/>
              </w:rPr>
              <w:t>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1248042"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5,294,503</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0591667"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926E45">
              <w:rPr>
                <w:rFonts w:ascii="新細明體" w:eastAsia="新細明體" w:hAnsi="新細明體"/>
                <w:b/>
                <w:kern w:val="0"/>
                <w:sz w:val="20"/>
                <w:szCs w:val="20"/>
              </w:rPr>
              <w:t>5,294,503</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4BD50A0"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r>
      <w:tr w:rsidR="00A55A9F" w:rsidRPr="00622B5A" w14:paraId="52A070FF"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48ACEE07"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b/>
                <w:noProof/>
                <w:sz w:val="20"/>
              </w:rPr>
            </w:pPr>
            <w:r w:rsidRPr="006124A7">
              <w:rPr>
                <w:rFonts w:ascii="標楷體" w:eastAsia="標楷體" w:hAnsi="標楷體" w:hint="eastAsia"/>
                <w:kern w:val="0"/>
                <w:sz w:val="20"/>
              </w:rPr>
              <w:t>新北市建築物無障礙設備與設施改善基金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D34593D"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5,294,503</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C5032B4"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5,294,503</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BB61069"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06C2BA6C"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701BD335" w14:textId="77777777" w:rsidR="00A55A9F" w:rsidRPr="00622B5A" w:rsidRDefault="00A55A9F" w:rsidP="009F393E">
            <w:pPr>
              <w:widowControl/>
              <w:overflowPunct w:val="0"/>
              <w:autoSpaceDE w:val="0"/>
              <w:autoSpaceDN w:val="0"/>
              <w:adjustRightInd w:val="0"/>
              <w:snapToGrid w:val="0"/>
              <w:ind w:firstLineChars="100" w:firstLine="200"/>
              <w:jc w:val="distribute"/>
              <w:rPr>
                <w:rFonts w:ascii="標楷體" w:eastAsia="標楷體"/>
                <w:noProof/>
                <w:spacing w:val="-20"/>
                <w:sz w:val="20"/>
              </w:rPr>
            </w:pPr>
            <w:r w:rsidRPr="00622B5A">
              <w:rPr>
                <w:rFonts w:ascii="標楷體" w:eastAsia="標楷體" w:hAnsi="標楷體" w:hint="eastAsia"/>
                <w:b/>
                <w:kern w:val="0"/>
                <w:sz w:val="20"/>
              </w:rPr>
              <w:t>新北市政府教育局主管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68279A8"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53,798,341,941</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6822755"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926E45">
              <w:rPr>
                <w:rFonts w:ascii="新細明體" w:eastAsia="新細明體" w:hAnsi="新細明體"/>
                <w:b/>
                <w:kern w:val="0"/>
                <w:sz w:val="20"/>
                <w:szCs w:val="20"/>
              </w:rPr>
              <w:t>12,293,378,610</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4A2BA0C0"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34,288,959</w:t>
            </w:r>
          </w:p>
        </w:tc>
      </w:tr>
      <w:tr w:rsidR="00A55A9F" w:rsidRPr="00622B5A" w14:paraId="306C2F41"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77767E73" w14:textId="77777777" w:rsidR="00A55A9F" w:rsidRPr="00622B5A"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新北市溫馨助學圓夢基金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DDEAFB"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88,338,894</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78C538F"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88,338,894</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D6E6D84"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20313759"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415DA356"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新北市地方教育發展基金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04FE219"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53,710,003,047</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3A1BA57"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12,205,039,716</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E766C99"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34,288,959</w:t>
            </w:r>
          </w:p>
        </w:tc>
      </w:tr>
      <w:tr w:rsidR="00A55A9F" w:rsidRPr="00622B5A" w14:paraId="657D6E05"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1B251E49" w14:textId="77777777" w:rsidR="00A55A9F" w:rsidRPr="00622B5A" w:rsidRDefault="00A55A9F" w:rsidP="009F393E">
            <w:pPr>
              <w:widowControl/>
              <w:overflowPunct w:val="0"/>
              <w:autoSpaceDE w:val="0"/>
              <w:autoSpaceDN w:val="0"/>
              <w:adjustRightInd w:val="0"/>
              <w:snapToGrid w:val="0"/>
              <w:ind w:rightChars="-2" w:right="-5" w:firstLineChars="100" w:firstLine="200"/>
              <w:jc w:val="distribute"/>
              <w:rPr>
                <w:rFonts w:ascii="標楷體" w:eastAsia="標楷體"/>
                <w:sz w:val="20"/>
              </w:rPr>
            </w:pPr>
            <w:r w:rsidRPr="00622B5A">
              <w:rPr>
                <w:rFonts w:ascii="標楷體" w:eastAsia="標楷體" w:hAnsi="標楷體" w:hint="eastAsia"/>
                <w:b/>
                <w:kern w:val="0"/>
                <w:sz w:val="20"/>
              </w:rPr>
              <w:t>新北市政府勞工局主管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A079EE6"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1,128,826,627</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167C93B"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926E45">
              <w:rPr>
                <w:rFonts w:ascii="新細明體" w:eastAsia="新細明體" w:hAnsi="新細明體"/>
                <w:b/>
                <w:kern w:val="0"/>
                <w:sz w:val="20"/>
                <w:szCs w:val="20"/>
              </w:rPr>
              <w:t>904,995,998</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59F90A8"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r>
      <w:tr w:rsidR="00A55A9F" w:rsidRPr="00622B5A" w14:paraId="6C31E78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17F2B2BA"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124A7">
              <w:rPr>
                <w:rFonts w:ascii="標楷體" w:eastAsia="標楷體" w:hAnsi="標楷體" w:hint="eastAsia"/>
                <w:kern w:val="0"/>
                <w:sz w:val="20"/>
              </w:rPr>
              <w:t>新北市身心障礙者就業基金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4BF352D"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933,524,324</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667F49C"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710,427,310</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D1FE8C7"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4B7CA89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518CA3C0"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新北市勞工權益基金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B72D817"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195,302,303</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FD8ADF1"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kern w:val="0"/>
                <w:sz w:val="20"/>
              </w:rPr>
              <w:t>194,568,688</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695CA3F"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6116F537"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085D145C" w14:textId="77777777" w:rsidR="00A55A9F" w:rsidRPr="00622B5A"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sz w:val="20"/>
              </w:rPr>
            </w:pPr>
            <w:r w:rsidRPr="00622B5A">
              <w:rPr>
                <w:rFonts w:ascii="標楷體" w:eastAsia="標楷體" w:hAnsi="標楷體" w:hint="eastAsia"/>
                <w:b/>
                <w:kern w:val="0"/>
                <w:sz w:val="20"/>
              </w:rPr>
              <w:t>新北市政府新聞局主管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5E2BCEC"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80,384,571</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676B015"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b/>
                <w:kern w:val="0"/>
                <w:sz w:val="20"/>
              </w:rPr>
              <w:t>80,380,400</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624DE354"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b/>
                <w:kern w:val="0"/>
                <w:sz w:val="20"/>
              </w:rPr>
              <w:t>－</w:t>
            </w:r>
          </w:p>
        </w:tc>
      </w:tr>
      <w:tr w:rsidR="00A55A9F" w:rsidRPr="00622B5A" w14:paraId="3E3751F1"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48CA27CE"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124A7">
              <w:rPr>
                <w:rFonts w:ascii="標楷體" w:eastAsia="標楷體" w:hAnsi="標楷體" w:hint="eastAsia"/>
                <w:kern w:val="0"/>
                <w:sz w:val="20"/>
              </w:rPr>
              <w:t>新北市有線廣播電視事業基金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E65E819"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80,384,571</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685CDE3"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kern w:val="0"/>
                <w:sz w:val="20"/>
              </w:rPr>
              <w:t>80,380,400</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06387042"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1A0D4C31"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6B4F6CB4" w14:textId="77777777" w:rsidR="00A55A9F" w:rsidRPr="00622B5A"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sz w:val="20"/>
              </w:rPr>
            </w:pPr>
            <w:r w:rsidRPr="00622B5A">
              <w:rPr>
                <w:rFonts w:ascii="標楷體" w:eastAsia="標楷體" w:hAnsi="標楷體" w:hint="eastAsia"/>
                <w:b/>
                <w:kern w:val="0"/>
                <w:sz w:val="20"/>
              </w:rPr>
              <w:t>新北市政府農業局主管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10A33A5"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305,110,704</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F6C1D54"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b/>
                <w:kern w:val="0"/>
                <w:sz w:val="20"/>
              </w:rPr>
              <w:t>303,524,332</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1ADF7EE"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b/>
                <w:kern w:val="0"/>
                <w:sz w:val="20"/>
              </w:rPr>
              <w:t>－</w:t>
            </w:r>
          </w:p>
        </w:tc>
      </w:tr>
      <w:tr w:rsidR="00A55A9F" w:rsidRPr="00622B5A" w14:paraId="6E270F32"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0B30A867"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新北市農業發展基金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4B93E86"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305,110,704</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1A082FB"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kern w:val="0"/>
                <w:sz w:val="20"/>
              </w:rPr>
              <w:t>303,524,332</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5CDAB07"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15376E2E"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6B7EE17B" w14:textId="77777777" w:rsidR="00A55A9F" w:rsidRPr="006124A7"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6124A7">
              <w:rPr>
                <w:rFonts w:ascii="標楷體" w:eastAsia="標楷體" w:hAnsi="標楷體" w:hint="eastAsia"/>
                <w:b/>
                <w:kern w:val="0"/>
                <w:sz w:val="20"/>
              </w:rPr>
              <w:t>新北市政府環境保護局主管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D9D104F"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2,033,534,178</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D87A4CF"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4708D1">
              <w:rPr>
                <w:rFonts w:ascii="新細明體" w:eastAsia="標楷體" w:hAnsi="新細明體"/>
                <w:b/>
                <w:kern w:val="0"/>
                <w:sz w:val="20"/>
              </w:rPr>
              <w:t>1,323,729,904</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7CA414A"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b/>
                <w:kern w:val="0"/>
                <w:sz w:val="20"/>
              </w:rPr>
              <w:t>－</w:t>
            </w:r>
          </w:p>
        </w:tc>
      </w:tr>
      <w:tr w:rsidR="00A55A9F" w:rsidRPr="00622B5A" w14:paraId="0A7014A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0A8A9A54"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新北市環境保護基金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24F442A"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2,033,534,178</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5F6A2DA"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kern w:val="0"/>
                <w:sz w:val="20"/>
              </w:rPr>
              <w:t>1,323,729,904</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1D24363"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0BFBE369"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08D5A696" w14:textId="77777777" w:rsidR="00A55A9F" w:rsidRPr="00622B5A" w:rsidRDefault="00A55A9F" w:rsidP="009F393E">
            <w:pPr>
              <w:widowControl/>
              <w:overflowPunct w:val="0"/>
              <w:autoSpaceDE w:val="0"/>
              <w:autoSpaceDN w:val="0"/>
              <w:adjustRightInd w:val="0"/>
              <w:snapToGrid w:val="0"/>
              <w:ind w:firstLineChars="100" w:firstLine="200"/>
              <w:jc w:val="distribute"/>
              <w:rPr>
                <w:rFonts w:ascii="標楷體" w:eastAsia="標楷體"/>
                <w:b/>
                <w:sz w:val="20"/>
              </w:rPr>
            </w:pPr>
            <w:r w:rsidRPr="00622B5A">
              <w:rPr>
                <w:rFonts w:ascii="標楷體" w:eastAsia="標楷體" w:hAnsi="標楷體" w:hint="eastAsia"/>
                <w:b/>
                <w:kern w:val="0"/>
                <w:sz w:val="20"/>
              </w:rPr>
              <w:t>新北市政府民政局主管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7648064"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79,618,827</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59E4323"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b/>
                <w:kern w:val="0"/>
                <w:sz w:val="20"/>
              </w:rPr>
              <w:t>79,618,827</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3826225"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r>
      <w:tr w:rsidR="00A55A9F" w:rsidRPr="00622B5A" w14:paraId="1B76F18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594FEEF0"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124A7">
              <w:rPr>
                <w:rFonts w:ascii="標楷體" w:eastAsia="標楷體" w:hAnsi="標楷體" w:hint="eastAsia"/>
                <w:kern w:val="0"/>
                <w:sz w:val="20"/>
              </w:rPr>
              <w:t>新北市私立殯葬設施經營管理基金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A8E4513"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79,618,827</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EFCEC93"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79,618,827</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80CBB36"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5D7A1B5B"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3D1D1CC4" w14:textId="77777777" w:rsidR="00A55A9F" w:rsidRPr="006124A7"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6124A7">
              <w:rPr>
                <w:rFonts w:ascii="標楷體" w:eastAsia="標楷體" w:hAnsi="標楷體" w:hint="eastAsia"/>
                <w:b/>
                <w:kern w:val="0"/>
                <w:sz w:val="20"/>
              </w:rPr>
              <w:t>新北市政府</w:t>
            </w:r>
            <w:r w:rsidRPr="00C84CC4">
              <w:rPr>
                <w:rFonts w:ascii="標楷體" w:eastAsia="標楷體" w:hAnsi="標楷體" w:hint="eastAsia"/>
                <w:b/>
                <w:kern w:val="0"/>
                <w:sz w:val="20"/>
              </w:rPr>
              <w:t>原住民</w:t>
            </w:r>
            <w:r w:rsidRPr="006124A7">
              <w:rPr>
                <w:rFonts w:ascii="標楷體" w:eastAsia="標楷體" w:hAnsi="標楷體" w:hint="eastAsia"/>
                <w:b/>
                <w:kern w:val="0"/>
                <w:sz w:val="20"/>
              </w:rPr>
              <w:t>族行政局主管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0E558AE"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bCs/>
                <w:kern w:val="0"/>
                <w:sz w:val="20"/>
              </w:rPr>
              <w:t>－</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987DE02"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kern w:val="0"/>
                <w:sz w:val="20"/>
                <w:szCs w:val="20"/>
              </w:rPr>
            </w:pPr>
            <w:r w:rsidRPr="004708D1">
              <w:rPr>
                <w:rFonts w:ascii="新細明體" w:eastAsia="標楷體" w:hAnsi="新細明體"/>
                <w:b/>
                <w:kern w:val="0"/>
                <w:sz w:val="20"/>
              </w:rPr>
              <w:t>－</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0C5CC18E"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r>
      <w:tr w:rsidR="00A55A9F" w:rsidRPr="00622B5A" w14:paraId="6D837BB3"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307869CC"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新北市原住民族就業基金</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67F74A1"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Cs/>
                <w:kern w:val="0"/>
                <w:sz w:val="20"/>
              </w:rPr>
              <w:t>－</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2A9FCD6"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kern w:val="0"/>
                <w:sz w:val="20"/>
                <w:szCs w:val="20"/>
              </w:rPr>
            </w:pPr>
            <w:r w:rsidRPr="004708D1">
              <w:rPr>
                <w:rFonts w:ascii="新細明體" w:eastAsia="標楷體" w:hAnsi="新細明體"/>
                <w:kern w:val="0"/>
                <w:sz w:val="20"/>
              </w:rPr>
              <w:t>－</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E5567FF"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r>
      <w:tr w:rsidR="00A55A9F" w:rsidRPr="00622B5A" w14:paraId="122DF5E0"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682D689A" w14:textId="77777777" w:rsidR="00A55A9F" w:rsidRPr="00622B5A" w:rsidRDefault="00A55A9F" w:rsidP="009F393E">
            <w:pPr>
              <w:widowControl/>
              <w:overflowPunct w:val="0"/>
              <w:autoSpaceDE w:val="0"/>
              <w:autoSpaceDN w:val="0"/>
              <w:adjustRightInd w:val="0"/>
              <w:snapToGrid w:val="0"/>
              <w:ind w:firstLineChars="100" w:firstLine="200"/>
              <w:jc w:val="distribute"/>
              <w:rPr>
                <w:rFonts w:ascii="標楷體" w:eastAsia="標楷體"/>
                <w:noProof/>
                <w:sz w:val="20"/>
              </w:rPr>
            </w:pPr>
            <w:r w:rsidRPr="00622B5A">
              <w:rPr>
                <w:rFonts w:ascii="標楷體" w:eastAsia="標楷體" w:hAnsi="標楷體" w:hint="eastAsia"/>
                <w:b/>
                <w:kern w:val="0"/>
                <w:sz w:val="20"/>
              </w:rPr>
              <w:t>新北市政府經</w:t>
            </w:r>
            <w:r>
              <w:rPr>
                <w:rFonts w:ascii="標楷體" w:eastAsia="標楷體" w:hAnsi="標楷體" w:hint="eastAsia"/>
                <w:b/>
                <w:kern w:val="0"/>
                <w:sz w:val="20"/>
              </w:rPr>
              <w:t>濟</w:t>
            </w:r>
            <w:r w:rsidRPr="00622B5A">
              <w:rPr>
                <w:rFonts w:ascii="標楷體" w:eastAsia="標楷體" w:hAnsi="標楷體" w:hint="eastAsia"/>
                <w:b/>
                <w:kern w:val="0"/>
                <w:sz w:val="20"/>
              </w:rPr>
              <w:t>發</w:t>
            </w:r>
            <w:r>
              <w:rPr>
                <w:rFonts w:ascii="標楷體" w:eastAsia="標楷體" w:hAnsi="標楷體" w:hint="eastAsia"/>
                <w:b/>
                <w:kern w:val="0"/>
                <w:sz w:val="20"/>
              </w:rPr>
              <w:t>展</w:t>
            </w:r>
            <w:r w:rsidRPr="00622B5A">
              <w:rPr>
                <w:rFonts w:ascii="標楷體" w:eastAsia="標楷體" w:hAnsi="標楷體" w:hint="eastAsia"/>
                <w:b/>
                <w:kern w:val="0"/>
                <w:sz w:val="20"/>
              </w:rPr>
              <w:t>局主管</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112CF69"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926E45">
              <w:rPr>
                <w:rFonts w:ascii="新細明體" w:eastAsia="新細明體" w:hAnsi="新細明體"/>
                <w:b/>
                <w:kern w:val="0"/>
                <w:sz w:val="20"/>
                <w:szCs w:val="20"/>
              </w:rPr>
              <w:t>677,003,683</w:t>
            </w:r>
          </w:p>
        </w:tc>
        <w:tc>
          <w:tcPr>
            <w:tcW w:w="1802"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9ABC576"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noProof/>
                <w:kern w:val="0"/>
                <w:sz w:val="20"/>
                <w:szCs w:val="20"/>
              </w:rPr>
            </w:pPr>
            <w:r w:rsidRPr="004708D1">
              <w:rPr>
                <w:rFonts w:ascii="新細明體" w:eastAsia="標楷體" w:hAnsi="新細明體"/>
                <w:b/>
                <w:kern w:val="0"/>
                <w:sz w:val="20"/>
              </w:rPr>
              <w:t>676,436,193</w:t>
            </w:r>
          </w:p>
        </w:tc>
        <w:tc>
          <w:tcPr>
            <w:tcW w:w="1731"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0DC3234D" w14:textId="77777777" w:rsidR="00A55A9F" w:rsidRPr="000216B8"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r>
      <w:tr w:rsidR="00A55A9F" w:rsidRPr="00622B5A" w14:paraId="2A2CAEB2"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083E4EFF"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124A7">
              <w:rPr>
                <w:rFonts w:ascii="標楷體" w:eastAsia="標楷體" w:hAnsi="標楷體" w:hint="eastAsia"/>
                <w:kern w:val="0"/>
                <w:sz w:val="20"/>
              </w:rPr>
              <w:t>新北市未登記工廠管理及輔導基金</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59693E17"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926E45">
              <w:rPr>
                <w:rFonts w:ascii="新細明體" w:eastAsia="新細明體" w:hAnsi="新細明體"/>
                <w:kern w:val="0"/>
                <w:sz w:val="20"/>
                <w:szCs w:val="20"/>
              </w:rPr>
              <w:t>677,003,683</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357FCDB3"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bCs/>
                <w:noProof/>
                <w:kern w:val="0"/>
                <w:sz w:val="20"/>
                <w:szCs w:val="20"/>
              </w:rPr>
            </w:pPr>
            <w:r w:rsidRPr="004708D1">
              <w:rPr>
                <w:rFonts w:ascii="新細明體" w:eastAsia="標楷體" w:hAnsi="新細明體"/>
                <w:kern w:val="0"/>
                <w:sz w:val="20"/>
              </w:rPr>
              <w:t>676,436,193</w:t>
            </w:r>
          </w:p>
        </w:tc>
        <w:tc>
          <w:tcPr>
            <w:tcW w:w="1731" w:type="dxa"/>
            <w:tcBorders>
              <w:top w:val="nil"/>
              <w:left w:val="single" w:sz="4" w:space="0" w:color="auto"/>
              <w:right w:val="single" w:sz="4" w:space="0" w:color="auto"/>
            </w:tcBorders>
            <w:shd w:val="clear" w:color="auto" w:fill="auto"/>
            <w:tcMar>
              <w:top w:w="17" w:type="dxa"/>
              <w:left w:w="28" w:type="dxa"/>
              <w:right w:w="57" w:type="dxa"/>
            </w:tcMar>
            <w:vAlign w:val="center"/>
          </w:tcPr>
          <w:p w14:paraId="03032199" w14:textId="77777777" w:rsidR="00A55A9F" w:rsidRPr="000216B8"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2721805F"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0F369A6B" w14:textId="77777777" w:rsidR="00A55A9F" w:rsidRPr="009906A2"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Pr>
                <w:rFonts w:ascii="標楷體" w:eastAsia="標楷體" w:hAnsi="標楷體" w:hint="eastAsia"/>
                <w:b/>
                <w:kern w:val="0"/>
                <w:sz w:val="20"/>
              </w:rPr>
              <w:t>新北市政府體育</w:t>
            </w:r>
            <w:r w:rsidRPr="00622B5A">
              <w:rPr>
                <w:rFonts w:ascii="標楷體" w:eastAsia="標楷體" w:hAnsi="標楷體" w:hint="eastAsia"/>
                <w:b/>
                <w:kern w:val="0"/>
                <w:sz w:val="20"/>
              </w:rPr>
              <w:t>局主管</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3CCEA462" w14:textId="77777777" w:rsidR="00A55A9F" w:rsidRPr="00926E45"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64,008,058</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5E850F34"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kern w:val="0"/>
                <w:sz w:val="20"/>
                <w:szCs w:val="20"/>
              </w:rPr>
            </w:pPr>
            <w:r w:rsidRPr="004708D1">
              <w:rPr>
                <w:rFonts w:ascii="新細明體" w:eastAsia="標楷體" w:hAnsi="新細明體"/>
                <w:b/>
                <w:kern w:val="0"/>
                <w:sz w:val="20"/>
              </w:rPr>
              <w:t>64,008,058</w:t>
            </w:r>
          </w:p>
        </w:tc>
        <w:tc>
          <w:tcPr>
            <w:tcW w:w="1731" w:type="dxa"/>
            <w:tcBorders>
              <w:top w:val="nil"/>
              <w:left w:val="single" w:sz="4" w:space="0" w:color="auto"/>
              <w:right w:val="single" w:sz="4" w:space="0" w:color="auto"/>
            </w:tcBorders>
            <w:shd w:val="clear" w:color="auto" w:fill="auto"/>
            <w:tcMar>
              <w:top w:w="17" w:type="dxa"/>
              <w:left w:w="28" w:type="dxa"/>
              <w:right w:w="57" w:type="dxa"/>
            </w:tcMar>
            <w:vAlign w:val="center"/>
          </w:tcPr>
          <w:p w14:paraId="31A5224C"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r>
      <w:tr w:rsidR="00A55A9F" w:rsidRPr="00622B5A" w14:paraId="4ACF1F49" w14:textId="77777777" w:rsidTr="009F393E">
        <w:trPr>
          <w:cantSplit/>
          <w:trHeight w:val="408"/>
        </w:trPr>
        <w:tc>
          <w:tcPr>
            <w:tcW w:w="4588" w:type="dxa"/>
            <w:tcBorders>
              <w:top w:val="nil"/>
              <w:left w:val="nil"/>
              <w:right w:val="nil"/>
            </w:tcBorders>
            <w:noWrap/>
            <w:tcMar>
              <w:top w:w="15" w:type="dxa"/>
              <w:left w:w="28" w:type="dxa"/>
              <w:bottom w:w="0" w:type="dxa"/>
              <w:right w:w="57" w:type="dxa"/>
            </w:tcMar>
            <w:vAlign w:val="center"/>
          </w:tcPr>
          <w:p w14:paraId="4B469048" w14:textId="77777777" w:rsidR="00A55A9F" w:rsidRPr="006124A7" w:rsidRDefault="00A55A9F" w:rsidP="009F393E">
            <w:pPr>
              <w:widowControl/>
              <w:overflowPunct w:val="0"/>
              <w:autoSpaceDE w:val="0"/>
              <w:autoSpaceDN w:val="0"/>
              <w:adjustRightInd w:val="0"/>
              <w:snapToGrid w:val="0"/>
              <w:ind w:leftChars="100" w:left="240" w:rightChars="-1" w:right="-2" w:firstLineChars="100" w:firstLine="200"/>
              <w:jc w:val="distribute"/>
              <w:rPr>
                <w:rFonts w:ascii="標楷體" w:eastAsia="標楷體" w:hAnsi="標楷體"/>
                <w:kern w:val="0"/>
                <w:sz w:val="20"/>
              </w:rPr>
            </w:pPr>
            <w:r w:rsidRPr="006124A7">
              <w:rPr>
                <w:rFonts w:ascii="標楷體" w:eastAsia="標楷體" w:hAnsi="標楷體" w:hint="eastAsia"/>
                <w:kern w:val="0"/>
                <w:sz w:val="20"/>
              </w:rPr>
              <w:t>新北市體育發展基金</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6D19F6D7"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64,008,058</w:t>
            </w:r>
          </w:p>
        </w:tc>
        <w:tc>
          <w:tcPr>
            <w:tcW w:w="1802"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181F8A66"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kern w:val="0"/>
                <w:sz w:val="20"/>
                <w:szCs w:val="20"/>
              </w:rPr>
            </w:pPr>
            <w:r w:rsidRPr="004708D1">
              <w:rPr>
                <w:rFonts w:ascii="新細明體" w:eastAsia="標楷體" w:hAnsi="新細明體"/>
                <w:kern w:val="0"/>
                <w:sz w:val="20"/>
              </w:rPr>
              <w:t>64,008,058</w:t>
            </w:r>
          </w:p>
        </w:tc>
        <w:tc>
          <w:tcPr>
            <w:tcW w:w="1731" w:type="dxa"/>
            <w:tcBorders>
              <w:top w:val="nil"/>
              <w:left w:val="single" w:sz="4" w:space="0" w:color="auto"/>
              <w:right w:val="single" w:sz="4" w:space="0" w:color="auto"/>
            </w:tcBorders>
            <w:shd w:val="clear" w:color="auto" w:fill="auto"/>
            <w:tcMar>
              <w:top w:w="17" w:type="dxa"/>
              <w:left w:w="28" w:type="dxa"/>
              <w:right w:w="57" w:type="dxa"/>
            </w:tcMar>
            <w:vAlign w:val="center"/>
          </w:tcPr>
          <w:p w14:paraId="0D0D1AF0" w14:textId="77777777" w:rsidR="00A55A9F" w:rsidRPr="000216B8"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r>
      <w:tr w:rsidR="00A55A9F" w:rsidRPr="00622B5A" w14:paraId="43AD7C1D" w14:textId="77777777" w:rsidTr="009F393E">
        <w:trPr>
          <w:cantSplit/>
          <w:trHeight w:val="408"/>
        </w:trPr>
        <w:tc>
          <w:tcPr>
            <w:tcW w:w="4588" w:type="dxa"/>
            <w:tcBorders>
              <w:top w:val="nil"/>
              <w:left w:val="nil"/>
              <w:bottom w:val="nil"/>
              <w:right w:val="nil"/>
            </w:tcBorders>
            <w:noWrap/>
            <w:tcMar>
              <w:top w:w="15" w:type="dxa"/>
              <w:left w:w="28" w:type="dxa"/>
              <w:bottom w:w="0" w:type="dxa"/>
              <w:right w:w="57" w:type="dxa"/>
            </w:tcMar>
            <w:vAlign w:val="center"/>
          </w:tcPr>
          <w:p w14:paraId="06F012E8" w14:textId="77777777" w:rsidR="00A55A9F" w:rsidRPr="00622B5A" w:rsidRDefault="00A55A9F" w:rsidP="009F393E">
            <w:pPr>
              <w:widowControl/>
              <w:overflowPunct w:val="0"/>
              <w:autoSpaceDE w:val="0"/>
              <w:autoSpaceDN w:val="0"/>
              <w:adjustRightInd w:val="0"/>
              <w:snapToGrid w:val="0"/>
              <w:jc w:val="distribute"/>
              <w:rPr>
                <w:rFonts w:ascii="標楷體" w:eastAsia="標楷體" w:hAnsi="標楷體"/>
                <w:b/>
                <w:spacing w:val="-24"/>
                <w:kern w:val="0"/>
                <w:sz w:val="20"/>
              </w:rPr>
            </w:pPr>
            <w:r w:rsidRPr="00622B5A">
              <w:rPr>
                <w:rFonts w:ascii="標楷體" w:eastAsia="標楷體" w:hAnsi="標楷體" w:hint="eastAsia"/>
                <w:b/>
                <w:kern w:val="0"/>
                <w:sz w:val="20"/>
              </w:rPr>
              <w:t>二、</w:t>
            </w:r>
            <w:r w:rsidRPr="00BB319C">
              <w:rPr>
                <w:rFonts w:ascii="標楷體" w:eastAsia="標楷體" w:hAnsi="標楷體" w:hint="eastAsia"/>
                <w:b/>
                <w:spacing w:val="280"/>
                <w:kern w:val="0"/>
                <w:sz w:val="20"/>
                <w:fitText w:val="4080" w:id="-694348543"/>
              </w:rPr>
              <w:t>資本計畫基</w:t>
            </w:r>
            <w:r w:rsidRPr="00BB319C">
              <w:rPr>
                <w:rFonts w:ascii="標楷體" w:eastAsia="標楷體" w:hAnsi="標楷體" w:hint="eastAsia"/>
                <w:b/>
                <w:spacing w:val="10"/>
                <w:kern w:val="0"/>
                <w:sz w:val="20"/>
                <w:fitText w:val="4080" w:id="-694348543"/>
              </w:rPr>
              <w:t>金</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120A86" w14:textId="77777777" w:rsidR="00A55A9F" w:rsidRPr="000216B8"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90,698,782,562</w:t>
            </w:r>
          </w:p>
        </w:tc>
        <w:tc>
          <w:tcPr>
            <w:tcW w:w="1802"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262A9205"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4708D1">
              <w:rPr>
                <w:rFonts w:ascii="新細明體" w:eastAsia="標楷體" w:hAnsi="新細明體"/>
                <w:b/>
                <w:kern w:val="0"/>
                <w:sz w:val="20"/>
              </w:rPr>
              <w:t>53,348,497,788</w:t>
            </w:r>
          </w:p>
        </w:tc>
        <w:tc>
          <w:tcPr>
            <w:tcW w:w="1731" w:type="dxa"/>
            <w:tcBorders>
              <w:top w:val="nil"/>
              <w:left w:val="single" w:sz="4" w:space="0" w:color="auto"/>
              <w:bottom w:val="nil"/>
              <w:right w:val="single" w:sz="4" w:space="0" w:color="auto"/>
            </w:tcBorders>
            <w:tcMar>
              <w:top w:w="17" w:type="dxa"/>
              <w:left w:w="28" w:type="dxa"/>
              <w:right w:w="57" w:type="dxa"/>
            </w:tcMar>
            <w:vAlign w:val="center"/>
          </w:tcPr>
          <w:p w14:paraId="4A308D67" w14:textId="77777777" w:rsidR="00A55A9F" w:rsidRPr="000216B8"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7906FFAA" w14:textId="77777777" w:rsidTr="00C56581">
        <w:trPr>
          <w:cantSplit/>
          <w:trHeight w:val="408"/>
        </w:trPr>
        <w:tc>
          <w:tcPr>
            <w:tcW w:w="4588" w:type="dxa"/>
            <w:tcBorders>
              <w:top w:val="nil"/>
              <w:left w:val="nil"/>
              <w:right w:val="nil"/>
            </w:tcBorders>
            <w:noWrap/>
            <w:tcMar>
              <w:top w:w="15" w:type="dxa"/>
              <w:left w:w="28" w:type="dxa"/>
              <w:bottom w:w="0" w:type="dxa"/>
              <w:right w:w="57" w:type="dxa"/>
            </w:tcMar>
            <w:vAlign w:val="center"/>
          </w:tcPr>
          <w:p w14:paraId="717F3A40" w14:textId="77777777" w:rsidR="00A55A9F" w:rsidRPr="006124A7" w:rsidRDefault="00A55A9F" w:rsidP="009F393E">
            <w:pPr>
              <w:widowControl/>
              <w:overflowPunct w:val="0"/>
              <w:autoSpaceDE w:val="0"/>
              <w:autoSpaceDN w:val="0"/>
              <w:adjustRightInd w:val="0"/>
              <w:snapToGrid w:val="0"/>
              <w:ind w:firstLineChars="100" w:firstLine="200"/>
              <w:jc w:val="distribute"/>
              <w:rPr>
                <w:rFonts w:ascii="標楷體" w:eastAsia="標楷體" w:hAnsi="標楷體"/>
                <w:b/>
                <w:kern w:val="0"/>
                <w:sz w:val="20"/>
              </w:rPr>
            </w:pPr>
            <w:r w:rsidRPr="00622B5A">
              <w:rPr>
                <w:rFonts w:ascii="標楷體" w:eastAsia="標楷體" w:hAnsi="標楷體" w:hint="eastAsia"/>
                <w:b/>
                <w:kern w:val="0"/>
                <w:sz w:val="20"/>
              </w:rPr>
              <w:t>新北市政府財政局主管</w:t>
            </w:r>
          </w:p>
        </w:tc>
        <w:tc>
          <w:tcPr>
            <w:tcW w:w="1802" w:type="dxa"/>
            <w:tcBorders>
              <w:top w:val="nil"/>
              <w:left w:val="single" w:sz="4" w:space="0" w:color="auto"/>
              <w:right w:val="single" w:sz="4" w:space="0" w:color="auto"/>
            </w:tcBorders>
            <w:noWrap/>
            <w:tcMar>
              <w:top w:w="15" w:type="dxa"/>
              <w:left w:w="28" w:type="dxa"/>
              <w:bottom w:w="0" w:type="dxa"/>
              <w:right w:w="57" w:type="dxa"/>
            </w:tcMar>
            <w:vAlign w:val="center"/>
          </w:tcPr>
          <w:p w14:paraId="38EAA1A9" w14:textId="77777777" w:rsidR="00A55A9F" w:rsidRPr="000216B8" w:rsidRDefault="00A55A9F" w:rsidP="009F393E">
            <w:pPr>
              <w:autoSpaceDE w:val="0"/>
              <w:autoSpaceDN w:val="0"/>
              <w:adjustRightInd w:val="0"/>
              <w:snapToGrid w:val="0"/>
              <w:jc w:val="right"/>
              <w:rPr>
                <w:rFonts w:ascii="新細明體" w:eastAsia="新細明體" w:hAnsi="新細明體"/>
                <w:b/>
                <w:kern w:val="0"/>
                <w:sz w:val="20"/>
                <w:szCs w:val="20"/>
              </w:rPr>
            </w:pPr>
            <w:r w:rsidRPr="00926E45">
              <w:rPr>
                <w:rFonts w:ascii="新細明體" w:eastAsia="新細明體" w:hAnsi="新細明體"/>
                <w:b/>
                <w:kern w:val="0"/>
                <w:sz w:val="20"/>
                <w:szCs w:val="20"/>
              </w:rPr>
              <w:t>90,698,782,562</w:t>
            </w:r>
          </w:p>
        </w:tc>
        <w:tc>
          <w:tcPr>
            <w:tcW w:w="1802" w:type="dxa"/>
            <w:tcBorders>
              <w:top w:val="nil"/>
              <w:left w:val="single" w:sz="4" w:space="0" w:color="auto"/>
              <w:right w:val="single" w:sz="4" w:space="0" w:color="auto"/>
            </w:tcBorders>
            <w:noWrap/>
            <w:tcMar>
              <w:top w:w="15" w:type="dxa"/>
              <w:left w:w="28" w:type="dxa"/>
              <w:bottom w:w="0" w:type="dxa"/>
              <w:right w:w="57" w:type="dxa"/>
            </w:tcMar>
            <w:vAlign w:val="center"/>
          </w:tcPr>
          <w:p w14:paraId="1C48A657" w14:textId="77777777" w:rsidR="00A55A9F" w:rsidRPr="000216B8" w:rsidRDefault="00A55A9F" w:rsidP="009F393E">
            <w:pPr>
              <w:autoSpaceDE w:val="0"/>
              <w:autoSpaceDN w:val="0"/>
              <w:adjustRightInd w:val="0"/>
              <w:snapToGrid w:val="0"/>
              <w:ind w:rightChars="10" w:right="24"/>
              <w:jc w:val="right"/>
              <w:rPr>
                <w:rFonts w:ascii="新細明體" w:eastAsia="新細明體" w:hAnsi="新細明體"/>
                <w:b/>
                <w:kern w:val="0"/>
                <w:sz w:val="20"/>
                <w:szCs w:val="20"/>
              </w:rPr>
            </w:pPr>
            <w:r w:rsidRPr="004708D1">
              <w:rPr>
                <w:rFonts w:ascii="新細明體" w:eastAsia="標楷體" w:hAnsi="新細明體"/>
                <w:b/>
                <w:kern w:val="0"/>
                <w:sz w:val="20"/>
              </w:rPr>
              <w:t>53,348,497,788</w:t>
            </w:r>
          </w:p>
        </w:tc>
        <w:tc>
          <w:tcPr>
            <w:tcW w:w="1731" w:type="dxa"/>
            <w:tcBorders>
              <w:top w:val="nil"/>
              <w:left w:val="single" w:sz="4" w:space="0" w:color="auto"/>
              <w:right w:val="single" w:sz="4" w:space="0" w:color="auto"/>
            </w:tcBorders>
            <w:tcMar>
              <w:top w:w="17" w:type="dxa"/>
              <w:left w:w="28" w:type="dxa"/>
              <w:right w:w="57" w:type="dxa"/>
            </w:tcMar>
            <w:vAlign w:val="center"/>
          </w:tcPr>
          <w:p w14:paraId="2A221832" w14:textId="77777777" w:rsidR="00A55A9F" w:rsidRPr="000216B8"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133F8854" w14:textId="77777777" w:rsidTr="00C56581">
        <w:trPr>
          <w:cantSplit/>
          <w:trHeight w:val="408"/>
        </w:trPr>
        <w:tc>
          <w:tcPr>
            <w:tcW w:w="4588" w:type="dxa"/>
            <w:tcBorders>
              <w:top w:val="nil"/>
              <w:left w:val="nil"/>
              <w:bottom w:val="single" w:sz="8" w:space="0" w:color="auto"/>
              <w:right w:val="nil"/>
            </w:tcBorders>
            <w:noWrap/>
            <w:tcMar>
              <w:top w:w="15" w:type="dxa"/>
              <w:left w:w="28" w:type="dxa"/>
              <w:bottom w:w="0" w:type="dxa"/>
              <w:right w:w="57" w:type="dxa"/>
            </w:tcMar>
            <w:vAlign w:val="center"/>
          </w:tcPr>
          <w:p w14:paraId="1C8B243B" w14:textId="77777777" w:rsidR="00A55A9F" w:rsidRPr="006124A7" w:rsidRDefault="00A55A9F" w:rsidP="009F393E">
            <w:pPr>
              <w:widowControl/>
              <w:overflowPunct w:val="0"/>
              <w:autoSpaceDE w:val="0"/>
              <w:autoSpaceDN w:val="0"/>
              <w:adjustRightInd w:val="0"/>
              <w:snapToGrid w:val="0"/>
              <w:ind w:leftChars="100" w:left="240" w:rightChars="-2" w:right="-5" w:firstLineChars="100" w:firstLine="200"/>
              <w:jc w:val="distribute"/>
              <w:rPr>
                <w:rFonts w:ascii="標楷體" w:eastAsia="標楷體" w:hAnsi="標楷體"/>
                <w:kern w:val="0"/>
                <w:sz w:val="20"/>
              </w:rPr>
            </w:pPr>
            <w:r w:rsidRPr="00622B5A">
              <w:rPr>
                <w:rFonts w:ascii="標楷體" w:eastAsia="標楷體" w:hAnsi="標楷體" w:hint="eastAsia"/>
                <w:kern w:val="0"/>
                <w:sz w:val="20"/>
              </w:rPr>
              <w:t>新北市公共建設用地基金</w:t>
            </w:r>
          </w:p>
        </w:tc>
        <w:tc>
          <w:tcPr>
            <w:tcW w:w="180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0F9AE7F" w14:textId="77777777" w:rsidR="00A55A9F" w:rsidRPr="00926E45" w:rsidRDefault="00A55A9F" w:rsidP="009F393E">
            <w:pPr>
              <w:autoSpaceDE w:val="0"/>
              <w:autoSpaceDN w:val="0"/>
              <w:adjustRightInd w:val="0"/>
              <w:snapToGrid w:val="0"/>
              <w:jc w:val="right"/>
              <w:rPr>
                <w:rFonts w:ascii="新細明體" w:eastAsia="新細明體" w:hAnsi="新細明體"/>
                <w:kern w:val="0"/>
                <w:sz w:val="20"/>
                <w:szCs w:val="20"/>
              </w:rPr>
            </w:pPr>
            <w:r w:rsidRPr="00926E45">
              <w:rPr>
                <w:rFonts w:ascii="新細明體" w:eastAsia="新細明體" w:hAnsi="新細明體"/>
                <w:kern w:val="0"/>
                <w:sz w:val="20"/>
                <w:szCs w:val="20"/>
              </w:rPr>
              <w:t>90,698,782,562</w:t>
            </w:r>
          </w:p>
        </w:tc>
        <w:tc>
          <w:tcPr>
            <w:tcW w:w="1802"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25A8076B" w14:textId="77777777" w:rsidR="00A55A9F" w:rsidRPr="00926E45" w:rsidRDefault="00A55A9F" w:rsidP="009F393E">
            <w:pPr>
              <w:autoSpaceDE w:val="0"/>
              <w:autoSpaceDN w:val="0"/>
              <w:adjustRightInd w:val="0"/>
              <w:snapToGrid w:val="0"/>
              <w:ind w:rightChars="10" w:right="24"/>
              <w:jc w:val="right"/>
              <w:rPr>
                <w:rFonts w:ascii="新細明體" w:eastAsia="新細明體" w:hAnsi="新細明體"/>
                <w:kern w:val="0"/>
                <w:sz w:val="20"/>
                <w:szCs w:val="20"/>
              </w:rPr>
            </w:pPr>
            <w:r w:rsidRPr="004708D1">
              <w:rPr>
                <w:rFonts w:ascii="新細明體" w:eastAsia="標楷體" w:hAnsi="新細明體"/>
                <w:kern w:val="0"/>
                <w:sz w:val="20"/>
              </w:rPr>
              <w:t>53,348,497,788</w:t>
            </w:r>
          </w:p>
        </w:tc>
        <w:tc>
          <w:tcPr>
            <w:tcW w:w="1731"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3A316013" w14:textId="77777777" w:rsidR="00A55A9F" w:rsidRPr="000216B8"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kern w:val="0"/>
                <w:sz w:val="20"/>
              </w:rPr>
              <w:t>－</w:t>
            </w:r>
          </w:p>
        </w:tc>
      </w:tr>
    </w:tbl>
    <w:p w14:paraId="5B058892" w14:textId="77777777" w:rsidR="00A55A9F" w:rsidRPr="00A55A9F" w:rsidRDefault="00A55A9F" w:rsidP="00C56581">
      <w:pPr>
        <w:pStyle w:val="--"/>
        <w:spacing w:afterLines="0" w:line="290" w:lineRule="exact"/>
        <w:jc w:val="both"/>
        <w:rPr>
          <w:b w:val="0"/>
          <w:sz w:val="20"/>
          <w:szCs w:val="20"/>
        </w:rPr>
      </w:pPr>
      <w:r w:rsidRPr="00A55A9F">
        <w:rPr>
          <w:rFonts w:hint="eastAsia"/>
          <w:b w:val="0"/>
          <w:sz w:val="20"/>
          <w:szCs w:val="20"/>
        </w:rPr>
        <w:t>註：1.信託代理與保證資產（負債）為307,888,086元（均為特別收入基金）。</w:t>
      </w:r>
    </w:p>
    <w:p w14:paraId="7E5533F5" w14:textId="77777777" w:rsidR="00A55A9F" w:rsidRPr="00A55A9F" w:rsidRDefault="00A55A9F" w:rsidP="00C56581">
      <w:pPr>
        <w:pStyle w:val="--"/>
        <w:spacing w:afterLines="0" w:line="290" w:lineRule="exact"/>
        <w:ind w:leftChars="169" w:left="560" w:hangingChars="77" w:hanging="154"/>
        <w:jc w:val="both"/>
        <w:rPr>
          <w:b w:val="0"/>
          <w:sz w:val="20"/>
          <w:szCs w:val="20"/>
        </w:rPr>
      </w:pPr>
      <w:r w:rsidRPr="00A55A9F">
        <w:rPr>
          <w:rFonts w:hint="eastAsia"/>
          <w:b w:val="0"/>
          <w:sz w:val="20"/>
          <w:szCs w:val="20"/>
        </w:rPr>
        <w:t>2.因擔保、保證或契約可能造成未來會計年度支出事項為81,305,325,446元（均為特別收入基金）。</w:t>
      </w:r>
    </w:p>
    <w:p w14:paraId="25B745ED" w14:textId="77777777" w:rsidR="00A55A9F" w:rsidRPr="00A55A9F" w:rsidRDefault="00A55A9F" w:rsidP="00C56581">
      <w:pPr>
        <w:pStyle w:val="--"/>
        <w:spacing w:afterLines="0" w:line="290" w:lineRule="exact"/>
        <w:ind w:leftChars="169" w:left="560" w:hangingChars="77" w:hanging="154"/>
        <w:jc w:val="both"/>
        <w:rPr>
          <w:b w:val="0"/>
          <w:sz w:val="20"/>
          <w:szCs w:val="20"/>
        </w:rPr>
      </w:pPr>
      <w:r w:rsidRPr="00A55A9F">
        <w:rPr>
          <w:rFonts w:hint="eastAsia"/>
          <w:b w:val="0"/>
          <w:sz w:val="20"/>
          <w:szCs w:val="20"/>
        </w:rPr>
        <w:t>3.本表編製基礎係依會計法刪除第29條後，納入固定資產及長期負債等科目，與預算編列基礎不同。</w:t>
      </w:r>
    </w:p>
    <w:p w14:paraId="535559AC" w14:textId="03025BC2" w:rsidR="00B7698C" w:rsidRPr="00B7698C" w:rsidRDefault="00A55A9F" w:rsidP="00C56581">
      <w:pPr>
        <w:pStyle w:val="--"/>
        <w:spacing w:afterLines="0" w:line="290" w:lineRule="exact"/>
        <w:ind w:leftChars="169" w:left="560" w:hangingChars="77" w:hanging="154"/>
        <w:jc w:val="both"/>
        <w:rPr>
          <w:b w:val="0"/>
          <w:sz w:val="20"/>
          <w:szCs w:val="20"/>
        </w:rPr>
      </w:pPr>
      <w:r w:rsidRPr="00A55A9F">
        <w:rPr>
          <w:rFonts w:hint="eastAsia"/>
          <w:b w:val="0"/>
          <w:sz w:val="20"/>
          <w:szCs w:val="20"/>
        </w:rPr>
        <w:t>4.新北市原住民族就業基金於113年12月31日裁撤。</w:t>
      </w:r>
    </w:p>
    <w:p w14:paraId="0C5DF33B" w14:textId="77777777" w:rsidR="00B7698C" w:rsidRPr="00622B5A" w:rsidRDefault="00B7698C" w:rsidP="00B7698C">
      <w:pPr>
        <w:widowControl/>
        <w:overflowPunct w:val="0"/>
        <w:spacing w:line="500" w:lineRule="exact"/>
        <w:rPr>
          <w:rFonts w:ascii="標楷體" w:eastAsia="標楷體" w:hAnsi="標楷體"/>
          <w:b/>
          <w:bCs/>
          <w:sz w:val="32"/>
          <w:szCs w:val="32"/>
          <w:u w:val="single"/>
        </w:rPr>
      </w:pPr>
      <w:r w:rsidRPr="00622B5A">
        <w:rPr>
          <w:rFonts w:ascii="標楷體" w:eastAsia="標楷體" w:hAnsi="標楷體" w:hint="eastAsia"/>
          <w:b/>
          <w:bCs/>
          <w:sz w:val="32"/>
          <w:szCs w:val="32"/>
          <w:u w:val="single"/>
        </w:rPr>
        <w:lastRenderedPageBreak/>
        <w:t>平衡綜計表</w:t>
      </w:r>
      <w:r w:rsidRPr="00622B5A">
        <w:rPr>
          <w:rFonts w:ascii="標楷體" w:eastAsia="標楷體" w:hAnsi="標楷體" w:hint="eastAsia"/>
          <w:b/>
          <w:bCs/>
          <w:szCs w:val="24"/>
          <w:u w:val="single"/>
        </w:rPr>
        <w:t>（基金別）</w:t>
      </w:r>
    </w:p>
    <w:p w14:paraId="0B48C673" w14:textId="77777777" w:rsidR="00B7698C" w:rsidRPr="00622B5A" w:rsidRDefault="00B7698C" w:rsidP="00FD4C16">
      <w:pPr>
        <w:widowControl/>
        <w:overflowPunct w:val="0"/>
        <w:rPr>
          <w:rFonts w:ascii="標楷體" w:eastAsia="標楷體" w:hAnsi="標楷體"/>
          <w:bCs/>
        </w:rPr>
      </w:pPr>
      <w:r w:rsidRPr="00622B5A">
        <w:rPr>
          <w:rFonts w:ascii="標楷體" w:eastAsia="標楷體" w:hAnsi="標楷體" w:hint="eastAsia"/>
          <w:bCs/>
        </w:rPr>
        <w:t xml:space="preserve">12月31日                                                              </w:t>
      </w:r>
      <w:r w:rsidRPr="00622B5A">
        <w:rPr>
          <w:rFonts w:ascii="標楷體" w:eastAsia="標楷體" w:hAnsi="標楷體" w:hint="eastAsia"/>
          <w:sz w:val="20"/>
        </w:rPr>
        <w:t>單位：新臺幣元</w:t>
      </w:r>
    </w:p>
    <w:tbl>
      <w:tblPr>
        <w:tblW w:w="9908" w:type="dxa"/>
        <w:tblInd w:w="15" w:type="dxa"/>
        <w:tblLayout w:type="fixed"/>
        <w:tblCellMar>
          <w:left w:w="0" w:type="dxa"/>
          <w:right w:w="0" w:type="dxa"/>
        </w:tblCellMar>
        <w:tblLook w:val="0000" w:firstRow="0" w:lastRow="0" w:firstColumn="0" w:lastColumn="0" w:noHBand="0" w:noVBand="0"/>
      </w:tblPr>
      <w:tblGrid>
        <w:gridCol w:w="3307"/>
        <w:gridCol w:w="3308"/>
        <w:gridCol w:w="3293"/>
      </w:tblGrid>
      <w:tr w:rsidR="00A55A9F" w:rsidRPr="00622B5A" w14:paraId="4A54CFC1" w14:textId="77777777" w:rsidTr="00C56581">
        <w:trPr>
          <w:cantSplit/>
          <w:trHeight w:val="448"/>
        </w:trPr>
        <w:tc>
          <w:tcPr>
            <w:tcW w:w="3307"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A8E2A33" w14:textId="77777777" w:rsidR="00A55A9F" w:rsidRPr="000216B8" w:rsidRDefault="00A55A9F" w:rsidP="009F393E">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0216B8">
              <w:rPr>
                <w:rFonts w:eastAsia="標楷體"/>
                <w:spacing w:val="40"/>
                <w:sz w:val="20"/>
                <w:szCs w:val="20"/>
              </w:rPr>
              <w:t>固定資產</w:t>
            </w:r>
          </w:p>
        </w:tc>
        <w:tc>
          <w:tcPr>
            <w:tcW w:w="3308"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AF5BBB9" w14:textId="77777777" w:rsidR="00A55A9F" w:rsidRPr="000216B8" w:rsidRDefault="00A55A9F" w:rsidP="009F393E">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0216B8">
              <w:rPr>
                <w:rFonts w:eastAsia="標楷體"/>
                <w:spacing w:val="40"/>
                <w:sz w:val="20"/>
                <w:szCs w:val="20"/>
              </w:rPr>
              <w:t>無形</w:t>
            </w:r>
            <w:r w:rsidRPr="000216B8">
              <w:rPr>
                <w:rFonts w:eastAsia="標楷體"/>
                <w:spacing w:val="-20"/>
                <w:sz w:val="20"/>
                <w:szCs w:val="20"/>
              </w:rPr>
              <w:t>資產</w:t>
            </w:r>
          </w:p>
        </w:tc>
        <w:tc>
          <w:tcPr>
            <w:tcW w:w="3293" w:type="dxa"/>
            <w:tcBorders>
              <w:top w:val="single" w:sz="8" w:space="0" w:color="auto"/>
              <w:left w:val="single" w:sz="4" w:space="0" w:color="auto"/>
              <w:bottom w:val="single" w:sz="8" w:space="0" w:color="auto"/>
              <w:right w:val="nil"/>
            </w:tcBorders>
            <w:tcMar>
              <w:top w:w="15" w:type="dxa"/>
              <w:left w:w="15" w:type="dxa"/>
              <w:bottom w:w="0" w:type="dxa"/>
              <w:right w:w="17" w:type="dxa"/>
            </w:tcMar>
            <w:vAlign w:val="center"/>
          </w:tcPr>
          <w:p w14:paraId="502F86D7" w14:textId="77777777" w:rsidR="00A55A9F" w:rsidRPr="000216B8" w:rsidRDefault="00A55A9F" w:rsidP="009F393E">
            <w:pPr>
              <w:widowControl/>
              <w:overflowPunct w:val="0"/>
              <w:adjustRightInd w:val="0"/>
              <w:snapToGrid w:val="0"/>
              <w:ind w:leftChars="20" w:left="48" w:rightChars="20" w:right="48"/>
              <w:jc w:val="distribute"/>
              <w:rPr>
                <w:rFonts w:ascii="標楷體" w:eastAsia="標楷體"/>
                <w:snapToGrid w:val="0"/>
                <w:spacing w:val="-10"/>
                <w:kern w:val="0"/>
                <w:sz w:val="20"/>
                <w:szCs w:val="20"/>
              </w:rPr>
            </w:pPr>
            <w:r w:rsidRPr="000216B8">
              <w:rPr>
                <w:rFonts w:eastAsia="標楷體"/>
                <w:spacing w:val="40"/>
                <w:sz w:val="20"/>
                <w:szCs w:val="20"/>
              </w:rPr>
              <w:t>其他</w:t>
            </w:r>
            <w:r w:rsidRPr="000216B8">
              <w:rPr>
                <w:rFonts w:eastAsia="標楷體"/>
                <w:sz w:val="20"/>
                <w:szCs w:val="20"/>
              </w:rPr>
              <w:t>資產</w:t>
            </w:r>
          </w:p>
        </w:tc>
      </w:tr>
      <w:tr w:rsidR="00A55A9F" w:rsidRPr="00622B5A" w14:paraId="0690E421" w14:textId="77777777" w:rsidTr="00C56581">
        <w:trPr>
          <w:trHeight w:val="408"/>
        </w:trPr>
        <w:tc>
          <w:tcPr>
            <w:tcW w:w="3307" w:type="dxa"/>
            <w:tcBorders>
              <w:top w:val="single" w:sz="8" w:space="0" w:color="auto"/>
              <w:left w:val="nil"/>
              <w:bottom w:val="nil"/>
              <w:right w:val="single" w:sz="4" w:space="0" w:color="auto"/>
            </w:tcBorders>
            <w:shd w:val="clear" w:color="auto" w:fill="auto"/>
            <w:noWrap/>
            <w:tcMar>
              <w:top w:w="15" w:type="dxa"/>
              <w:left w:w="28" w:type="dxa"/>
              <w:bottom w:w="0" w:type="dxa"/>
              <w:right w:w="57" w:type="dxa"/>
            </w:tcMar>
            <w:vAlign w:val="center"/>
          </w:tcPr>
          <w:p w14:paraId="32B2FD4D"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69,862,803,852</w:t>
            </w:r>
          </w:p>
        </w:tc>
        <w:tc>
          <w:tcPr>
            <w:tcW w:w="3308" w:type="dxa"/>
            <w:tcBorders>
              <w:top w:val="single" w:sz="8"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AC32D0"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128,672,696</w:t>
            </w:r>
          </w:p>
        </w:tc>
        <w:tc>
          <w:tcPr>
            <w:tcW w:w="3293" w:type="dxa"/>
            <w:tcBorders>
              <w:top w:val="single" w:sz="8" w:space="0" w:color="auto"/>
              <w:left w:val="single" w:sz="4" w:space="0" w:color="auto"/>
              <w:bottom w:val="nil"/>
            </w:tcBorders>
            <w:shd w:val="clear" w:color="auto" w:fill="auto"/>
            <w:noWrap/>
            <w:tcMar>
              <w:top w:w="15" w:type="dxa"/>
              <w:left w:w="28" w:type="dxa"/>
              <w:bottom w:w="0" w:type="dxa"/>
              <w:right w:w="57" w:type="dxa"/>
            </w:tcMar>
            <w:vAlign w:val="center"/>
          </w:tcPr>
          <w:p w14:paraId="4426261C"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9,765,275,534</w:t>
            </w:r>
          </w:p>
        </w:tc>
      </w:tr>
      <w:tr w:rsidR="00A55A9F" w:rsidRPr="00622B5A" w14:paraId="4CFF12F6"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7F8C854D"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41,063,895,675</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CE2C778"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89,296,460</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330B2109"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1,253,275,173</w:t>
            </w:r>
          </w:p>
        </w:tc>
      </w:tr>
      <w:tr w:rsidR="00A55A9F" w:rsidRPr="00622B5A" w14:paraId="481E9705"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70874626"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09B1765"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28DD2D46"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43B276AE"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58946452"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FD97EE5"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65E6009D"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3EC455F3"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307FBD6A"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40,129,814,188</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F925AEF"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88,954,657</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1CB74AFC"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1,251,905,527</w:t>
            </w:r>
          </w:p>
        </w:tc>
      </w:tr>
      <w:tr w:rsidR="00A55A9F" w:rsidRPr="00622B5A" w14:paraId="026FE88C"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0D223228"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3EAEB11"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1648D068"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62EC5327"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1A38F045"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40,129,814,188</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5663D65"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88,954,657</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0E4E0A43"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1,251,905,527</w:t>
            </w:r>
          </w:p>
        </w:tc>
      </w:tr>
      <w:tr w:rsidR="00A55A9F" w:rsidRPr="00622B5A" w14:paraId="184D71F8"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1F3EDC75"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222,460,983</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99C2D73"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0788706B"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1,369,646</w:t>
            </w:r>
          </w:p>
        </w:tc>
      </w:tr>
      <w:tr w:rsidR="00A55A9F" w:rsidRPr="00622B5A" w14:paraId="1EE0AB1C"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6E19FA4D"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221,800,496</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5A4598D"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3D0C608C"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1,296,518</w:t>
            </w:r>
          </w:p>
        </w:tc>
      </w:tr>
      <w:tr w:rsidR="00A55A9F" w:rsidRPr="00622B5A" w14:paraId="25F02A9B"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2C111941"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660,487</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702A26A"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2B1D8125"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73,128</w:t>
            </w:r>
          </w:p>
        </w:tc>
      </w:tr>
      <w:tr w:rsidR="00A55A9F" w:rsidRPr="00622B5A" w14:paraId="429B8AE0"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099F3EB3"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4,171</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D3509F5"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36CBC6EF"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326D8B98"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642B9B39"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4,171</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7EED077"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1FC0619D"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410A0C8A"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2F910B9B"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1,586,372</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A76F46D"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708BDF7F"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6FD157D4"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398FD849"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1,586,372</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E692D4D"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03FBD970"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0850C1B9"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4D235E6B"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709,705,471</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0EA1931"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98,803</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0FD56357"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1E24E400"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1D2483C4"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709,705,471</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CDFBA77"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98,803</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4E012CEA"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w:t>
            </w:r>
          </w:p>
        </w:tc>
      </w:tr>
      <w:tr w:rsidR="00A55A9F" w:rsidRPr="00622B5A" w14:paraId="39161CD6"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084BA96C"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9AF4A68"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34C65E22"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b/>
                <w:kern w:val="0"/>
                <w:sz w:val="20"/>
              </w:rPr>
              <w:t>－</w:t>
            </w:r>
          </w:p>
        </w:tc>
      </w:tr>
      <w:tr w:rsidR="00A55A9F" w:rsidRPr="00622B5A" w14:paraId="70ADEE94"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205D1975"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EA65D92"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3F606921"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37E1FAB5"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5BA68A91"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F1EBE9C"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798329A8"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r>
      <w:tr w:rsidR="00A55A9F" w:rsidRPr="00622B5A" w14:paraId="1CBF7C06"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735BC226"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2342830"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45F680FE"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r>
      <w:tr w:rsidR="00A55A9F" w:rsidRPr="00622B5A" w14:paraId="5694AC90" w14:textId="77777777" w:rsidTr="00A55A9F">
        <w:trPr>
          <w:trHeight w:val="408"/>
        </w:trPr>
        <w:tc>
          <w:tcPr>
            <w:tcW w:w="3307" w:type="dxa"/>
            <w:tcBorders>
              <w:top w:val="nil"/>
              <w:left w:val="nil"/>
              <w:bottom w:val="nil"/>
              <w:right w:val="single" w:sz="4" w:space="0" w:color="auto"/>
            </w:tcBorders>
            <w:shd w:val="clear" w:color="auto" w:fill="auto"/>
            <w:noWrap/>
            <w:tcMar>
              <w:top w:w="15" w:type="dxa"/>
              <w:left w:w="28" w:type="dxa"/>
              <w:bottom w:w="0" w:type="dxa"/>
              <w:right w:w="57" w:type="dxa"/>
            </w:tcMar>
            <w:vAlign w:val="center"/>
          </w:tcPr>
          <w:p w14:paraId="7905AD4C"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324,490</w:t>
            </w:r>
          </w:p>
        </w:tc>
        <w:tc>
          <w:tcPr>
            <w:tcW w:w="3308"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9D62282"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243,000</w:t>
            </w:r>
          </w:p>
        </w:tc>
        <w:tc>
          <w:tcPr>
            <w:tcW w:w="3293" w:type="dxa"/>
            <w:tcBorders>
              <w:top w:val="nil"/>
              <w:left w:val="single" w:sz="4" w:space="0" w:color="auto"/>
              <w:bottom w:val="nil"/>
            </w:tcBorders>
            <w:shd w:val="clear" w:color="auto" w:fill="auto"/>
            <w:noWrap/>
            <w:tcMar>
              <w:top w:w="15" w:type="dxa"/>
              <w:left w:w="28" w:type="dxa"/>
              <w:bottom w:w="0" w:type="dxa"/>
              <w:right w:w="57" w:type="dxa"/>
            </w:tcMar>
            <w:vAlign w:val="center"/>
          </w:tcPr>
          <w:p w14:paraId="56F6D6A0"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w:t>
            </w:r>
          </w:p>
        </w:tc>
      </w:tr>
      <w:tr w:rsidR="00A55A9F" w:rsidRPr="00622B5A" w14:paraId="29C48258" w14:textId="77777777" w:rsidTr="00A55A9F">
        <w:trPr>
          <w:trHeight w:val="408"/>
        </w:trPr>
        <w:tc>
          <w:tcPr>
            <w:tcW w:w="3307" w:type="dxa"/>
            <w:tcBorders>
              <w:top w:val="nil"/>
              <w:left w:val="nil"/>
              <w:right w:val="single" w:sz="4" w:space="0" w:color="auto"/>
            </w:tcBorders>
            <w:shd w:val="clear" w:color="auto" w:fill="auto"/>
            <w:noWrap/>
            <w:tcMar>
              <w:top w:w="15" w:type="dxa"/>
              <w:left w:w="28" w:type="dxa"/>
              <w:bottom w:w="0" w:type="dxa"/>
              <w:right w:w="57" w:type="dxa"/>
            </w:tcMar>
            <w:vAlign w:val="center"/>
          </w:tcPr>
          <w:p w14:paraId="20ACF47E"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324,490</w:t>
            </w:r>
          </w:p>
        </w:tc>
        <w:tc>
          <w:tcPr>
            <w:tcW w:w="3308"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262C59FF"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243,000</w:t>
            </w:r>
          </w:p>
        </w:tc>
        <w:tc>
          <w:tcPr>
            <w:tcW w:w="3293" w:type="dxa"/>
            <w:tcBorders>
              <w:top w:val="nil"/>
              <w:left w:val="single" w:sz="4" w:space="0" w:color="auto"/>
            </w:tcBorders>
            <w:shd w:val="clear" w:color="auto" w:fill="auto"/>
            <w:noWrap/>
            <w:tcMar>
              <w:top w:w="15" w:type="dxa"/>
              <w:left w:w="28" w:type="dxa"/>
              <w:bottom w:w="0" w:type="dxa"/>
              <w:right w:w="57" w:type="dxa"/>
            </w:tcMar>
            <w:vAlign w:val="center"/>
          </w:tcPr>
          <w:p w14:paraId="0E854569" w14:textId="77777777" w:rsidR="00A55A9F" w:rsidRPr="003440F7" w:rsidRDefault="00A55A9F" w:rsidP="009F393E">
            <w:pPr>
              <w:autoSpaceDE w:val="0"/>
              <w:autoSpaceDN w:val="0"/>
              <w:adjustRightInd w:val="0"/>
              <w:snapToGrid w:val="0"/>
              <w:jc w:val="right"/>
              <w:rPr>
                <w:rFonts w:ascii="新細明體" w:eastAsia="新細明體" w:hAnsi="新細明體"/>
                <w:b/>
                <w:bCs/>
                <w:noProof/>
                <w:kern w:val="0"/>
                <w:sz w:val="20"/>
                <w:szCs w:val="20"/>
              </w:rPr>
            </w:pPr>
            <w:r w:rsidRPr="004708D1">
              <w:rPr>
                <w:rFonts w:ascii="新細明體" w:eastAsia="標楷體" w:hAnsi="新細明體"/>
                <w:kern w:val="0"/>
                <w:sz w:val="20"/>
              </w:rPr>
              <w:t>－</w:t>
            </w:r>
          </w:p>
        </w:tc>
      </w:tr>
      <w:tr w:rsidR="00A55A9F" w:rsidRPr="00622B5A" w14:paraId="2D54A2FF" w14:textId="77777777" w:rsidTr="00A55A9F">
        <w:trPr>
          <w:trHeight w:val="408"/>
        </w:trPr>
        <w:tc>
          <w:tcPr>
            <w:tcW w:w="3307" w:type="dxa"/>
            <w:tcBorders>
              <w:top w:val="nil"/>
              <w:left w:val="nil"/>
              <w:right w:val="single" w:sz="4" w:space="0" w:color="auto"/>
            </w:tcBorders>
            <w:shd w:val="clear" w:color="auto" w:fill="auto"/>
            <w:noWrap/>
            <w:tcMar>
              <w:top w:w="15" w:type="dxa"/>
              <w:left w:w="28" w:type="dxa"/>
              <w:bottom w:w="0" w:type="dxa"/>
              <w:right w:w="57" w:type="dxa"/>
            </w:tcMar>
            <w:vAlign w:val="center"/>
          </w:tcPr>
          <w:p w14:paraId="72C94275"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c>
          <w:tcPr>
            <w:tcW w:w="3308"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2E077033"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c>
          <w:tcPr>
            <w:tcW w:w="3293" w:type="dxa"/>
            <w:tcBorders>
              <w:top w:val="nil"/>
              <w:left w:val="single" w:sz="4" w:space="0" w:color="auto"/>
            </w:tcBorders>
            <w:shd w:val="clear" w:color="auto" w:fill="auto"/>
            <w:noWrap/>
            <w:tcMar>
              <w:top w:w="15" w:type="dxa"/>
              <w:left w:w="28" w:type="dxa"/>
              <w:bottom w:w="0" w:type="dxa"/>
              <w:right w:w="57" w:type="dxa"/>
            </w:tcMar>
            <w:vAlign w:val="center"/>
          </w:tcPr>
          <w:p w14:paraId="6E682B5E"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b/>
                <w:kern w:val="0"/>
                <w:sz w:val="20"/>
              </w:rPr>
              <w:t>－</w:t>
            </w:r>
          </w:p>
        </w:tc>
      </w:tr>
      <w:tr w:rsidR="00A55A9F" w:rsidRPr="00622B5A" w14:paraId="2E5E1641" w14:textId="77777777" w:rsidTr="00A55A9F">
        <w:trPr>
          <w:trHeight w:val="408"/>
        </w:trPr>
        <w:tc>
          <w:tcPr>
            <w:tcW w:w="3307" w:type="dxa"/>
            <w:tcBorders>
              <w:top w:val="nil"/>
              <w:left w:val="nil"/>
              <w:right w:val="single" w:sz="4" w:space="0" w:color="auto"/>
            </w:tcBorders>
            <w:shd w:val="clear" w:color="auto" w:fill="auto"/>
            <w:noWrap/>
            <w:tcMar>
              <w:top w:w="15" w:type="dxa"/>
              <w:left w:w="28" w:type="dxa"/>
              <w:bottom w:w="0" w:type="dxa"/>
              <w:right w:w="57" w:type="dxa"/>
            </w:tcMar>
            <w:vAlign w:val="center"/>
          </w:tcPr>
          <w:p w14:paraId="22FDCF34"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c>
          <w:tcPr>
            <w:tcW w:w="3308"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7E02CB10"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c>
          <w:tcPr>
            <w:tcW w:w="3293" w:type="dxa"/>
            <w:tcBorders>
              <w:top w:val="nil"/>
              <w:left w:val="single" w:sz="4" w:space="0" w:color="auto"/>
            </w:tcBorders>
            <w:shd w:val="clear" w:color="auto" w:fill="auto"/>
            <w:noWrap/>
            <w:tcMar>
              <w:top w:w="15" w:type="dxa"/>
              <w:left w:w="28" w:type="dxa"/>
              <w:bottom w:w="0" w:type="dxa"/>
              <w:right w:w="57" w:type="dxa"/>
            </w:tcMar>
            <w:vAlign w:val="center"/>
          </w:tcPr>
          <w:p w14:paraId="4C352876" w14:textId="77777777" w:rsidR="00A55A9F" w:rsidRPr="003440F7" w:rsidRDefault="00A55A9F" w:rsidP="009F393E">
            <w:pPr>
              <w:autoSpaceDE w:val="0"/>
              <w:autoSpaceDN w:val="0"/>
              <w:adjustRightInd w:val="0"/>
              <w:snapToGrid w:val="0"/>
              <w:jc w:val="right"/>
              <w:rPr>
                <w:rFonts w:ascii="新細明體" w:eastAsia="新細明體" w:hAnsi="新細明體"/>
                <w:kern w:val="0"/>
                <w:sz w:val="20"/>
                <w:szCs w:val="20"/>
              </w:rPr>
            </w:pPr>
            <w:r w:rsidRPr="004708D1">
              <w:rPr>
                <w:rFonts w:ascii="新細明體" w:eastAsia="標楷體" w:hAnsi="新細明體"/>
                <w:kern w:val="0"/>
                <w:sz w:val="20"/>
              </w:rPr>
              <w:t>－</w:t>
            </w:r>
          </w:p>
        </w:tc>
      </w:tr>
      <w:tr w:rsidR="00A55A9F" w:rsidRPr="00622B5A" w14:paraId="277706C6" w14:textId="77777777" w:rsidTr="00A55A9F">
        <w:trPr>
          <w:trHeight w:val="408"/>
        </w:trPr>
        <w:tc>
          <w:tcPr>
            <w:tcW w:w="3307" w:type="dxa"/>
            <w:tcBorders>
              <w:top w:val="nil"/>
              <w:left w:val="nil"/>
              <w:bottom w:val="nil"/>
              <w:right w:val="single" w:sz="4" w:space="0" w:color="auto"/>
            </w:tcBorders>
            <w:noWrap/>
            <w:tcMar>
              <w:top w:w="15" w:type="dxa"/>
              <w:left w:w="28" w:type="dxa"/>
              <w:bottom w:w="0" w:type="dxa"/>
              <w:right w:w="57" w:type="dxa"/>
            </w:tcMar>
            <w:vAlign w:val="center"/>
          </w:tcPr>
          <w:p w14:paraId="6A8877DA" w14:textId="77777777" w:rsidR="00A55A9F" w:rsidRPr="00A55A9F" w:rsidRDefault="00A55A9F" w:rsidP="009F393E">
            <w:pPr>
              <w:autoSpaceDE w:val="0"/>
              <w:autoSpaceDN w:val="0"/>
              <w:adjustRightInd w:val="0"/>
              <w:snapToGrid w:val="0"/>
              <w:jc w:val="right"/>
              <w:rPr>
                <w:rFonts w:ascii="新細明體" w:eastAsia="標楷體" w:hAnsi="新細明體"/>
                <w:b/>
                <w:kern w:val="0"/>
                <w:sz w:val="20"/>
              </w:rPr>
            </w:pPr>
            <w:r w:rsidRPr="004708D1">
              <w:rPr>
                <w:rFonts w:ascii="新細明體" w:eastAsia="標楷體" w:hAnsi="新細明體"/>
                <w:b/>
                <w:kern w:val="0"/>
                <w:sz w:val="20"/>
              </w:rPr>
              <w:t>28,798,908,177</w:t>
            </w:r>
          </w:p>
        </w:tc>
        <w:tc>
          <w:tcPr>
            <w:tcW w:w="3308"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106AE7E6"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39,376,236</w:t>
            </w:r>
          </w:p>
        </w:tc>
        <w:tc>
          <w:tcPr>
            <w:tcW w:w="3293" w:type="dxa"/>
            <w:tcBorders>
              <w:top w:val="nil"/>
              <w:left w:val="single" w:sz="4" w:space="0" w:color="auto"/>
              <w:bottom w:val="nil"/>
            </w:tcBorders>
            <w:noWrap/>
            <w:tcMar>
              <w:top w:w="15" w:type="dxa"/>
              <w:left w:w="28" w:type="dxa"/>
              <w:bottom w:w="0" w:type="dxa"/>
              <w:right w:w="57" w:type="dxa"/>
            </w:tcMar>
            <w:vAlign w:val="center"/>
          </w:tcPr>
          <w:p w14:paraId="704F2623"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8,512,000,361</w:t>
            </w:r>
          </w:p>
        </w:tc>
      </w:tr>
      <w:tr w:rsidR="00A55A9F" w:rsidRPr="00622B5A" w14:paraId="3D5FBB80" w14:textId="77777777" w:rsidTr="00C56581">
        <w:trPr>
          <w:trHeight w:val="408"/>
        </w:trPr>
        <w:tc>
          <w:tcPr>
            <w:tcW w:w="3307" w:type="dxa"/>
            <w:tcBorders>
              <w:top w:val="nil"/>
              <w:left w:val="nil"/>
              <w:right w:val="single" w:sz="4" w:space="0" w:color="auto"/>
            </w:tcBorders>
            <w:noWrap/>
            <w:tcMar>
              <w:top w:w="15" w:type="dxa"/>
              <w:left w:w="28" w:type="dxa"/>
              <w:bottom w:w="0" w:type="dxa"/>
              <w:right w:w="57" w:type="dxa"/>
            </w:tcMar>
            <w:vAlign w:val="center"/>
          </w:tcPr>
          <w:p w14:paraId="1C4BAFBA" w14:textId="77777777" w:rsidR="00A55A9F" w:rsidRPr="00A55A9F" w:rsidRDefault="00A55A9F" w:rsidP="009F393E">
            <w:pPr>
              <w:autoSpaceDE w:val="0"/>
              <w:autoSpaceDN w:val="0"/>
              <w:adjustRightInd w:val="0"/>
              <w:snapToGrid w:val="0"/>
              <w:jc w:val="right"/>
              <w:rPr>
                <w:rFonts w:ascii="新細明體" w:eastAsia="標楷體" w:hAnsi="新細明體"/>
                <w:b/>
                <w:kern w:val="0"/>
                <w:sz w:val="20"/>
              </w:rPr>
            </w:pPr>
            <w:r w:rsidRPr="004708D1">
              <w:rPr>
                <w:rFonts w:ascii="新細明體" w:eastAsia="標楷體" w:hAnsi="新細明體"/>
                <w:b/>
                <w:kern w:val="0"/>
                <w:sz w:val="20"/>
              </w:rPr>
              <w:t>28,798,908,177</w:t>
            </w:r>
          </w:p>
        </w:tc>
        <w:tc>
          <w:tcPr>
            <w:tcW w:w="3308" w:type="dxa"/>
            <w:tcBorders>
              <w:top w:val="nil"/>
              <w:left w:val="single" w:sz="4" w:space="0" w:color="auto"/>
              <w:right w:val="single" w:sz="4" w:space="0" w:color="auto"/>
            </w:tcBorders>
            <w:noWrap/>
            <w:tcMar>
              <w:top w:w="15" w:type="dxa"/>
              <w:left w:w="28" w:type="dxa"/>
              <w:bottom w:w="0" w:type="dxa"/>
              <w:right w:w="57" w:type="dxa"/>
            </w:tcMar>
            <w:vAlign w:val="center"/>
          </w:tcPr>
          <w:p w14:paraId="1EA12539"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39,376,236</w:t>
            </w:r>
          </w:p>
        </w:tc>
        <w:tc>
          <w:tcPr>
            <w:tcW w:w="3293" w:type="dxa"/>
            <w:tcBorders>
              <w:top w:val="nil"/>
              <w:left w:val="single" w:sz="4" w:space="0" w:color="auto"/>
            </w:tcBorders>
            <w:noWrap/>
            <w:tcMar>
              <w:top w:w="15" w:type="dxa"/>
              <w:left w:w="28" w:type="dxa"/>
              <w:bottom w:w="0" w:type="dxa"/>
              <w:right w:w="57" w:type="dxa"/>
            </w:tcMar>
            <w:vAlign w:val="center"/>
          </w:tcPr>
          <w:p w14:paraId="271DCD75" w14:textId="77777777" w:rsidR="00A55A9F" w:rsidRPr="0079126E" w:rsidRDefault="00A55A9F" w:rsidP="009F393E">
            <w:pPr>
              <w:autoSpaceDE w:val="0"/>
              <w:autoSpaceDN w:val="0"/>
              <w:adjustRightInd w:val="0"/>
              <w:snapToGrid w:val="0"/>
              <w:jc w:val="right"/>
              <w:rPr>
                <w:rFonts w:ascii="新細明體" w:eastAsia="新細明體" w:hAnsi="新細明體"/>
                <w:b/>
                <w:kern w:val="0"/>
                <w:sz w:val="20"/>
                <w:szCs w:val="20"/>
              </w:rPr>
            </w:pPr>
            <w:r w:rsidRPr="004708D1">
              <w:rPr>
                <w:rFonts w:ascii="新細明體" w:eastAsia="標楷體" w:hAnsi="新細明體"/>
                <w:b/>
                <w:kern w:val="0"/>
                <w:sz w:val="20"/>
              </w:rPr>
              <w:t>8,512,000,361</w:t>
            </w:r>
          </w:p>
        </w:tc>
      </w:tr>
      <w:tr w:rsidR="00A55A9F" w:rsidRPr="00622B5A" w14:paraId="22D13DB8" w14:textId="77777777" w:rsidTr="00C56581">
        <w:trPr>
          <w:trHeight w:val="408"/>
        </w:trPr>
        <w:tc>
          <w:tcPr>
            <w:tcW w:w="3307" w:type="dxa"/>
            <w:tcBorders>
              <w:top w:val="nil"/>
              <w:left w:val="nil"/>
              <w:bottom w:val="single" w:sz="8" w:space="0" w:color="auto"/>
              <w:right w:val="single" w:sz="4" w:space="0" w:color="auto"/>
            </w:tcBorders>
            <w:noWrap/>
            <w:tcMar>
              <w:top w:w="15" w:type="dxa"/>
              <w:left w:w="28" w:type="dxa"/>
              <w:bottom w:w="0" w:type="dxa"/>
              <w:right w:w="57" w:type="dxa"/>
            </w:tcMar>
            <w:vAlign w:val="center"/>
          </w:tcPr>
          <w:p w14:paraId="1CA8E79B"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28,798,908,177</w:t>
            </w:r>
          </w:p>
        </w:tc>
        <w:tc>
          <w:tcPr>
            <w:tcW w:w="3308"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16C9F170"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39,376,236</w:t>
            </w:r>
          </w:p>
        </w:tc>
        <w:tc>
          <w:tcPr>
            <w:tcW w:w="3293" w:type="dxa"/>
            <w:tcBorders>
              <w:top w:val="nil"/>
              <w:left w:val="single" w:sz="4" w:space="0" w:color="auto"/>
              <w:bottom w:val="single" w:sz="8" w:space="0" w:color="auto"/>
            </w:tcBorders>
            <w:noWrap/>
            <w:tcMar>
              <w:top w:w="15" w:type="dxa"/>
              <w:left w:w="28" w:type="dxa"/>
              <w:bottom w:w="0" w:type="dxa"/>
              <w:right w:w="57" w:type="dxa"/>
            </w:tcMar>
            <w:vAlign w:val="center"/>
          </w:tcPr>
          <w:p w14:paraId="5C401E24" w14:textId="77777777" w:rsidR="00A55A9F" w:rsidRPr="003440F7" w:rsidRDefault="00A55A9F" w:rsidP="009F393E">
            <w:pPr>
              <w:autoSpaceDE w:val="0"/>
              <w:autoSpaceDN w:val="0"/>
              <w:adjustRightInd w:val="0"/>
              <w:snapToGrid w:val="0"/>
              <w:jc w:val="right"/>
              <w:rPr>
                <w:rFonts w:ascii="新細明體" w:eastAsia="新細明體" w:hAnsi="新細明體"/>
                <w:noProof/>
                <w:kern w:val="0"/>
                <w:sz w:val="20"/>
                <w:szCs w:val="20"/>
              </w:rPr>
            </w:pPr>
            <w:r w:rsidRPr="004708D1">
              <w:rPr>
                <w:rFonts w:ascii="新細明體" w:eastAsia="標楷體" w:hAnsi="新細明體"/>
                <w:kern w:val="0"/>
                <w:sz w:val="20"/>
              </w:rPr>
              <w:t>8,512,000,361</w:t>
            </w:r>
          </w:p>
        </w:tc>
      </w:tr>
    </w:tbl>
    <w:p w14:paraId="7D169BE5" w14:textId="77777777" w:rsidR="00B7698C" w:rsidRDefault="00B7698C" w:rsidP="00B7698C">
      <w:pPr>
        <w:widowControl/>
        <w:overflowPunct w:val="0"/>
        <w:rPr>
          <w:rFonts w:ascii="標楷體" w:eastAsia="標楷體" w:hAnsi="標楷體" w:cs="新細明體"/>
          <w:b/>
          <w:color w:val="000000" w:themeColor="text1"/>
          <w:kern w:val="0"/>
          <w:sz w:val="32"/>
          <w:szCs w:val="32"/>
          <w:u w:val="single"/>
        </w:rPr>
      </w:pPr>
    </w:p>
    <w:p w14:paraId="1A92C50A" w14:textId="77777777" w:rsidR="00B7698C" w:rsidRPr="00622B5A" w:rsidRDefault="00B7698C" w:rsidP="00B7698C">
      <w:pPr>
        <w:widowControl/>
        <w:overflowPunct w:val="0"/>
        <w:rPr>
          <w:rFonts w:ascii="標楷體" w:eastAsia="標楷體" w:hAnsi="標楷體" w:cs="新細明體"/>
          <w:b/>
          <w:color w:val="000000" w:themeColor="text1"/>
          <w:kern w:val="0"/>
          <w:sz w:val="32"/>
          <w:szCs w:val="32"/>
          <w:u w:val="single"/>
        </w:rPr>
      </w:pPr>
    </w:p>
    <w:p w14:paraId="6767911B" w14:textId="77777777" w:rsidR="00B7698C" w:rsidRPr="00622B5A" w:rsidRDefault="00B7698C" w:rsidP="00B7698C">
      <w:pPr>
        <w:widowControl/>
        <w:overflowPunct w:val="0"/>
        <w:spacing w:line="500" w:lineRule="exact"/>
        <w:jc w:val="right"/>
        <w:rPr>
          <w:rFonts w:ascii="標楷體" w:eastAsia="標楷體" w:hAnsi="標楷體"/>
          <w:b/>
          <w:bCs/>
          <w:sz w:val="32"/>
          <w:szCs w:val="32"/>
          <w:u w:val="single"/>
        </w:rPr>
      </w:pPr>
      <w:r w:rsidRPr="00622B5A">
        <w:rPr>
          <w:rFonts w:ascii="標楷體" w:eastAsia="標楷體" w:hAnsi="標楷體" w:cs="新細明體" w:hint="eastAsia"/>
          <w:b/>
          <w:color w:val="000000" w:themeColor="text1"/>
          <w:kern w:val="0"/>
          <w:sz w:val="32"/>
          <w:szCs w:val="32"/>
          <w:u w:val="single"/>
        </w:rPr>
        <w:lastRenderedPageBreak/>
        <w:t>（四）</w:t>
      </w:r>
      <w:r w:rsidRPr="00622B5A">
        <w:rPr>
          <w:rFonts w:ascii="標楷體" w:eastAsia="標楷體" w:hAnsi="標楷體" w:hint="eastAsia"/>
          <w:b/>
          <w:bCs/>
          <w:sz w:val="32"/>
          <w:szCs w:val="32"/>
          <w:u w:val="single"/>
        </w:rPr>
        <w:t>餘絀審定後</w:t>
      </w:r>
    </w:p>
    <w:p w14:paraId="0B36AED3" w14:textId="4DB987D1" w:rsidR="00B7698C" w:rsidRPr="00622B5A" w:rsidRDefault="00B7698C" w:rsidP="00F070BB">
      <w:pPr>
        <w:widowControl/>
        <w:overflowPunct w:val="0"/>
        <w:jc w:val="right"/>
        <w:rPr>
          <w:rFonts w:ascii="標楷體" w:eastAsia="標楷體" w:hAnsi="標楷體"/>
          <w:bCs/>
        </w:rPr>
      </w:pPr>
      <w:r w:rsidRPr="00622B5A">
        <w:rPr>
          <w:rFonts w:ascii="標楷體" w:eastAsia="標楷體" w:hAnsi="標楷體" w:hint="eastAsia"/>
          <w:bCs/>
        </w:rPr>
        <w:t>中華民國</w:t>
      </w:r>
      <w:r w:rsidRPr="00622B5A">
        <w:rPr>
          <w:rFonts w:ascii="標楷體" w:eastAsia="標楷體" w:hAnsi="標楷體"/>
          <w:bCs/>
        </w:rPr>
        <w:t>11</w:t>
      </w:r>
      <w:r w:rsidR="00856A93">
        <w:rPr>
          <w:rFonts w:ascii="標楷體" w:eastAsia="標楷體" w:hAnsi="標楷體" w:hint="eastAsia"/>
          <w:bCs/>
        </w:rPr>
        <w:t>3</w:t>
      </w:r>
      <w:r w:rsidRPr="00622B5A">
        <w:rPr>
          <w:rFonts w:ascii="標楷體" w:eastAsia="標楷體" w:hAnsi="標楷體"/>
          <w:bCs/>
        </w:rPr>
        <w:t>年</w:t>
      </w:r>
    </w:p>
    <w:tbl>
      <w:tblPr>
        <w:tblW w:w="9896" w:type="dxa"/>
        <w:tblInd w:w="15" w:type="dxa"/>
        <w:tblLayout w:type="fixed"/>
        <w:tblCellMar>
          <w:left w:w="0" w:type="dxa"/>
          <w:right w:w="0" w:type="dxa"/>
        </w:tblCellMar>
        <w:tblLook w:val="0000" w:firstRow="0" w:lastRow="0" w:firstColumn="0" w:lastColumn="0" w:noHBand="0" w:noVBand="0"/>
      </w:tblPr>
      <w:tblGrid>
        <w:gridCol w:w="4115"/>
        <w:gridCol w:w="1949"/>
        <w:gridCol w:w="1949"/>
        <w:gridCol w:w="1883"/>
      </w:tblGrid>
      <w:tr w:rsidR="00856A93" w:rsidRPr="00622B5A" w14:paraId="3C9DB279" w14:textId="77777777" w:rsidTr="00ED0855">
        <w:trPr>
          <w:cantSplit/>
          <w:trHeight w:val="448"/>
        </w:trPr>
        <w:tc>
          <w:tcPr>
            <w:tcW w:w="4115"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5F6722B3" w14:textId="77777777" w:rsidR="00856A93" w:rsidRPr="00622B5A" w:rsidRDefault="00856A93" w:rsidP="009F393E">
            <w:pPr>
              <w:widowControl/>
              <w:overflowPunct w:val="0"/>
              <w:adjustRightInd w:val="0"/>
              <w:snapToGrid w:val="0"/>
              <w:ind w:leftChars="20" w:left="48" w:rightChars="20" w:right="48"/>
              <w:jc w:val="distribute"/>
              <w:rPr>
                <w:rFonts w:ascii="標楷體" w:eastAsia="標楷體"/>
                <w:sz w:val="20"/>
              </w:rPr>
            </w:pPr>
            <w:r w:rsidRPr="00A5602E">
              <w:rPr>
                <w:rFonts w:eastAsia="標楷體" w:hint="eastAsia"/>
                <w:spacing w:val="40"/>
                <w:sz w:val="20"/>
                <w:szCs w:val="20"/>
              </w:rPr>
              <w:t>基金名稱</w:t>
            </w:r>
          </w:p>
        </w:tc>
        <w:tc>
          <w:tcPr>
            <w:tcW w:w="194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12AB2032" w14:textId="77777777" w:rsidR="00856A93" w:rsidRPr="00A5602E" w:rsidRDefault="00856A93" w:rsidP="009F393E">
            <w:pPr>
              <w:widowControl/>
              <w:overflowPunct w:val="0"/>
              <w:ind w:leftChars="20" w:left="48" w:rightChars="20" w:right="48"/>
              <w:jc w:val="distribute"/>
              <w:rPr>
                <w:rFonts w:ascii="標楷體" w:eastAsia="標楷體"/>
                <w:b/>
                <w:sz w:val="20"/>
              </w:rPr>
            </w:pPr>
            <w:r w:rsidRPr="00A5602E">
              <w:rPr>
                <w:rFonts w:ascii="標楷體" w:eastAsia="標楷體" w:hint="eastAsia"/>
                <w:b/>
                <w:sz w:val="20"/>
              </w:rPr>
              <w:t>負債及淨資產總額</w:t>
            </w:r>
          </w:p>
        </w:tc>
        <w:tc>
          <w:tcPr>
            <w:tcW w:w="1949" w:type="dxa"/>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9FED89C" w14:textId="77777777" w:rsidR="00856A93" w:rsidRPr="00A5602E" w:rsidRDefault="00856A93" w:rsidP="009F393E">
            <w:pPr>
              <w:widowControl/>
              <w:overflowPunct w:val="0"/>
              <w:adjustRightInd w:val="0"/>
              <w:ind w:leftChars="20" w:left="48" w:rightChars="20" w:right="48"/>
              <w:jc w:val="distribute"/>
              <w:rPr>
                <w:rFonts w:ascii="標楷體" w:eastAsia="標楷體"/>
                <w:b/>
                <w:sz w:val="20"/>
              </w:rPr>
            </w:pPr>
            <w:r w:rsidRPr="00A5602E">
              <w:rPr>
                <w:rFonts w:ascii="標楷體" w:eastAsia="標楷體" w:hint="eastAsia"/>
                <w:b/>
                <w:sz w:val="20"/>
              </w:rPr>
              <w:t>負債總額</w:t>
            </w:r>
          </w:p>
        </w:tc>
        <w:tc>
          <w:tcPr>
            <w:tcW w:w="1883" w:type="dxa"/>
            <w:tcBorders>
              <w:top w:val="single" w:sz="8" w:space="0" w:color="auto"/>
              <w:left w:val="nil"/>
              <w:bottom w:val="single" w:sz="8" w:space="0" w:color="auto"/>
              <w:right w:val="single" w:sz="4" w:space="0" w:color="auto"/>
            </w:tcBorders>
            <w:vAlign w:val="center"/>
          </w:tcPr>
          <w:p w14:paraId="50C8A639" w14:textId="77777777" w:rsidR="00856A93" w:rsidRPr="00622B5A" w:rsidRDefault="00856A93" w:rsidP="009F393E">
            <w:pPr>
              <w:widowControl/>
              <w:overflowPunct w:val="0"/>
              <w:adjustRightInd w:val="0"/>
              <w:snapToGrid w:val="0"/>
              <w:ind w:leftChars="20" w:left="48" w:rightChars="20" w:right="48"/>
              <w:jc w:val="distribute"/>
              <w:rPr>
                <w:rFonts w:ascii="標楷體" w:eastAsia="標楷體"/>
                <w:snapToGrid w:val="0"/>
                <w:kern w:val="0"/>
                <w:sz w:val="20"/>
              </w:rPr>
            </w:pPr>
            <w:r w:rsidRPr="00A5602E">
              <w:rPr>
                <w:rFonts w:eastAsia="標楷體" w:hint="eastAsia"/>
                <w:spacing w:val="40"/>
                <w:sz w:val="20"/>
                <w:szCs w:val="20"/>
              </w:rPr>
              <w:t>流動負債</w:t>
            </w:r>
          </w:p>
        </w:tc>
      </w:tr>
      <w:tr w:rsidR="00856A93" w:rsidRPr="00622B5A" w14:paraId="693ACDDB" w14:textId="77777777" w:rsidTr="00ED0855">
        <w:trPr>
          <w:trHeight w:val="448"/>
        </w:trPr>
        <w:tc>
          <w:tcPr>
            <w:tcW w:w="4115" w:type="dxa"/>
            <w:tcBorders>
              <w:top w:val="single" w:sz="8" w:space="0" w:color="auto"/>
              <w:left w:val="nil"/>
              <w:right w:val="nil"/>
            </w:tcBorders>
            <w:noWrap/>
            <w:tcMar>
              <w:top w:w="15" w:type="dxa"/>
              <w:left w:w="15" w:type="dxa"/>
              <w:bottom w:w="0" w:type="dxa"/>
              <w:right w:w="17" w:type="dxa"/>
            </w:tcMar>
            <w:vAlign w:val="center"/>
          </w:tcPr>
          <w:p w14:paraId="08D496AA" w14:textId="77777777" w:rsidR="00856A93" w:rsidRPr="00622B5A" w:rsidRDefault="00856A93" w:rsidP="009F393E">
            <w:pPr>
              <w:widowControl/>
              <w:overflowPunct w:val="0"/>
              <w:autoSpaceDE w:val="0"/>
              <w:autoSpaceDN w:val="0"/>
              <w:adjustRightInd w:val="0"/>
              <w:snapToGrid w:val="0"/>
              <w:spacing w:line="452" w:lineRule="exact"/>
              <w:ind w:rightChars="110" w:right="264" w:firstLineChars="200" w:firstLine="400"/>
              <w:jc w:val="distribute"/>
              <w:rPr>
                <w:rFonts w:ascii="標楷體" w:eastAsia="標楷體" w:hAnsi="標楷體"/>
                <w:b/>
                <w:sz w:val="20"/>
              </w:rPr>
            </w:pPr>
            <w:r w:rsidRPr="00622B5A">
              <w:rPr>
                <w:rFonts w:ascii="標楷體" w:eastAsia="標楷體" w:hAnsi="標楷體" w:hint="eastAsia"/>
                <w:b/>
                <w:kern w:val="0"/>
                <w:sz w:val="20"/>
              </w:rPr>
              <w:t>合計</w:t>
            </w:r>
          </w:p>
        </w:tc>
        <w:tc>
          <w:tcPr>
            <w:tcW w:w="1949" w:type="dxa"/>
            <w:tcBorders>
              <w:top w:val="single" w:sz="8"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EA4AEE7"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
                <w:bCs/>
                <w:kern w:val="0"/>
                <w:sz w:val="20"/>
              </w:rPr>
              <w:t>148,870,905,654</w:t>
            </w:r>
          </w:p>
        </w:tc>
        <w:tc>
          <w:tcPr>
            <w:tcW w:w="1946" w:type="dxa"/>
            <w:tcBorders>
              <w:top w:val="single" w:sz="8" w:space="0" w:color="auto"/>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ED6C821"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
                <w:bCs/>
                <w:kern w:val="0"/>
                <w:sz w:val="20"/>
              </w:rPr>
              <w:t>25,039,134,444</w:t>
            </w:r>
          </w:p>
        </w:tc>
        <w:tc>
          <w:tcPr>
            <w:tcW w:w="1883" w:type="dxa"/>
            <w:tcBorders>
              <w:top w:val="single" w:sz="8" w:space="0" w:color="auto"/>
              <w:left w:val="single" w:sz="4" w:space="0" w:color="auto"/>
              <w:bottom w:val="nil"/>
              <w:right w:val="single" w:sz="4" w:space="0" w:color="auto"/>
            </w:tcBorders>
            <w:shd w:val="clear" w:color="auto" w:fill="auto"/>
            <w:tcMar>
              <w:top w:w="17" w:type="dxa"/>
              <w:left w:w="28" w:type="dxa"/>
              <w:right w:w="57" w:type="dxa"/>
            </w:tcMar>
            <w:vAlign w:val="center"/>
          </w:tcPr>
          <w:p w14:paraId="40C88FA0"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8,546,792,148</w:t>
            </w:r>
          </w:p>
        </w:tc>
      </w:tr>
      <w:tr w:rsidR="00856A93" w:rsidRPr="00622B5A" w14:paraId="6A859710" w14:textId="77777777" w:rsidTr="009F393E">
        <w:trPr>
          <w:trHeight w:val="448"/>
        </w:trPr>
        <w:tc>
          <w:tcPr>
            <w:tcW w:w="4115" w:type="dxa"/>
            <w:tcBorders>
              <w:left w:val="nil"/>
              <w:bottom w:val="nil"/>
              <w:right w:val="nil"/>
            </w:tcBorders>
            <w:noWrap/>
            <w:tcMar>
              <w:top w:w="15" w:type="dxa"/>
              <w:left w:w="15" w:type="dxa"/>
              <w:bottom w:w="0" w:type="dxa"/>
              <w:right w:w="17" w:type="dxa"/>
            </w:tcMar>
            <w:vAlign w:val="center"/>
          </w:tcPr>
          <w:p w14:paraId="0FF83782" w14:textId="77777777" w:rsidR="00856A93" w:rsidRPr="00622B5A" w:rsidRDefault="00856A93" w:rsidP="009F393E">
            <w:pPr>
              <w:widowControl/>
              <w:overflowPunct w:val="0"/>
              <w:autoSpaceDE w:val="0"/>
              <w:autoSpaceDN w:val="0"/>
              <w:adjustRightInd w:val="0"/>
              <w:snapToGrid w:val="0"/>
              <w:spacing w:line="452" w:lineRule="exact"/>
              <w:ind w:rightChars="20" w:right="48"/>
              <w:jc w:val="both"/>
              <w:rPr>
                <w:rFonts w:ascii="標楷體" w:eastAsia="標楷體" w:hAnsi="標楷體"/>
                <w:b/>
                <w:sz w:val="20"/>
              </w:rPr>
            </w:pPr>
            <w:r w:rsidRPr="00622B5A">
              <w:rPr>
                <w:rFonts w:ascii="標楷體" w:eastAsia="標楷體" w:hAnsi="標楷體" w:hint="eastAsia"/>
                <w:b/>
                <w:kern w:val="0"/>
                <w:sz w:val="20"/>
              </w:rPr>
              <w:t>一、</w:t>
            </w:r>
            <w:r w:rsidRPr="00BB319C">
              <w:rPr>
                <w:rFonts w:ascii="標楷體" w:eastAsia="標楷體" w:hAnsi="標楷體" w:hint="eastAsia"/>
                <w:b/>
                <w:spacing w:val="240"/>
                <w:kern w:val="0"/>
                <w:sz w:val="20"/>
                <w:fitText w:val="3700" w:id="-694347520"/>
              </w:rPr>
              <w:t>特別收入基</w:t>
            </w:r>
            <w:r w:rsidRPr="00BB319C">
              <w:rPr>
                <w:rFonts w:ascii="標楷體" w:eastAsia="標楷體" w:hAnsi="標楷體" w:hint="eastAsia"/>
                <w:b/>
                <w:spacing w:val="20"/>
                <w:kern w:val="0"/>
                <w:sz w:val="20"/>
                <w:fitText w:val="3700" w:id="-694347520"/>
              </w:rPr>
              <w:t>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0762DC0"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
                <w:bCs/>
                <w:kern w:val="0"/>
                <w:sz w:val="20"/>
              </w:rPr>
              <w:t>58,172,123,092</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0C5E915"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
                <w:bCs/>
                <w:kern w:val="0"/>
                <w:sz w:val="20"/>
              </w:rPr>
              <w:t>9,249,476,828</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38B854D"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8,406,019,956</w:t>
            </w:r>
          </w:p>
        </w:tc>
      </w:tr>
      <w:tr w:rsidR="00856A93" w:rsidRPr="00622B5A" w14:paraId="1AB757B6"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22013494"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pacing w:val="-4"/>
                <w:sz w:val="20"/>
              </w:rPr>
            </w:pPr>
            <w:r w:rsidRPr="00622B5A">
              <w:rPr>
                <w:rFonts w:ascii="標楷體" w:eastAsia="標楷體" w:hAnsi="標楷體" w:hint="eastAsia"/>
                <w:b/>
                <w:kern w:val="0"/>
                <w:sz w:val="20"/>
              </w:rPr>
              <w:t>新北市政府工務局主管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34ADD98"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5,294,503</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A23E32B"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DCE9F05"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r>
      <w:tr w:rsidR="00856A93" w:rsidRPr="00622B5A" w14:paraId="38FADCB6"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06ACB33E" w14:textId="77777777" w:rsidR="00856A93" w:rsidRPr="00622B5A"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b/>
                <w:noProof/>
                <w:sz w:val="20"/>
              </w:rPr>
            </w:pPr>
            <w:r w:rsidRPr="00622B5A">
              <w:rPr>
                <w:rFonts w:ascii="標楷體" w:eastAsia="標楷體" w:hAnsi="標楷體" w:hint="eastAsia"/>
                <w:spacing w:val="-24"/>
                <w:kern w:val="0"/>
                <w:sz w:val="20"/>
              </w:rPr>
              <w:t>新北市建築物無障礙設備與設施改善基金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A6507FF"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5,294,503</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0F09D81"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9D70581"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r>
      <w:tr w:rsidR="00856A93" w:rsidRPr="00622B5A" w14:paraId="1A661C95"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0AF215F6"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b/>
                <w:noProof/>
                <w:sz w:val="20"/>
              </w:rPr>
            </w:pPr>
            <w:r w:rsidRPr="00622B5A">
              <w:rPr>
                <w:rFonts w:ascii="標楷體" w:eastAsia="標楷體" w:hAnsi="標楷體" w:hint="eastAsia"/>
                <w:b/>
                <w:kern w:val="0"/>
                <w:sz w:val="20"/>
              </w:rPr>
              <w:t>新北市政府教育局主管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4414674"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53,798,341,941</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7387993"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9,187,842,069</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C9CE76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8,390,840,712</w:t>
            </w:r>
          </w:p>
        </w:tc>
      </w:tr>
      <w:tr w:rsidR="00856A93" w:rsidRPr="00622B5A" w14:paraId="44FC37AC"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5A634284"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新北市溫馨助學圓夢基金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CFB993F"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88,338,894</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B32D0D1"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781ADFA"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r>
      <w:tr w:rsidR="00856A93" w:rsidRPr="00622B5A" w14:paraId="133930B5"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1AF09209"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新北市地方教育發展基金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A1F20DD"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53,710,003,047</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73C7D9A"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9,187,842,069</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6AB4314"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8,390,840,712</w:t>
            </w:r>
          </w:p>
        </w:tc>
      </w:tr>
      <w:tr w:rsidR="00856A93" w:rsidRPr="00622B5A" w14:paraId="792D6940"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140E4C73"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z w:val="20"/>
              </w:rPr>
            </w:pPr>
            <w:r w:rsidRPr="00622B5A">
              <w:rPr>
                <w:rFonts w:ascii="標楷體" w:eastAsia="標楷體" w:hAnsi="標楷體" w:hint="eastAsia"/>
                <w:b/>
                <w:kern w:val="0"/>
                <w:sz w:val="20"/>
              </w:rPr>
              <w:t>新北市政府勞工局主管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3979034"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1,128,826,627</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883C5BF"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1,756,662</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2462CB2"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1,711,167</w:t>
            </w:r>
          </w:p>
        </w:tc>
      </w:tr>
      <w:tr w:rsidR="00856A93" w:rsidRPr="00622B5A" w14:paraId="21B0BF2A"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5E2BAC1E"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622B5A">
              <w:rPr>
                <w:rFonts w:ascii="標楷體" w:eastAsia="標楷體" w:hAnsi="標楷體" w:hint="eastAsia"/>
                <w:spacing w:val="-24"/>
                <w:kern w:val="0"/>
                <w:sz w:val="20"/>
              </w:rPr>
              <w:t>新</w:t>
            </w:r>
            <w:r w:rsidRPr="000D27B1">
              <w:rPr>
                <w:rFonts w:ascii="標楷體" w:eastAsia="標楷體" w:hAnsi="標楷體" w:hint="eastAsia"/>
                <w:spacing w:val="-24"/>
                <w:kern w:val="0"/>
                <w:sz w:val="20"/>
              </w:rPr>
              <w:t>北市</w:t>
            </w:r>
            <w:r w:rsidRPr="00622B5A">
              <w:rPr>
                <w:rFonts w:ascii="標楷體" w:eastAsia="標楷體" w:hAnsi="標楷體" w:hint="eastAsia"/>
                <w:spacing w:val="-24"/>
                <w:kern w:val="0"/>
                <w:sz w:val="20"/>
              </w:rPr>
              <w:t>身心障礙者就業基金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C76DC14"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933,524,324</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6E5DBA9"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740,305</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B28A78E"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694,810</w:t>
            </w:r>
          </w:p>
        </w:tc>
      </w:tr>
      <w:tr w:rsidR="00856A93" w:rsidRPr="00622B5A" w14:paraId="748AFF9F"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14A27A2A"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新北市勞工權益基金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83550CF"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Cs/>
                <w:kern w:val="0"/>
                <w:sz w:val="20"/>
              </w:rPr>
              <w:t>195,302,303</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069EDD6"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Cs/>
                <w:kern w:val="0"/>
                <w:sz w:val="20"/>
              </w:rPr>
              <w:t>1,016,357</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AD62660"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1,016,357</w:t>
            </w:r>
          </w:p>
        </w:tc>
      </w:tr>
      <w:tr w:rsidR="00856A93" w:rsidRPr="00622B5A" w14:paraId="48CF36AD"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137D734C"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622B5A">
              <w:rPr>
                <w:rFonts w:ascii="標楷體" w:eastAsia="標楷體" w:hAnsi="標楷體" w:hint="eastAsia"/>
                <w:b/>
                <w:kern w:val="0"/>
                <w:sz w:val="20"/>
              </w:rPr>
              <w:t>新北市政府新聞局主管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EBCD9E3"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
                <w:bCs/>
                <w:kern w:val="0"/>
                <w:sz w:val="20"/>
              </w:rPr>
              <w:t>80,384,571</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DFFCAE8"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9180046"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r>
      <w:tr w:rsidR="00856A93" w:rsidRPr="00622B5A" w14:paraId="5988BB95"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50715BFF" w14:textId="77777777" w:rsidR="00856A93" w:rsidRPr="00622B5A"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z w:val="20"/>
              </w:rPr>
            </w:pPr>
            <w:r w:rsidRPr="00622B5A">
              <w:rPr>
                <w:rFonts w:ascii="標楷體" w:eastAsia="標楷體" w:hAnsi="標楷體" w:hint="eastAsia"/>
                <w:spacing w:val="-24"/>
                <w:kern w:val="0"/>
                <w:sz w:val="20"/>
              </w:rPr>
              <w:t>新北市有線廣播電視事業基金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7E3149D"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Cs/>
                <w:kern w:val="0"/>
                <w:sz w:val="20"/>
              </w:rPr>
              <w:t>80,384,571</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D9A8FBE"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D895B84"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r>
      <w:tr w:rsidR="00856A93" w:rsidRPr="00622B5A" w14:paraId="7F85A14C"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6D911ACB"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622B5A">
              <w:rPr>
                <w:rFonts w:ascii="標楷體" w:eastAsia="標楷體" w:hAnsi="標楷體" w:hint="eastAsia"/>
                <w:b/>
                <w:kern w:val="0"/>
                <w:sz w:val="20"/>
              </w:rPr>
              <w:t>新北市政府農業局主管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2BDCB83"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
                <w:bCs/>
                <w:kern w:val="0"/>
                <w:sz w:val="20"/>
              </w:rPr>
              <w:t>305,110,704</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63564D6"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
                <w:bCs/>
                <w:kern w:val="0"/>
                <w:sz w:val="20"/>
              </w:rPr>
              <w:t>41,777,526</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796A5682"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3,996,618</w:t>
            </w:r>
          </w:p>
        </w:tc>
      </w:tr>
      <w:tr w:rsidR="00856A93" w:rsidRPr="00622B5A" w14:paraId="1066678B"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4489EC5A"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新北市農業發展基金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A3D0964"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Cs/>
                <w:kern w:val="0"/>
                <w:sz w:val="20"/>
              </w:rPr>
              <w:t>305,110,704</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29E3339"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Cs/>
                <w:kern w:val="0"/>
                <w:sz w:val="20"/>
              </w:rPr>
              <w:t>41,777,526</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A1FC8C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3,996,618</w:t>
            </w:r>
          </w:p>
        </w:tc>
      </w:tr>
      <w:tr w:rsidR="00856A93" w:rsidRPr="00622B5A" w14:paraId="42728140"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439EEC87" w14:textId="77777777" w:rsidR="00856A93" w:rsidRPr="00926E45"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kern w:val="0"/>
                <w:sz w:val="20"/>
              </w:rPr>
            </w:pPr>
            <w:r w:rsidRPr="00926E45">
              <w:rPr>
                <w:rFonts w:ascii="標楷體" w:eastAsia="標楷體" w:hAnsi="標楷體" w:hint="eastAsia"/>
                <w:b/>
                <w:kern w:val="0"/>
                <w:sz w:val="20"/>
              </w:rPr>
              <w:t>新</w:t>
            </w:r>
            <w:r w:rsidRPr="00622B5A">
              <w:rPr>
                <w:rFonts w:ascii="標楷體" w:eastAsia="標楷體" w:hAnsi="標楷體" w:hint="eastAsia"/>
                <w:b/>
                <w:kern w:val="0"/>
                <w:sz w:val="20"/>
              </w:rPr>
              <w:t>北市</w:t>
            </w:r>
            <w:r w:rsidRPr="00926E45">
              <w:rPr>
                <w:rFonts w:ascii="標楷體" w:eastAsia="標楷體" w:hAnsi="標楷體" w:hint="eastAsia"/>
                <w:b/>
                <w:kern w:val="0"/>
                <w:sz w:val="20"/>
              </w:rPr>
              <w:t>政府環境保護局主管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42E4D740"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
                <w:bCs/>
                <w:kern w:val="0"/>
                <w:sz w:val="20"/>
              </w:rPr>
              <w:t>2,033,534,178</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02294C7"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
                <w:bCs/>
                <w:kern w:val="0"/>
                <w:sz w:val="20"/>
              </w:rPr>
              <w:t>8,329,112</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29B2910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r>
      <w:tr w:rsidR="00856A93" w:rsidRPr="00622B5A" w14:paraId="239B1F60"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3DD54792"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新北市環境保護基金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3A278548" w14:textId="77777777" w:rsidR="00856A93" w:rsidRPr="00926E45" w:rsidRDefault="00856A93" w:rsidP="009F393E">
            <w:pPr>
              <w:autoSpaceDE w:val="0"/>
              <w:autoSpaceDN w:val="0"/>
              <w:adjustRightInd w:val="0"/>
              <w:snapToGrid w:val="0"/>
              <w:spacing w:line="452" w:lineRule="exact"/>
              <w:ind w:rightChars="22" w:right="53"/>
              <w:jc w:val="right"/>
              <w:rPr>
                <w:rFonts w:ascii="新細明體" w:eastAsia="標楷體" w:hAnsi="新細明體"/>
                <w:kern w:val="0"/>
                <w:sz w:val="20"/>
              </w:rPr>
            </w:pPr>
            <w:r w:rsidRPr="00926E45">
              <w:rPr>
                <w:rFonts w:ascii="新細明體" w:eastAsia="標楷體" w:hAnsi="新細明體" w:hint="eastAsia"/>
                <w:kern w:val="0"/>
                <w:sz w:val="20"/>
              </w:rPr>
              <w:t>2,033,534,178</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930DB73" w14:textId="77777777" w:rsidR="00856A93" w:rsidRPr="00926E45" w:rsidRDefault="00856A93" w:rsidP="009F393E">
            <w:pPr>
              <w:autoSpaceDE w:val="0"/>
              <w:autoSpaceDN w:val="0"/>
              <w:adjustRightInd w:val="0"/>
              <w:snapToGrid w:val="0"/>
              <w:spacing w:line="452" w:lineRule="exact"/>
              <w:ind w:rightChars="13" w:right="31"/>
              <w:jc w:val="right"/>
              <w:rPr>
                <w:rFonts w:ascii="新細明體" w:eastAsia="標楷體" w:hAnsi="新細明體"/>
                <w:kern w:val="0"/>
                <w:sz w:val="20"/>
              </w:rPr>
            </w:pPr>
            <w:r w:rsidRPr="00926E45">
              <w:rPr>
                <w:rFonts w:ascii="新細明體" w:eastAsia="標楷體" w:hAnsi="新細明體" w:hint="eastAsia"/>
                <w:kern w:val="0"/>
                <w:sz w:val="20"/>
              </w:rPr>
              <w:t>8,329,112</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025F786A"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r>
      <w:tr w:rsidR="00856A93" w:rsidRPr="00622B5A" w14:paraId="55B1CEDE"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110F6771"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sz w:val="20"/>
              </w:rPr>
            </w:pPr>
            <w:r w:rsidRPr="00622B5A">
              <w:rPr>
                <w:rFonts w:ascii="標楷體" w:eastAsia="標楷體" w:hAnsi="標楷體" w:hint="eastAsia"/>
                <w:b/>
                <w:kern w:val="0"/>
                <w:sz w:val="20"/>
              </w:rPr>
              <w:t>新北市政府民政局主管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00220F"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79,618,827</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B276247"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30F22CEA"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r>
      <w:tr w:rsidR="00856A93" w:rsidRPr="00622B5A" w14:paraId="594065D6"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215A0DE4"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622B5A">
              <w:rPr>
                <w:rFonts w:ascii="標楷體" w:eastAsia="標楷體" w:hAnsi="標楷體" w:hint="eastAsia"/>
                <w:spacing w:val="-24"/>
                <w:kern w:val="0"/>
                <w:sz w:val="20"/>
              </w:rPr>
              <w:t>新北市私立殯葬設施經營管理基金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6D3A53E"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79,618,827</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07704F4"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0105DEC9"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r>
      <w:tr w:rsidR="00856A93" w:rsidRPr="00622B5A" w14:paraId="08FFA1E7"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168FB204" w14:textId="77777777" w:rsidR="00856A93" w:rsidRPr="000D27B1"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kern w:val="0"/>
                <w:sz w:val="20"/>
              </w:rPr>
            </w:pPr>
            <w:r w:rsidRPr="000D27B1">
              <w:rPr>
                <w:rFonts w:ascii="標楷體" w:eastAsia="標楷體" w:hAnsi="標楷體" w:hint="eastAsia"/>
                <w:b/>
                <w:kern w:val="0"/>
                <w:sz w:val="20"/>
              </w:rPr>
              <w:t>新</w:t>
            </w:r>
            <w:r w:rsidRPr="003440F7">
              <w:rPr>
                <w:rFonts w:ascii="標楷體" w:eastAsia="標楷體" w:hAnsi="標楷體" w:hint="eastAsia"/>
                <w:b/>
                <w:kern w:val="0"/>
                <w:sz w:val="20"/>
              </w:rPr>
              <w:t>北市</w:t>
            </w:r>
            <w:r w:rsidRPr="000D27B1">
              <w:rPr>
                <w:rFonts w:ascii="標楷體" w:eastAsia="標楷體" w:hAnsi="標楷體" w:hint="eastAsia"/>
                <w:b/>
                <w:kern w:val="0"/>
                <w:sz w:val="20"/>
              </w:rPr>
              <w:t>政府原住民族行政局主管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21ACF848" w14:textId="77777777" w:rsidR="00856A93" w:rsidRPr="00622B5A" w:rsidRDefault="00856A93" w:rsidP="009F393E">
            <w:pPr>
              <w:autoSpaceDE w:val="0"/>
              <w:autoSpaceDN w:val="0"/>
              <w:adjustRightInd w:val="0"/>
              <w:snapToGrid w:val="0"/>
              <w:spacing w:line="452" w:lineRule="exact"/>
              <w:ind w:rightChars="22" w:right="53"/>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03BD97CF" w14:textId="77777777" w:rsidR="00856A93" w:rsidRPr="00622B5A" w:rsidRDefault="00856A93" w:rsidP="009F393E">
            <w:pPr>
              <w:autoSpaceDE w:val="0"/>
              <w:autoSpaceDN w:val="0"/>
              <w:adjustRightInd w:val="0"/>
              <w:snapToGrid w:val="0"/>
              <w:spacing w:line="452" w:lineRule="exact"/>
              <w:ind w:rightChars="13" w:right="31"/>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B7595C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
                <w:bCs/>
                <w:kern w:val="0"/>
                <w:sz w:val="20"/>
              </w:rPr>
              <w:t>－</w:t>
            </w:r>
          </w:p>
        </w:tc>
      </w:tr>
      <w:tr w:rsidR="00856A93" w:rsidRPr="00622B5A" w14:paraId="6D73E855"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51F2CDA5" w14:textId="77777777" w:rsidR="00856A93" w:rsidRPr="00622B5A"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0D27B1">
              <w:rPr>
                <w:rFonts w:ascii="標楷體" w:eastAsia="標楷體" w:hAnsi="標楷體" w:hint="eastAsia"/>
                <w:spacing w:val="-24"/>
                <w:kern w:val="0"/>
                <w:sz w:val="20"/>
              </w:rPr>
              <w:t>新北市原住民族就業基金</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6AC80BA7" w14:textId="77777777" w:rsidR="00856A93" w:rsidRPr="00622B5A" w:rsidRDefault="00856A93" w:rsidP="009F393E">
            <w:pPr>
              <w:autoSpaceDE w:val="0"/>
              <w:autoSpaceDN w:val="0"/>
              <w:adjustRightInd w:val="0"/>
              <w:snapToGrid w:val="0"/>
              <w:spacing w:line="452" w:lineRule="exact"/>
              <w:ind w:rightChars="22" w:right="53"/>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17740845" w14:textId="77777777" w:rsidR="00856A93" w:rsidRPr="00622B5A" w:rsidRDefault="00856A93" w:rsidP="009F393E">
            <w:pPr>
              <w:autoSpaceDE w:val="0"/>
              <w:autoSpaceDN w:val="0"/>
              <w:adjustRightInd w:val="0"/>
              <w:snapToGrid w:val="0"/>
              <w:spacing w:line="452" w:lineRule="exact"/>
              <w:ind w:rightChars="13" w:right="31"/>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596E099E" w14:textId="77777777" w:rsidR="00856A93" w:rsidRPr="00622B5A" w:rsidRDefault="00856A93"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Cs/>
                <w:kern w:val="0"/>
                <w:sz w:val="20"/>
              </w:rPr>
              <w:t>－</w:t>
            </w:r>
          </w:p>
        </w:tc>
      </w:tr>
      <w:tr w:rsidR="00856A93" w:rsidRPr="00622B5A" w14:paraId="1B1B27AC"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12A50157"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sz w:val="20"/>
              </w:rPr>
            </w:pPr>
            <w:r w:rsidRPr="00622B5A">
              <w:rPr>
                <w:rFonts w:ascii="標楷體" w:eastAsia="標楷體" w:hAnsi="標楷體" w:hint="eastAsia"/>
                <w:b/>
                <w:kern w:val="0"/>
                <w:sz w:val="20"/>
              </w:rPr>
              <w:t>新北市政府經</w:t>
            </w:r>
            <w:r>
              <w:rPr>
                <w:rFonts w:ascii="標楷體" w:eastAsia="標楷體" w:hAnsi="標楷體" w:hint="eastAsia"/>
                <w:b/>
                <w:kern w:val="0"/>
                <w:sz w:val="20"/>
              </w:rPr>
              <w:t>濟</w:t>
            </w:r>
            <w:r w:rsidRPr="00622B5A">
              <w:rPr>
                <w:rFonts w:ascii="標楷體" w:eastAsia="標楷體" w:hAnsi="標楷體" w:hint="eastAsia"/>
                <w:b/>
                <w:kern w:val="0"/>
                <w:sz w:val="20"/>
              </w:rPr>
              <w:t>發</w:t>
            </w:r>
            <w:r>
              <w:rPr>
                <w:rFonts w:ascii="標楷體" w:eastAsia="標楷體" w:hAnsi="標楷體" w:hint="eastAsia"/>
                <w:b/>
                <w:kern w:val="0"/>
                <w:sz w:val="20"/>
              </w:rPr>
              <w:t>展</w:t>
            </w:r>
            <w:r w:rsidRPr="00622B5A">
              <w:rPr>
                <w:rFonts w:ascii="標楷體" w:eastAsia="標楷體" w:hAnsi="標楷體" w:hint="eastAsia"/>
                <w:b/>
                <w:kern w:val="0"/>
                <w:sz w:val="20"/>
              </w:rPr>
              <w:t>局主管</w:t>
            </w:r>
          </w:p>
        </w:tc>
        <w:tc>
          <w:tcPr>
            <w:tcW w:w="1949"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5F310ED7"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677,003,683</w:t>
            </w:r>
          </w:p>
        </w:tc>
        <w:tc>
          <w:tcPr>
            <w:tcW w:w="1946" w:type="dxa"/>
            <w:tcBorders>
              <w:top w:val="nil"/>
              <w:left w:val="single" w:sz="4" w:space="0" w:color="auto"/>
              <w:bottom w:val="nil"/>
              <w:right w:val="single" w:sz="4" w:space="0" w:color="auto"/>
            </w:tcBorders>
            <w:shd w:val="clear" w:color="auto" w:fill="auto"/>
            <w:noWrap/>
            <w:tcMar>
              <w:top w:w="15" w:type="dxa"/>
              <w:left w:w="28" w:type="dxa"/>
              <w:bottom w:w="0" w:type="dxa"/>
              <w:right w:w="57" w:type="dxa"/>
            </w:tcMar>
            <w:vAlign w:val="center"/>
          </w:tcPr>
          <w:p w14:paraId="78133CB2"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6,306,110</w:t>
            </w:r>
          </w:p>
        </w:tc>
        <w:tc>
          <w:tcPr>
            <w:tcW w:w="1883" w:type="dxa"/>
            <w:tcBorders>
              <w:top w:val="nil"/>
              <w:left w:val="single" w:sz="4" w:space="0" w:color="auto"/>
              <w:bottom w:val="nil"/>
              <w:right w:val="single" w:sz="4" w:space="0" w:color="auto"/>
            </w:tcBorders>
            <w:shd w:val="clear" w:color="auto" w:fill="auto"/>
            <w:tcMar>
              <w:top w:w="17" w:type="dxa"/>
              <w:left w:w="28" w:type="dxa"/>
              <w:right w:w="57" w:type="dxa"/>
            </w:tcMar>
            <w:vAlign w:val="center"/>
          </w:tcPr>
          <w:p w14:paraId="150C7CC4"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6,006,110</w:t>
            </w:r>
          </w:p>
        </w:tc>
      </w:tr>
      <w:tr w:rsidR="00856A93" w:rsidRPr="00622B5A" w14:paraId="4678EAC1"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7BCDBB5C" w14:textId="77777777" w:rsidR="00856A93" w:rsidRPr="000D27B1"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sidRPr="00622B5A">
              <w:rPr>
                <w:rFonts w:ascii="標楷體" w:eastAsia="標楷體" w:hAnsi="標楷體" w:hint="eastAsia"/>
                <w:spacing w:val="-24"/>
                <w:kern w:val="0"/>
                <w:sz w:val="20"/>
              </w:rPr>
              <w:t>新北市未登記工廠管理及輔導基金</w:t>
            </w:r>
          </w:p>
        </w:tc>
        <w:tc>
          <w:tcPr>
            <w:tcW w:w="1949"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1E99BC5F"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b/>
                <w:bCs/>
                <w:noProof/>
                <w:kern w:val="0"/>
                <w:sz w:val="20"/>
              </w:rPr>
            </w:pPr>
            <w:r w:rsidRPr="004708D1">
              <w:rPr>
                <w:rFonts w:ascii="新細明體" w:eastAsia="標楷體" w:hAnsi="新細明體" w:hint="eastAsia"/>
                <w:bCs/>
                <w:kern w:val="0"/>
                <w:sz w:val="20"/>
              </w:rPr>
              <w:t>677,003,683</w:t>
            </w:r>
          </w:p>
        </w:tc>
        <w:tc>
          <w:tcPr>
            <w:tcW w:w="1946"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0ADC5D69"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b/>
                <w:bCs/>
                <w:noProof/>
                <w:kern w:val="0"/>
                <w:sz w:val="20"/>
              </w:rPr>
            </w:pPr>
            <w:r w:rsidRPr="004708D1">
              <w:rPr>
                <w:rFonts w:ascii="新細明體" w:eastAsia="標楷體" w:hAnsi="新細明體" w:hint="eastAsia"/>
                <w:bCs/>
                <w:kern w:val="0"/>
                <w:sz w:val="20"/>
              </w:rPr>
              <w:t>6,306,110</w:t>
            </w:r>
          </w:p>
        </w:tc>
        <w:tc>
          <w:tcPr>
            <w:tcW w:w="1883" w:type="dxa"/>
            <w:tcBorders>
              <w:top w:val="nil"/>
              <w:left w:val="single" w:sz="4" w:space="0" w:color="auto"/>
              <w:right w:val="single" w:sz="4" w:space="0" w:color="auto"/>
            </w:tcBorders>
            <w:shd w:val="clear" w:color="auto" w:fill="auto"/>
            <w:tcMar>
              <w:top w:w="17" w:type="dxa"/>
              <w:left w:w="28" w:type="dxa"/>
              <w:right w:w="57" w:type="dxa"/>
            </w:tcMar>
            <w:vAlign w:val="center"/>
          </w:tcPr>
          <w:p w14:paraId="42F830E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6,006,110</w:t>
            </w:r>
          </w:p>
        </w:tc>
      </w:tr>
      <w:tr w:rsidR="00856A93" w:rsidRPr="00622B5A" w14:paraId="7D536FDC"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27D2C9FA" w14:textId="77777777" w:rsidR="00856A93" w:rsidRPr="000D27B1"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hAnsi="標楷體"/>
                <w:b/>
                <w:kern w:val="0"/>
                <w:sz w:val="20"/>
              </w:rPr>
            </w:pPr>
            <w:r w:rsidRPr="000D27B1">
              <w:rPr>
                <w:rFonts w:ascii="標楷體" w:eastAsia="標楷體" w:hAnsi="標楷體" w:hint="eastAsia"/>
                <w:b/>
                <w:kern w:val="0"/>
                <w:sz w:val="20"/>
              </w:rPr>
              <w:t>新北市政府體育局</w:t>
            </w:r>
            <w:r>
              <w:rPr>
                <w:rFonts w:ascii="標楷體" w:eastAsia="標楷體" w:hAnsi="標楷體" w:hint="eastAsia"/>
                <w:b/>
                <w:kern w:val="0"/>
                <w:sz w:val="20"/>
              </w:rPr>
              <w:t>主管</w:t>
            </w:r>
          </w:p>
        </w:tc>
        <w:tc>
          <w:tcPr>
            <w:tcW w:w="1949"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5C9B49D2" w14:textId="77777777" w:rsidR="00856A93" w:rsidRPr="00622B5A" w:rsidRDefault="00856A93" w:rsidP="009F393E">
            <w:pPr>
              <w:autoSpaceDE w:val="0"/>
              <w:autoSpaceDN w:val="0"/>
              <w:adjustRightInd w:val="0"/>
              <w:snapToGrid w:val="0"/>
              <w:spacing w:line="452" w:lineRule="exact"/>
              <w:ind w:rightChars="22" w:right="53"/>
              <w:jc w:val="right"/>
              <w:rPr>
                <w:rFonts w:ascii="新細明體" w:eastAsia="標楷體" w:hAnsi="新細明體"/>
                <w:kern w:val="0"/>
                <w:sz w:val="20"/>
              </w:rPr>
            </w:pPr>
            <w:r w:rsidRPr="004708D1">
              <w:rPr>
                <w:rFonts w:ascii="新細明體" w:eastAsia="標楷體" w:hAnsi="新細明體" w:hint="eastAsia"/>
                <w:b/>
                <w:bCs/>
                <w:kern w:val="0"/>
                <w:sz w:val="20"/>
              </w:rPr>
              <w:t>64,008,058</w:t>
            </w:r>
          </w:p>
        </w:tc>
        <w:tc>
          <w:tcPr>
            <w:tcW w:w="1946"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4C6BDA80" w14:textId="77777777" w:rsidR="00856A93" w:rsidRPr="00622B5A" w:rsidRDefault="00856A93" w:rsidP="009F393E">
            <w:pPr>
              <w:autoSpaceDE w:val="0"/>
              <w:autoSpaceDN w:val="0"/>
              <w:adjustRightInd w:val="0"/>
              <w:snapToGrid w:val="0"/>
              <w:spacing w:line="452" w:lineRule="exact"/>
              <w:ind w:rightChars="13" w:right="31"/>
              <w:jc w:val="right"/>
              <w:rPr>
                <w:rFonts w:ascii="新細明體" w:eastAsia="標楷體" w:hAnsi="新細明體"/>
                <w:kern w:val="0"/>
                <w:sz w:val="20"/>
              </w:rPr>
            </w:pPr>
            <w:r w:rsidRPr="004708D1">
              <w:rPr>
                <w:rFonts w:ascii="新細明體" w:eastAsia="標楷體" w:hAnsi="新細明體" w:hint="eastAsia"/>
                <w:b/>
                <w:bCs/>
                <w:kern w:val="0"/>
                <w:sz w:val="20"/>
              </w:rPr>
              <w:t>3,465,349</w:t>
            </w:r>
          </w:p>
        </w:tc>
        <w:tc>
          <w:tcPr>
            <w:tcW w:w="1883" w:type="dxa"/>
            <w:tcBorders>
              <w:top w:val="nil"/>
              <w:left w:val="single" w:sz="4" w:space="0" w:color="auto"/>
              <w:right w:val="single" w:sz="4" w:space="0" w:color="auto"/>
            </w:tcBorders>
            <w:shd w:val="clear" w:color="auto" w:fill="auto"/>
            <w:tcMar>
              <w:top w:w="17" w:type="dxa"/>
              <w:left w:w="28" w:type="dxa"/>
              <w:right w:w="57" w:type="dxa"/>
            </w:tcMar>
            <w:vAlign w:val="center"/>
          </w:tcPr>
          <w:p w14:paraId="60AA38D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
                <w:bCs/>
                <w:kern w:val="0"/>
                <w:sz w:val="20"/>
              </w:rPr>
              <w:t>3,465,349</w:t>
            </w:r>
          </w:p>
        </w:tc>
      </w:tr>
      <w:tr w:rsidR="00856A93" w:rsidRPr="00622B5A" w14:paraId="74B9B7DA" w14:textId="77777777" w:rsidTr="009F393E">
        <w:trPr>
          <w:trHeight w:val="448"/>
        </w:trPr>
        <w:tc>
          <w:tcPr>
            <w:tcW w:w="4115" w:type="dxa"/>
            <w:tcBorders>
              <w:top w:val="nil"/>
              <w:left w:val="nil"/>
              <w:right w:val="nil"/>
            </w:tcBorders>
            <w:noWrap/>
            <w:tcMar>
              <w:top w:w="15" w:type="dxa"/>
              <w:left w:w="15" w:type="dxa"/>
              <w:bottom w:w="0" w:type="dxa"/>
              <w:right w:w="17" w:type="dxa"/>
            </w:tcMar>
            <w:vAlign w:val="center"/>
          </w:tcPr>
          <w:p w14:paraId="04F75060" w14:textId="77777777" w:rsidR="00856A93" w:rsidRPr="00622B5A" w:rsidRDefault="00856A93" w:rsidP="009F393E">
            <w:pPr>
              <w:widowControl/>
              <w:overflowPunct w:val="0"/>
              <w:autoSpaceDE w:val="0"/>
              <w:autoSpaceDN w:val="0"/>
              <w:adjustRightInd w:val="0"/>
              <w:snapToGrid w:val="0"/>
              <w:spacing w:line="452" w:lineRule="exact"/>
              <w:ind w:leftChars="180" w:left="432" w:rightChars="39" w:right="94"/>
              <w:jc w:val="distribute"/>
              <w:rPr>
                <w:rFonts w:ascii="標楷體" w:eastAsia="標楷體" w:hAnsi="標楷體"/>
                <w:spacing w:val="-24"/>
                <w:kern w:val="0"/>
                <w:sz w:val="20"/>
              </w:rPr>
            </w:pPr>
            <w:r>
              <w:rPr>
                <w:rFonts w:ascii="標楷體" w:eastAsia="標楷體" w:hAnsi="標楷體" w:hint="eastAsia"/>
                <w:spacing w:val="-24"/>
                <w:kern w:val="0"/>
                <w:sz w:val="20"/>
              </w:rPr>
              <w:t>新北市體育發展基金</w:t>
            </w:r>
          </w:p>
        </w:tc>
        <w:tc>
          <w:tcPr>
            <w:tcW w:w="1949"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1ED31352" w14:textId="77777777" w:rsidR="00856A93" w:rsidRPr="00622B5A" w:rsidRDefault="00856A93" w:rsidP="009F393E">
            <w:pPr>
              <w:autoSpaceDE w:val="0"/>
              <w:autoSpaceDN w:val="0"/>
              <w:adjustRightInd w:val="0"/>
              <w:snapToGrid w:val="0"/>
              <w:spacing w:line="452" w:lineRule="exact"/>
              <w:ind w:rightChars="22" w:right="53"/>
              <w:jc w:val="right"/>
              <w:rPr>
                <w:rFonts w:ascii="新細明體" w:eastAsia="標楷體" w:hAnsi="新細明體"/>
                <w:kern w:val="0"/>
                <w:sz w:val="20"/>
              </w:rPr>
            </w:pPr>
            <w:r w:rsidRPr="004708D1">
              <w:rPr>
                <w:rFonts w:ascii="新細明體" w:eastAsia="標楷體" w:hAnsi="新細明體" w:hint="eastAsia"/>
                <w:bCs/>
                <w:kern w:val="0"/>
                <w:sz w:val="20"/>
              </w:rPr>
              <w:t>64,008,058</w:t>
            </w:r>
          </w:p>
        </w:tc>
        <w:tc>
          <w:tcPr>
            <w:tcW w:w="1946" w:type="dxa"/>
            <w:tcBorders>
              <w:top w:val="nil"/>
              <w:left w:val="single" w:sz="4" w:space="0" w:color="auto"/>
              <w:right w:val="single" w:sz="4" w:space="0" w:color="auto"/>
            </w:tcBorders>
            <w:shd w:val="clear" w:color="auto" w:fill="auto"/>
            <w:noWrap/>
            <w:tcMar>
              <w:top w:w="15" w:type="dxa"/>
              <w:left w:w="28" w:type="dxa"/>
              <w:bottom w:w="0" w:type="dxa"/>
              <w:right w:w="57" w:type="dxa"/>
            </w:tcMar>
            <w:vAlign w:val="center"/>
          </w:tcPr>
          <w:p w14:paraId="2298FD38" w14:textId="77777777" w:rsidR="00856A93" w:rsidRPr="00622B5A" w:rsidRDefault="00856A93" w:rsidP="009F393E">
            <w:pPr>
              <w:autoSpaceDE w:val="0"/>
              <w:autoSpaceDN w:val="0"/>
              <w:adjustRightInd w:val="0"/>
              <w:snapToGrid w:val="0"/>
              <w:spacing w:line="452" w:lineRule="exact"/>
              <w:ind w:rightChars="13" w:right="31"/>
              <w:jc w:val="right"/>
              <w:rPr>
                <w:rFonts w:ascii="新細明體" w:eastAsia="標楷體" w:hAnsi="新細明體"/>
                <w:kern w:val="0"/>
                <w:sz w:val="20"/>
              </w:rPr>
            </w:pPr>
            <w:r w:rsidRPr="004708D1">
              <w:rPr>
                <w:rFonts w:ascii="新細明體" w:eastAsia="標楷體" w:hAnsi="新細明體" w:hint="eastAsia"/>
                <w:bCs/>
                <w:kern w:val="0"/>
                <w:sz w:val="20"/>
              </w:rPr>
              <w:t>3,465,349</w:t>
            </w:r>
          </w:p>
        </w:tc>
        <w:tc>
          <w:tcPr>
            <w:tcW w:w="1883" w:type="dxa"/>
            <w:tcBorders>
              <w:top w:val="nil"/>
              <w:left w:val="single" w:sz="4" w:space="0" w:color="auto"/>
              <w:right w:val="single" w:sz="4" w:space="0" w:color="auto"/>
            </w:tcBorders>
            <w:shd w:val="clear" w:color="auto" w:fill="auto"/>
            <w:tcMar>
              <w:top w:w="17" w:type="dxa"/>
              <w:left w:w="28" w:type="dxa"/>
              <w:right w:w="57" w:type="dxa"/>
            </w:tcMar>
            <w:vAlign w:val="center"/>
          </w:tcPr>
          <w:p w14:paraId="62370B4F" w14:textId="77777777" w:rsidR="00856A93" w:rsidRPr="00622B5A" w:rsidRDefault="00856A93"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Cs/>
                <w:kern w:val="0"/>
                <w:sz w:val="20"/>
              </w:rPr>
              <w:t>3,465,349</w:t>
            </w:r>
          </w:p>
        </w:tc>
      </w:tr>
      <w:tr w:rsidR="00856A93" w:rsidRPr="00622B5A" w14:paraId="0B9C2295" w14:textId="77777777" w:rsidTr="009F393E">
        <w:trPr>
          <w:trHeight w:val="448"/>
        </w:trPr>
        <w:tc>
          <w:tcPr>
            <w:tcW w:w="4115" w:type="dxa"/>
            <w:tcBorders>
              <w:top w:val="nil"/>
              <w:left w:val="nil"/>
              <w:bottom w:val="nil"/>
              <w:right w:val="nil"/>
            </w:tcBorders>
            <w:noWrap/>
            <w:tcMar>
              <w:top w:w="15" w:type="dxa"/>
              <w:left w:w="15" w:type="dxa"/>
              <w:bottom w:w="0" w:type="dxa"/>
              <w:right w:w="17" w:type="dxa"/>
            </w:tcMar>
            <w:vAlign w:val="center"/>
          </w:tcPr>
          <w:p w14:paraId="13CF2474" w14:textId="77777777" w:rsidR="00856A93" w:rsidRPr="00622B5A" w:rsidRDefault="00856A93" w:rsidP="009F393E">
            <w:pPr>
              <w:widowControl/>
              <w:overflowPunct w:val="0"/>
              <w:autoSpaceDE w:val="0"/>
              <w:autoSpaceDN w:val="0"/>
              <w:adjustRightInd w:val="0"/>
              <w:snapToGrid w:val="0"/>
              <w:spacing w:line="452" w:lineRule="exact"/>
              <w:rPr>
                <w:rFonts w:ascii="標楷體" w:eastAsia="標楷體"/>
                <w:noProof/>
                <w:sz w:val="20"/>
              </w:rPr>
            </w:pPr>
            <w:r w:rsidRPr="00622B5A">
              <w:rPr>
                <w:rFonts w:ascii="標楷體" w:eastAsia="標楷體" w:hAnsi="標楷體" w:hint="eastAsia"/>
                <w:b/>
                <w:kern w:val="0"/>
                <w:sz w:val="20"/>
              </w:rPr>
              <w:t>二、</w:t>
            </w:r>
            <w:r w:rsidRPr="00BB319C">
              <w:rPr>
                <w:rFonts w:ascii="標楷體" w:eastAsia="標楷體" w:hAnsi="標楷體" w:hint="eastAsia"/>
                <w:b/>
                <w:spacing w:val="230"/>
                <w:kern w:val="0"/>
                <w:sz w:val="20"/>
                <w:fitText w:val="3640" w:id="-694347519"/>
              </w:rPr>
              <w:t>資本計畫基</w:t>
            </w:r>
            <w:r w:rsidRPr="00BB319C">
              <w:rPr>
                <w:rFonts w:ascii="標楷體" w:eastAsia="標楷體" w:hAnsi="標楷體" w:hint="eastAsia"/>
                <w:b/>
                <w:spacing w:val="40"/>
                <w:kern w:val="0"/>
                <w:sz w:val="20"/>
                <w:fitText w:val="3640" w:id="-694347519"/>
              </w:rPr>
              <w:t>金</w:t>
            </w:r>
          </w:p>
        </w:tc>
        <w:tc>
          <w:tcPr>
            <w:tcW w:w="1949"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0CB62C2B"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90,698,782,562</w:t>
            </w:r>
          </w:p>
        </w:tc>
        <w:tc>
          <w:tcPr>
            <w:tcW w:w="1946" w:type="dxa"/>
            <w:tcBorders>
              <w:top w:val="nil"/>
              <w:left w:val="single" w:sz="4" w:space="0" w:color="auto"/>
              <w:bottom w:val="nil"/>
              <w:right w:val="single" w:sz="4" w:space="0" w:color="auto"/>
            </w:tcBorders>
            <w:noWrap/>
            <w:tcMar>
              <w:top w:w="15" w:type="dxa"/>
              <w:left w:w="28" w:type="dxa"/>
              <w:bottom w:w="0" w:type="dxa"/>
              <w:right w:w="57" w:type="dxa"/>
            </w:tcMar>
            <w:vAlign w:val="center"/>
          </w:tcPr>
          <w:p w14:paraId="43C91FAC"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15,789,657,616</w:t>
            </w:r>
          </w:p>
        </w:tc>
        <w:tc>
          <w:tcPr>
            <w:tcW w:w="1883" w:type="dxa"/>
            <w:tcBorders>
              <w:top w:val="nil"/>
              <w:left w:val="single" w:sz="4" w:space="0" w:color="auto"/>
              <w:bottom w:val="nil"/>
              <w:right w:val="single" w:sz="4" w:space="0" w:color="auto"/>
            </w:tcBorders>
            <w:tcMar>
              <w:top w:w="17" w:type="dxa"/>
              <w:left w:w="28" w:type="dxa"/>
              <w:right w:w="57" w:type="dxa"/>
            </w:tcMar>
            <w:vAlign w:val="center"/>
          </w:tcPr>
          <w:p w14:paraId="15D0F037"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140,772,192</w:t>
            </w:r>
          </w:p>
        </w:tc>
      </w:tr>
      <w:tr w:rsidR="00856A93" w:rsidRPr="00622B5A" w14:paraId="75FFA5C9" w14:textId="77777777" w:rsidTr="00F450E2">
        <w:trPr>
          <w:trHeight w:val="448"/>
        </w:trPr>
        <w:tc>
          <w:tcPr>
            <w:tcW w:w="4115" w:type="dxa"/>
            <w:tcBorders>
              <w:top w:val="nil"/>
              <w:left w:val="nil"/>
              <w:right w:val="nil"/>
            </w:tcBorders>
            <w:noWrap/>
            <w:tcMar>
              <w:top w:w="15" w:type="dxa"/>
              <w:left w:w="15" w:type="dxa"/>
              <w:bottom w:w="0" w:type="dxa"/>
              <w:right w:w="17" w:type="dxa"/>
            </w:tcMar>
            <w:vAlign w:val="center"/>
          </w:tcPr>
          <w:p w14:paraId="7FE7753B" w14:textId="77777777" w:rsidR="00856A93" w:rsidRPr="00622B5A" w:rsidRDefault="00856A93" w:rsidP="009F393E">
            <w:pPr>
              <w:widowControl/>
              <w:overflowPunct w:val="0"/>
              <w:autoSpaceDE w:val="0"/>
              <w:autoSpaceDN w:val="0"/>
              <w:adjustRightInd w:val="0"/>
              <w:snapToGrid w:val="0"/>
              <w:spacing w:line="452" w:lineRule="exact"/>
              <w:ind w:leftChars="87" w:left="209" w:rightChars="20" w:right="48"/>
              <w:jc w:val="distribute"/>
              <w:rPr>
                <w:rFonts w:ascii="標楷體" w:eastAsia="標楷體"/>
                <w:noProof/>
                <w:sz w:val="20"/>
              </w:rPr>
            </w:pPr>
            <w:r w:rsidRPr="00622B5A">
              <w:rPr>
                <w:rFonts w:ascii="標楷體" w:eastAsia="標楷體" w:hAnsi="標楷體" w:hint="eastAsia"/>
                <w:b/>
                <w:kern w:val="0"/>
                <w:sz w:val="20"/>
              </w:rPr>
              <w:t>新北市政府財政局主管</w:t>
            </w:r>
          </w:p>
        </w:tc>
        <w:tc>
          <w:tcPr>
            <w:tcW w:w="1949" w:type="dxa"/>
            <w:tcBorders>
              <w:top w:val="nil"/>
              <w:left w:val="single" w:sz="4" w:space="0" w:color="auto"/>
              <w:right w:val="single" w:sz="4" w:space="0" w:color="auto"/>
            </w:tcBorders>
            <w:noWrap/>
            <w:tcMar>
              <w:top w:w="15" w:type="dxa"/>
              <w:left w:w="28" w:type="dxa"/>
              <w:bottom w:w="0" w:type="dxa"/>
              <w:right w:w="57" w:type="dxa"/>
            </w:tcMar>
            <w:vAlign w:val="center"/>
          </w:tcPr>
          <w:p w14:paraId="6D896718"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
                <w:bCs/>
                <w:kern w:val="0"/>
                <w:sz w:val="20"/>
              </w:rPr>
              <w:t>90,698,782,562</w:t>
            </w:r>
          </w:p>
        </w:tc>
        <w:tc>
          <w:tcPr>
            <w:tcW w:w="1946" w:type="dxa"/>
            <w:tcBorders>
              <w:top w:val="nil"/>
              <w:left w:val="single" w:sz="4" w:space="0" w:color="auto"/>
              <w:right w:val="single" w:sz="4" w:space="0" w:color="auto"/>
            </w:tcBorders>
            <w:noWrap/>
            <w:tcMar>
              <w:top w:w="15" w:type="dxa"/>
              <w:left w:w="28" w:type="dxa"/>
              <w:bottom w:w="0" w:type="dxa"/>
              <w:right w:w="57" w:type="dxa"/>
            </w:tcMar>
            <w:vAlign w:val="center"/>
          </w:tcPr>
          <w:p w14:paraId="4B44FDED"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
                <w:bCs/>
                <w:kern w:val="0"/>
                <w:sz w:val="20"/>
              </w:rPr>
              <w:t>15,789,657,616</w:t>
            </w:r>
          </w:p>
        </w:tc>
        <w:tc>
          <w:tcPr>
            <w:tcW w:w="1883" w:type="dxa"/>
            <w:tcBorders>
              <w:top w:val="nil"/>
              <w:left w:val="single" w:sz="4" w:space="0" w:color="auto"/>
              <w:right w:val="single" w:sz="4" w:space="0" w:color="auto"/>
            </w:tcBorders>
            <w:tcMar>
              <w:top w:w="17" w:type="dxa"/>
              <w:left w:w="28" w:type="dxa"/>
              <w:right w:w="57" w:type="dxa"/>
            </w:tcMar>
            <w:vAlign w:val="center"/>
          </w:tcPr>
          <w:p w14:paraId="30CE50D4"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140,772,192</w:t>
            </w:r>
          </w:p>
        </w:tc>
      </w:tr>
      <w:tr w:rsidR="00856A93" w:rsidRPr="00622B5A" w14:paraId="0C90C42B" w14:textId="77777777" w:rsidTr="00F450E2">
        <w:trPr>
          <w:trHeight w:val="448"/>
        </w:trPr>
        <w:tc>
          <w:tcPr>
            <w:tcW w:w="4115" w:type="dxa"/>
            <w:tcBorders>
              <w:top w:val="nil"/>
              <w:left w:val="nil"/>
              <w:bottom w:val="single" w:sz="8" w:space="0" w:color="auto"/>
              <w:right w:val="nil"/>
            </w:tcBorders>
            <w:noWrap/>
            <w:tcMar>
              <w:top w:w="15" w:type="dxa"/>
              <w:left w:w="15" w:type="dxa"/>
              <w:bottom w:w="0" w:type="dxa"/>
              <w:right w:w="17" w:type="dxa"/>
            </w:tcMar>
            <w:vAlign w:val="center"/>
          </w:tcPr>
          <w:p w14:paraId="6B8808E0" w14:textId="77777777" w:rsidR="00856A93" w:rsidRPr="00622B5A" w:rsidRDefault="00856A93" w:rsidP="009F393E">
            <w:pPr>
              <w:widowControl/>
              <w:overflowPunct w:val="0"/>
              <w:autoSpaceDE w:val="0"/>
              <w:autoSpaceDN w:val="0"/>
              <w:adjustRightInd w:val="0"/>
              <w:snapToGrid w:val="0"/>
              <w:spacing w:line="452" w:lineRule="exact"/>
              <w:ind w:leftChars="100" w:left="240" w:rightChars="20" w:right="48" w:firstLineChars="87" w:firstLine="174"/>
              <w:jc w:val="distribute"/>
              <w:rPr>
                <w:rFonts w:ascii="標楷體" w:eastAsia="標楷體"/>
                <w:noProof/>
                <w:sz w:val="20"/>
              </w:rPr>
            </w:pPr>
            <w:r w:rsidRPr="00622B5A">
              <w:rPr>
                <w:rFonts w:ascii="標楷體" w:eastAsia="標楷體" w:hAnsi="標楷體" w:hint="eastAsia"/>
                <w:kern w:val="0"/>
                <w:sz w:val="20"/>
              </w:rPr>
              <w:t>新北市公共建設用地基金</w:t>
            </w:r>
          </w:p>
        </w:tc>
        <w:tc>
          <w:tcPr>
            <w:tcW w:w="1949"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5CC97920" w14:textId="77777777" w:rsidR="00856A93" w:rsidRPr="00622B5A" w:rsidRDefault="00856A93" w:rsidP="009F393E">
            <w:pPr>
              <w:autoSpaceDE w:val="0"/>
              <w:autoSpaceDN w:val="0"/>
              <w:adjustRightInd w:val="0"/>
              <w:snapToGrid w:val="0"/>
              <w:spacing w:line="452" w:lineRule="exact"/>
              <w:ind w:rightChars="22" w:right="53"/>
              <w:jc w:val="right"/>
              <w:rPr>
                <w:rFonts w:ascii="新細明體" w:hAnsi="新細明體"/>
                <w:noProof/>
                <w:kern w:val="0"/>
                <w:sz w:val="20"/>
              </w:rPr>
            </w:pPr>
            <w:r w:rsidRPr="004708D1">
              <w:rPr>
                <w:rFonts w:ascii="新細明體" w:eastAsia="標楷體" w:hAnsi="新細明體" w:hint="eastAsia"/>
                <w:bCs/>
                <w:kern w:val="0"/>
                <w:sz w:val="20"/>
              </w:rPr>
              <w:t>90,698,782,562</w:t>
            </w:r>
          </w:p>
        </w:tc>
        <w:tc>
          <w:tcPr>
            <w:tcW w:w="1946" w:type="dxa"/>
            <w:tcBorders>
              <w:top w:val="nil"/>
              <w:left w:val="single" w:sz="4" w:space="0" w:color="auto"/>
              <w:bottom w:val="single" w:sz="8" w:space="0" w:color="auto"/>
              <w:right w:val="single" w:sz="4" w:space="0" w:color="auto"/>
            </w:tcBorders>
            <w:noWrap/>
            <w:tcMar>
              <w:top w:w="15" w:type="dxa"/>
              <w:left w:w="28" w:type="dxa"/>
              <w:bottom w:w="0" w:type="dxa"/>
              <w:right w:w="57" w:type="dxa"/>
            </w:tcMar>
            <w:vAlign w:val="center"/>
          </w:tcPr>
          <w:p w14:paraId="3838B54A" w14:textId="77777777" w:rsidR="00856A93" w:rsidRPr="00622B5A" w:rsidRDefault="00856A93" w:rsidP="009F393E">
            <w:pPr>
              <w:autoSpaceDE w:val="0"/>
              <w:autoSpaceDN w:val="0"/>
              <w:adjustRightInd w:val="0"/>
              <w:snapToGrid w:val="0"/>
              <w:spacing w:line="452" w:lineRule="exact"/>
              <w:ind w:rightChars="13" w:right="31"/>
              <w:jc w:val="right"/>
              <w:rPr>
                <w:rFonts w:ascii="新細明體" w:hAnsi="新細明體"/>
                <w:noProof/>
                <w:kern w:val="0"/>
                <w:sz w:val="20"/>
              </w:rPr>
            </w:pPr>
            <w:r w:rsidRPr="004708D1">
              <w:rPr>
                <w:rFonts w:ascii="新細明體" w:eastAsia="標楷體" w:hAnsi="新細明體" w:hint="eastAsia"/>
                <w:bCs/>
                <w:kern w:val="0"/>
                <w:sz w:val="20"/>
              </w:rPr>
              <w:t>15,789,657,616</w:t>
            </w:r>
          </w:p>
        </w:tc>
        <w:tc>
          <w:tcPr>
            <w:tcW w:w="1883" w:type="dxa"/>
            <w:tcBorders>
              <w:top w:val="nil"/>
              <w:left w:val="single" w:sz="4" w:space="0" w:color="auto"/>
              <w:bottom w:val="single" w:sz="8" w:space="0" w:color="auto"/>
              <w:right w:val="single" w:sz="4" w:space="0" w:color="auto"/>
            </w:tcBorders>
            <w:tcMar>
              <w:top w:w="17" w:type="dxa"/>
              <w:left w:w="28" w:type="dxa"/>
              <w:right w:w="57" w:type="dxa"/>
            </w:tcMar>
            <w:vAlign w:val="center"/>
          </w:tcPr>
          <w:p w14:paraId="728FAA9A" w14:textId="77777777" w:rsidR="00856A93" w:rsidRPr="00622B5A" w:rsidRDefault="00856A93"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140,772,192</w:t>
            </w:r>
          </w:p>
        </w:tc>
      </w:tr>
    </w:tbl>
    <w:p w14:paraId="4F2B7580" w14:textId="6C804926" w:rsidR="00B7698C" w:rsidRPr="00622B5A" w:rsidRDefault="00B7698C" w:rsidP="00B7698C">
      <w:pPr>
        <w:widowControl/>
        <w:overflowPunct w:val="0"/>
        <w:spacing w:line="500" w:lineRule="exact"/>
        <w:rPr>
          <w:rFonts w:ascii="標楷體" w:eastAsia="標楷體" w:hAnsi="標楷體"/>
          <w:b/>
          <w:bCs/>
          <w:sz w:val="32"/>
          <w:szCs w:val="32"/>
          <w:u w:val="single"/>
        </w:rPr>
      </w:pPr>
      <w:r w:rsidRPr="00622B5A">
        <w:rPr>
          <w:rFonts w:ascii="標楷體" w:eastAsia="標楷體" w:hAnsi="標楷體" w:hint="eastAsia"/>
          <w:b/>
          <w:bCs/>
          <w:sz w:val="32"/>
          <w:szCs w:val="32"/>
          <w:u w:val="single"/>
        </w:rPr>
        <w:lastRenderedPageBreak/>
        <w:t>平衡綜計表</w:t>
      </w:r>
      <w:r w:rsidRPr="00622B5A">
        <w:rPr>
          <w:rFonts w:ascii="標楷體" w:eastAsia="標楷體" w:hAnsi="標楷體" w:hint="eastAsia"/>
          <w:b/>
          <w:bCs/>
          <w:szCs w:val="24"/>
          <w:u w:val="single"/>
        </w:rPr>
        <w:t>（基金別</w:t>
      </w:r>
      <w:r w:rsidR="00DF2E3D">
        <w:rPr>
          <w:rFonts w:ascii="標楷體" w:eastAsia="標楷體" w:hAnsi="標楷體" w:hint="eastAsia"/>
          <w:b/>
          <w:bCs/>
          <w:szCs w:val="24"/>
          <w:u w:val="single"/>
        </w:rPr>
        <w:t>）</w:t>
      </w:r>
      <w:r w:rsidR="00DF2E3D">
        <w:rPr>
          <w:rFonts w:ascii="標楷體" w:eastAsia="標楷體" w:hAnsi="標楷體" w:hint="eastAsia"/>
          <w:szCs w:val="24"/>
        </w:rPr>
        <w:t>（</w:t>
      </w:r>
      <w:r w:rsidRPr="00622B5A">
        <w:rPr>
          <w:rFonts w:ascii="標楷體" w:eastAsia="標楷體" w:hAnsi="標楷體" w:hint="eastAsia"/>
          <w:szCs w:val="24"/>
        </w:rPr>
        <w:t>續</w:t>
      </w:r>
      <w:r w:rsidR="00DF2E3D">
        <w:rPr>
          <w:rFonts w:ascii="標楷體" w:eastAsia="標楷體" w:hAnsi="標楷體" w:hint="eastAsia"/>
          <w:szCs w:val="24"/>
        </w:rPr>
        <w:t>）</w:t>
      </w:r>
    </w:p>
    <w:p w14:paraId="51478EBC" w14:textId="77777777" w:rsidR="00B7698C" w:rsidRPr="00622B5A" w:rsidRDefault="00B7698C" w:rsidP="00F070BB">
      <w:pPr>
        <w:widowControl/>
        <w:overflowPunct w:val="0"/>
        <w:rPr>
          <w:rFonts w:ascii="標楷體" w:eastAsia="標楷體" w:hAnsi="標楷體"/>
          <w:bCs/>
        </w:rPr>
      </w:pPr>
      <w:r w:rsidRPr="00622B5A">
        <w:rPr>
          <w:rFonts w:ascii="標楷體" w:eastAsia="標楷體" w:hAnsi="標楷體" w:hint="eastAsia"/>
          <w:bCs/>
        </w:rPr>
        <w:t xml:space="preserve">12月31日                                                              </w:t>
      </w:r>
      <w:r w:rsidRPr="00622B5A">
        <w:rPr>
          <w:rFonts w:ascii="標楷體" w:eastAsia="標楷體" w:hAnsi="標楷體" w:hint="eastAsia"/>
          <w:sz w:val="20"/>
        </w:rPr>
        <w:t>單位：新臺幣元</w:t>
      </w:r>
    </w:p>
    <w:tbl>
      <w:tblPr>
        <w:tblW w:w="12200" w:type="dxa"/>
        <w:tblInd w:w="15" w:type="dxa"/>
        <w:tblLayout w:type="fixed"/>
        <w:tblCellMar>
          <w:left w:w="0" w:type="dxa"/>
          <w:right w:w="0" w:type="dxa"/>
        </w:tblCellMar>
        <w:tblLook w:val="0000" w:firstRow="0" w:lastRow="0" w:firstColumn="0" w:lastColumn="0" w:noHBand="0" w:noVBand="0"/>
      </w:tblPr>
      <w:tblGrid>
        <w:gridCol w:w="14"/>
        <w:gridCol w:w="12"/>
        <w:gridCol w:w="2245"/>
        <w:gridCol w:w="20"/>
        <w:gridCol w:w="1066"/>
        <w:gridCol w:w="418"/>
        <w:gridCol w:w="30"/>
        <w:gridCol w:w="745"/>
        <w:gridCol w:w="6"/>
        <w:gridCol w:w="1274"/>
        <w:gridCol w:w="21"/>
        <w:gridCol w:w="840"/>
        <w:gridCol w:w="1196"/>
        <w:gridCol w:w="9"/>
        <w:gridCol w:w="262"/>
        <w:gridCol w:w="7"/>
        <w:gridCol w:w="161"/>
        <w:gridCol w:w="8"/>
        <w:gridCol w:w="1552"/>
        <w:gridCol w:w="17"/>
        <w:gridCol w:w="12"/>
        <w:gridCol w:w="8"/>
        <w:gridCol w:w="27"/>
        <w:gridCol w:w="2250"/>
      </w:tblGrid>
      <w:tr w:rsidR="00B7698C" w:rsidRPr="00622B5A" w14:paraId="1F9A024C" w14:textId="77777777" w:rsidTr="00ED0855">
        <w:trPr>
          <w:gridAfter w:val="2"/>
          <w:wAfter w:w="2277" w:type="dxa"/>
          <w:trHeight w:val="469"/>
        </w:trPr>
        <w:tc>
          <w:tcPr>
            <w:tcW w:w="3357" w:type="dxa"/>
            <w:gridSpan w:val="5"/>
            <w:tcBorders>
              <w:top w:val="single" w:sz="8" w:space="0" w:color="auto"/>
              <w:left w:val="nil"/>
              <w:bottom w:val="single" w:sz="8" w:space="0" w:color="auto"/>
              <w:right w:val="single" w:sz="4" w:space="0" w:color="auto"/>
            </w:tcBorders>
            <w:tcMar>
              <w:top w:w="15" w:type="dxa"/>
              <w:left w:w="15" w:type="dxa"/>
              <w:bottom w:w="0" w:type="dxa"/>
              <w:right w:w="17" w:type="dxa"/>
            </w:tcMar>
            <w:vAlign w:val="center"/>
          </w:tcPr>
          <w:p w14:paraId="413B96F7" w14:textId="77777777" w:rsidR="00B7698C" w:rsidRPr="00622B5A" w:rsidRDefault="00B7698C" w:rsidP="00654556">
            <w:pPr>
              <w:widowControl/>
              <w:overflowPunct w:val="0"/>
              <w:adjustRightInd w:val="0"/>
              <w:ind w:leftChars="20" w:left="48" w:rightChars="20" w:right="48"/>
              <w:jc w:val="distribute"/>
              <w:rPr>
                <w:rFonts w:ascii="標楷體" w:eastAsia="標楷體"/>
                <w:snapToGrid w:val="0"/>
                <w:kern w:val="0"/>
                <w:sz w:val="20"/>
              </w:rPr>
            </w:pPr>
            <w:r w:rsidRPr="00622B5A">
              <w:rPr>
                <w:rFonts w:ascii="標楷體" w:eastAsia="標楷體" w:hint="eastAsia"/>
                <w:snapToGrid w:val="0"/>
                <w:kern w:val="0"/>
                <w:sz w:val="20"/>
              </w:rPr>
              <w:t>長期負債</w:t>
            </w:r>
          </w:p>
        </w:tc>
        <w:tc>
          <w:tcPr>
            <w:tcW w:w="3334" w:type="dxa"/>
            <w:gridSpan w:val="7"/>
            <w:tcBorders>
              <w:top w:val="single" w:sz="8" w:space="0" w:color="auto"/>
              <w:left w:val="nil"/>
              <w:bottom w:val="single" w:sz="8" w:space="0" w:color="auto"/>
              <w:right w:val="single" w:sz="4" w:space="0" w:color="auto"/>
            </w:tcBorders>
            <w:vAlign w:val="center"/>
          </w:tcPr>
          <w:p w14:paraId="261B6550" w14:textId="77777777" w:rsidR="00B7698C" w:rsidRPr="00622B5A" w:rsidRDefault="00B7698C" w:rsidP="006B551F">
            <w:pPr>
              <w:widowControl/>
              <w:overflowPunct w:val="0"/>
              <w:adjustRightInd w:val="0"/>
              <w:ind w:leftChars="20" w:left="48" w:rightChars="20" w:right="48"/>
              <w:jc w:val="distribute"/>
              <w:rPr>
                <w:rFonts w:ascii="標楷體" w:eastAsia="標楷體"/>
                <w:snapToGrid w:val="0"/>
                <w:kern w:val="0"/>
                <w:sz w:val="20"/>
              </w:rPr>
            </w:pPr>
            <w:r w:rsidRPr="00622B5A">
              <w:rPr>
                <w:rFonts w:ascii="標楷體" w:eastAsia="標楷體" w:hint="eastAsia"/>
                <w:snapToGrid w:val="0"/>
                <w:kern w:val="0"/>
                <w:sz w:val="20"/>
              </w:rPr>
              <w:t>其他負債</w:t>
            </w:r>
          </w:p>
        </w:tc>
        <w:tc>
          <w:tcPr>
            <w:tcW w:w="3232" w:type="dxa"/>
            <w:gridSpan w:val="10"/>
            <w:tcBorders>
              <w:top w:val="single" w:sz="8" w:space="0" w:color="auto"/>
              <w:left w:val="single" w:sz="4" w:space="0" w:color="auto"/>
              <w:bottom w:val="single" w:sz="8" w:space="0" w:color="auto"/>
            </w:tcBorders>
            <w:vAlign w:val="center"/>
          </w:tcPr>
          <w:p w14:paraId="040A70E7" w14:textId="77777777" w:rsidR="00B7698C" w:rsidRPr="001E1452" w:rsidRDefault="00B7698C" w:rsidP="009A31FC">
            <w:pPr>
              <w:widowControl/>
              <w:overflowPunct w:val="0"/>
              <w:adjustRightInd w:val="0"/>
              <w:snapToGrid w:val="0"/>
              <w:ind w:leftChars="20" w:left="48" w:rightChars="20" w:right="48"/>
              <w:jc w:val="distribute"/>
              <w:rPr>
                <w:rFonts w:ascii="標楷體" w:eastAsia="標楷體"/>
                <w:b/>
                <w:spacing w:val="-4"/>
                <w:sz w:val="20"/>
              </w:rPr>
            </w:pPr>
            <w:r w:rsidRPr="001E1452">
              <w:rPr>
                <w:rFonts w:ascii="標楷體" w:eastAsia="標楷體" w:hint="eastAsia"/>
                <w:b/>
                <w:snapToGrid w:val="0"/>
                <w:kern w:val="0"/>
                <w:sz w:val="20"/>
              </w:rPr>
              <w:t>淨資產</w:t>
            </w:r>
          </w:p>
        </w:tc>
      </w:tr>
      <w:tr w:rsidR="004D3055" w:rsidRPr="00622B5A" w14:paraId="581840E5" w14:textId="77777777" w:rsidTr="001E1452">
        <w:trPr>
          <w:gridBefore w:val="1"/>
          <w:gridAfter w:val="2"/>
          <w:wBefore w:w="14" w:type="dxa"/>
          <w:wAfter w:w="2277" w:type="dxa"/>
          <w:trHeight w:val="448"/>
        </w:trPr>
        <w:tc>
          <w:tcPr>
            <w:tcW w:w="3343" w:type="dxa"/>
            <w:gridSpan w:val="4"/>
            <w:tcBorders>
              <w:top w:val="single" w:sz="4" w:space="0" w:color="auto"/>
              <w:left w:val="nil"/>
              <w:bottom w:val="nil"/>
              <w:right w:val="single" w:sz="4" w:space="0" w:color="auto"/>
            </w:tcBorders>
            <w:shd w:val="clear" w:color="auto" w:fill="auto"/>
            <w:noWrap/>
            <w:tcMar>
              <w:top w:w="17" w:type="dxa"/>
              <w:left w:w="28" w:type="dxa"/>
              <w:bottom w:w="0" w:type="dxa"/>
              <w:right w:w="57" w:type="dxa"/>
            </w:tcMar>
            <w:vAlign w:val="center"/>
          </w:tcPr>
          <w:p w14:paraId="176E7359"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15,645,002,952</w:t>
            </w:r>
          </w:p>
        </w:tc>
        <w:tc>
          <w:tcPr>
            <w:tcW w:w="3334" w:type="dxa"/>
            <w:gridSpan w:val="7"/>
            <w:tcBorders>
              <w:top w:val="single" w:sz="4" w:space="0" w:color="auto"/>
              <w:left w:val="nil"/>
              <w:bottom w:val="nil"/>
              <w:right w:val="single" w:sz="4" w:space="0" w:color="auto"/>
            </w:tcBorders>
            <w:vAlign w:val="center"/>
          </w:tcPr>
          <w:p w14:paraId="034BE0EC"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
                <w:bCs/>
                <w:kern w:val="0"/>
                <w:sz w:val="20"/>
              </w:rPr>
              <w:t>847,339,344</w:t>
            </w:r>
          </w:p>
        </w:tc>
        <w:tc>
          <w:tcPr>
            <w:tcW w:w="3232" w:type="dxa"/>
            <w:gridSpan w:val="10"/>
            <w:tcBorders>
              <w:top w:val="single" w:sz="4" w:space="0" w:color="auto"/>
              <w:left w:val="single" w:sz="4" w:space="0" w:color="auto"/>
              <w:bottom w:val="nil"/>
            </w:tcBorders>
            <w:vAlign w:val="center"/>
          </w:tcPr>
          <w:p w14:paraId="11006B12"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
                <w:bCs/>
                <w:kern w:val="0"/>
                <w:sz w:val="20"/>
              </w:rPr>
              <w:t>123,831,771,210</w:t>
            </w:r>
          </w:p>
        </w:tc>
      </w:tr>
      <w:tr w:rsidR="004D3055" w:rsidRPr="00622B5A" w14:paraId="5A5F2BEB"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357E7A3E"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50246953"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
                <w:bCs/>
                <w:kern w:val="0"/>
                <w:sz w:val="20"/>
              </w:rPr>
              <w:t>843,456,872</w:t>
            </w:r>
          </w:p>
        </w:tc>
        <w:tc>
          <w:tcPr>
            <w:tcW w:w="3232" w:type="dxa"/>
            <w:gridSpan w:val="10"/>
            <w:tcBorders>
              <w:top w:val="nil"/>
              <w:left w:val="single" w:sz="4" w:space="0" w:color="auto"/>
              <w:bottom w:val="nil"/>
            </w:tcBorders>
            <w:vAlign w:val="center"/>
          </w:tcPr>
          <w:p w14:paraId="1FE975F6"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
                <w:bCs/>
                <w:kern w:val="0"/>
                <w:sz w:val="20"/>
              </w:rPr>
              <w:t>48,922,646,264</w:t>
            </w:r>
          </w:p>
        </w:tc>
      </w:tr>
      <w:tr w:rsidR="004D3055" w:rsidRPr="00622B5A" w14:paraId="11C48C75"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1024B023"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6A85F96B"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
                <w:bCs/>
                <w:kern w:val="0"/>
                <w:sz w:val="20"/>
              </w:rPr>
              <w:t>－</w:t>
            </w:r>
          </w:p>
        </w:tc>
        <w:tc>
          <w:tcPr>
            <w:tcW w:w="3232" w:type="dxa"/>
            <w:gridSpan w:val="10"/>
            <w:tcBorders>
              <w:top w:val="nil"/>
              <w:left w:val="single" w:sz="4" w:space="0" w:color="auto"/>
              <w:bottom w:val="nil"/>
            </w:tcBorders>
            <w:vAlign w:val="center"/>
          </w:tcPr>
          <w:p w14:paraId="30BE5B62"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5,294,503</w:t>
            </w:r>
          </w:p>
        </w:tc>
      </w:tr>
      <w:tr w:rsidR="004D3055" w:rsidRPr="00622B5A" w14:paraId="75439EE9"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3C4D0D6A"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73087C16"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278D5D5E"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5,294,503</w:t>
            </w:r>
          </w:p>
        </w:tc>
      </w:tr>
      <w:tr w:rsidR="004D3055" w:rsidRPr="00622B5A" w14:paraId="4C142FC5"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3E344096"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759EA2B7"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
                <w:bCs/>
                <w:kern w:val="0"/>
                <w:sz w:val="20"/>
              </w:rPr>
              <w:t>797,001,357</w:t>
            </w:r>
          </w:p>
        </w:tc>
        <w:tc>
          <w:tcPr>
            <w:tcW w:w="3232" w:type="dxa"/>
            <w:gridSpan w:val="10"/>
            <w:tcBorders>
              <w:top w:val="nil"/>
              <w:left w:val="single" w:sz="4" w:space="0" w:color="auto"/>
              <w:bottom w:val="nil"/>
            </w:tcBorders>
            <w:vAlign w:val="center"/>
          </w:tcPr>
          <w:p w14:paraId="61D539B8"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44,610,499,872</w:t>
            </w:r>
          </w:p>
        </w:tc>
      </w:tr>
      <w:tr w:rsidR="004D3055" w:rsidRPr="00622B5A" w14:paraId="29CF60F1"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3D796FEF"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76C7F5B8"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702A8223"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88,338,894</w:t>
            </w:r>
          </w:p>
        </w:tc>
      </w:tr>
      <w:tr w:rsidR="004D3055" w:rsidRPr="00622B5A" w14:paraId="117BADAE"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13C6CA81"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4C537F3E"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797,001,357</w:t>
            </w:r>
          </w:p>
        </w:tc>
        <w:tc>
          <w:tcPr>
            <w:tcW w:w="3232" w:type="dxa"/>
            <w:gridSpan w:val="10"/>
            <w:tcBorders>
              <w:top w:val="nil"/>
              <w:left w:val="single" w:sz="4" w:space="0" w:color="auto"/>
              <w:bottom w:val="nil"/>
            </w:tcBorders>
            <w:vAlign w:val="center"/>
          </w:tcPr>
          <w:p w14:paraId="3A455932"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Cs/>
                <w:kern w:val="0"/>
                <w:sz w:val="20"/>
              </w:rPr>
              <w:t>44,522,160,978</w:t>
            </w:r>
          </w:p>
        </w:tc>
      </w:tr>
      <w:tr w:rsidR="004D3055" w:rsidRPr="00622B5A" w14:paraId="1D2F85D6"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50C2AFDF"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57E1D8AC"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45,495</w:t>
            </w:r>
          </w:p>
        </w:tc>
        <w:tc>
          <w:tcPr>
            <w:tcW w:w="3232" w:type="dxa"/>
            <w:gridSpan w:val="10"/>
            <w:tcBorders>
              <w:top w:val="nil"/>
              <w:left w:val="single" w:sz="4" w:space="0" w:color="auto"/>
              <w:bottom w:val="nil"/>
            </w:tcBorders>
            <w:vAlign w:val="center"/>
          </w:tcPr>
          <w:p w14:paraId="0E423673"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
                <w:bCs/>
                <w:kern w:val="0"/>
                <w:sz w:val="20"/>
              </w:rPr>
              <w:t>1,127,069,965</w:t>
            </w:r>
          </w:p>
        </w:tc>
      </w:tr>
      <w:tr w:rsidR="004D3055" w:rsidRPr="00622B5A" w14:paraId="66687E3B"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432E3517"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5EB77EBB"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45,495</w:t>
            </w:r>
          </w:p>
        </w:tc>
        <w:tc>
          <w:tcPr>
            <w:tcW w:w="3232" w:type="dxa"/>
            <w:gridSpan w:val="10"/>
            <w:tcBorders>
              <w:top w:val="nil"/>
              <w:left w:val="single" w:sz="4" w:space="0" w:color="auto"/>
              <w:bottom w:val="nil"/>
            </w:tcBorders>
            <w:vAlign w:val="center"/>
          </w:tcPr>
          <w:p w14:paraId="4085C1CC"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Cs/>
                <w:kern w:val="0"/>
                <w:sz w:val="20"/>
              </w:rPr>
              <w:t>932,784,019</w:t>
            </w:r>
          </w:p>
        </w:tc>
      </w:tr>
      <w:tr w:rsidR="004D3055" w:rsidRPr="00622B5A" w14:paraId="76CD9451"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51BF9671"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3DFB544D"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6DDDF359"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194,285,946</w:t>
            </w:r>
          </w:p>
        </w:tc>
      </w:tr>
      <w:tr w:rsidR="004D3055" w:rsidRPr="00622B5A" w14:paraId="6532FA0C"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47BFD259"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24F581F7"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3232" w:type="dxa"/>
            <w:gridSpan w:val="10"/>
            <w:tcBorders>
              <w:top w:val="nil"/>
              <w:left w:val="single" w:sz="4" w:space="0" w:color="auto"/>
              <w:bottom w:val="nil"/>
            </w:tcBorders>
            <w:vAlign w:val="center"/>
          </w:tcPr>
          <w:p w14:paraId="7987AE34"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80,384,571</w:t>
            </w:r>
          </w:p>
        </w:tc>
      </w:tr>
      <w:tr w:rsidR="004D3055" w:rsidRPr="00622B5A" w14:paraId="47A616CF"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6FAF939F"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3DBF1EDE"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680FF7E6"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80,384,571</w:t>
            </w:r>
          </w:p>
        </w:tc>
      </w:tr>
      <w:tr w:rsidR="004D3055" w:rsidRPr="00622B5A" w14:paraId="3E560072"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49C5DE63"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6F157FA"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37,780,908</w:t>
            </w:r>
          </w:p>
        </w:tc>
        <w:tc>
          <w:tcPr>
            <w:tcW w:w="3232" w:type="dxa"/>
            <w:gridSpan w:val="10"/>
            <w:tcBorders>
              <w:top w:val="nil"/>
              <w:left w:val="single" w:sz="4" w:space="0" w:color="auto"/>
              <w:bottom w:val="nil"/>
            </w:tcBorders>
            <w:vAlign w:val="center"/>
          </w:tcPr>
          <w:p w14:paraId="33C8EDC2"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263,333,178</w:t>
            </w:r>
          </w:p>
        </w:tc>
      </w:tr>
      <w:tr w:rsidR="004D3055" w:rsidRPr="00622B5A" w14:paraId="5C7B8DD7"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045BEE82"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55D9A394"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37,780,908</w:t>
            </w:r>
          </w:p>
        </w:tc>
        <w:tc>
          <w:tcPr>
            <w:tcW w:w="3232" w:type="dxa"/>
            <w:gridSpan w:val="10"/>
            <w:tcBorders>
              <w:top w:val="nil"/>
              <w:left w:val="single" w:sz="4" w:space="0" w:color="auto"/>
              <w:bottom w:val="nil"/>
            </w:tcBorders>
            <w:vAlign w:val="center"/>
          </w:tcPr>
          <w:p w14:paraId="19654101"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263,333,178</w:t>
            </w:r>
          </w:p>
        </w:tc>
      </w:tr>
      <w:tr w:rsidR="004D3055" w:rsidRPr="00622B5A" w14:paraId="2F331B82"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0AFD6014"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355B931E"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8,329,112</w:t>
            </w:r>
          </w:p>
        </w:tc>
        <w:tc>
          <w:tcPr>
            <w:tcW w:w="3232" w:type="dxa"/>
            <w:gridSpan w:val="10"/>
            <w:tcBorders>
              <w:top w:val="nil"/>
              <w:left w:val="single" w:sz="4" w:space="0" w:color="auto"/>
              <w:bottom w:val="nil"/>
            </w:tcBorders>
            <w:vAlign w:val="center"/>
          </w:tcPr>
          <w:p w14:paraId="1527B40D"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2,025,205,066</w:t>
            </w:r>
          </w:p>
        </w:tc>
      </w:tr>
      <w:tr w:rsidR="004D3055" w:rsidRPr="00622B5A" w14:paraId="551C7D92"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56B31A53"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3005C2A9"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8,329,112</w:t>
            </w:r>
          </w:p>
        </w:tc>
        <w:tc>
          <w:tcPr>
            <w:tcW w:w="3232" w:type="dxa"/>
            <w:gridSpan w:val="10"/>
            <w:tcBorders>
              <w:top w:val="nil"/>
              <w:left w:val="single" w:sz="4" w:space="0" w:color="auto"/>
              <w:bottom w:val="nil"/>
            </w:tcBorders>
            <w:vAlign w:val="center"/>
          </w:tcPr>
          <w:p w14:paraId="6809A56F"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2,025,205,066</w:t>
            </w:r>
          </w:p>
        </w:tc>
      </w:tr>
      <w:tr w:rsidR="004D3055" w:rsidRPr="00622B5A" w14:paraId="624D91CC"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410A399C"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4050DAE8"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3232" w:type="dxa"/>
            <w:gridSpan w:val="10"/>
            <w:tcBorders>
              <w:top w:val="nil"/>
              <w:left w:val="single" w:sz="4" w:space="0" w:color="auto"/>
              <w:bottom w:val="nil"/>
            </w:tcBorders>
            <w:vAlign w:val="center"/>
          </w:tcPr>
          <w:p w14:paraId="78EAC9D3"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79,618,827</w:t>
            </w:r>
          </w:p>
        </w:tc>
      </w:tr>
      <w:tr w:rsidR="004D3055" w:rsidRPr="00622B5A" w14:paraId="58B211F8"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54DF198C"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0DE3F2EB"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7CEAD9CA"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Cs/>
                <w:kern w:val="0"/>
                <w:sz w:val="20"/>
              </w:rPr>
              <w:t>79,618,827</w:t>
            </w:r>
          </w:p>
        </w:tc>
      </w:tr>
      <w:tr w:rsidR="004D3055" w:rsidRPr="00622B5A" w14:paraId="65ED9DB9"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42682D09"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31949939"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3232" w:type="dxa"/>
            <w:gridSpan w:val="10"/>
            <w:tcBorders>
              <w:top w:val="nil"/>
              <w:left w:val="single" w:sz="4" w:space="0" w:color="auto"/>
              <w:bottom w:val="nil"/>
            </w:tcBorders>
            <w:vAlign w:val="center"/>
          </w:tcPr>
          <w:p w14:paraId="2CC6E937"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
                <w:bCs/>
                <w:kern w:val="0"/>
                <w:sz w:val="20"/>
              </w:rPr>
              <w:t>－</w:t>
            </w:r>
          </w:p>
        </w:tc>
      </w:tr>
      <w:tr w:rsidR="004D3055" w:rsidRPr="00622B5A" w14:paraId="72E6D202"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67C8ABA1" w14:textId="77777777" w:rsidR="004D3055" w:rsidRPr="00622B5A" w:rsidRDefault="004D3055"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186D2F22"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bottom w:val="nil"/>
            </w:tcBorders>
            <w:vAlign w:val="center"/>
          </w:tcPr>
          <w:p w14:paraId="2FB5F78E"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eastAsia="標楷體" w:hAnsi="新細明體"/>
                <w:kern w:val="0"/>
                <w:sz w:val="20"/>
              </w:rPr>
            </w:pPr>
            <w:r w:rsidRPr="004708D1">
              <w:rPr>
                <w:rFonts w:ascii="新細明體" w:eastAsia="標楷體" w:hAnsi="新細明體" w:hint="eastAsia"/>
                <w:bCs/>
                <w:kern w:val="0"/>
                <w:sz w:val="20"/>
              </w:rPr>
              <w:t>－</w:t>
            </w:r>
          </w:p>
        </w:tc>
      </w:tr>
      <w:tr w:rsidR="004D3055" w:rsidRPr="00622B5A" w14:paraId="228F984A"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1C138540" w14:textId="77777777" w:rsidR="004D3055" w:rsidRPr="00622B5A" w:rsidRDefault="004D3055" w:rsidP="009F393E">
            <w:pPr>
              <w:autoSpaceDE w:val="0"/>
              <w:autoSpaceDN w:val="0"/>
              <w:adjustRightInd w:val="0"/>
              <w:snapToGrid w:val="0"/>
              <w:spacing w:line="452" w:lineRule="exact"/>
              <w:ind w:rightChars="27" w:right="65"/>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3334" w:type="dxa"/>
            <w:gridSpan w:val="7"/>
            <w:tcBorders>
              <w:top w:val="nil"/>
              <w:left w:val="nil"/>
              <w:bottom w:val="nil"/>
              <w:right w:val="single" w:sz="4" w:space="0" w:color="auto"/>
            </w:tcBorders>
            <w:vAlign w:val="center"/>
          </w:tcPr>
          <w:p w14:paraId="33EB98BB"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300,000</w:t>
            </w:r>
          </w:p>
        </w:tc>
        <w:tc>
          <w:tcPr>
            <w:tcW w:w="3232" w:type="dxa"/>
            <w:gridSpan w:val="10"/>
            <w:tcBorders>
              <w:top w:val="nil"/>
              <w:left w:val="single" w:sz="4" w:space="0" w:color="auto"/>
              <w:bottom w:val="nil"/>
            </w:tcBorders>
            <w:vAlign w:val="center"/>
          </w:tcPr>
          <w:p w14:paraId="704F056A"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eastAsia="標楷體" w:hAnsi="新細明體"/>
                <w:kern w:val="0"/>
                <w:sz w:val="20"/>
              </w:rPr>
            </w:pPr>
            <w:r w:rsidRPr="004708D1">
              <w:rPr>
                <w:rFonts w:ascii="新細明體" w:eastAsia="標楷體" w:hAnsi="新細明體" w:hint="eastAsia"/>
                <w:b/>
                <w:bCs/>
                <w:kern w:val="0"/>
                <w:sz w:val="20"/>
              </w:rPr>
              <w:t>670,697,573</w:t>
            </w:r>
          </w:p>
        </w:tc>
      </w:tr>
      <w:tr w:rsidR="004D3055" w:rsidRPr="00622B5A" w14:paraId="140CA770"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shd w:val="clear" w:color="auto" w:fill="auto"/>
            <w:noWrap/>
            <w:tcMar>
              <w:top w:w="17" w:type="dxa"/>
              <w:left w:w="28" w:type="dxa"/>
              <w:bottom w:w="0" w:type="dxa"/>
              <w:right w:w="57" w:type="dxa"/>
            </w:tcMar>
            <w:vAlign w:val="center"/>
          </w:tcPr>
          <w:p w14:paraId="79D20E32"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bottom w:val="nil"/>
              <w:right w:val="single" w:sz="4" w:space="0" w:color="auto"/>
            </w:tcBorders>
            <w:vAlign w:val="center"/>
          </w:tcPr>
          <w:p w14:paraId="0A7780AA"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300,000</w:t>
            </w:r>
          </w:p>
        </w:tc>
        <w:tc>
          <w:tcPr>
            <w:tcW w:w="3232" w:type="dxa"/>
            <w:gridSpan w:val="10"/>
            <w:tcBorders>
              <w:top w:val="nil"/>
              <w:left w:val="single" w:sz="4" w:space="0" w:color="auto"/>
              <w:bottom w:val="nil"/>
            </w:tcBorders>
            <w:vAlign w:val="center"/>
          </w:tcPr>
          <w:p w14:paraId="258FADD6"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Cs/>
                <w:kern w:val="0"/>
                <w:sz w:val="20"/>
              </w:rPr>
              <w:t>670,697,573</w:t>
            </w:r>
          </w:p>
        </w:tc>
      </w:tr>
      <w:tr w:rsidR="004D3055" w:rsidRPr="00622B5A" w14:paraId="64917CCD" w14:textId="77777777" w:rsidTr="001E1452">
        <w:trPr>
          <w:gridBefore w:val="1"/>
          <w:gridAfter w:val="2"/>
          <w:wBefore w:w="14" w:type="dxa"/>
          <w:wAfter w:w="2277" w:type="dxa"/>
          <w:trHeight w:val="448"/>
        </w:trPr>
        <w:tc>
          <w:tcPr>
            <w:tcW w:w="3343" w:type="dxa"/>
            <w:gridSpan w:val="4"/>
            <w:tcBorders>
              <w:top w:val="nil"/>
              <w:left w:val="nil"/>
              <w:right w:val="single" w:sz="4" w:space="0" w:color="auto"/>
            </w:tcBorders>
            <w:shd w:val="clear" w:color="auto" w:fill="auto"/>
            <w:noWrap/>
            <w:tcMar>
              <w:top w:w="17" w:type="dxa"/>
              <w:left w:w="28" w:type="dxa"/>
              <w:bottom w:w="0" w:type="dxa"/>
              <w:right w:w="57" w:type="dxa"/>
            </w:tcMar>
            <w:vAlign w:val="center"/>
          </w:tcPr>
          <w:p w14:paraId="44802C1C"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
                <w:bCs/>
                <w:kern w:val="0"/>
                <w:sz w:val="20"/>
              </w:rPr>
              <w:t>－</w:t>
            </w:r>
          </w:p>
        </w:tc>
        <w:tc>
          <w:tcPr>
            <w:tcW w:w="3334" w:type="dxa"/>
            <w:gridSpan w:val="7"/>
            <w:tcBorders>
              <w:top w:val="nil"/>
              <w:left w:val="nil"/>
              <w:right w:val="single" w:sz="4" w:space="0" w:color="auto"/>
            </w:tcBorders>
            <w:vAlign w:val="center"/>
          </w:tcPr>
          <w:p w14:paraId="0428FF66"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w:t>
            </w:r>
          </w:p>
        </w:tc>
        <w:tc>
          <w:tcPr>
            <w:tcW w:w="3232" w:type="dxa"/>
            <w:gridSpan w:val="10"/>
            <w:tcBorders>
              <w:top w:val="nil"/>
              <w:left w:val="single" w:sz="4" w:space="0" w:color="auto"/>
            </w:tcBorders>
            <w:vAlign w:val="center"/>
          </w:tcPr>
          <w:p w14:paraId="33DA9BA3"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
                <w:bCs/>
                <w:kern w:val="0"/>
                <w:sz w:val="20"/>
              </w:rPr>
              <w:t>60,542,709</w:t>
            </w:r>
          </w:p>
        </w:tc>
      </w:tr>
      <w:tr w:rsidR="004D3055" w:rsidRPr="00622B5A" w14:paraId="2D93EEC7" w14:textId="77777777" w:rsidTr="001E1452">
        <w:trPr>
          <w:gridBefore w:val="1"/>
          <w:gridAfter w:val="2"/>
          <w:wBefore w:w="14" w:type="dxa"/>
          <w:wAfter w:w="2277" w:type="dxa"/>
          <w:trHeight w:val="448"/>
        </w:trPr>
        <w:tc>
          <w:tcPr>
            <w:tcW w:w="3343" w:type="dxa"/>
            <w:gridSpan w:val="4"/>
            <w:tcBorders>
              <w:top w:val="nil"/>
              <w:left w:val="nil"/>
              <w:right w:val="single" w:sz="4" w:space="0" w:color="auto"/>
            </w:tcBorders>
            <w:shd w:val="clear" w:color="auto" w:fill="auto"/>
            <w:noWrap/>
            <w:tcMar>
              <w:top w:w="17" w:type="dxa"/>
              <w:left w:w="28" w:type="dxa"/>
              <w:bottom w:w="0" w:type="dxa"/>
              <w:right w:w="57" w:type="dxa"/>
            </w:tcMar>
            <w:vAlign w:val="center"/>
          </w:tcPr>
          <w:p w14:paraId="3C6DB457"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b/>
                <w:bCs/>
                <w:noProof/>
                <w:kern w:val="0"/>
                <w:sz w:val="20"/>
              </w:rPr>
            </w:pPr>
            <w:r w:rsidRPr="004708D1">
              <w:rPr>
                <w:rFonts w:ascii="新細明體" w:eastAsia="標楷體" w:hAnsi="新細明體" w:hint="eastAsia"/>
                <w:bCs/>
                <w:kern w:val="0"/>
                <w:sz w:val="20"/>
              </w:rPr>
              <w:t>－</w:t>
            </w:r>
          </w:p>
        </w:tc>
        <w:tc>
          <w:tcPr>
            <w:tcW w:w="3334" w:type="dxa"/>
            <w:gridSpan w:val="7"/>
            <w:tcBorders>
              <w:top w:val="nil"/>
              <w:left w:val="nil"/>
              <w:right w:val="single" w:sz="4" w:space="0" w:color="auto"/>
            </w:tcBorders>
            <w:vAlign w:val="center"/>
          </w:tcPr>
          <w:p w14:paraId="57AC4EB6"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Cs/>
                <w:kern w:val="0"/>
                <w:sz w:val="20"/>
              </w:rPr>
              <w:t>－</w:t>
            </w:r>
          </w:p>
        </w:tc>
        <w:tc>
          <w:tcPr>
            <w:tcW w:w="3232" w:type="dxa"/>
            <w:gridSpan w:val="10"/>
            <w:tcBorders>
              <w:top w:val="nil"/>
              <w:left w:val="single" w:sz="4" w:space="0" w:color="auto"/>
            </w:tcBorders>
            <w:vAlign w:val="center"/>
          </w:tcPr>
          <w:p w14:paraId="0854858C"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b/>
                <w:bCs/>
                <w:noProof/>
                <w:kern w:val="0"/>
                <w:sz w:val="20"/>
              </w:rPr>
            </w:pPr>
            <w:r w:rsidRPr="004708D1">
              <w:rPr>
                <w:rFonts w:ascii="新細明體" w:eastAsia="標楷體" w:hAnsi="新細明體" w:hint="eastAsia"/>
                <w:bCs/>
                <w:kern w:val="0"/>
                <w:sz w:val="20"/>
              </w:rPr>
              <w:t>60,542,709</w:t>
            </w:r>
          </w:p>
        </w:tc>
      </w:tr>
      <w:tr w:rsidR="004D3055" w:rsidRPr="00622B5A" w14:paraId="4EC9715C" w14:textId="77777777" w:rsidTr="001E1452">
        <w:trPr>
          <w:gridBefore w:val="1"/>
          <w:gridAfter w:val="2"/>
          <w:wBefore w:w="14" w:type="dxa"/>
          <w:wAfter w:w="2277" w:type="dxa"/>
          <w:trHeight w:val="448"/>
        </w:trPr>
        <w:tc>
          <w:tcPr>
            <w:tcW w:w="3343" w:type="dxa"/>
            <w:gridSpan w:val="4"/>
            <w:tcBorders>
              <w:top w:val="nil"/>
              <w:left w:val="nil"/>
              <w:bottom w:val="nil"/>
              <w:right w:val="single" w:sz="4" w:space="0" w:color="auto"/>
            </w:tcBorders>
            <w:noWrap/>
            <w:tcMar>
              <w:top w:w="17" w:type="dxa"/>
              <w:left w:w="28" w:type="dxa"/>
              <w:bottom w:w="0" w:type="dxa"/>
              <w:right w:w="57" w:type="dxa"/>
            </w:tcMar>
            <w:vAlign w:val="center"/>
          </w:tcPr>
          <w:p w14:paraId="1F3C147F"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15,645,002,952</w:t>
            </w:r>
          </w:p>
        </w:tc>
        <w:tc>
          <w:tcPr>
            <w:tcW w:w="3334" w:type="dxa"/>
            <w:gridSpan w:val="7"/>
            <w:tcBorders>
              <w:top w:val="nil"/>
              <w:left w:val="nil"/>
              <w:bottom w:val="nil"/>
              <w:right w:val="single" w:sz="4" w:space="0" w:color="auto"/>
            </w:tcBorders>
            <w:vAlign w:val="center"/>
          </w:tcPr>
          <w:p w14:paraId="5EEB1B8F"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b/>
                <w:kern w:val="0"/>
                <w:sz w:val="20"/>
              </w:rPr>
            </w:pPr>
            <w:r w:rsidRPr="004708D1">
              <w:rPr>
                <w:rFonts w:ascii="新細明體" w:eastAsia="標楷體" w:hAnsi="新細明體" w:hint="eastAsia"/>
                <w:b/>
                <w:bCs/>
                <w:kern w:val="0"/>
                <w:sz w:val="20"/>
              </w:rPr>
              <w:t>3,882,472</w:t>
            </w:r>
          </w:p>
        </w:tc>
        <w:tc>
          <w:tcPr>
            <w:tcW w:w="3232" w:type="dxa"/>
            <w:gridSpan w:val="10"/>
            <w:tcBorders>
              <w:top w:val="nil"/>
              <w:left w:val="single" w:sz="4" w:space="0" w:color="auto"/>
              <w:bottom w:val="nil"/>
            </w:tcBorders>
            <w:vAlign w:val="center"/>
          </w:tcPr>
          <w:p w14:paraId="7C8D2B77" w14:textId="77777777" w:rsidR="004D3055" w:rsidRPr="00622B5A"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74,909,124,946</w:t>
            </w:r>
          </w:p>
        </w:tc>
      </w:tr>
      <w:tr w:rsidR="004D3055" w:rsidRPr="00996676" w14:paraId="24DB2899" w14:textId="77777777" w:rsidTr="0052180E">
        <w:trPr>
          <w:gridBefore w:val="1"/>
          <w:gridAfter w:val="2"/>
          <w:wBefore w:w="14" w:type="dxa"/>
          <w:wAfter w:w="2277" w:type="dxa"/>
          <w:trHeight w:val="448"/>
        </w:trPr>
        <w:tc>
          <w:tcPr>
            <w:tcW w:w="3343" w:type="dxa"/>
            <w:gridSpan w:val="4"/>
            <w:tcBorders>
              <w:top w:val="nil"/>
              <w:left w:val="nil"/>
              <w:right w:val="single" w:sz="4" w:space="0" w:color="auto"/>
            </w:tcBorders>
            <w:noWrap/>
            <w:tcMar>
              <w:top w:w="17" w:type="dxa"/>
              <w:left w:w="28" w:type="dxa"/>
              <w:bottom w:w="0" w:type="dxa"/>
              <w:right w:w="57" w:type="dxa"/>
            </w:tcMar>
            <w:vAlign w:val="center"/>
          </w:tcPr>
          <w:p w14:paraId="210EBD73" w14:textId="77777777" w:rsidR="004D3055" w:rsidRPr="00622B5A" w:rsidRDefault="004D3055" w:rsidP="009F393E">
            <w:pPr>
              <w:autoSpaceDE w:val="0"/>
              <w:autoSpaceDN w:val="0"/>
              <w:adjustRightInd w:val="0"/>
              <w:snapToGrid w:val="0"/>
              <w:spacing w:line="452" w:lineRule="exact"/>
              <w:ind w:rightChars="27" w:right="65"/>
              <w:jc w:val="right"/>
              <w:rPr>
                <w:rFonts w:ascii="新細明體" w:hAnsi="新細明體"/>
                <w:noProof/>
                <w:kern w:val="0"/>
                <w:sz w:val="20"/>
              </w:rPr>
            </w:pPr>
            <w:r w:rsidRPr="004708D1">
              <w:rPr>
                <w:rFonts w:ascii="新細明體" w:eastAsia="標楷體" w:hAnsi="新細明體" w:hint="eastAsia"/>
                <w:b/>
                <w:bCs/>
                <w:kern w:val="0"/>
                <w:sz w:val="20"/>
              </w:rPr>
              <w:t>15,645,002,952</w:t>
            </w:r>
          </w:p>
        </w:tc>
        <w:tc>
          <w:tcPr>
            <w:tcW w:w="3334" w:type="dxa"/>
            <w:gridSpan w:val="7"/>
            <w:tcBorders>
              <w:top w:val="nil"/>
              <w:left w:val="nil"/>
              <w:right w:val="single" w:sz="4" w:space="0" w:color="auto"/>
            </w:tcBorders>
            <w:vAlign w:val="center"/>
          </w:tcPr>
          <w:p w14:paraId="4D86B540" w14:textId="77777777" w:rsidR="004D3055" w:rsidRPr="00622B5A" w:rsidRDefault="004D3055" w:rsidP="009F393E">
            <w:pPr>
              <w:autoSpaceDE w:val="0"/>
              <w:autoSpaceDN w:val="0"/>
              <w:adjustRightInd w:val="0"/>
              <w:snapToGrid w:val="0"/>
              <w:spacing w:line="452" w:lineRule="exact"/>
              <w:ind w:rightChars="32" w:right="77"/>
              <w:jc w:val="right"/>
              <w:rPr>
                <w:rFonts w:ascii="新細明體" w:eastAsia="標楷體" w:hAnsi="新細明體"/>
                <w:kern w:val="0"/>
                <w:sz w:val="20"/>
              </w:rPr>
            </w:pPr>
            <w:r w:rsidRPr="004708D1">
              <w:rPr>
                <w:rFonts w:ascii="新細明體" w:eastAsia="標楷體" w:hAnsi="新細明體" w:hint="eastAsia"/>
                <w:b/>
                <w:bCs/>
                <w:kern w:val="0"/>
                <w:sz w:val="20"/>
              </w:rPr>
              <w:t>3,882,472</w:t>
            </w:r>
          </w:p>
        </w:tc>
        <w:tc>
          <w:tcPr>
            <w:tcW w:w="3232" w:type="dxa"/>
            <w:gridSpan w:val="10"/>
            <w:tcBorders>
              <w:top w:val="nil"/>
              <w:left w:val="single" w:sz="4" w:space="0" w:color="auto"/>
            </w:tcBorders>
            <w:vAlign w:val="center"/>
          </w:tcPr>
          <w:p w14:paraId="43E4353C" w14:textId="77777777" w:rsidR="004D3055" w:rsidRPr="00180A4B" w:rsidRDefault="004D3055" w:rsidP="009F393E">
            <w:pPr>
              <w:autoSpaceDE w:val="0"/>
              <w:autoSpaceDN w:val="0"/>
              <w:adjustRightInd w:val="0"/>
              <w:snapToGrid w:val="0"/>
              <w:spacing w:line="452" w:lineRule="exact"/>
              <w:ind w:rightChars="51" w:right="122"/>
              <w:jc w:val="right"/>
              <w:rPr>
                <w:rFonts w:ascii="新細明體" w:hAnsi="新細明體"/>
                <w:noProof/>
                <w:kern w:val="0"/>
                <w:sz w:val="20"/>
              </w:rPr>
            </w:pPr>
            <w:r w:rsidRPr="004708D1">
              <w:rPr>
                <w:rFonts w:ascii="新細明體" w:eastAsia="標楷體" w:hAnsi="新細明體" w:hint="eastAsia"/>
                <w:b/>
                <w:bCs/>
                <w:kern w:val="0"/>
                <w:sz w:val="20"/>
              </w:rPr>
              <w:t>74,909,124,946</w:t>
            </w:r>
          </w:p>
        </w:tc>
      </w:tr>
      <w:tr w:rsidR="004D3055" w:rsidRPr="00996676" w14:paraId="0FD0325F" w14:textId="77777777" w:rsidTr="0052180E">
        <w:trPr>
          <w:gridBefore w:val="1"/>
          <w:gridAfter w:val="2"/>
          <w:wBefore w:w="14" w:type="dxa"/>
          <w:wAfter w:w="2277" w:type="dxa"/>
          <w:trHeight w:val="410"/>
        </w:trPr>
        <w:tc>
          <w:tcPr>
            <w:tcW w:w="3343" w:type="dxa"/>
            <w:gridSpan w:val="4"/>
            <w:tcBorders>
              <w:top w:val="nil"/>
              <w:left w:val="nil"/>
              <w:bottom w:val="single" w:sz="8" w:space="0" w:color="auto"/>
              <w:right w:val="single" w:sz="4" w:space="0" w:color="auto"/>
            </w:tcBorders>
            <w:noWrap/>
            <w:tcMar>
              <w:top w:w="17" w:type="dxa"/>
              <w:left w:w="28" w:type="dxa"/>
              <w:bottom w:w="0" w:type="dxa"/>
              <w:right w:w="57" w:type="dxa"/>
            </w:tcMar>
            <w:vAlign w:val="center"/>
          </w:tcPr>
          <w:p w14:paraId="06B13B58" w14:textId="77777777" w:rsidR="004D3055" w:rsidRPr="00622B5A" w:rsidRDefault="004D3055" w:rsidP="0052180E">
            <w:pPr>
              <w:autoSpaceDE w:val="0"/>
              <w:autoSpaceDN w:val="0"/>
              <w:adjustRightInd w:val="0"/>
              <w:snapToGrid w:val="0"/>
              <w:spacing w:line="440" w:lineRule="exact"/>
              <w:ind w:rightChars="27" w:right="65"/>
              <w:jc w:val="right"/>
              <w:rPr>
                <w:rFonts w:ascii="新細明體" w:eastAsia="標楷體" w:hAnsi="新細明體"/>
                <w:kern w:val="0"/>
                <w:sz w:val="20"/>
              </w:rPr>
            </w:pPr>
            <w:r w:rsidRPr="004708D1">
              <w:rPr>
                <w:rFonts w:ascii="新細明體" w:eastAsia="標楷體" w:hAnsi="新細明體" w:hint="eastAsia"/>
                <w:bCs/>
                <w:kern w:val="0"/>
                <w:sz w:val="20"/>
              </w:rPr>
              <w:t>15,645,002,952</w:t>
            </w:r>
          </w:p>
        </w:tc>
        <w:tc>
          <w:tcPr>
            <w:tcW w:w="3334" w:type="dxa"/>
            <w:gridSpan w:val="7"/>
            <w:tcBorders>
              <w:top w:val="nil"/>
              <w:left w:val="nil"/>
              <w:bottom w:val="single" w:sz="8" w:space="0" w:color="auto"/>
              <w:right w:val="single" w:sz="4" w:space="0" w:color="auto"/>
            </w:tcBorders>
            <w:vAlign w:val="center"/>
          </w:tcPr>
          <w:p w14:paraId="583E5690" w14:textId="77777777" w:rsidR="004D3055" w:rsidRPr="00622B5A" w:rsidRDefault="004D3055" w:rsidP="0052180E">
            <w:pPr>
              <w:autoSpaceDE w:val="0"/>
              <w:autoSpaceDN w:val="0"/>
              <w:adjustRightInd w:val="0"/>
              <w:snapToGrid w:val="0"/>
              <w:spacing w:line="440" w:lineRule="exact"/>
              <w:ind w:rightChars="32" w:right="77"/>
              <w:jc w:val="right"/>
              <w:rPr>
                <w:rFonts w:ascii="新細明體" w:eastAsia="標楷體" w:hAnsi="新細明體"/>
                <w:kern w:val="0"/>
                <w:sz w:val="20"/>
              </w:rPr>
            </w:pPr>
            <w:r w:rsidRPr="004708D1">
              <w:rPr>
                <w:rFonts w:ascii="新細明體" w:eastAsia="標楷體" w:hAnsi="新細明體" w:hint="eastAsia"/>
                <w:bCs/>
                <w:kern w:val="0"/>
                <w:sz w:val="20"/>
              </w:rPr>
              <w:t>3,882,472</w:t>
            </w:r>
          </w:p>
        </w:tc>
        <w:tc>
          <w:tcPr>
            <w:tcW w:w="3232" w:type="dxa"/>
            <w:gridSpan w:val="10"/>
            <w:tcBorders>
              <w:top w:val="nil"/>
              <w:left w:val="single" w:sz="4" w:space="0" w:color="auto"/>
              <w:bottom w:val="single" w:sz="8" w:space="0" w:color="auto"/>
            </w:tcBorders>
            <w:vAlign w:val="center"/>
          </w:tcPr>
          <w:p w14:paraId="6A8BC9F9" w14:textId="77777777" w:rsidR="004D3055" w:rsidRPr="00622B5A" w:rsidRDefault="004D3055" w:rsidP="0052180E">
            <w:pPr>
              <w:autoSpaceDE w:val="0"/>
              <w:autoSpaceDN w:val="0"/>
              <w:adjustRightInd w:val="0"/>
              <w:snapToGrid w:val="0"/>
              <w:spacing w:line="440" w:lineRule="exact"/>
              <w:ind w:rightChars="51" w:right="122"/>
              <w:jc w:val="right"/>
              <w:rPr>
                <w:rFonts w:ascii="新細明體" w:eastAsia="標楷體" w:hAnsi="新細明體"/>
                <w:kern w:val="0"/>
                <w:sz w:val="20"/>
              </w:rPr>
            </w:pPr>
            <w:r w:rsidRPr="004708D1">
              <w:rPr>
                <w:rFonts w:ascii="新細明體" w:eastAsia="標楷體" w:hAnsi="新細明體" w:hint="eastAsia"/>
                <w:bCs/>
                <w:kern w:val="0"/>
                <w:sz w:val="20"/>
              </w:rPr>
              <w:t>74,909,124,946</w:t>
            </w:r>
          </w:p>
        </w:tc>
      </w:tr>
      <w:tr w:rsidR="00034326" w:rsidRPr="00E67DD0" w14:paraId="7D0F386E" w14:textId="77777777" w:rsidTr="001E1452">
        <w:tblPrEx>
          <w:tblCellMar>
            <w:left w:w="28" w:type="dxa"/>
            <w:right w:w="28" w:type="dxa"/>
          </w:tblCellMar>
          <w:tblLook w:val="04A0" w:firstRow="1" w:lastRow="0" w:firstColumn="1" w:lastColumn="0" w:noHBand="0" w:noVBand="1"/>
        </w:tblPrEx>
        <w:trPr>
          <w:gridAfter w:val="2"/>
          <w:wAfter w:w="2277" w:type="dxa"/>
          <w:trHeight w:hRule="exact" w:val="397"/>
        </w:trPr>
        <w:tc>
          <w:tcPr>
            <w:tcW w:w="9923" w:type="dxa"/>
            <w:gridSpan w:val="22"/>
            <w:noWrap/>
            <w:hideMark/>
          </w:tcPr>
          <w:p w14:paraId="542726FA" w14:textId="16DF6D0A" w:rsidR="00034326" w:rsidRPr="007B2660" w:rsidRDefault="00E70FC2" w:rsidP="006B551F">
            <w:pPr>
              <w:widowControl/>
              <w:ind w:rightChars="-18" w:right="-43"/>
              <w:jc w:val="right"/>
              <w:rPr>
                <w:rFonts w:ascii="標楷體" w:eastAsia="標楷體" w:hAnsi="新細明體" w:cs="新細明體"/>
                <w:b/>
                <w:bCs/>
                <w:kern w:val="0"/>
                <w:sz w:val="32"/>
                <w:szCs w:val="32"/>
                <w:u w:val="single"/>
              </w:rPr>
            </w:pPr>
            <w:r w:rsidRPr="007B2660">
              <w:rPr>
                <w:rFonts w:ascii="標楷體" w:eastAsia="標楷體" w:hAnsi="新細明體" w:cs="新細明體" w:hint="eastAsia"/>
                <w:b/>
                <w:bCs/>
                <w:kern w:val="0"/>
                <w:sz w:val="32"/>
                <w:szCs w:val="32"/>
                <w:u w:val="single"/>
              </w:rPr>
              <w:lastRenderedPageBreak/>
              <w:t>三</w:t>
            </w:r>
            <w:r w:rsidR="00034326" w:rsidRPr="007B2660">
              <w:rPr>
                <w:rFonts w:ascii="標楷體" w:eastAsia="標楷體" w:hAnsi="新細明體" w:cs="新細明體" w:hint="eastAsia"/>
                <w:b/>
                <w:bCs/>
                <w:kern w:val="0"/>
                <w:sz w:val="32"/>
                <w:szCs w:val="32"/>
                <w:u w:val="single"/>
              </w:rPr>
              <w:t>、長期債務</w:t>
            </w:r>
          </w:p>
        </w:tc>
      </w:tr>
      <w:tr w:rsidR="00034326" w:rsidRPr="0049488D" w14:paraId="0C0BAF1B" w14:textId="77777777" w:rsidTr="001E1452">
        <w:tblPrEx>
          <w:tblCellMar>
            <w:left w:w="28" w:type="dxa"/>
            <w:right w:w="28" w:type="dxa"/>
          </w:tblCellMar>
          <w:tblLook w:val="04A0" w:firstRow="1" w:lastRow="0" w:firstColumn="1" w:lastColumn="0" w:noHBand="0" w:noVBand="1"/>
        </w:tblPrEx>
        <w:trPr>
          <w:gridAfter w:val="2"/>
          <w:wAfter w:w="2277" w:type="dxa"/>
          <w:trHeight w:val="340"/>
        </w:trPr>
        <w:tc>
          <w:tcPr>
            <w:tcW w:w="9923" w:type="dxa"/>
            <w:gridSpan w:val="22"/>
            <w:tcBorders>
              <w:top w:val="nil"/>
              <w:left w:val="nil"/>
              <w:bottom w:val="single" w:sz="8" w:space="0" w:color="auto"/>
              <w:right w:val="nil"/>
            </w:tcBorders>
            <w:noWrap/>
            <w:vAlign w:val="bottom"/>
            <w:hideMark/>
          </w:tcPr>
          <w:p w14:paraId="4BF4DE94" w14:textId="77777777" w:rsidR="00034326" w:rsidRPr="0049488D" w:rsidRDefault="00034326" w:rsidP="00AF1753">
            <w:pPr>
              <w:widowControl/>
              <w:ind w:rightChars="-3" w:right="-7"/>
              <w:jc w:val="right"/>
              <w:rPr>
                <w:rFonts w:ascii="新細明體" w:eastAsia="標楷體" w:hAnsi="新細明體" w:cs="新細明體"/>
                <w:bCs/>
                <w:noProof/>
                <w:kern w:val="0"/>
                <w:szCs w:val="24"/>
                <w:u w:val="single"/>
              </w:rPr>
            </w:pPr>
            <w:r w:rsidRPr="0049488D">
              <w:rPr>
                <w:rFonts w:ascii="新細明體" w:eastAsia="標楷體" w:hAnsi="新細明體" w:cs="新細明體" w:hint="eastAsia"/>
                <w:bCs/>
                <w:kern w:val="0"/>
                <w:szCs w:val="24"/>
              </w:rPr>
              <w:t>中華民國</w:t>
            </w:r>
          </w:p>
        </w:tc>
      </w:tr>
      <w:tr w:rsidR="00CF627E" w:rsidRPr="0049488D" w14:paraId="158E9BDD"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hRule="exact" w:val="567"/>
        </w:trPr>
        <w:tc>
          <w:tcPr>
            <w:tcW w:w="3749" w:type="dxa"/>
            <w:gridSpan w:val="4"/>
            <w:tcBorders>
              <w:top w:val="single" w:sz="8" w:space="0" w:color="auto"/>
              <w:left w:val="nil"/>
              <w:bottom w:val="single" w:sz="8" w:space="0" w:color="auto"/>
              <w:right w:val="single" w:sz="4" w:space="0" w:color="auto"/>
            </w:tcBorders>
            <w:noWrap/>
            <w:vAlign w:val="center"/>
            <w:hideMark/>
          </w:tcPr>
          <w:p w14:paraId="2B9B0606" w14:textId="77777777" w:rsidR="00CF627E" w:rsidRPr="0049488D" w:rsidRDefault="00CF627E" w:rsidP="009F393E">
            <w:pPr>
              <w:ind w:left="10" w:rightChars="10" w:right="24"/>
              <w:jc w:val="distribute"/>
              <w:rPr>
                <w:rFonts w:ascii="新細明體" w:eastAsia="標楷體" w:hAnsi="新細明體" w:cs="新細明體"/>
                <w:sz w:val="20"/>
              </w:rPr>
            </w:pPr>
            <w:r w:rsidRPr="00913BCC">
              <w:rPr>
                <w:rFonts w:ascii="新細明體" w:eastAsia="標楷體" w:hAnsi="新細明體" w:cs="新細明體" w:hint="eastAsia"/>
                <w:sz w:val="20"/>
              </w:rPr>
              <w:t>基金及借款項目</w:t>
            </w:r>
          </w:p>
        </w:tc>
        <w:tc>
          <w:tcPr>
            <w:tcW w:w="2055" w:type="dxa"/>
            <w:gridSpan w:val="4"/>
            <w:tcBorders>
              <w:top w:val="single" w:sz="8" w:space="0" w:color="auto"/>
              <w:left w:val="nil"/>
              <w:bottom w:val="single" w:sz="8" w:space="0" w:color="auto"/>
              <w:right w:val="single" w:sz="4" w:space="0" w:color="auto"/>
            </w:tcBorders>
            <w:noWrap/>
            <w:vAlign w:val="center"/>
            <w:hideMark/>
          </w:tcPr>
          <w:p w14:paraId="7542E5EC" w14:textId="77777777" w:rsidR="00CF627E" w:rsidRPr="00FF73F7" w:rsidRDefault="00CF627E" w:rsidP="009F393E">
            <w:pPr>
              <w:ind w:left="10" w:rightChars="10" w:right="24"/>
              <w:jc w:val="distribute"/>
              <w:rPr>
                <w:rFonts w:ascii="標楷體" w:eastAsia="標楷體" w:hAnsi="標楷體"/>
                <w:kern w:val="0"/>
                <w:sz w:val="20"/>
              </w:rPr>
            </w:pPr>
            <w:r w:rsidRPr="00FF73F7">
              <w:rPr>
                <w:rFonts w:ascii="標楷體" w:eastAsia="標楷體" w:hAnsi="標楷體" w:hint="eastAsia"/>
                <w:kern w:val="0"/>
                <w:sz w:val="20"/>
              </w:rPr>
              <w:t>截至</w:t>
            </w:r>
            <w:r>
              <w:rPr>
                <w:rFonts w:ascii="標楷體" w:eastAsia="標楷體" w:hAnsi="標楷體" w:hint="eastAsia"/>
                <w:kern w:val="0"/>
                <w:sz w:val="20"/>
              </w:rPr>
              <w:t>11</w:t>
            </w:r>
            <w:r>
              <w:rPr>
                <w:rFonts w:ascii="標楷體" w:eastAsia="標楷體" w:hAnsi="標楷體"/>
                <w:kern w:val="0"/>
                <w:sz w:val="20"/>
              </w:rPr>
              <w:t>2</w:t>
            </w:r>
            <w:r w:rsidRPr="00FF73F7">
              <w:rPr>
                <w:rFonts w:ascii="標楷體" w:eastAsia="標楷體" w:hAnsi="標楷體" w:hint="eastAsia"/>
                <w:kern w:val="0"/>
                <w:sz w:val="20"/>
              </w:rPr>
              <w:t>年度終了</w:t>
            </w:r>
          </w:p>
          <w:p w14:paraId="227B9575" w14:textId="77777777" w:rsidR="00CF627E" w:rsidRPr="0049488D" w:rsidRDefault="00CF627E" w:rsidP="009F393E">
            <w:pPr>
              <w:ind w:left="10" w:rightChars="10" w:right="24"/>
              <w:jc w:val="distribute"/>
              <w:rPr>
                <w:rFonts w:ascii="新細明體" w:eastAsia="標楷體" w:hAnsi="新細明體" w:cs="新細明體"/>
                <w:sz w:val="20"/>
              </w:rPr>
            </w:pPr>
            <w:r w:rsidRPr="00FF73F7">
              <w:rPr>
                <w:rFonts w:ascii="標楷體" w:eastAsia="標楷體" w:hAnsi="標楷體" w:hint="eastAsia"/>
                <w:kern w:val="0"/>
                <w:sz w:val="20"/>
              </w:rPr>
              <w:t>借款餘額</w:t>
            </w:r>
          </w:p>
        </w:tc>
        <w:tc>
          <w:tcPr>
            <w:tcW w:w="2057" w:type="dxa"/>
            <w:gridSpan w:val="3"/>
            <w:tcBorders>
              <w:top w:val="single" w:sz="8" w:space="0" w:color="auto"/>
              <w:left w:val="nil"/>
              <w:bottom w:val="single" w:sz="8" w:space="0" w:color="auto"/>
              <w:right w:val="single" w:sz="4" w:space="0" w:color="auto"/>
            </w:tcBorders>
            <w:noWrap/>
            <w:vAlign w:val="center"/>
            <w:hideMark/>
          </w:tcPr>
          <w:p w14:paraId="7A2173C1" w14:textId="77777777" w:rsidR="00CF627E" w:rsidRPr="0049488D" w:rsidRDefault="00CF627E" w:rsidP="009F393E">
            <w:pPr>
              <w:ind w:leftChars="10" w:left="42" w:rightChars="10" w:right="24" w:hangingChars="9" w:hanging="18"/>
              <w:jc w:val="distribute"/>
              <w:rPr>
                <w:rFonts w:ascii="新細明體" w:eastAsia="標楷體" w:hAnsi="新細明體" w:cs="新細明體"/>
                <w:sz w:val="20"/>
              </w:rPr>
            </w:pPr>
            <w:r>
              <w:rPr>
                <w:rFonts w:ascii="標楷體" w:eastAsia="標楷體" w:hAnsi="標楷體" w:hint="eastAsia"/>
                <w:kern w:val="0"/>
                <w:sz w:val="20"/>
              </w:rPr>
              <w:t>11</w:t>
            </w:r>
            <w:r>
              <w:rPr>
                <w:rFonts w:ascii="標楷體" w:eastAsia="標楷體" w:hAnsi="標楷體"/>
                <w:kern w:val="0"/>
                <w:sz w:val="20"/>
              </w:rPr>
              <w:t>3</w:t>
            </w:r>
            <w:r w:rsidRPr="0049488D">
              <w:rPr>
                <w:rFonts w:ascii="新細明體" w:eastAsia="標楷體" w:hAnsi="新細明體" w:hint="eastAsia"/>
                <w:kern w:val="0"/>
                <w:sz w:val="20"/>
              </w:rPr>
              <w:t>年度舉借金額</w:t>
            </w:r>
          </w:p>
        </w:tc>
        <w:tc>
          <w:tcPr>
            <w:tcW w:w="2063" w:type="dxa"/>
            <w:gridSpan w:val="10"/>
            <w:tcBorders>
              <w:top w:val="single" w:sz="8" w:space="0" w:color="auto"/>
              <w:left w:val="nil"/>
              <w:bottom w:val="single" w:sz="8" w:space="0" w:color="auto"/>
              <w:right w:val="single" w:sz="2" w:space="0" w:color="auto"/>
            </w:tcBorders>
            <w:noWrap/>
            <w:vAlign w:val="center"/>
            <w:hideMark/>
          </w:tcPr>
          <w:p w14:paraId="7062B38A" w14:textId="77777777" w:rsidR="00CF627E" w:rsidRPr="003361B7" w:rsidRDefault="00CF627E" w:rsidP="009F393E">
            <w:pPr>
              <w:ind w:leftChars="10" w:left="42" w:rightChars="10" w:right="24" w:hangingChars="9" w:hanging="18"/>
              <w:jc w:val="distribute"/>
              <w:rPr>
                <w:rFonts w:ascii="新細明體" w:eastAsia="標楷體" w:hAnsi="新細明體"/>
                <w:kern w:val="0"/>
                <w:sz w:val="20"/>
              </w:rPr>
            </w:pPr>
            <w:r>
              <w:rPr>
                <w:rFonts w:ascii="標楷體" w:eastAsia="標楷體" w:hAnsi="標楷體" w:hint="eastAsia"/>
                <w:kern w:val="0"/>
                <w:sz w:val="20"/>
              </w:rPr>
              <w:t>11</w:t>
            </w:r>
            <w:r>
              <w:rPr>
                <w:rFonts w:ascii="標楷體" w:eastAsia="標楷體" w:hAnsi="標楷體"/>
                <w:kern w:val="0"/>
                <w:sz w:val="20"/>
              </w:rPr>
              <w:t>3</w:t>
            </w:r>
            <w:r w:rsidRPr="0049488D">
              <w:rPr>
                <w:rFonts w:ascii="新細明體" w:eastAsia="標楷體" w:hAnsi="新細明體" w:hint="eastAsia"/>
                <w:kern w:val="0"/>
                <w:sz w:val="20"/>
              </w:rPr>
              <w:t>年度償還金額</w:t>
            </w:r>
          </w:p>
        </w:tc>
      </w:tr>
      <w:tr w:rsidR="00CF627E" w:rsidRPr="00021872" w14:paraId="14E8F8CE"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737"/>
        </w:trPr>
        <w:tc>
          <w:tcPr>
            <w:tcW w:w="3749" w:type="dxa"/>
            <w:gridSpan w:val="4"/>
            <w:tcBorders>
              <w:top w:val="single" w:sz="8" w:space="0" w:color="auto"/>
              <w:left w:val="nil"/>
              <w:bottom w:val="nil"/>
              <w:right w:val="single" w:sz="4" w:space="0" w:color="auto"/>
            </w:tcBorders>
            <w:noWrap/>
            <w:vAlign w:val="center"/>
            <w:hideMark/>
          </w:tcPr>
          <w:p w14:paraId="1AFE21F6" w14:textId="77777777" w:rsidR="00CF627E" w:rsidRPr="0049488D" w:rsidRDefault="00CF627E" w:rsidP="009F393E">
            <w:pPr>
              <w:ind w:leftChars="150" w:left="360" w:rightChars="150" w:right="360"/>
              <w:jc w:val="distribute"/>
              <w:rPr>
                <w:rFonts w:ascii="新細明體" w:eastAsia="標楷體" w:hAnsi="新細明體" w:cs="新細明體"/>
                <w:b/>
                <w:bCs/>
                <w:sz w:val="20"/>
              </w:rPr>
            </w:pPr>
            <w:r w:rsidRPr="0049488D">
              <w:rPr>
                <w:rFonts w:ascii="新細明體" w:eastAsia="標楷體" w:hAnsi="新細明體" w:cs="新細明體" w:hint="eastAsia"/>
                <w:b/>
                <w:bCs/>
                <w:sz w:val="20"/>
              </w:rPr>
              <w:t>合計</w:t>
            </w:r>
          </w:p>
        </w:tc>
        <w:tc>
          <w:tcPr>
            <w:tcW w:w="2055" w:type="dxa"/>
            <w:gridSpan w:val="4"/>
            <w:tcBorders>
              <w:top w:val="single" w:sz="8" w:space="0" w:color="auto"/>
              <w:left w:val="nil"/>
              <w:bottom w:val="nil"/>
              <w:right w:val="single" w:sz="4" w:space="0" w:color="auto"/>
            </w:tcBorders>
            <w:noWrap/>
            <w:vAlign w:val="center"/>
            <w:hideMark/>
          </w:tcPr>
          <w:p w14:paraId="2269A872" w14:textId="77777777" w:rsidR="00CF627E" w:rsidRPr="00DA62A9" w:rsidRDefault="00CF627E" w:rsidP="009F393E">
            <w:pPr>
              <w:jc w:val="right"/>
              <w:rPr>
                <w:rFonts w:ascii="新細明體" w:hAnsi="新細明體"/>
                <w:b/>
                <w:noProof/>
                <w:sz w:val="20"/>
              </w:rPr>
            </w:pPr>
            <w:r w:rsidRPr="00DA62A9">
              <w:rPr>
                <w:rFonts w:ascii="新細明體" w:hAnsi="新細明體" w:hint="eastAsia"/>
                <w:b/>
                <w:bCs/>
                <w:color w:val="000000"/>
                <w:sz w:val="20"/>
              </w:rPr>
              <w:t>1</w:t>
            </w:r>
            <w:r>
              <w:rPr>
                <w:rFonts w:ascii="新細明體" w:hAnsi="新細明體"/>
                <w:b/>
                <w:bCs/>
                <w:color w:val="000000"/>
                <w:sz w:val="20"/>
              </w:rPr>
              <w:t>28,334,032,933</w:t>
            </w:r>
          </w:p>
        </w:tc>
        <w:tc>
          <w:tcPr>
            <w:tcW w:w="2057" w:type="dxa"/>
            <w:gridSpan w:val="3"/>
            <w:tcBorders>
              <w:top w:val="single" w:sz="8" w:space="0" w:color="auto"/>
              <w:left w:val="nil"/>
              <w:bottom w:val="nil"/>
              <w:right w:val="single" w:sz="4" w:space="0" w:color="auto"/>
            </w:tcBorders>
            <w:noWrap/>
            <w:vAlign w:val="center"/>
            <w:hideMark/>
          </w:tcPr>
          <w:p w14:paraId="4A6FDB3B" w14:textId="77777777" w:rsidR="00CF627E" w:rsidRPr="00DA62A9" w:rsidRDefault="00CF627E" w:rsidP="009F393E">
            <w:pPr>
              <w:jc w:val="right"/>
              <w:rPr>
                <w:rFonts w:ascii="新細明體" w:hAnsi="新細明體"/>
                <w:b/>
                <w:noProof/>
                <w:sz w:val="20"/>
              </w:rPr>
            </w:pPr>
            <w:r>
              <w:rPr>
                <w:rFonts w:asciiTheme="minorEastAsia" w:hAnsiTheme="minorEastAsia"/>
                <w:b/>
                <w:bCs/>
                <w:color w:val="000000"/>
                <w:sz w:val="20"/>
              </w:rPr>
              <w:t>108,625,014,091</w:t>
            </w:r>
          </w:p>
        </w:tc>
        <w:tc>
          <w:tcPr>
            <w:tcW w:w="2063" w:type="dxa"/>
            <w:gridSpan w:val="10"/>
            <w:tcBorders>
              <w:top w:val="single" w:sz="8" w:space="0" w:color="auto"/>
              <w:left w:val="nil"/>
              <w:bottom w:val="nil"/>
              <w:right w:val="single" w:sz="2" w:space="0" w:color="auto"/>
            </w:tcBorders>
            <w:shd w:val="clear" w:color="auto" w:fill="auto"/>
            <w:noWrap/>
            <w:vAlign w:val="center"/>
            <w:hideMark/>
          </w:tcPr>
          <w:p w14:paraId="403A3AA7" w14:textId="77777777" w:rsidR="00CF627E" w:rsidRPr="00D10078" w:rsidRDefault="00CF627E" w:rsidP="009F393E">
            <w:pPr>
              <w:jc w:val="right"/>
              <w:rPr>
                <w:rFonts w:asciiTheme="majorEastAsia" w:eastAsiaTheme="majorEastAsia" w:hAnsiTheme="majorEastAsia"/>
                <w:b/>
                <w:noProof/>
                <w:sz w:val="20"/>
              </w:rPr>
            </w:pPr>
            <w:r>
              <w:rPr>
                <w:rFonts w:asciiTheme="majorEastAsia" w:eastAsiaTheme="majorEastAsia" w:hAnsiTheme="majorEastAsia"/>
                <w:b/>
                <w:bCs/>
                <w:color w:val="000000"/>
                <w:sz w:val="20"/>
              </w:rPr>
              <w:t>101,373,129,453</w:t>
            </w:r>
          </w:p>
        </w:tc>
      </w:tr>
      <w:tr w:rsidR="00CF627E" w:rsidRPr="0049488D" w14:paraId="6305E37F"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right w:val="single" w:sz="4" w:space="0" w:color="auto"/>
            </w:tcBorders>
            <w:noWrap/>
            <w:tcMar>
              <w:top w:w="0" w:type="dxa"/>
              <w:left w:w="28" w:type="dxa"/>
              <w:bottom w:w="0" w:type="dxa"/>
              <w:right w:w="40" w:type="dxa"/>
            </w:tcMar>
            <w:vAlign w:val="center"/>
            <w:hideMark/>
          </w:tcPr>
          <w:p w14:paraId="489DAC09" w14:textId="77777777" w:rsidR="00CF627E" w:rsidRPr="0049488D" w:rsidRDefault="00CF627E" w:rsidP="009F393E">
            <w:pPr>
              <w:ind w:leftChars="10" w:left="24" w:rightChars="-5" w:right="-12"/>
              <w:jc w:val="distribute"/>
              <w:rPr>
                <w:rFonts w:ascii="新細明體" w:eastAsia="標楷體" w:hAnsi="新細明體" w:cs="新細明體"/>
                <w:b/>
                <w:bCs/>
                <w:sz w:val="20"/>
              </w:rPr>
            </w:pPr>
            <w:r w:rsidRPr="0049488D">
              <w:rPr>
                <w:rFonts w:ascii="新細明體" w:eastAsia="標楷體" w:hAnsi="新細明體" w:hint="eastAsia"/>
                <w:b/>
                <w:bCs/>
                <w:kern w:val="0"/>
                <w:sz w:val="20"/>
              </w:rPr>
              <w:t>作業基金</w:t>
            </w:r>
          </w:p>
        </w:tc>
        <w:tc>
          <w:tcPr>
            <w:tcW w:w="2055" w:type="dxa"/>
            <w:gridSpan w:val="4"/>
            <w:tcBorders>
              <w:top w:val="nil"/>
              <w:left w:val="nil"/>
              <w:bottom w:val="nil"/>
              <w:right w:val="single" w:sz="4" w:space="0" w:color="auto"/>
            </w:tcBorders>
            <w:shd w:val="clear" w:color="auto" w:fill="auto"/>
            <w:noWrap/>
            <w:vAlign w:val="center"/>
            <w:hideMark/>
          </w:tcPr>
          <w:p w14:paraId="63DDADC2" w14:textId="77777777" w:rsidR="00CF627E" w:rsidRPr="0025290B" w:rsidRDefault="00CF627E" w:rsidP="009F393E">
            <w:pPr>
              <w:jc w:val="right"/>
              <w:rPr>
                <w:rFonts w:asciiTheme="majorEastAsia" w:eastAsiaTheme="majorEastAsia" w:hAnsiTheme="majorEastAsia"/>
                <w:b/>
                <w:noProof/>
                <w:sz w:val="20"/>
              </w:rPr>
            </w:pPr>
            <w:r w:rsidRPr="0025290B">
              <w:rPr>
                <w:rFonts w:asciiTheme="majorEastAsia" w:eastAsiaTheme="majorEastAsia" w:hAnsiTheme="majorEastAsia" w:hint="eastAsia"/>
                <w:b/>
                <w:bCs/>
                <w:color w:val="000000"/>
                <w:sz w:val="20"/>
              </w:rPr>
              <w:t>112,089,029,981</w:t>
            </w:r>
          </w:p>
        </w:tc>
        <w:tc>
          <w:tcPr>
            <w:tcW w:w="2057" w:type="dxa"/>
            <w:gridSpan w:val="3"/>
            <w:tcBorders>
              <w:top w:val="nil"/>
              <w:left w:val="single" w:sz="4" w:space="0" w:color="auto"/>
              <w:bottom w:val="nil"/>
              <w:right w:val="single" w:sz="4" w:space="0" w:color="auto"/>
            </w:tcBorders>
            <w:shd w:val="clear" w:color="auto" w:fill="auto"/>
            <w:noWrap/>
            <w:vAlign w:val="center"/>
            <w:hideMark/>
          </w:tcPr>
          <w:p w14:paraId="4A5FD92C" w14:textId="77777777" w:rsidR="00CF627E" w:rsidRPr="0025290B" w:rsidRDefault="00CF627E" w:rsidP="009F393E">
            <w:pPr>
              <w:jc w:val="right"/>
              <w:rPr>
                <w:rFonts w:asciiTheme="minorEastAsia" w:hAnsiTheme="minorEastAsia"/>
                <w:b/>
                <w:noProof/>
                <w:sz w:val="20"/>
              </w:rPr>
            </w:pPr>
            <w:r w:rsidRPr="0025290B">
              <w:rPr>
                <w:rFonts w:asciiTheme="minorEastAsia" w:hAnsiTheme="minorEastAsia" w:hint="eastAsia"/>
                <w:b/>
                <w:bCs/>
                <w:color w:val="000000"/>
                <w:sz w:val="20"/>
              </w:rPr>
              <w:t>92,873,114,592</w:t>
            </w:r>
          </w:p>
        </w:tc>
        <w:tc>
          <w:tcPr>
            <w:tcW w:w="2063" w:type="dxa"/>
            <w:gridSpan w:val="10"/>
            <w:tcBorders>
              <w:top w:val="nil"/>
              <w:left w:val="single" w:sz="4" w:space="0" w:color="auto"/>
              <w:bottom w:val="nil"/>
              <w:right w:val="single" w:sz="2" w:space="0" w:color="auto"/>
            </w:tcBorders>
            <w:shd w:val="clear" w:color="auto" w:fill="auto"/>
            <w:noWrap/>
            <w:vAlign w:val="center"/>
            <w:hideMark/>
          </w:tcPr>
          <w:p w14:paraId="5A1B43D3"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85,021,229,954</w:t>
            </w:r>
          </w:p>
        </w:tc>
      </w:tr>
      <w:tr w:rsidR="00CF627E" w:rsidRPr="0049488D" w14:paraId="56695CAC"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right w:val="single" w:sz="4" w:space="0" w:color="auto"/>
            </w:tcBorders>
            <w:noWrap/>
            <w:vAlign w:val="center"/>
            <w:hideMark/>
          </w:tcPr>
          <w:p w14:paraId="73F563EA" w14:textId="77777777" w:rsidR="00CF627E" w:rsidRPr="0049488D" w:rsidRDefault="00CF627E" w:rsidP="009F393E">
            <w:pPr>
              <w:ind w:leftChars="55" w:left="136" w:hangingChars="2" w:hanging="4"/>
              <w:jc w:val="distribute"/>
              <w:rPr>
                <w:rFonts w:ascii="新細明體" w:eastAsia="標楷體" w:hAnsi="新細明體"/>
                <w:b/>
                <w:bCs/>
                <w:sz w:val="20"/>
              </w:rPr>
            </w:pPr>
            <w:r>
              <w:rPr>
                <w:rFonts w:ascii="新細明體" w:eastAsia="標楷體" w:hAnsi="新細明體" w:hint="eastAsia"/>
                <w:b/>
                <w:bCs/>
                <w:sz w:val="20"/>
              </w:rPr>
              <w:t>新北市城鄉發展基金</w:t>
            </w:r>
          </w:p>
        </w:tc>
        <w:tc>
          <w:tcPr>
            <w:tcW w:w="2055" w:type="dxa"/>
            <w:gridSpan w:val="4"/>
            <w:tcBorders>
              <w:top w:val="nil"/>
              <w:left w:val="single" w:sz="4" w:space="0" w:color="auto"/>
              <w:bottom w:val="nil"/>
              <w:right w:val="single" w:sz="4" w:space="0" w:color="auto"/>
            </w:tcBorders>
            <w:shd w:val="clear" w:color="auto" w:fill="auto"/>
            <w:noWrap/>
            <w:vAlign w:val="center"/>
            <w:hideMark/>
          </w:tcPr>
          <w:p w14:paraId="2806ED9D" w14:textId="77777777" w:rsidR="00CF627E" w:rsidRPr="0025290B" w:rsidRDefault="00CF627E" w:rsidP="009F393E">
            <w:pPr>
              <w:jc w:val="right"/>
              <w:rPr>
                <w:rFonts w:asciiTheme="majorEastAsia" w:eastAsiaTheme="majorEastAsia" w:hAnsiTheme="majorEastAsia"/>
                <w:b/>
                <w:noProof/>
                <w:sz w:val="20"/>
              </w:rPr>
            </w:pPr>
            <w:r w:rsidRPr="0025290B">
              <w:rPr>
                <w:rFonts w:asciiTheme="majorEastAsia" w:eastAsiaTheme="majorEastAsia" w:hAnsiTheme="majorEastAsia" w:hint="eastAsia"/>
                <w:b/>
                <w:bCs/>
                <w:color w:val="000000"/>
                <w:sz w:val="20"/>
              </w:rPr>
              <w:t>13,149,888,286</w:t>
            </w:r>
          </w:p>
        </w:tc>
        <w:tc>
          <w:tcPr>
            <w:tcW w:w="2057" w:type="dxa"/>
            <w:gridSpan w:val="3"/>
            <w:tcBorders>
              <w:top w:val="nil"/>
              <w:left w:val="single" w:sz="4" w:space="0" w:color="auto"/>
              <w:bottom w:val="nil"/>
              <w:right w:val="single" w:sz="4" w:space="0" w:color="auto"/>
            </w:tcBorders>
            <w:shd w:val="clear" w:color="auto" w:fill="auto"/>
            <w:noWrap/>
            <w:vAlign w:val="center"/>
            <w:hideMark/>
          </w:tcPr>
          <w:p w14:paraId="2CD65F34" w14:textId="77777777" w:rsidR="00CF627E" w:rsidRPr="0025290B" w:rsidRDefault="00CF627E" w:rsidP="009F393E">
            <w:pPr>
              <w:jc w:val="right"/>
              <w:rPr>
                <w:rFonts w:asciiTheme="minorEastAsia" w:hAnsiTheme="minorEastAsia"/>
                <w:b/>
                <w:noProof/>
                <w:sz w:val="20"/>
              </w:rPr>
            </w:pPr>
            <w:r w:rsidRPr="0025290B">
              <w:rPr>
                <w:rFonts w:asciiTheme="minorEastAsia" w:hAnsiTheme="minorEastAsia" w:hint="eastAsia"/>
                <w:b/>
                <w:bCs/>
                <w:color w:val="000000"/>
                <w:sz w:val="20"/>
              </w:rPr>
              <w:t>16,116,054,553</w:t>
            </w:r>
          </w:p>
        </w:tc>
        <w:tc>
          <w:tcPr>
            <w:tcW w:w="2063" w:type="dxa"/>
            <w:gridSpan w:val="10"/>
            <w:tcBorders>
              <w:top w:val="nil"/>
              <w:left w:val="single" w:sz="4" w:space="0" w:color="auto"/>
              <w:bottom w:val="nil"/>
              <w:right w:val="single" w:sz="2" w:space="0" w:color="auto"/>
            </w:tcBorders>
            <w:shd w:val="clear" w:color="auto" w:fill="auto"/>
            <w:noWrap/>
            <w:vAlign w:val="center"/>
            <w:hideMark/>
          </w:tcPr>
          <w:p w14:paraId="370F0616"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w:t>
            </w:r>
            <w:r>
              <w:rPr>
                <w:rFonts w:asciiTheme="majorEastAsia" w:eastAsiaTheme="majorEastAsia" w:hAnsiTheme="majorEastAsia"/>
                <w:b/>
                <w:bCs/>
                <w:color w:val="000000"/>
                <w:sz w:val="20"/>
              </w:rPr>
              <w:t>4,112,505,328</w:t>
            </w:r>
          </w:p>
        </w:tc>
      </w:tr>
      <w:tr w:rsidR="00CF627E" w:rsidRPr="0049488D" w14:paraId="255D93E6"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right w:val="single" w:sz="4" w:space="0" w:color="auto"/>
            </w:tcBorders>
            <w:noWrap/>
            <w:vAlign w:val="center"/>
          </w:tcPr>
          <w:p w14:paraId="231514CB" w14:textId="77777777" w:rsidR="00CF627E" w:rsidRPr="00705356" w:rsidRDefault="00CF627E" w:rsidP="00BF6CE0">
            <w:pPr>
              <w:ind w:leftChars="39" w:left="94" w:firstLineChars="100" w:firstLine="200"/>
              <w:rPr>
                <w:rFonts w:ascii="新細明體" w:eastAsia="標楷體" w:hAnsi="新細明體"/>
                <w:spacing w:val="-2"/>
                <w:sz w:val="20"/>
              </w:rPr>
            </w:pPr>
            <w:r w:rsidRPr="00BF6CE0">
              <w:rPr>
                <w:rFonts w:ascii="新細明體" w:eastAsia="標楷體" w:hAnsi="新細明體" w:hint="eastAsia"/>
                <w:kern w:val="0"/>
                <w:sz w:val="20"/>
                <w:fitText w:val="3400" w:id="-692346624"/>
              </w:rPr>
              <w:t>新北市土城員和青年社會住宅新建工程</w:t>
            </w:r>
          </w:p>
        </w:tc>
        <w:tc>
          <w:tcPr>
            <w:tcW w:w="2055" w:type="dxa"/>
            <w:gridSpan w:val="4"/>
            <w:tcBorders>
              <w:top w:val="nil"/>
              <w:left w:val="single" w:sz="4" w:space="0" w:color="auto"/>
              <w:bottom w:val="nil"/>
              <w:right w:val="single" w:sz="4" w:space="0" w:color="auto"/>
            </w:tcBorders>
            <w:shd w:val="clear" w:color="auto" w:fill="auto"/>
            <w:noWrap/>
            <w:vAlign w:val="center"/>
          </w:tcPr>
          <w:p w14:paraId="7ACB6F35"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2,136,265,000</w:t>
            </w:r>
          </w:p>
        </w:tc>
        <w:tc>
          <w:tcPr>
            <w:tcW w:w="2057" w:type="dxa"/>
            <w:gridSpan w:val="3"/>
            <w:tcBorders>
              <w:top w:val="nil"/>
              <w:left w:val="single" w:sz="4" w:space="0" w:color="auto"/>
              <w:bottom w:val="nil"/>
              <w:right w:val="single" w:sz="4" w:space="0" w:color="auto"/>
            </w:tcBorders>
            <w:shd w:val="clear" w:color="auto" w:fill="auto"/>
            <w:noWrap/>
            <w:vAlign w:val="center"/>
          </w:tcPr>
          <w:p w14:paraId="69763EAF"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2,160,520,856</w:t>
            </w:r>
          </w:p>
        </w:tc>
        <w:tc>
          <w:tcPr>
            <w:tcW w:w="2063" w:type="dxa"/>
            <w:gridSpan w:val="10"/>
            <w:tcBorders>
              <w:top w:val="nil"/>
              <w:left w:val="single" w:sz="4" w:space="0" w:color="auto"/>
              <w:bottom w:val="nil"/>
              <w:right w:val="single" w:sz="2" w:space="0" w:color="auto"/>
            </w:tcBorders>
            <w:shd w:val="clear" w:color="auto" w:fill="auto"/>
            <w:noWrap/>
            <w:vAlign w:val="center"/>
          </w:tcPr>
          <w:p w14:paraId="784FB848"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2,148,392,928</w:t>
            </w:r>
          </w:p>
        </w:tc>
      </w:tr>
      <w:tr w:rsidR="00CF627E" w:rsidRPr="0049488D" w14:paraId="66F811F8"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left w:val="nil"/>
              <w:bottom w:val="nil"/>
              <w:right w:val="single" w:sz="4" w:space="0" w:color="auto"/>
            </w:tcBorders>
            <w:noWrap/>
            <w:vAlign w:val="center"/>
          </w:tcPr>
          <w:p w14:paraId="11FFAE35" w14:textId="77777777" w:rsidR="00CF627E" w:rsidRPr="000A78A1" w:rsidRDefault="00CF627E" w:rsidP="009F393E">
            <w:pPr>
              <w:ind w:leftChars="116" w:left="302" w:hangingChars="12" w:hanging="24"/>
              <w:rPr>
                <w:rFonts w:ascii="新細明體" w:eastAsia="標楷體" w:hAnsi="新細明體"/>
                <w:sz w:val="20"/>
              </w:rPr>
            </w:pPr>
            <w:r w:rsidRPr="000A78A1">
              <w:rPr>
                <w:rFonts w:ascii="新細明體" w:eastAsia="標楷體" w:hAnsi="新細明體" w:hint="eastAsia"/>
                <w:sz w:val="20"/>
              </w:rPr>
              <w:t>新北市新店民安青年社會住宅新建工程</w:t>
            </w:r>
          </w:p>
        </w:tc>
        <w:tc>
          <w:tcPr>
            <w:tcW w:w="2055" w:type="dxa"/>
            <w:gridSpan w:val="4"/>
            <w:tcBorders>
              <w:top w:val="nil"/>
              <w:left w:val="nil"/>
              <w:bottom w:val="nil"/>
              <w:right w:val="single" w:sz="4" w:space="0" w:color="auto"/>
            </w:tcBorders>
            <w:shd w:val="clear" w:color="auto" w:fill="auto"/>
            <w:noWrap/>
            <w:vAlign w:val="center"/>
          </w:tcPr>
          <w:p w14:paraId="18CADDF4"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510,342,732</w:t>
            </w:r>
          </w:p>
        </w:tc>
        <w:tc>
          <w:tcPr>
            <w:tcW w:w="2057" w:type="dxa"/>
            <w:gridSpan w:val="3"/>
            <w:tcBorders>
              <w:top w:val="nil"/>
              <w:left w:val="single" w:sz="4" w:space="0" w:color="auto"/>
              <w:bottom w:val="nil"/>
              <w:right w:val="single" w:sz="4" w:space="0" w:color="auto"/>
            </w:tcBorders>
            <w:shd w:val="clear" w:color="auto" w:fill="auto"/>
            <w:noWrap/>
            <w:vAlign w:val="center"/>
          </w:tcPr>
          <w:p w14:paraId="39B1A40C"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815,681,145</w:t>
            </w:r>
          </w:p>
        </w:tc>
        <w:tc>
          <w:tcPr>
            <w:tcW w:w="2063" w:type="dxa"/>
            <w:gridSpan w:val="10"/>
            <w:tcBorders>
              <w:top w:val="nil"/>
              <w:left w:val="single" w:sz="4" w:space="0" w:color="auto"/>
              <w:bottom w:val="nil"/>
              <w:right w:val="single" w:sz="2" w:space="0" w:color="auto"/>
            </w:tcBorders>
            <w:shd w:val="clear" w:color="auto" w:fill="auto"/>
            <w:noWrap/>
            <w:vAlign w:val="center"/>
          </w:tcPr>
          <w:p w14:paraId="6EEF21FE"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572,193,553</w:t>
            </w:r>
          </w:p>
        </w:tc>
      </w:tr>
      <w:tr w:rsidR="00CF627E" w:rsidRPr="0049488D" w14:paraId="7C6A8CB4"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55D64B4E" w14:textId="77777777" w:rsidR="00CF627E" w:rsidRPr="000A78A1" w:rsidRDefault="00CF627E" w:rsidP="009F393E">
            <w:pPr>
              <w:ind w:leftChars="120" w:left="288"/>
              <w:rPr>
                <w:rFonts w:ascii="新細明體" w:eastAsia="標楷體" w:hAnsi="新細明體"/>
                <w:sz w:val="20"/>
              </w:rPr>
            </w:pPr>
            <w:r w:rsidRPr="000A78A1">
              <w:rPr>
                <w:rFonts w:ascii="新細明體" w:eastAsia="標楷體" w:hAnsi="新細明體" w:hint="eastAsia"/>
                <w:sz w:val="20"/>
              </w:rPr>
              <w:t>新北市土城永和青年社會住宅新建工程</w:t>
            </w:r>
          </w:p>
        </w:tc>
        <w:tc>
          <w:tcPr>
            <w:tcW w:w="2055" w:type="dxa"/>
            <w:gridSpan w:val="4"/>
            <w:tcBorders>
              <w:top w:val="nil"/>
              <w:left w:val="nil"/>
              <w:bottom w:val="nil"/>
              <w:right w:val="single" w:sz="4" w:space="0" w:color="auto"/>
            </w:tcBorders>
            <w:shd w:val="clear" w:color="auto" w:fill="auto"/>
            <w:noWrap/>
            <w:vAlign w:val="center"/>
          </w:tcPr>
          <w:p w14:paraId="1913E4FA"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197,285,299</w:t>
            </w:r>
          </w:p>
        </w:tc>
        <w:tc>
          <w:tcPr>
            <w:tcW w:w="2057" w:type="dxa"/>
            <w:gridSpan w:val="3"/>
            <w:tcBorders>
              <w:top w:val="nil"/>
              <w:left w:val="single" w:sz="4" w:space="0" w:color="auto"/>
              <w:bottom w:val="nil"/>
              <w:right w:val="single" w:sz="4" w:space="0" w:color="auto"/>
            </w:tcBorders>
            <w:shd w:val="clear" w:color="auto" w:fill="auto"/>
            <w:noWrap/>
            <w:vAlign w:val="center"/>
          </w:tcPr>
          <w:p w14:paraId="2B44050B"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331,401,400</w:t>
            </w:r>
          </w:p>
        </w:tc>
        <w:tc>
          <w:tcPr>
            <w:tcW w:w="2063" w:type="dxa"/>
            <w:gridSpan w:val="10"/>
            <w:tcBorders>
              <w:top w:val="nil"/>
              <w:left w:val="single" w:sz="4" w:space="0" w:color="auto"/>
              <w:bottom w:val="nil"/>
              <w:right w:val="single" w:sz="2" w:space="0" w:color="auto"/>
            </w:tcBorders>
            <w:shd w:val="clear" w:color="auto" w:fill="auto"/>
            <w:noWrap/>
            <w:vAlign w:val="center"/>
          </w:tcPr>
          <w:p w14:paraId="6B822FA4"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240,088,179</w:t>
            </w:r>
          </w:p>
        </w:tc>
      </w:tr>
      <w:tr w:rsidR="00CF627E" w:rsidRPr="0049488D" w14:paraId="216D704B"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1EA4C569" w14:textId="77777777" w:rsidR="00CF627E" w:rsidRPr="000A78A1" w:rsidRDefault="00CF627E" w:rsidP="009F393E">
            <w:pPr>
              <w:ind w:leftChars="120" w:left="288"/>
              <w:rPr>
                <w:rFonts w:ascii="新細明體" w:eastAsia="標楷體" w:hAnsi="新細明體"/>
                <w:sz w:val="20"/>
              </w:rPr>
            </w:pPr>
            <w:r w:rsidRPr="000A78A1">
              <w:rPr>
                <w:rFonts w:ascii="新細明體" w:eastAsia="標楷體" w:hAnsi="新細明體" w:hint="eastAsia"/>
                <w:sz w:val="20"/>
              </w:rPr>
              <w:t>新北市土城大安青年社會住宅新建工程</w:t>
            </w:r>
          </w:p>
        </w:tc>
        <w:tc>
          <w:tcPr>
            <w:tcW w:w="2055" w:type="dxa"/>
            <w:gridSpan w:val="4"/>
            <w:tcBorders>
              <w:top w:val="nil"/>
              <w:left w:val="nil"/>
              <w:bottom w:val="nil"/>
              <w:right w:val="single" w:sz="4" w:space="0" w:color="auto"/>
            </w:tcBorders>
            <w:shd w:val="clear" w:color="auto" w:fill="auto"/>
            <w:noWrap/>
            <w:vAlign w:val="center"/>
          </w:tcPr>
          <w:p w14:paraId="323615E7"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341,044,921</w:t>
            </w:r>
          </w:p>
        </w:tc>
        <w:tc>
          <w:tcPr>
            <w:tcW w:w="2057" w:type="dxa"/>
            <w:gridSpan w:val="3"/>
            <w:tcBorders>
              <w:top w:val="nil"/>
              <w:left w:val="single" w:sz="4" w:space="0" w:color="auto"/>
              <w:bottom w:val="nil"/>
              <w:right w:val="single" w:sz="4" w:space="0" w:color="auto"/>
            </w:tcBorders>
            <w:shd w:val="clear" w:color="auto" w:fill="auto"/>
            <w:noWrap/>
            <w:vAlign w:val="center"/>
          </w:tcPr>
          <w:p w14:paraId="5FF300B4"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518,005,987</w:t>
            </w:r>
          </w:p>
        </w:tc>
        <w:tc>
          <w:tcPr>
            <w:tcW w:w="2063" w:type="dxa"/>
            <w:gridSpan w:val="10"/>
            <w:tcBorders>
              <w:top w:val="nil"/>
              <w:left w:val="single" w:sz="4" w:space="0" w:color="auto"/>
              <w:bottom w:val="nil"/>
              <w:right w:val="single" w:sz="2" w:space="0" w:color="auto"/>
            </w:tcBorders>
            <w:shd w:val="clear" w:color="auto" w:fill="auto"/>
            <w:noWrap/>
            <w:vAlign w:val="center"/>
          </w:tcPr>
          <w:p w14:paraId="086EE5AA"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381,443,299</w:t>
            </w:r>
          </w:p>
        </w:tc>
      </w:tr>
      <w:tr w:rsidR="00CF627E" w:rsidRPr="0049488D" w14:paraId="6E6A12C8"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7E79B64C" w14:textId="77777777" w:rsidR="00CF627E" w:rsidRPr="000A78A1" w:rsidRDefault="00CF627E" w:rsidP="009F393E">
            <w:pPr>
              <w:ind w:leftChars="115" w:left="276"/>
              <w:rPr>
                <w:rFonts w:ascii="新細明體" w:eastAsia="標楷體" w:hAnsi="新細明體"/>
                <w:sz w:val="20"/>
              </w:rPr>
            </w:pPr>
            <w:r w:rsidRPr="000A78A1">
              <w:rPr>
                <w:rFonts w:ascii="新細明體" w:eastAsia="標楷體" w:hAnsi="新細明體" w:hint="eastAsia"/>
                <w:sz w:val="20"/>
              </w:rPr>
              <w:t>新北市中和安邦青年社會住宅新建工程</w:t>
            </w:r>
          </w:p>
        </w:tc>
        <w:tc>
          <w:tcPr>
            <w:tcW w:w="2055" w:type="dxa"/>
            <w:gridSpan w:val="4"/>
            <w:tcBorders>
              <w:top w:val="nil"/>
              <w:left w:val="nil"/>
              <w:bottom w:val="nil"/>
              <w:right w:val="single" w:sz="4" w:space="0" w:color="auto"/>
            </w:tcBorders>
            <w:shd w:val="clear" w:color="auto" w:fill="auto"/>
            <w:noWrap/>
            <w:vAlign w:val="center"/>
          </w:tcPr>
          <w:p w14:paraId="1E5385A3"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2,429,198,031</w:t>
            </w:r>
          </w:p>
        </w:tc>
        <w:tc>
          <w:tcPr>
            <w:tcW w:w="2057" w:type="dxa"/>
            <w:gridSpan w:val="3"/>
            <w:tcBorders>
              <w:top w:val="nil"/>
              <w:left w:val="single" w:sz="4" w:space="0" w:color="auto"/>
              <w:bottom w:val="nil"/>
              <w:right w:val="single" w:sz="4" w:space="0" w:color="auto"/>
            </w:tcBorders>
            <w:shd w:val="clear" w:color="auto" w:fill="auto"/>
            <w:noWrap/>
            <w:vAlign w:val="center"/>
          </w:tcPr>
          <w:p w14:paraId="053A73CB"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3,114,755,118</w:t>
            </w:r>
          </w:p>
        </w:tc>
        <w:tc>
          <w:tcPr>
            <w:tcW w:w="2063" w:type="dxa"/>
            <w:gridSpan w:val="10"/>
            <w:tcBorders>
              <w:top w:val="nil"/>
              <w:left w:val="single" w:sz="4" w:space="0" w:color="auto"/>
              <w:bottom w:val="nil"/>
              <w:right w:val="single" w:sz="2" w:space="0" w:color="auto"/>
            </w:tcBorders>
            <w:shd w:val="clear" w:color="auto" w:fill="auto"/>
            <w:noWrap/>
            <w:vAlign w:val="center"/>
          </w:tcPr>
          <w:p w14:paraId="2E78E15A"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2,723,984,661</w:t>
            </w:r>
          </w:p>
        </w:tc>
      </w:tr>
      <w:tr w:rsidR="00CF627E" w:rsidRPr="0049488D" w14:paraId="264E73AA"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765F81BB" w14:textId="77777777" w:rsidR="00CF627E" w:rsidRPr="000A78A1" w:rsidRDefault="00CF627E" w:rsidP="009F393E">
            <w:pPr>
              <w:ind w:leftChars="115" w:left="276"/>
              <w:rPr>
                <w:rFonts w:ascii="新細明體" w:eastAsia="標楷體" w:hAnsi="新細明體"/>
                <w:sz w:val="20"/>
              </w:rPr>
            </w:pPr>
            <w:r w:rsidRPr="000A78A1">
              <w:rPr>
                <w:rFonts w:ascii="新細明體" w:eastAsia="標楷體" w:hAnsi="新細明體" w:hint="eastAsia"/>
                <w:sz w:val="20"/>
              </w:rPr>
              <w:t>新北市泰山中山青年社會住宅新建工程</w:t>
            </w:r>
          </w:p>
        </w:tc>
        <w:tc>
          <w:tcPr>
            <w:tcW w:w="2055" w:type="dxa"/>
            <w:gridSpan w:val="4"/>
            <w:tcBorders>
              <w:top w:val="nil"/>
              <w:left w:val="nil"/>
              <w:bottom w:val="nil"/>
              <w:right w:val="single" w:sz="4" w:space="0" w:color="auto"/>
            </w:tcBorders>
            <w:shd w:val="clear" w:color="auto" w:fill="auto"/>
            <w:noWrap/>
            <w:vAlign w:val="center"/>
          </w:tcPr>
          <w:p w14:paraId="4900E589"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654,771,234</w:t>
            </w:r>
          </w:p>
        </w:tc>
        <w:tc>
          <w:tcPr>
            <w:tcW w:w="2057" w:type="dxa"/>
            <w:gridSpan w:val="3"/>
            <w:tcBorders>
              <w:top w:val="nil"/>
              <w:left w:val="single" w:sz="4" w:space="0" w:color="auto"/>
              <w:bottom w:val="nil"/>
              <w:right w:val="single" w:sz="4" w:space="0" w:color="auto"/>
            </w:tcBorders>
            <w:shd w:val="clear" w:color="auto" w:fill="auto"/>
            <w:noWrap/>
            <w:vAlign w:val="center"/>
          </w:tcPr>
          <w:p w14:paraId="42728353"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1,111,056,389</w:t>
            </w:r>
          </w:p>
        </w:tc>
        <w:tc>
          <w:tcPr>
            <w:tcW w:w="2063" w:type="dxa"/>
            <w:gridSpan w:val="10"/>
            <w:tcBorders>
              <w:top w:val="nil"/>
              <w:left w:val="single" w:sz="4" w:space="0" w:color="auto"/>
              <w:right w:val="single" w:sz="2" w:space="0" w:color="auto"/>
            </w:tcBorders>
            <w:shd w:val="clear" w:color="auto" w:fill="auto"/>
            <w:noWrap/>
            <w:vAlign w:val="center"/>
          </w:tcPr>
          <w:p w14:paraId="3E24D6BA"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743,240,732</w:t>
            </w:r>
          </w:p>
        </w:tc>
      </w:tr>
      <w:tr w:rsidR="00CF627E" w:rsidRPr="0049488D" w14:paraId="221C4BA2"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2AB80F49" w14:textId="2C8C1C35" w:rsidR="00CF627E" w:rsidRPr="00705356" w:rsidRDefault="00EA4F8F" w:rsidP="00EA4F8F">
            <w:pPr>
              <w:ind w:leftChars="39" w:left="94" w:rightChars="9" w:right="22" w:firstLineChars="100" w:firstLine="176"/>
              <w:jc w:val="distribute"/>
              <w:rPr>
                <w:rFonts w:ascii="新細明體" w:eastAsia="標楷體" w:hAnsi="新細明體"/>
                <w:spacing w:val="-12"/>
                <w:sz w:val="20"/>
              </w:rPr>
            </w:pPr>
            <w:r w:rsidRPr="00EA4F8F">
              <w:rPr>
                <w:rFonts w:ascii="新細明體" w:eastAsia="標楷體" w:hAnsi="新細明體" w:hint="eastAsia"/>
                <w:spacing w:val="-12"/>
                <w:sz w:val="20"/>
              </w:rPr>
              <w:t>新北市三峽國光二期青年社會住宅新建工程</w:t>
            </w:r>
          </w:p>
        </w:tc>
        <w:tc>
          <w:tcPr>
            <w:tcW w:w="2055" w:type="dxa"/>
            <w:gridSpan w:val="4"/>
            <w:tcBorders>
              <w:top w:val="nil"/>
              <w:left w:val="nil"/>
              <w:bottom w:val="nil"/>
              <w:right w:val="single" w:sz="4" w:space="0" w:color="auto"/>
            </w:tcBorders>
            <w:shd w:val="clear" w:color="auto" w:fill="auto"/>
            <w:noWrap/>
            <w:vAlign w:val="center"/>
            <w:hideMark/>
          </w:tcPr>
          <w:p w14:paraId="722F24C8" w14:textId="77777777" w:rsidR="00CF627E" w:rsidRPr="0025290B" w:rsidRDefault="00CF627E" w:rsidP="009F393E">
            <w:pPr>
              <w:spacing w:before="80"/>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3,345,461,323</w:t>
            </w:r>
          </w:p>
        </w:tc>
        <w:tc>
          <w:tcPr>
            <w:tcW w:w="2057" w:type="dxa"/>
            <w:gridSpan w:val="3"/>
            <w:tcBorders>
              <w:top w:val="nil"/>
              <w:left w:val="single" w:sz="4" w:space="0" w:color="auto"/>
              <w:bottom w:val="nil"/>
              <w:right w:val="single" w:sz="4" w:space="0" w:color="auto"/>
            </w:tcBorders>
            <w:shd w:val="clear" w:color="auto" w:fill="auto"/>
            <w:noWrap/>
            <w:vAlign w:val="center"/>
            <w:hideMark/>
          </w:tcPr>
          <w:p w14:paraId="15A2EE84" w14:textId="77777777" w:rsidR="00CF627E" w:rsidRPr="0025290B" w:rsidRDefault="00CF627E" w:rsidP="009F393E">
            <w:pPr>
              <w:spacing w:before="80"/>
              <w:jc w:val="right"/>
              <w:rPr>
                <w:rFonts w:asciiTheme="minorEastAsia" w:hAnsiTheme="minorEastAsia"/>
                <w:noProof/>
                <w:sz w:val="20"/>
              </w:rPr>
            </w:pPr>
            <w:r w:rsidRPr="0025290B">
              <w:rPr>
                <w:rFonts w:asciiTheme="minorEastAsia" w:hAnsiTheme="minorEastAsia" w:hint="eastAsia"/>
                <w:color w:val="000000"/>
                <w:sz w:val="20"/>
              </w:rPr>
              <w:t>4,372,369,601</w:t>
            </w:r>
          </w:p>
        </w:tc>
        <w:tc>
          <w:tcPr>
            <w:tcW w:w="2063" w:type="dxa"/>
            <w:gridSpan w:val="10"/>
            <w:tcBorders>
              <w:top w:val="nil"/>
              <w:left w:val="single" w:sz="4" w:space="0" w:color="auto"/>
              <w:bottom w:val="nil"/>
              <w:right w:val="single" w:sz="2" w:space="0" w:color="auto"/>
            </w:tcBorders>
            <w:shd w:val="clear" w:color="auto" w:fill="auto"/>
            <w:noWrap/>
            <w:vAlign w:val="center"/>
            <w:hideMark/>
          </w:tcPr>
          <w:p w14:paraId="26A4FA1F" w14:textId="77777777" w:rsidR="00CF627E" w:rsidRPr="00D10078" w:rsidRDefault="00CF627E" w:rsidP="009F393E">
            <w:pPr>
              <w:spacing w:before="80"/>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3,697,655,516</w:t>
            </w:r>
          </w:p>
        </w:tc>
      </w:tr>
      <w:tr w:rsidR="00CF627E" w:rsidRPr="0049488D" w14:paraId="51A50DE7"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bottom w:val="nil"/>
              <w:right w:val="single" w:sz="4" w:space="0" w:color="auto"/>
            </w:tcBorders>
            <w:noWrap/>
            <w:vAlign w:val="center"/>
          </w:tcPr>
          <w:p w14:paraId="328E4D8F" w14:textId="77777777" w:rsidR="00CF627E" w:rsidRPr="009B553C" w:rsidRDefault="00CF627E" w:rsidP="009F393E">
            <w:pPr>
              <w:ind w:leftChars="115" w:left="276"/>
              <w:rPr>
                <w:rFonts w:ascii="新細明體" w:eastAsia="標楷體" w:hAnsi="新細明體"/>
                <w:sz w:val="20"/>
              </w:rPr>
            </w:pPr>
            <w:r w:rsidRPr="009B553C">
              <w:rPr>
                <w:rFonts w:ascii="新細明體" w:eastAsia="標楷體" w:hAnsi="新細明體" w:hint="eastAsia"/>
                <w:sz w:val="20"/>
              </w:rPr>
              <w:t>新北市板橋江翠青年社會住宅新建工程</w:t>
            </w:r>
          </w:p>
        </w:tc>
        <w:tc>
          <w:tcPr>
            <w:tcW w:w="2055" w:type="dxa"/>
            <w:gridSpan w:val="4"/>
            <w:tcBorders>
              <w:top w:val="nil"/>
              <w:left w:val="nil"/>
              <w:bottom w:val="nil"/>
              <w:right w:val="single" w:sz="4" w:space="0" w:color="auto"/>
            </w:tcBorders>
            <w:shd w:val="clear" w:color="auto" w:fill="auto"/>
            <w:noWrap/>
            <w:vAlign w:val="center"/>
          </w:tcPr>
          <w:p w14:paraId="18423A46" w14:textId="77777777" w:rsidR="00CF627E" w:rsidRPr="0025290B" w:rsidRDefault="00CF627E" w:rsidP="009F393E">
            <w:pPr>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376,020,123</w:t>
            </w:r>
          </w:p>
        </w:tc>
        <w:tc>
          <w:tcPr>
            <w:tcW w:w="2057" w:type="dxa"/>
            <w:gridSpan w:val="3"/>
            <w:tcBorders>
              <w:top w:val="nil"/>
              <w:left w:val="single" w:sz="4" w:space="0" w:color="auto"/>
              <w:bottom w:val="nil"/>
              <w:right w:val="single" w:sz="4" w:space="0" w:color="auto"/>
            </w:tcBorders>
            <w:shd w:val="clear" w:color="auto" w:fill="auto"/>
            <w:noWrap/>
            <w:vAlign w:val="center"/>
          </w:tcPr>
          <w:p w14:paraId="3FC2424E" w14:textId="77777777" w:rsidR="00CF627E" w:rsidRPr="0025290B" w:rsidRDefault="00CF627E" w:rsidP="009F393E">
            <w:pPr>
              <w:jc w:val="right"/>
              <w:rPr>
                <w:rFonts w:asciiTheme="minorEastAsia" w:hAnsiTheme="minorEastAsia"/>
                <w:noProof/>
                <w:sz w:val="20"/>
              </w:rPr>
            </w:pPr>
            <w:r w:rsidRPr="0025290B">
              <w:rPr>
                <w:rFonts w:asciiTheme="minorEastAsia" w:hAnsiTheme="minorEastAsia" w:hint="eastAsia"/>
                <w:color w:val="000000"/>
                <w:sz w:val="20"/>
              </w:rPr>
              <w:t>582,111,434</w:t>
            </w:r>
          </w:p>
        </w:tc>
        <w:tc>
          <w:tcPr>
            <w:tcW w:w="2063" w:type="dxa"/>
            <w:gridSpan w:val="10"/>
            <w:tcBorders>
              <w:top w:val="nil"/>
              <w:left w:val="single" w:sz="4" w:space="0" w:color="auto"/>
              <w:bottom w:val="nil"/>
              <w:right w:val="single" w:sz="2" w:space="0" w:color="auto"/>
            </w:tcBorders>
            <w:shd w:val="clear" w:color="auto" w:fill="auto"/>
            <w:noWrap/>
            <w:vAlign w:val="center"/>
          </w:tcPr>
          <w:p w14:paraId="1A7690FE"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446,006,837</w:t>
            </w:r>
          </w:p>
        </w:tc>
      </w:tr>
      <w:tr w:rsidR="00CF627E" w:rsidRPr="0049488D" w14:paraId="4B07DB0D"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right w:val="single" w:sz="4" w:space="0" w:color="auto"/>
            </w:tcBorders>
            <w:noWrap/>
            <w:vAlign w:val="center"/>
          </w:tcPr>
          <w:p w14:paraId="44134882" w14:textId="77777777" w:rsidR="00CF627E" w:rsidRPr="00DE4DFA" w:rsidRDefault="00CF627E" w:rsidP="003E2022">
            <w:pPr>
              <w:ind w:leftChars="115" w:left="276"/>
              <w:jc w:val="right"/>
              <w:rPr>
                <w:rFonts w:ascii="新細明體" w:eastAsia="標楷體" w:hAnsi="新細明體"/>
                <w:spacing w:val="-10"/>
                <w:sz w:val="20"/>
              </w:rPr>
            </w:pPr>
            <w:r w:rsidRPr="00BB319C">
              <w:rPr>
                <w:rFonts w:ascii="新細明體" w:eastAsia="標楷體" w:hAnsi="新細明體" w:hint="eastAsia"/>
                <w:spacing w:val="10"/>
                <w:w w:val="89"/>
                <w:kern w:val="0"/>
                <w:sz w:val="20"/>
                <w:fitText w:val="3404" w:id="-692345084"/>
              </w:rPr>
              <w:t>新北市新店中央新村北側社會住宅新建工</w:t>
            </w:r>
            <w:r w:rsidRPr="00BB319C">
              <w:rPr>
                <w:rFonts w:ascii="新細明體" w:eastAsia="標楷體" w:hAnsi="新細明體" w:hint="eastAsia"/>
                <w:w w:val="89"/>
                <w:kern w:val="0"/>
                <w:sz w:val="20"/>
                <w:fitText w:val="3404" w:id="-692345084"/>
              </w:rPr>
              <w:t>程</w:t>
            </w:r>
          </w:p>
        </w:tc>
        <w:tc>
          <w:tcPr>
            <w:tcW w:w="2055" w:type="dxa"/>
            <w:gridSpan w:val="4"/>
            <w:tcBorders>
              <w:top w:val="nil"/>
              <w:left w:val="nil"/>
              <w:bottom w:val="nil"/>
              <w:right w:val="single" w:sz="4" w:space="0" w:color="auto"/>
            </w:tcBorders>
            <w:shd w:val="clear" w:color="auto" w:fill="auto"/>
            <w:noWrap/>
            <w:vAlign w:val="center"/>
          </w:tcPr>
          <w:p w14:paraId="32D18B27" w14:textId="77777777" w:rsidR="00CF627E" w:rsidRPr="0025290B" w:rsidRDefault="00CF627E" w:rsidP="009F393E">
            <w:pPr>
              <w:spacing w:before="80"/>
              <w:jc w:val="right"/>
              <w:rPr>
                <w:rFonts w:asciiTheme="majorEastAsia" w:eastAsiaTheme="majorEastAsia" w:hAnsiTheme="majorEastAsia"/>
                <w:noProof/>
                <w:sz w:val="20"/>
              </w:rPr>
            </w:pPr>
            <w:r w:rsidRPr="0025290B">
              <w:rPr>
                <w:rFonts w:asciiTheme="majorEastAsia" w:eastAsiaTheme="majorEastAsia" w:hAnsiTheme="majorEastAsia" w:hint="eastAsia"/>
                <w:color w:val="000000"/>
                <w:sz w:val="20"/>
              </w:rPr>
              <w:t>3,159,499,623</w:t>
            </w:r>
          </w:p>
        </w:tc>
        <w:tc>
          <w:tcPr>
            <w:tcW w:w="2057" w:type="dxa"/>
            <w:gridSpan w:val="3"/>
            <w:tcBorders>
              <w:top w:val="nil"/>
              <w:left w:val="single" w:sz="4" w:space="0" w:color="auto"/>
              <w:bottom w:val="nil"/>
              <w:right w:val="single" w:sz="4" w:space="0" w:color="auto"/>
            </w:tcBorders>
            <w:shd w:val="clear" w:color="auto" w:fill="auto"/>
            <w:noWrap/>
            <w:vAlign w:val="center"/>
          </w:tcPr>
          <w:p w14:paraId="2BD42E89" w14:textId="77777777" w:rsidR="00CF627E" w:rsidRPr="0025290B" w:rsidRDefault="00CF627E" w:rsidP="009F393E">
            <w:pPr>
              <w:spacing w:before="80"/>
              <w:jc w:val="right"/>
              <w:rPr>
                <w:rFonts w:asciiTheme="minorEastAsia" w:hAnsiTheme="minorEastAsia"/>
                <w:noProof/>
                <w:sz w:val="20"/>
              </w:rPr>
            </w:pPr>
            <w:r w:rsidRPr="0025290B">
              <w:rPr>
                <w:rFonts w:asciiTheme="minorEastAsia" w:hAnsiTheme="minorEastAsia" w:hint="eastAsia"/>
                <w:color w:val="000000"/>
                <w:sz w:val="20"/>
              </w:rPr>
              <w:t>3,110,152,623</w:t>
            </w:r>
          </w:p>
        </w:tc>
        <w:tc>
          <w:tcPr>
            <w:tcW w:w="2063" w:type="dxa"/>
            <w:gridSpan w:val="10"/>
            <w:tcBorders>
              <w:top w:val="nil"/>
              <w:left w:val="single" w:sz="4" w:space="0" w:color="auto"/>
              <w:bottom w:val="nil"/>
              <w:right w:val="single" w:sz="2" w:space="0" w:color="auto"/>
            </w:tcBorders>
            <w:shd w:val="clear" w:color="auto" w:fill="auto"/>
            <w:noWrap/>
            <w:vAlign w:val="center"/>
          </w:tcPr>
          <w:p w14:paraId="060A0FAC" w14:textId="77777777" w:rsidR="00CF627E" w:rsidRPr="00D10078" w:rsidRDefault="00CF627E" w:rsidP="009F393E">
            <w:pPr>
              <w:spacing w:before="80"/>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3,159,499,623</w:t>
            </w:r>
          </w:p>
        </w:tc>
      </w:tr>
      <w:tr w:rsidR="00CF627E" w:rsidRPr="0049488D" w14:paraId="1372861C"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right w:val="single" w:sz="4" w:space="0" w:color="auto"/>
            </w:tcBorders>
            <w:noWrap/>
            <w:vAlign w:val="center"/>
          </w:tcPr>
          <w:p w14:paraId="076B69F4" w14:textId="12207A99" w:rsidR="00CF627E" w:rsidRPr="000A78A1" w:rsidRDefault="00E37122" w:rsidP="00E37122">
            <w:pPr>
              <w:spacing w:before="80"/>
              <w:ind w:leftChars="45" w:left="108" w:rightChars="-2" w:right="-5" w:firstLineChars="8" w:firstLine="16"/>
              <w:jc w:val="distribute"/>
              <w:rPr>
                <w:rFonts w:ascii="新細明體" w:eastAsia="標楷體" w:hAnsi="新細明體"/>
                <w:sz w:val="20"/>
              </w:rPr>
            </w:pPr>
            <w:r w:rsidRPr="00E37122">
              <w:rPr>
                <w:rFonts w:ascii="新細明體" w:eastAsia="標楷體" w:hAnsi="新細明體" w:hint="eastAsia"/>
                <w:b/>
                <w:bCs/>
                <w:sz w:val="20"/>
              </w:rPr>
              <w:t>新北市實施平均地權基金</w:t>
            </w:r>
          </w:p>
        </w:tc>
        <w:tc>
          <w:tcPr>
            <w:tcW w:w="2055" w:type="dxa"/>
            <w:gridSpan w:val="4"/>
            <w:tcBorders>
              <w:top w:val="nil"/>
              <w:left w:val="nil"/>
              <w:bottom w:val="nil"/>
              <w:right w:val="single" w:sz="4" w:space="0" w:color="auto"/>
            </w:tcBorders>
            <w:shd w:val="clear" w:color="auto" w:fill="auto"/>
            <w:noWrap/>
            <w:vAlign w:val="center"/>
          </w:tcPr>
          <w:p w14:paraId="3ECC5C27" w14:textId="77777777" w:rsidR="00CF627E" w:rsidRPr="0025290B" w:rsidRDefault="00CF627E" w:rsidP="009F393E">
            <w:pPr>
              <w:spacing w:before="80"/>
              <w:jc w:val="right"/>
              <w:rPr>
                <w:rFonts w:asciiTheme="majorEastAsia" w:eastAsiaTheme="majorEastAsia" w:hAnsiTheme="majorEastAsia"/>
                <w:color w:val="000000"/>
                <w:sz w:val="20"/>
              </w:rPr>
            </w:pPr>
            <w:r w:rsidRPr="0025290B">
              <w:rPr>
                <w:rFonts w:asciiTheme="majorEastAsia" w:eastAsiaTheme="majorEastAsia" w:hAnsiTheme="majorEastAsia" w:hint="eastAsia"/>
                <w:b/>
                <w:bCs/>
                <w:color w:val="000000"/>
                <w:sz w:val="20"/>
              </w:rPr>
              <w:t>18,629,824,168</w:t>
            </w:r>
          </w:p>
        </w:tc>
        <w:tc>
          <w:tcPr>
            <w:tcW w:w="2057" w:type="dxa"/>
            <w:gridSpan w:val="3"/>
            <w:tcBorders>
              <w:top w:val="nil"/>
              <w:left w:val="single" w:sz="4" w:space="0" w:color="auto"/>
              <w:bottom w:val="nil"/>
              <w:right w:val="single" w:sz="4" w:space="0" w:color="auto"/>
            </w:tcBorders>
            <w:shd w:val="clear" w:color="auto" w:fill="auto"/>
            <w:noWrap/>
            <w:vAlign w:val="center"/>
          </w:tcPr>
          <w:p w14:paraId="40F82BF2" w14:textId="77777777" w:rsidR="00CF627E" w:rsidRPr="0025290B" w:rsidRDefault="00CF627E" w:rsidP="009F393E">
            <w:pPr>
              <w:spacing w:before="80"/>
              <w:jc w:val="right"/>
              <w:rPr>
                <w:rFonts w:asciiTheme="minorEastAsia" w:hAnsiTheme="minorEastAsia"/>
                <w:color w:val="000000"/>
                <w:sz w:val="20"/>
              </w:rPr>
            </w:pPr>
            <w:r w:rsidRPr="0025290B">
              <w:rPr>
                <w:rFonts w:asciiTheme="minorEastAsia" w:hAnsiTheme="minorEastAsia" w:hint="eastAsia"/>
                <w:b/>
                <w:bCs/>
                <w:color w:val="000000"/>
                <w:sz w:val="20"/>
              </w:rPr>
              <w:t>6,452,106,292</w:t>
            </w:r>
          </w:p>
        </w:tc>
        <w:tc>
          <w:tcPr>
            <w:tcW w:w="2063" w:type="dxa"/>
            <w:gridSpan w:val="10"/>
            <w:tcBorders>
              <w:top w:val="nil"/>
              <w:left w:val="single" w:sz="4" w:space="0" w:color="auto"/>
              <w:bottom w:val="nil"/>
              <w:right w:val="single" w:sz="2" w:space="0" w:color="auto"/>
            </w:tcBorders>
            <w:shd w:val="clear" w:color="auto" w:fill="auto"/>
            <w:noWrap/>
            <w:vAlign w:val="center"/>
          </w:tcPr>
          <w:p w14:paraId="0BBAAC59" w14:textId="77777777" w:rsidR="00CF627E" w:rsidRPr="00D10078" w:rsidRDefault="00CF627E" w:rsidP="009F393E">
            <w:pPr>
              <w:spacing w:before="80"/>
              <w:jc w:val="right"/>
              <w:rPr>
                <w:rFonts w:asciiTheme="majorEastAsia" w:eastAsiaTheme="majorEastAsia" w:hAnsiTheme="majorEastAsia"/>
                <w:color w:val="000000"/>
                <w:sz w:val="20"/>
              </w:rPr>
            </w:pPr>
            <w:r w:rsidRPr="00D10078">
              <w:rPr>
                <w:rFonts w:asciiTheme="majorEastAsia" w:eastAsiaTheme="majorEastAsia" w:hAnsiTheme="majorEastAsia" w:hint="eastAsia"/>
                <w:b/>
                <w:bCs/>
                <w:color w:val="000000"/>
                <w:sz w:val="20"/>
              </w:rPr>
              <w:t>1,370,067,099</w:t>
            </w:r>
          </w:p>
        </w:tc>
      </w:tr>
      <w:tr w:rsidR="00CF627E" w:rsidRPr="0049488D" w14:paraId="1BF0E545"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24"/>
        </w:trPr>
        <w:tc>
          <w:tcPr>
            <w:tcW w:w="3749" w:type="dxa"/>
            <w:gridSpan w:val="4"/>
            <w:tcBorders>
              <w:top w:val="nil"/>
              <w:left w:val="nil"/>
              <w:right w:val="single" w:sz="4" w:space="0" w:color="auto"/>
            </w:tcBorders>
            <w:noWrap/>
            <w:vAlign w:val="center"/>
          </w:tcPr>
          <w:p w14:paraId="2B8FA75B" w14:textId="77777777" w:rsidR="00CF627E" w:rsidRPr="00E11E9F" w:rsidRDefault="00CF627E" w:rsidP="00E37122">
            <w:pPr>
              <w:ind w:leftChars="115" w:left="276" w:rightChars="9" w:right="22"/>
              <w:rPr>
                <w:rFonts w:ascii="新細明體" w:eastAsia="標楷體" w:hAnsi="新細明體"/>
                <w:spacing w:val="-10"/>
                <w:sz w:val="20"/>
              </w:rPr>
            </w:pPr>
            <w:r w:rsidRPr="009B553C">
              <w:rPr>
                <w:rFonts w:ascii="新細明體" w:eastAsia="標楷體" w:hAnsi="新細明體" w:hint="eastAsia"/>
                <w:spacing w:val="-10"/>
                <w:sz w:val="20"/>
              </w:rPr>
              <w:t>新、泰塭仔圳地區（第一區）市地重劃計畫</w:t>
            </w:r>
          </w:p>
        </w:tc>
        <w:tc>
          <w:tcPr>
            <w:tcW w:w="2055" w:type="dxa"/>
            <w:gridSpan w:val="4"/>
            <w:tcBorders>
              <w:top w:val="nil"/>
              <w:left w:val="nil"/>
              <w:bottom w:val="nil"/>
              <w:right w:val="single" w:sz="4" w:space="0" w:color="auto"/>
            </w:tcBorders>
            <w:shd w:val="clear" w:color="auto" w:fill="auto"/>
            <w:noWrap/>
            <w:vAlign w:val="center"/>
          </w:tcPr>
          <w:p w14:paraId="411416F7" w14:textId="77777777" w:rsidR="00CF627E" w:rsidRPr="0025290B" w:rsidRDefault="00CF627E" w:rsidP="009F393E">
            <w:pPr>
              <w:spacing w:before="80"/>
              <w:jc w:val="right"/>
              <w:rPr>
                <w:rFonts w:asciiTheme="majorEastAsia" w:eastAsiaTheme="majorEastAsia" w:hAnsiTheme="majorEastAsia"/>
                <w:color w:val="000000"/>
                <w:sz w:val="20"/>
              </w:rPr>
            </w:pPr>
            <w:r w:rsidRPr="0025290B">
              <w:rPr>
                <w:rFonts w:asciiTheme="majorEastAsia" w:eastAsiaTheme="majorEastAsia" w:hAnsiTheme="majorEastAsia" w:hint="eastAsia"/>
                <w:color w:val="000000"/>
                <w:sz w:val="20"/>
              </w:rPr>
              <w:t>10,583,151,609</w:t>
            </w:r>
          </w:p>
        </w:tc>
        <w:tc>
          <w:tcPr>
            <w:tcW w:w="2057" w:type="dxa"/>
            <w:gridSpan w:val="3"/>
            <w:tcBorders>
              <w:top w:val="nil"/>
              <w:left w:val="single" w:sz="4" w:space="0" w:color="auto"/>
              <w:bottom w:val="nil"/>
              <w:right w:val="single" w:sz="4" w:space="0" w:color="auto"/>
            </w:tcBorders>
            <w:shd w:val="clear" w:color="auto" w:fill="auto"/>
            <w:noWrap/>
            <w:vAlign w:val="center"/>
          </w:tcPr>
          <w:p w14:paraId="3AC1D174" w14:textId="77777777" w:rsidR="00CF627E" w:rsidRPr="0025290B" w:rsidRDefault="00CF627E" w:rsidP="009F393E">
            <w:pPr>
              <w:spacing w:before="80"/>
              <w:jc w:val="right"/>
              <w:rPr>
                <w:rFonts w:asciiTheme="minorEastAsia" w:hAnsiTheme="minorEastAsia"/>
                <w:color w:val="000000"/>
                <w:sz w:val="20"/>
              </w:rPr>
            </w:pPr>
            <w:r w:rsidRPr="0025290B">
              <w:rPr>
                <w:rFonts w:asciiTheme="minorEastAsia" w:hAnsiTheme="minorEastAsia" w:hint="eastAsia"/>
                <w:color w:val="000000"/>
                <w:sz w:val="20"/>
              </w:rPr>
              <w:t>1,142,941,767</w:t>
            </w:r>
          </w:p>
        </w:tc>
        <w:tc>
          <w:tcPr>
            <w:tcW w:w="2063" w:type="dxa"/>
            <w:gridSpan w:val="10"/>
            <w:tcBorders>
              <w:top w:val="nil"/>
              <w:left w:val="single" w:sz="4" w:space="0" w:color="auto"/>
              <w:bottom w:val="nil"/>
              <w:right w:val="single" w:sz="2" w:space="0" w:color="auto"/>
            </w:tcBorders>
            <w:shd w:val="clear" w:color="auto" w:fill="auto"/>
            <w:noWrap/>
            <w:vAlign w:val="center"/>
          </w:tcPr>
          <w:p w14:paraId="388D332C" w14:textId="77777777" w:rsidR="00CF627E" w:rsidRPr="00D10078" w:rsidRDefault="00CF627E" w:rsidP="009F393E">
            <w:pPr>
              <w:spacing w:before="80"/>
              <w:jc w:val="right"/>
              <w:rPr>
                <w:rFonts w:asciiTheme="majorEastAsia" w:eastAsiaTheme="majorEastAsia" w:hAnsiTheme="majorEastAsia"/>
                <w:color w:val="000000"/>
                <w:sz w:val="20"/>
              </w:rPr>
            </w:pPr>
            <w:r w:rsidRPr="00D10078">
              <w:rPr>
                <w:rFonts w:asciiTheme="majorEastAsia" w:eastAsiaTheme="majorEastAsia" w:hAnsiTheme="majorEastAsia" w:hint="eastAsia"/>
                <w:color w:val="000000"/>
                <w:sz w:val="20"/>
              </w:rPr>
              <w:t>－</w:t>
            </w:r>
          </w:p>
        </w:tc>
      </w:tr>
      <w:tr w:rsidR="00CF627E" w:rsidRPr="0049488D" w14:paraId="14550DC4"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80"/>
        </w:trPr>
        <w:tc>
          <w:tcPr>
            <w:tcW w:w="3749" w:type="dxa"/>
            <w:gridSpan w:val="4"/>
            <w:tcBorders>
              <w:top w:val="nil"/>
              <w:left w:val="nil"/>
              <w:right w:val="single" w:sz="4" w:space="0" w:color="auto"/>
            </w:tcBorders>
            <w:noWrap/>
            <w:vAlign w:val="center"/>
          </w:tcPr>
          <w:p w14:paraId="03984A15" w14:textId="77777777" w:rsidR="00CF627E" w:rsidRPr="009B553C" w:rsidRDefault="00CF627E" w:rsidP="00E37122">
            <w:pPr>
              <w:ind w:leftChars="115" w:left="276" w:rightChars="9" w:right="22"/>
              <w:rPr>
                <w:rFonts w:ascii="新細明體" w:eastAsia="標楷體" w:hAnsi="新細明體"/>
                <w:spacing w:val="-10"/>
                <w:sz w:val="20"/>
              </w:rPr>
            </w:pPr>
            <w:r w:rsidRPr="009B553C">
              <w:rPr>
                <w:rFonts w:ascii="新細明體" w:eastAsia="標楷體" w:hAnsi="新細明體" w:hint="eastAsia"/>
                <w:spacing w:val="-10"/>
                <w:sz w:val="20"/>
              </w:rPr>
              <w:t>新、泰塭仔圳地區（第二區）市地重劃計畫</w:t>
            </w:r>
          </w:p>
        </w:tc>
        <w:tc>
          <w:tcPr>
            <w:tcW w:w="2055" w:type="dxa"/>
            <w:gridSpan w:val="4"/>
            <w:tcBorders>
              <w:top w:val="nil"/>
              <w:left w:val="nil"/>
              <w:bottom w:val="nil"/>
              <w:right w:val="single" w:sz="4" w:space="0" w:color="auto"/>
            </w:tcBorders>
            <w:shd w:val="clear" w:color="auto" w:fill="auto"/>
            <w:noWrap/>
            <w:vAlign w:val="center"/>
          </w:tcPr>
          <w:p w14:paraId="045EBC15" w14:textId="77777777" w:rsidR="00CF627E" w:rsidRPr="0025290B" w:rsidRDefault="00CF627E" w:rsidP="009F393E">
            <w:pPr>
              <w:spacing w:before="80"/>
              <w:jc w:val="right"/>
              <w:rPr>
                <w:rFonts w:asciiTheme="majorEastAsia" w:eastAsiaTheme="majorEastAsia" w:hAnsiTheme="majorEastAsia"/>
                <w:color w:val="000000"/>
                <w:sz w:val="20"/>
              </w:rPr>
            </w:pPr>
            <w:r w:rsidRPr="0025290B">
              <w:rPr>
                <w:rFonts w:asciiTheme="majorEastAsia" w:eastAsiaTheme="majorEastAsia" w:hAnsiTheme="majorEastAsia" w:hint="eastAsia"/>
                <w:color w:val="000000"/>
                <w:sz w:val="20"/>
              </w:rPr>
              <w:t>5,609,481,594</w:t>
            </w:r>
          </w:p>
        </w:tc>
        <w:tc>
          <w:tcPr>
            <w:tcW w:w="2057" w:type="dxa"/>
            <w:gridSpan w:val="3"/>
            <w:tcBorders>
              <w:top w:val="nil"/>
              <w:left w:val="single" w:sz="4" w:space="0" w:color="auto"/>
              <w:bottom w:val="nil"/>
              <w:right w:val="single" w:sz="4" w:space="0" w:color="auto"/>
            </w:tcBorders>
            <w:shd w:val="clear" w:color="auto" w:fill="auto"/>
            <w:noWrap/>
            <w:vAlign w:val="center"/>
          </w:tcPr>
          <w:p w14:paraId="41622ACD" w14:textId="77777777" w:rsidR="00CF627E" w:rsidRPr="0025290B" w:rsidRDefault="00CF627E" w:rsidP="009F393E">
            <w:pPr>
              <w:spacing w:before="80"/>
              <w:jc w:val="right"/>
              <w:rPr>
                <w:rFonts w:asciiTheme="minorEastAsia" w:hAnsiTheme="minorEastAsia"/>
                <w:color w:val="000000"/>
                <w:sz w:val="20"/>
              </w:rPr>
            </w:pPr>
            <w:r w:rsidRPr="0025290B">
              <w:rPr>
                <w:rFonts w:asciiTheme="minorEastAsia" w:hAnsiTheme="minorEastAsia" w:hint="eastAsia"/>
                <w:color w:val="000000"/>
                <w:sz w:val="20"/>
              </w:rPr>
              <w:t>654,832,108</w:t>
            </w:r>
          </w:p>
        </w:tc>
        <w:tc>
          <w:tcPr>
            <w:tcW w:w="2063" w:type="dxa"/>
            <w:gridSpan w:val="10"/>
            <w:tcBorders>
              <w:top w:val="nil"/>
              <w:left w:val="single" w:sz="4" w:space="0" w:color="auto"/>
              <w:bottom w:val="nil"/>
              <w:right w:val="single" w:sz="2" w:space="0" w:color="auto"/>
            </w:tcBorders>
            <w:shd w:val="clear" w:color="auto" w:fill="auto"/>
            <w:noWrap/>
            <w:vAlign w:val="center"/>
          </w:tcPr>
          <w:p w14:paraId="6E10C4A6" w14:textId="77777777" w:rsidR="00CF627E" w:rsidRPr="00D10078" w:rsidRDefault="00CF627E" w:rsidP="009F393E">
            <w:pPr>
              <w:spacing w:before="80"/>
              <w:jc w:val="right"/>
              <w:rPr>
                <w:rFonts w:asciiTheme="majorEastAsia" w:eastAsiaTheme="majorEastAsia" w:hAnsiTheme="majorEastAsia"/>
                <w:color w:val="000000"/>
                <w:sz w:val="20"/>
              </w:rPr>
            </w:pPr>
            <w:r w:rsidRPr="00D10078">
              <w:rPr>
                <w:rFonts w:asciiTheme="majorEastAsia" w:eastAsiaTheme="majorEastAsia" w:hAnsiTheme="majorEastAsia" w:hint="eastAsia"/>
                <w:color w:val="000000"/>
                <w:sz w:val="20"/>
              </w:rPr>
              <w:t>－</w:t>
            </w:r>
          </w:p>
        </w:tc>
      </w:tr>
      <w:tr w:rsidR="00CF627E" w:rsidRPr="0049488D" w14:paraId="3038BB4C"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80"/>
        </w:trPr>
        <w:tc>
          <w:tcPr>
            <w:tcW w:w="3749" w:type="dxa"/>
            <w:gridSpan w:val="4"/>
            <w:tcBorders>
              <w:top w:val="nil"/>
              <w:left w:val="nil"/>
              <w:bottom w:val="nil"/>
              <w:right w:val="single" w:sz="4" w:space="0" w:color="auto"/>
            </w:tcBorders>
            <w:noWrap/>
            <w:vAlign w:val="center"/>
          </w:tcPr>
          <w:p w14:paraId="1DFDDC9D" w14:textId="18E92FEA" w:rsidR="00CF627E" w:rsidRPr="007C1CEE" w:rsidRDefault="00510549" w:rsidP="00E37122">
            <w:pPr>
              <w:ind w:leftChars="115" w:left="276" w:rightChars="9" w:right="22"/>
              <w:jc w:val="distribute"/>
              <w:rPr>
                <w:rFonts w:ascii="標楷體" w:eastAsia="標楷體" w:hAnsi="標楷體"/>
                <w:b/>
                <w:bCs/>
                <w:sz w:val="20"/>
              </w:rPr>
            </w:pPr>
            <w:r w:rsidRPr="003A6E4B">
              <w:rPr>
                <w:rFonts w:ascii="新細明體" w:eastAsia="標楷體" w:hAnsi="新細明體" w:hint="eastAsia"/>
                <w:spacing w:val="-16"/>
                <w:sz w:val="20"/>
              </w:rPr>
              <w:t>林口工一市地重劃計畫</w:t>
            </w:r>
          </w:p>
        </w:tc>
        <w:tc>
          <w:tcPr>
            <w:tcW w:w="2055" w:type="dxa"/>
            <w:gridSpan w:val="4"/>
            <w:tcBorders>
              <w:top w:val="nil"/>
              <w:left w:val="nil"/>
              <w:bottom w:val="nil"/>
              <w:right w:val="single" w:sz="4" w:space="0" w:color="auto"/>
            </w:tcBorders>
            <w:shd w:val="clear" w:color="auto" w:fill="auto"/>
            <w:noWrap/>
            <w:vAlign w:val="center"/>
          </w:tcPr>
          <w:p w14:paraId="2F0546A8" w14:textId="77777777" w:rsidR="00CF627E" w:rsidRPr="0025290B" w:rsidRDefault="00CF627E" w:rsidP="009F393E">
            <w:pPr>
              <w:jc w:val="right"/>
              <w:rPr>
                <w:rFonts w:asciiTheme="majorEastAsia" w:eastAsiaTheme="majorEastAsia" w:hAnsiTheme="majorEastAsia"/>
              </w:rPr>
            </w:pPr>
            <w:r>
              <w:rPr>
                <w:rFonts w:ascii="新細明體" w:hAnsi="新細明體"/>
                <w:color w:val="000000"/>
                <w:sz w:val="20"/>
              </w:rPr>
              <w:t>1,370,067,099</w:t>
            </w:r>
          </w:p>
        </w:tc>
        <w:tc>
          <w:tcPr>
            <w:tcW w:w="2057" w:type="dxa"/>
            <w:gridSpan w:val="3"/>
            <w:tcBorders>
              <w:top w:val="nil"/>
              <w:left w:val="single" w:sz="4" w:space="0" w:color="auto"/>
              <w:bottom w:val="nil"/>
              <w:right w:val="single" w:sz="4" w:space="0" w:color="auto"/>
            </w:tcBorders>
            <w:shd w:val="clear" w:color="auto" w:fill="auto"/>
            <w:noWrap/>
            <w:vAlign w:val="center"/>
          </w:tcPr>
          <w:p w14:paraId="787469C7" w14:textId="77777777" w:rsidR="00CF627E" w:rsidRPr="00E11E9F" w:rsidRDefault="00CF627E" w:rsidP="009F393E">
            <w:pPr>
              <w:jc w:val="right"/>
              <w:rPr>
                <w:rFonts w:asciiTheme="minorEastAsia" w:hAnsiTheme="minorEastAsia"/>
                <w:noProof/>
                <w:sz w:val="20"/>
              </w:rPr>
            </w:pPr>
            <w:r w:rsidRPr="00E11E9F">
              <w:rPr>
                <w:rFonts w:ascii="新細明體" w:hAnsi="新細明體" w:hint="eastAsia"/>
                <w:sz w:val="20"/>
              </w:rPr>
              <w:t>－</w:t>
            </w:r>
          </w:p>
        </w:tc>
        <w:tc>
          <w:tcPr>
            <w:tcW w:w="2063" w:type="dxa"/>
            <w:gridSpan w:val="10"/>
            <w:tcBorders>
              <w:top w:val="nil"/>
              <w:left w:val="single" w:sz="4" w:space="0" w:color="auto"/>
              <w:right w:val="single" w:sz="2" w:space="0" w:color="auto"/>
            </w:tcBorders>
            <w:shd w:val="clear" w:color="auto" w:fill="auto"/>
            <w:noWrap/>
            <w:vAlign w:val="center"/>
          </w:tcPr>
          <w:p w14:paraId="250AF3D3" w14:textId="77777777" w:rsidR="00CF627E" w:rsidRPr="00D10078" w:rsidRDefault="00CF627E" w:rsidP="009F393E">
            <w:pPr>
              <w:jc w:val="right"/>
              <w:rPr>
                <w:rFonts w:asciiTheme="majorEastAsia" w:eastAsiaTheme="majorEastAsia" w:hAnsiTheme="majorEastAsia"/>
                <w:b/>
                <w:noProof/>
                <w:sz w:val="20"/>
              </w:rPr>
            </w:pPr>
            <w:r>
              <w:rPr>
                <w:rFonts w:ascii="新細明體" w:hAnsi="新細明體"/>
                <w:color w:val="000000"/>
                <w:sz w:val="20"/>
              </w:rPr>
              <w:t>1,370,067,099</w:t>
            </w:r>
          </w:p>
        </w:tc>
      </w:tr>
      <w:tr w:rsidR="00CF627E" w:rsidRPr="0049488D" w14:paraId="7DCB21E4"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80"/>
        </w:trPr>
        <w:tc>
          <w:tcPr>
            <w:tcW w:w="3749" w:type="dxa"/>
            <w:gridSpan w:val="4"/>
            <w:tcBorders>
              <w:top w:val="nil"/>
              <w:left w:val="nil"/>
              <w:right w:val="single" w:sz="4" w:space="0" w:color="auto"/>
            </w:tcBorders>
            <w:noWrap/>
            <w:vAlign w:val="center"/>
          </w:tcPr>
          <w:p w14:paraId="0B761DB1" w14:textId="7A74D5DD" w:rsidR="00CF627E" w:rsidRPr="00E70941" w:rsidRDefault="00CF627E" w:rsidP="00EC1154">
            <w:pPr>
              <w:ind w:leftChars="115" w:left="276" w:rightChars="9" w:right="22"/>
              <w:rPr>
                <w:rFonts w:ascii="標楷體" w:eastAsia="標楷體" w:hAnsi="標楷體"/>
                <w:spacing w:val="-2"/>
                <w:sz w:val="20"/>
              </w:rPr>
            </w:pPr>
            <w:r w:rsidRPr="00E70941">
              <w:rPr>
                <w:rFonts w:ascii="標楷體" w:eastAsia="標楷體" w:hAnsi="標楷體" w:hint="eastAsia"/>
                <w:spacing w:val="-2"/>
                <w:sz w:val="20"/>
              </w:rPr>
              <w:t>新店十四張</w:t>
            </w:r>
            <w:r w:rsidR="00E70941" w:rsidRPr="00E70941">
              <w:rPr>
                <w:rFonts w:ascii="標楷體" w:eastAsia="標楷體" w:hAnsi="標楷體" w:hint="eastAsia"/>
                <w:spacing w:val="-2"/>
                <w:sz w:val="20"/>
              </w:rPr>
              <w:t>（</w:t>
            </w:r>
            <w:r w:rsidRPr="00E70941">
              <w:rPr>
                <w:rFonts w:ascii="標楷體" w:eastAsia="標楷體" w:hAnsi="標楷體" w:hint="eastAsia"/>
                <w:spacing w:val="-2"/>
                <w:sz w:val="20"/>
              </w:rPr>
              <w:t>B單元）地區區段徵收計畫</w:t>
            </w:r>
          </w:p>
        </w:tc>
        <w:tc>
          <w:tcPr>
            <w:tcW w:w="2055" w:type="dxa"/>
            <w:gridSpan w:val="4"/>
            <w:tcBorders>
              <w:top w:val="nil"/>
              <w:left w:val="nil"/>
              <w:right w:val="single" w:sz="4" w:space="0" w:color="auto"/>
            </w:tcBorders>
            <w:shd w:val="clear" w:color="auto" w:fill="auto"/>
            <w:noWrap/>
            <w:vAlign w:val="center"/>
          </w:tcPr>
          <w:p w14:paraId="4D5DC2ED" w14:textId="77777777" w:rsidR="00CF627E" w:rsidRPr="00E11E9F" w:rsidRDefault="00CF627E" w:rsidP="009F393E">
            <w:pPr>
              <w:jc w:val="right"/>
              <w:rPr>
                <w:rFonts w:asciiTheme="majorEastAsia" w:eastAsiaTheme="majorEastAsia" w:hAnsiTheme="majorEastAsia"/>
                <w:color w:val="000000"/>
                <w:sz w:val="20"/>
              </w:rPr>
            </w:pPr>
            <w:r w:rsidRPr="00E11E9F">
              <w:rPr>
                <w:rFonts w:ascii="新細明體" w:hAnsi="新細明體" w:hint="eastAsia"/>
                <w:sz w:val="20"/>
              </w:rPr>
              <w:t>－</w:t>
            </w:r>
          </w:p>
        </w:tc>
        <w:tc>
          <w:tcPr>
            <w:tcW w:w="2057" w:type="dxa"/>
            <w:gridSpan w:val="3"/>
            <w:tcBorders>
              <w:top w:val="nil"/>
              <w:left w:val="single" w:sz="4" w:space="0" w:color="auto"/>
              <w:right w:val="single" w:sz="4" w:space="0" w:color="auto"/>
            </w:tcBorders>
            <w:shd w:val="clear" w:color="auto" w:fill="auto"/>
            <w:noWrap/>
            <w:vAlign w:val="center"/>
          </w:tcPr>
          <w:p w14:paraId="210BDDB5" w14:textId="77777777" w:rsidR="00CF627E" w:rsidRPr="0025290B" w:rsidRDefault="00CF627E" w:rsidP="009F393E">
            <w:pPr>
              <w:jc w:val="right"/>
              <w:rPr>
                <w:rFonts w:asciiTheme="minorEastAsia" w:hAnsiTheme="minorEastAsia"/>
                <w:color w:val="000000"/>
                <w:sz w:val="20"/>
              </w:rPr>
            </w:pPr>
            <w:r w:rsidRPr="009D4432">
              <w:rPr>
                <w:rFonts w:ascii="新細明體" w:hAnsi="新細明體"/>
                <w:color w:val="000000"/>
                <w:sz w:val="20"/>
              </w:rPr>
              <w:t>4,442,733,437</w:t>
            </w:r>
          </w:p>
        </w:tc>
        <w:tc>
          <w:tcPr>
            <w:tcW w:w="2063" w:type="dxa"/>
            <w:gridSpan w:val="10"/>
            <w:tcBorders>
              <w:top w:val="nil"/>
              <w:left w:val="single" w:sz="4" w:space="0" w:color="auto"/>
              <w:right w:val="single" w:sz="2" w:space="0" w:color="auto"/>
            </w:tcBorders>
            <w:shd w:val="clear" w:color="auto" w:fill="auto"/>
            <w:noWrap/>
            <w:vAlign w:val="center"/>
          </w:tcPr>
          <w:p w14:paraId="5F4539E6" w14:textId="77777777" w:rsidR="00CF627E" w:rsidRPr="00E11E9F" w:rsidRDefault="00CF627E" w:rsidP="009F393E">
            <w:pPr>
              <w:jc w:val="right"/>
              <w:rPr>
                <w:rFonts w:asciiTheme="majorEastAsia" w:eastAsiaTheme="majorEastAsia" w:hAnsiTheme="majorEastAsia"/>
                <w:color w:val="000000"/>
                <w:sz w:val="20"/>
              </w:rPr>
            </w:pPr>
            <w:r w:rsidRPr="00E11E9F">
              <w:rPr>
                <w:rFonts w:ascii="新細明體" w:hAnsi="新細明體" w:hint="eastAsia"/>
                <w:sz w:val="20"/>
              </w:rPr>
              <w:t>－</w:t>
            </w:r>
          </w:p>
        </w:tc>
      </w:tr>
      <w:tr w:rsidR="00CF627E" w:rsidRPr="0049488D" w14:paraId="34FE585E"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680"/>
        </w:trPr>
        <w:tc>
          <w:tcPr>
            <w:tcW w:w="3749" w:type="dxa"/>
            <w:gridSpan w:val="4"/>
            <w:tcBorders>
              <w:top w:val="nil"/>
              <w:left w:val="nil"/>
              <w:right w:val="single" w:sz="4" w:space="0" w:color="auto"/>
            </w:tcBorders>
            <w:noWrap/>
          </w:tcPr>
          <w:p w14:paraId="74E012E6" w14:textId="43ABB6C6" w:rsidR="00CF627E" w:rsidRPr="00270393" w:rsidRDefault="004B61E2" w:rsidP="004E3EE9">
            <w:pPr>
              <w:spacing w:before="80"/>
              <w:ind w:leftChars="27" w:left="65" w:rightChars="-2" w:right="-5" w:firstLineChars="108" w:firstLine="181"/>
              <w:jc w:val="distribute"/>
              <w:rPr>
                <w:rFonts w:ascii="標楷體" w:eastAsia="標楷體" w:hAnsi="標楷體"/>
                <w:spacing w:val="-16"/>
                <w:sz w:val="20"/>
              </w:rPr>
            </w:pPr>
            <w:r w:rsidRPr="004B61E2">
              <w:rPr>
                <w:rFonts w:ascii="標楷體" w:eastAsia="標楷體" w:hAnsi="標楷體" w:hint="eastAsia"/>
                <w:spacing w:val="-16"/>
                <w:sz w:val="20"/>
              </w:rPr>
              <w:t>新店安坑輕軌K8站周邊地區（J單元）</w:t>
            </w:r>
          </w:p>
          <w:p w14:paraId="5341F11F" w14:textId="76178114" w:rsidR="00CF627E" w:rsidRPr="00270393" w:rsidRDefault="00EC1154" w:rsidP="00F202F5">
            <w:pPr>
              <w:spacing w:before="80"/>
              <w:ind w:leftChars="111" w:left="279" w:rightChars="25" w:right="60" w:hangingChars="8" w:hanging="13"/>
              <w:jc w:val="distribute"/>
              <w:rPr>
                <w:rFonts w:ascii="標楷體" w:eastAsia="標楷體" w:hAnsi="標楷體"/>
                <w:spacing w:val="-16"/>
                <w:sz w:val="20"/>
              </w:rPr>
            </w:pPr>
            <w:r w:rsidRPr="00EC1154">
              <w:rPr>
                <w:rFonts w:ascii="標楷體" w:eastAsia="標楷體" w:hAnsi="標楷體" w:hint="eastAsia"/>
                <w:spacing w:val="-16"/>
                <w:sz w:val="20"/>
              </w:rPr>
              <w:t>區段徵收計畫</w:t>
            </w:r>
          </w:p>
        </w:tc>
        <w:tc>
          <w:tcPr>
            <w:tcW w:w="2055" w:type="dxa"/>
            <w:gridSpan w:val="4"/>
            <w:tcBorders>
              <w:top w:val="nil"/>
              <w:left w:val="nil"/>
              <w:right w:val="single" w:sz="4" w:space="0" w:color="auto"/>
            </w:tcBorders>
            <w:shd w:val="clear" w:color="auto" w:fill="auto"/>
            <w:noWrap/>
            <w:vAlign w:val="center"/>
          </w:tcPr>
          <w:p w14:paraId="23CC1DF0"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057" w:type="dxa"/>
            <w:gridSpan w:val="3"/>
            <w:tcBorders>
              <w:top w:val="nil"/>
              <w:left w:val="single" w:sz="4" w:space="0" w:color="auto"/>
              <w:right w:val="single" w:sz="4" w:space="0" w:color="auto"/>
            </w:tcBorders>
            <w:shd w:val="clear" w:color="auto" w:fill="auto"/>
            <w:noWrap/>
            <w:vAlign w:val="center"/>
          </w:tcPr>
          <w:p w14:paraId="68A53456" w14:textId="77777777" w:rsidR="00CF627E" w:rsidRPr="000A78A1" w:rsidRDefault="00CF627E" w:rsidP="009F393E">
            <w:pPr>
              <w:jc w:val="right"/>
              <w:rPr>
                <w:rFonts w:ascii="新細明體" w:hAnsi="新細明體"/>
                <w:color w:val="000000"/>
                <w:sz w:val="20"/>
              </w:rPr>
            </w:pPr>
            <w:r w:rsidRPr="000A78A1">
              <w:rPr>
                <w:rFonts w:ascii="新細明體" w:hAnsi="新細明體" w:hint="eastAsia"/>
                <w:color w:val="000000"/>
                <w:sz w:val="20"/>
              </w:rPr>
              <w:t>1</w:t>
            </w:r>
            <w:r w:rsidRPr="000A78A1">
              <w:rPr>
                <w:rFonts w:ascii="新細明體" w:hAnsi="新細明體"/>
                <w:color w:val="000000"/>
                <w:sz w:val="20"/>
              </w:rPr>
              <w:t>17,055,949</w:t>
            </w:r>
          </w:p>
        </w:tc>
        <w:tc>
          <w:tcPr>
            <w:tcW w:w="2063" w:type="dxa"/>
            <w:gridSpan w:val="10"/>
            <w:tcBorders>
              <w:top w:val="nil"/>
              <w:left w:val="single" w:sz="4" w:space="0" w:color="auto"/>
              <w:right w:val="single" w:sz="2" w:space="0" w:color="auto"/>
            </w:tcBorders>
            <w:shd w:val="clear" w:color="auto" w:fill="auto"/>
            <w:noWrap/>
            <w:vAlign w:val="center"/>
          </w:tcPr>
          <w:p w14:paraId="24D5B145"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r>
      <w:tr w:rsidR="00CF627E" w:rsidRPr="0049488D" w14:paraId="1CFED488" w14:textId="77777777" w:rsidTr="00755586">
        <w:tblPrEx>
          <w:tblCellMar>
            <w:left w:w="28" w:type="dxa"/>
            <w:right w:w="28" w:type="dxa"/>
          </w:tblCellMar>
          <w:tblLook w:val="04A0" w:firstRow="1" w:lastRow="0" w:firstColumn="1" w:lastColumn="0" w:noHBand="0" w:noVBand="1"/>
        </w:tblPrEx>
        <w:trPr>
          <w:gridBefore w:val="2"/>
          <w:gridAfter w:val="1"/>
          <w:wBefore w:w="26" w:type="dxa"/>
          <w:wAfter w:w="2250" w:type="dxa"/>
          <w:trHeight w:val="874"/>
        </w:trPr>
        <w:tc>
          <w:tcPr>
            <w:tcW w:w="3749" w:type="dxa"/>
            <w:gridSpan w:val="4"/>
            <w:tcBorders>
              <w:left w:val="nil"/>
              <w:bottom w:val="single" w:sz="8" w:space="0" w:color="auto"/>
              <w:right w:val="single" w:sz="4" w:space="0" w:color="auto"/>
            </w:tcBorders>
            <w:noWrap/>
            <w:vAlign w:val="center"/>
          </w:tcPr>
          <w:p w14:paraId="1C90DFBF" w14:textId="7FDDA46A" w:rsidR="00CF627E" w:rsidRPr="00074795" w:rsidRDefault="002F2ACC" w:rsidP="00F202F5">
            <w:pPr>
              <w:ind w:leftChars="92" w:left="221" w:rightChars="21" w:right="50" w:firstLineChars="11" w:firstLine="18"/>
              <w:jc w:val="distribute"/>
              <w:rPr>
                <w:rFonts w:ascii="新細明體" w:eastAsia="標楷體" w:hAnsi="新細明體"/>
                <w:spacing w:val="-16"/>
                <w:sz w:val="20"/>
              </w:rPr>
            </w:pPr>
            <w:r>
              <w:rPr>
                <w:rFonts w:ascii="新細明體" w:eastAsia="標楷體" w:hAnsi="新細明體" w:hint="eastAsia"/>
                <w:spacing w:val="-16"/>
                <w:sz w:val="20"/>
              </w:rPr>
              <w:t>中和秀朗橋北側區段徵收</w:t>
            </w:r>
            <w:r w:rsidRPr="003A6E4B">
              <w:rPr>
                <w:rFonts w:ascii="新細明體" w:eastAsia="標楷體" w:hAnsi="新細明體" w:hint="eastAsia"/>
                <w:spacing w:val="-16"/>
                <w:sz w:val="20"/>
              </w:rPr>
              <w:t>計畫</w:t>
            </w:r>
          </w:p>
        </w:tc>
        <w:tc>
          <w:tcPr>
            <w:tcW w:w="2055" w:type="dxa"/>
            <w:gridSpan w:val="4"/>
            <w:tcBorders>
              <w:left w:val="single" w:sz="4" w:space="0" w:color="auto"/>
              <w:bottom w:val="single" w:sz="8" w:space="0" w:color="auto"/>
              <w:right w:val="single" w:sz="4" w:space="0" w:color="auto"/>
            </w:tcBorders>
            <w:shd w:val="clear" w:color="auto" w:fill="auto"/>
            <w:noWrap/>
            <w:vAlign w:val="center"/>
          </w:tcPr>
          <w:p w14:paraId="7CE474CE" w14:textId="77777777" w:rsidR="00CF627E" w:rsidRPr="0025290B" w:rsidRDefault="00CF627E" w:rsidP="009F393E">
            <w:pPr>
              <w:jc w:val="right"/>
              <w:rPr>
                <w:rFonts w:asciiTheme="majorEastAsia" w:eastAsiaTheme="majorEastAsia" w:hAnsiTheme="majorEastAsia"/>
                <w:noProof/>
                <w:sz w:val="20"/>
              </w:rPr>
            </w:pPr>
            <w:r w:rsidRPr="00013959">
              <w:rPr>
                <w:rFonts w:ascii="新細明體" w:hAnsi="新細明體" w:hint="eastAsia"/>
                <w:color w:val="000000"/>
                <w:sz w:val="20"/>
              </w:rPr>
              <w:t>1</w:t>
            </w:r>
            <w:r w:rsidRPr="00013959">
              <w:rPr>
                <w:rFonts w:ascii="新細明體" w:hAnsi="新細明體"/>
                <w:color w:val="000000"/>
                <w:sz w:val="20"/>
              </w:rPr>
              <w:t>,067,123,866</w:t>
            </w:r>
          </w:p>
        </w:tc>
        <w:tc>
          <w:tcPr>
            <w:tcW w:w="2057" w:type="dxa"/>
            <w:gridSpan w:val="3"/>
            <w:tcBorders>
              <w:left w:val="single" w:sz="4" w:space="0" w:color="auto"/>
              <w:bottom w:val="single" w:sz="8" w:space="0" w:color="auto"/>
              <w:right w:val="single" w:sz="4" w:space="0" w:color="auto"/>
            </w:tcBorders>
            <w:shd w:val="clear" w:color="auto" w:fill="auto"/>
            <w:noWrap/>
            <w:vAlign w:val="center"/>
          </w:tcPr>
          <w:p w14:paraId="6361FB8B" w14:textId="77777777" w:rsidR="00CF627E" w:rsidRPr="0025290B" w:rsidRDefault="00CF627E" w:rsidP="009F393E">
            <w:pPr>
              <w:jc w:val="right"/>
              <w:rPr>
                <w:rFonts w:asciiTheme="minorEastAsia" w:hAnsiTheme="minorEastAsia"/>
                <w:noProof/>
                <w:sz w:val="20"/>
              </w:rPr>
            </w:pPr>
            <w:r w:rsidRPr="00013959">
              <w:rPr>
                <w:rFonts w:ascii="新細明體" w:hAnsi="新細明體" w:hint="eastAsia"/>
                <w:color w:val="000000"/>
                <w:sz w:val="20"/>
              </w:rPr>
              <w:t>9</w:t>
            </w:r>
            <w:r w:rsidRPr="00013959">
              <w:rPr>
                <w:rFonts w:ascii="新細明體" w:hAnsi="新細明體"/>
                <w:color w:val="000000"/>
                <w:sz w:val="20"/>
              </w:rPr>
              <w:t>4,543,031</w:t>
            </w:r>
          </w:p>
        </w:tc>
        <w:tc>
          <w:tcPr>
            <w:tcW w:w="2063" w:type="dxa"/>
            <w:gridSpan w:val="10"/>
            <w:tcBorders>
              <w:left w:val="single" w:sz="4" w:space="0" w:color="auto"/>
              <w:bottom w:val="single" w:sz="8" w:space="0" w:color="auto"/>
              <w:right w:val="single" w:sz="2" w:space="0" w:color="auto"/>
            </w:tcBorders>
            <w:shd w:val="clear" w:color="auto" w:fill="auto"/>
            <w:noWrap/>
            <w:vAlign w:val="center"/>
          </w:tcPr>
          <w:p w14:paraId="40FBF550" w14:textId="77777777" w:rsidR="00CF627E" w:rsidRPr="00E11E9F" w:rsidRDefault="00CF627E" w:rsidP="009F393E">
            <w:pPr>
              <w:jc w:val="right"/>
              <w:rPr>
                <w:rFonts w:asciiTheme="majorEastAsia" w:eastAsiaTheme="majorEastAsia" w:hAnsiTheme="majorEastAsia"/>
                <w:noProof/>
                <w:sz w:val="20"/>
              </w:rPr>
            </w:pPr>
            <w:r w:rsidRPr="00E11E9F">
              <w:rPr>
                <w:rFonts w:ascii="新細明體" w:hAnsi="新細明體" w:hint="eastAsia"/>
                <w:sz w:val="20"/>
              </w:rPr>
              <w:t>－</w:t>
            </w:r>
          </w:p>
        </w:tc>
      </w:tr>
      <w:tr w:rsidR="00034326" w:rsidRPr="0049488D" w14:paraId="63C7B7A5" w14:textId="77777777" w:rsidTr="00F420B1">
        <w:tblPrEx>
          <w:tblLook w:val="04A0" w:firstRow="1" w:lastRow="0" w:firstColumn="1" w:lastColumn="0" w:noHBand="0" w:noVBand="1"/>
        </w:tblPrEx>
        <w:trPr>
          <w:gridAfter w:val="4"/>
          <w:wAfter w:w="2297" w:type="dxa"/>
          <w:trHeight w:hRule="exact" w:val="73"/>
        </w:trPr>
        <w:tc>
          <w:tcPr>
            <w:tcW w:w="9903" w:type="dxa"/>
            <w:gridSpan w:val="20"/>
            <w:noWrap/>
          </w:tcPr>
          <w:p w14:paraId="6A2D37EF" w14:textId="77777777" w:rsidR="00034326" w:rsidRPr="0049488D" w:rsidRDefault="00034326" w:rsidP="006B551F">
            <w:pPr>
              <w:widowControl/>
              <w:jc w:val="both"/>
              <w:rPr>
                <w:rFonts w:ascii="新細明體" w:eastAsia="標楷體" w:hAnsi="新細明體" w:cs="新細明體"/>
                <w:b/>
                <w:bCs/>
                <w:kern w:val="0"/>
                <w:sz w:val="32"/>
                <w:szCs w:val="32"/>
                <w:u w:val="single"/>
              </w:rPr>
            </w:pPr>
          </w:p>
        </w:tc>
      </w:tr>
      <w:tr w:rsidR="00034326" w:rsidRPr="0049488D" w14:paraId="60BD671C" w14:textId="77777777" w:rsidTr="001E1452">
        <w:tblPrEx>
          <w:tblLook w:val="04A0" w:firstRow="1" w:lastRow="0" w:firstColumn="1" w:lastColumn="0" w:noHBand="0" w:noVBand="1"/>
        </w:tblPrEx>
        <w:trPr>
          <w:gridAfter w:val="4"/>
          <w:wAfter w:w="2297" w:type="dxa"/>
          <w:trHeight w:hRule="exact" w:val="397"/>
        </w:trPr>
        <w:tc>
          <w:tcPr>
            <w:tcW w:w="9903" w:type="dxa"/>
            <w:gridSpan w:val="20"/>
            <w:noWrap/>
            <w:hideMark/>
          </w:tcPr>
          <w:p w14:paraId="7FDD1D63" w14:textId="77777777" w:rsidR="00034326" w:rsidRPr="007B2660" w:rsidRDefault="00034326" w:rsidP="006B551F">
            <w:pPr>
              <w:widowControl/>
              <w:jc w:val="both"/>
              <w:rPr>
                <w:rFonts w:ascii="標楷體" w:eastAsia="標楷體" w:hAnsi="新細明體" w:cs="新細明體"/>
                <w:b/>
                <w:bCs/>
                <w:kern w:val="0"/>
                <w:sz w:val="32"/>
                <w:szCs w:val="32"/>
                <w:u w:val="single"/>
              </w:rPr>
            </w:pPr>
            <w:r w:rsidRPr="007B2660">
              <w:rPr>
                <w:rFonts w:ascii="標楷體" w:eastAsia="標楷體" w:hAnsi="新細明體" w:cs="新細明體" w:hint="eastAsia"/>
                <w:b/>
                <w:bCs/>
                <w:kern w:val="0"/>
                <w:sz w:val="32"/>
                <w:szCs w:val="32"/>
                <w:u w:val="single"/>
              </w:rPr>
              <w:lastRenderedPageBreak/>
              <w:t>舉借與償還明細表</w:t>
            </w:r>
          </w:p>
        </w:tc>
      </w:tr>
      <w:tr w:rsidR="00034326" w:rsidRPr="0049488D" w14:paraId="6C8A4ED2" w14:textId="77777777" w:rsidTr="001E1452">
        <w:tblPrEx>
          <w:tblLook w:val="04A0" w:firstRow="1" w:lastRow="0" w:firstColumn="1" w:lastColumn="0" w:noHBand="0" w:noVBand="1"/>
        </w:tblPrEx>
        <w:trPr>
          <w:gridAfter w:val="4"/>
          <w:wAfter w:w="2297" w:type="dxa"/>
          <w:trHeight w:hRule="exact" w:val="340"/>
        </w:trPr>
        <w:tc>
          <w:tcPr>
            <w:tcW w:w="8165" w:type="dxa"/>
            <w:gridSpan w:val="16"/>
            <w:tcBorders>
              <w:top w:val="nil"/>
              <w:left w:val="nil"/>
              <w:bottom w:val="single" w:sz="8" w:space="0" w:color="auto"/>
              <w:right w:val="nil"/>
            </w:tcBorders>
            <w:noWrap/>
            <w:vAlign w:val="bottom"/>
            <w:hideMark/>
          </w:tcPr>
          <w:p w14:paraId="5D2978A8" w14:textId="36D945D5" w:rsidR="00034326" w:rsidRPr="0049488D" w:rsidRDefault="00034326" w:rsidP="00AF1753">
            <w:pPr>
              <w:widowControl/>
              <w:jc w:val="both"/>
              <w:rPr>
                <w:rFonts w:ascii="標楷體" w:eastAsia="標楷體" w:hAnsi="標楷體" w:cs="新細明體"/>
                <w:b/>
                <w:bCs/>
                <w:noProof/>
                <w:kern w:val="0"/>
                <w:sz w:val="20"/>
                <w:u w:val="single"/>
              </w:rPr>
            </w:pPr>
            <w:r>
              <w:rPr>
                <w:rFonts w:ascii="標楷體" w:eastAsia="標楷體" w:hAnsi="標楷體" w:cs="新細明體" w:hint="eastAsia"/>
                <w:bCs/>
                <w:kern w:val="0"/>
                <w:szCs w:val="24"/>
              </w:rPr>
              <w:t>11</w:t>
            </w:r>
            <w:r w:rsidR="00FA0852">
              <w:rPr>
                <w:rFonts w:ascii="標楷體" w:eastAsia="標楷體" w:hAnsi="標楷體" w:cs="新細明體" w:hint="eastAsia"/>
                <w:bCs/>
                <w:kern w:val="0"/>
                <w:szCs w:val="24"/>
              </w:rPr>
              <w:t>3</w:t>
            </w:r>
            <w:r w:rsidRPr="0049488D">
              <w:rPr>
                <w:rFonts w:ascii="標楷體" w:eastAsia="標楷體" w:hAnsi="標楷體" w:cs="新細明體" w:hint="eastAsia"/>
                <w:bCs/>
                <w:kern w:val="0"/>
                <w:szCs w:val="24"/>
              </w:rPr>
              <w:t>年度</w:t>
            </w:r>
          </w:p>
        </w:tc>
        <w:tc>
          <w:tcPr>
            <w:tcW w:w="1738" w:type="dxa"/>
            <w:gridSpan w:val="4"/>
            <w:tcBorders>
              <w:top w:val="nil"/>
              <w:left w:val="nil"/>
              <w:bottom w:val="single" w:sz="8" w:space="0" w:color="auto"/>
              <w:right w:val="nil"/>
            </w:tcBorders>
            <w:vAlign w:val="bottom"/>
            <w:hideMark/>
          </w:tcPr>
          <w:p w14:paraId="1B06BCEB" w14:textId="77777777" w:rsidR="00034326" w:rsidRPr="0049488D" w:rsidRDefault="00034326" w:rsidP="008340DC">
            <w:pPr>
              <w:widowControl/>
              <w:jc w:val="right"/>
              <w:rPr>
                <w:rFonts w:ascii="新細明體" w:eastAsia="標楷體" w:hAnsi="新細明體" w:cs="新細明體"/>
                <w:b/>
                <w:bCs/>
                <w:noProof/>
                <w:kern w:val="0"/>
                <w:sz w:val="20"/>
                <w:u w:val="single"/>
              </w:rPr>
            </w:pPr>
            <w:r w:rsidRPr="0049488D">
              <w:rPr>
                <w:rFonts w:ascii="新細明體" w:eastAsia="標楷體" w:hAnsi="新細明體" w:hint="eastAsia"/>
                <w:sz w:val="20"/>
              </w:rPr>
              <w:t>單位：新臺幣元</w:t>
            </w:r>
          </w:p>
        </w:tc>
      </w:tr>
      <w:tr w:rsidR="00CF627E" w:rsidRPr="0049488D" w14:paraId="5D2F5D13" w14:textId="77777777" w:rsidTr="001E1452">
        <w:tblPrEx>
          <w:tblLook w:val="04A0" w:firstRow="1" w:lastRow="0" w:firstColumn="1" w:lastColumn="0" w:noHBand="0" w:noVBand="1"/>
        </w:tblPrEx>
        <w:trPr>
          <w:gridAfter w:val="3"/>
          <w:wAfter w:w="2285" w:type="dxa"/>
          <w:trHeight w:hRule="exact" w:val="284"/>
        </w:trPr>
        <w:tc>
          <w:tcPr>
            <w:tcW w:w="4550" w:type="dxa"/>
            <w:gridSpan w:val="8"/>
            <w:tcBorders>
              <w:top w:val="single" w:sz="8" w:space="0" w:color="auto"/>
              <w:left w:val="nil"/>
              <w:bottom w:val="single" w:sz="4" w:space="0" w:color="auto"/>
              <w:right w:val="single" w:sz="4" w:space="0" w:color="auto"/>
            </w:tcBorders>
            <w:noWrap/>
            <w:vAlign w:val="center"/>
            <w:hideMark/>
          </w:tcPr>
          <w:p w14:paraId="46F9EF81" w14:textId="77777777" w:rsidR="00CF627E" w:rsidRPr="0049488D" w:rsidRDefault="00CF627E" w:rsidP="002F2ACC">
            <w:pPr>
              <w:widowControl/>
              <w:ind w:leftChars="10" w:left="24" w:rightChars="10" w:right="24"/>
              <w:jc w:val="distribute"/>
              <w:rPr>
                <w:rFonts w:ascii="新細明體" w:eastAsia="標楷體" w:hAnsi="新細明體" w:cs="新細明體"/>
                <w:spacing w:val="2"/>
                <w:kern w:val="0"/>
                <w:sz w:val="20"/>
              </w:rPr>
            </w:pPr>
            <w:r w:rsidRPr="00E221CA">
              <w:rPr>
                <w:rFonts w:ascii="標楷體" w:eastAsia="標楷體" w:hAnsi="標楷體" w:cs="新細明體" w:hint="eastAsia"/>
                <w:kern w:val="0"/>
                <w:sz w:val="20"/>
              </w:rPr>
              <w:t>1</w:t>
            </w:r>
            <w:r w:rsidRPr="00E221CA">
              <w:rPr>
                <w:rFonts w:ascii="標楷體" w:eastAsia="標楷體" w:hAnsi="標楷體" w:cs="新細明體"/>
                <w:kern w:val="0"/>
                <w:sz w:val="20"/>
              </w:rPr>
              <w:t>1</w:t>
            </w:r>
            <w:r>
              <w:rPr>
                <w:rFonts w:ascii="標楷體" w:eastAsia="標楷體" w:hAnsi="標楷體" w:cs="新細明體"/>
                <w:kern w:val="0"/>
                <w:sz w:val="20"/>
              </w:rPr>
              <w:t>3</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度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調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數</w:t>
            </w:r>
          </w:p>
        </w:tc>
        <w:tc>
          <w:tcPr>
            <w:tcW w:w="2141" w:type="dxa"/>
            <w:gridSpan w:val="4"/>
            <w:vMerge w:val="restart"/>
            <w:tcBorders>
              <w:top w:val="single" w:sz="8" w:space="0" w:color="auto"/>
              <w:left w:val="nil"/>
              <w:bottom w:val="single" w:sz="8" w:space="0" w:color="auto"/>
              <w:right w:val="single" w:sz="4" w:space="0" w:color="auto"/>
            </w:tcBorders>
            <w:vAlign w:val="center"/>
            <w:hideMark/>
          </w:tcPr>
          <w:p w14:paraId="7D65F93B" w14:textId="77777777" w:rsidR="00CF627E" w:rsidRPr="0049488D" w:rsidRDefault="00CF627E" w:rsidP="002F2ACC">
            <w:pPr>
              <w:ind w:leftChars="10" w:left="24" w:rightChars="10" w:right="24"/>
              <w:jc w:val="distribute"/>
              <w:rPr>
                <w:rFonts w:ascii="新細明體" w:eastAsia="標楷體" w:hAnsi="新細明體"/>
                <w:kern w:val="0"/>
                <w:sz w:val="20"/>
              </w:rPr>
            </w:pPr>
            <w:r w:rsidRPr="0049488D">
              <w:rPr>
                <w:rFonts w:ascii="新細明體" w:eastAsia="標楷體" w:hAnsi="新細明體" w:hint="eastAsia"/>
                <w:kern w:val="0"/>
                <w:sz w:val="20"/>
              </w:rPr>
              <w:t>截</w:t>
            </w:r>
            <w:r w:rsidRPr="00FF73F7">
              <w:rPr>
                <w:rFonts w:ascii="標楷體" w:eastAsia="標楷體" w:hAnsi="標楷體" w:hint="eastAsia"/>
                <w:kern w:val="0"/>
                <w:sz w:val="20"/>
              </w:rPr>
              <w:t>至1</w:t>
            </w:r>
            <w:r>
              <w:rPr>
                <w:rFonts w:ascii="標楷體" w:eastAsia="標楷體" w:hAnsi="標楷體" w:hint="eastAsia"/>
                <w:kern w:val="0"/>
                <w:sz w:val="20"/>
              </w:rPr>
              <w:t>1</w:t>
            </w:r>
            <w:r>
              <w:rPr>
                <w:rFonts w:ascii="標楷體" w:eastAsia="標楷體" w:hAnsi="標楷體"/>
                <w:kern w:val="0"/>
                <w:sz w:val="20"/>
              </w:rPr>
              <w:t>3</w:t>
            </w:r>
            <w:r w:rsidRPr="00FF73F7">
              <w:rPr>
                <w:rFonts w:ascii="標楷體" w:eastAsia="標楷體" w:hAnsi="標楷體" w:hint="eastAsia"/>
                <w:kern w:val="0"/>
                <w:sz w:val="20"/>
              </w:rPr>
              <w:t>年度</w:t>
            </w:r>
            <w:r w:rsidRPr="0049488D">
              <w:rPr>
                <w:rFonts w:ascii="新細明體" w:eastAsia="標楷體" w:hAnsi="新細明體" w:hint="eastAsia"/>
                <w:kern w:val="0"/>
                <w:sz w:val="20"/>
              </w:rPr>
              <w:t>終了</w:t>
            </w:r>
          </w:p>
          <w:p w14:paraId="4C1756AD" w14:textId="77777777" w:rsidR="00CF627E" w:rsidRPr="0049488D" w:rsidRDefault="00CF627E" w:rsidP="009F393E">
            <w:pPr>
              <w:ind w:leftChars="10" w:left="24" w:rightChars="10" w:right="24"/>
              <w:jc w:val="distribute"/>
              <w:rPr>
                <w:rFonts w:ascii="新細明體" w:eastAsia="標楷體" w:hAnsi="新細明體" w:cs="新細明體"/>
                <w:spacing w:val="2"/>
                <w:kern w:val="0"/>
                <w:sz w:val="20"/>
              </w:rPr>
            </w:pPr>
            <w:r w:rsidRPr="0049488D">
              <w:rPr>
                <w:rFonts w:ascii="新細明體" w:eastAsia="標楷體" w:hAnsi="新細明體" w:hint="eastAsia"/>
                <w:kern w:val="0"/>
                <w:sz w:val="20"/>
              </w:rPr>
              <w:t>借款餘額</w:t>
            </w:r>
          </w:p>
        </w:tc>
        <w:tc>
          <w:tcPr>
            <w:tcW w:w="3224" w:type="dxa"/>
            <w:gridSpan w:val="9"/>
            <w:tcBorders>
              <w:top w:val="single" w:sz="8" w:space="0" w:color="auto"/>
              <w:left w:val="nil"/>
              <w:bottom w:val="single" w:sz="4" w:space="0" w:color="auto"/>
              <w:right w:val="nil"/>
            </w:tcBorders>
            <w:noWrap/>
            <w:vAlign w:val="center"/>
            <w:hideMark/>
          </w:tcPr>
          <w:p w14:paraId="366509A2" w14:textId="77777777" w:rsidR="00CF627E" w:rsidRPr="0049488D" w:rsidRDefault="00CF627E" w:rsidP="009F393E">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債務性質</w:t>
            </w:r>
          </w:p>
        </w:tc>
      </w:tr>
      <w:tr w:rsidR="00CF627E" w:rsidRPr="0049488D" w14:paraId="654F153F" w14:textId="77777777" w:rsidTr="001E1452">
        <w:tblPrEx>
          <w:tblLook w:val="04A0" w:firstRow="1" w:lastRow="0" w:firstColumn="1" w:lastColumn="0" w:noHBand="0" w:noVBand="1"/>
        </w:tblPrEx>
        <w:trPr>
          <w:gridAfter w:val="3"/>
          <w:wAfter w:w="2285" w:type="dxa"/>
          <w:trHeight w:hRule="exact" w:val="284"/>
        </w:trPr>
        <w:tc>
          <w:tcPr>
            <w:tcW w:w="2271" w:type="dxa"/>
            <w:gridSpan w:val="3"/>
            <w:tcBorders>
              <w:top w:val="single" w:sz="4" w:space="0" w:color="auto"/>
              <w:left w:val="nil"/>
              <w:bottom w:val="single" w:sz="8" w:space="0" w:color="auto"/>
              <w:right w:val="single" w:sz="4" w:space="0" w:color="auto"/>
            </w:tcBorders>
            <w:vAlign w:val="center"/>
            <w:hideMark/>
          </w:tcPr>
          <w:p w14:paraId="7D1277D7" w14:textId="77777777" w:rsidR="00CF627E" w:rsidRPr="0049488D" w:rsidRDefault="00CF627E" w:rsidP="009F393E">
            <w:pPr>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增加</w:t>
            </w:r>
          </w:p>
        </w:tc>
        <w:tc>
          <w:tcPr>
            <w:tcW w:w="2279" w:type="dxa"/>
            <w:gridSpan w:val="5"/>
            <w:tcBorders>
              <w:top w:val="single" w:sz="4" w:space="0" w:color="auto"/>
              <w:left w:val="nil"/>
              <w:bottom w:val="single" w:sz="8" w:space="0" w:color="auto"/>
              <w:right w:val="single" w:sz="4" w:space="0" w:color="auto"/>
            </w:tcBorders>
            <w:noWrap/>
            <w:vAlign w:val="center"/>
            <w:hideMark/>
          </w:tcPr>
          <w:p w14:paraId="488C806C" w14:textId="77777777" w:rsidR="00CF627E" w:rsidRPr="0049488D" w:rsidRDefault="00CF627E" w:rsidP="009F393E">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減少</w:t>
            </w:r>
          </w:p>
        </w:tc>
        <w:tc>
          <w:tcPr>
            <w:tcW w:w="2141" w:type="dxa"/>
            <w:gridSpan w:val="4"/>
            <w:vMerge/>
            <w:tcBorders>
              <w:top w:val="single" w:sz="8" w:space="0" w:color="auto"/>
              <w:left w:val="nil"/>
              <w:bottom w:val="single" w:sz="8" w:space="0" w:color="auto"/>
              <w:right w:val="single" w:sz="4" w:space="0" w:color="auto"/>
            </w:tcBorders>
            <w:vAlign w:val="center"/>
            <w:hideMark/>
          </w:tcPr>
          <w:p w14:paraId="512778E3" w14:textId="77777777" w:rsidR="00CF627E" w:rsidRPr="0049488D" w:rsidRDefault="00CF627E" w:rsidP="009F393E">
            <w:pPr>
              <w:widowControl/>
              <w:rPr>
                <w:rFonts w:ascii="新細明體" w:eastAsia="標楷體" w:hAnsi="新細明體" w:cs="新細明體"/>
                <w:spacing w:val="2"/>
                <w:kern w:val="0"/>
                <w:sz w:val="20"/>
              </w:rPr>
            </w:pPr>
          </w:p>
        </w:tc>
        <w:tc>
          <w:tcPr>
            <w:tcW w:w="1643" w:type="dxa"/>
            <w:gridSpan w:val="6"/>
            <w:tcBorders>
              <w:top w:val="single" w:sz="4" w:space="0" w:color="auto"/>
              <w:left w:val="nil"/>
              <w:bottom w:val="single" w:sz="8" w:space="0" w:color="auto"/>
              <w:right w:val="single" w:sz="4" w:space="0" w:color="auto"/>
            </w:tcBorders>
            <w:noWrap/>
            <w:vAlign w:val="center"/>
            <w:hideMark/>
          </w:tcPr>
          <w:p w14:paraId="72558B81" w14:textId="77777777" w:rsidR="00CF627E" w:rsidRPr="0049488D" w:rsidRDefault="00CF627E" w:rsidP="009F393E">
            <w:pPr>
              <w:widowControl/>
              <w:ind w:leftChars="10" w:left="24" w:rightChars="10" w:right="24"/>
              <w:jc w:val="distribute"/>
              <w:rPr>
                <w:rFonts w:ascii="新細明體" w:eastAsia="標楷體" w:hAnsi="新細明體" w:cs="新細明體"/>
                <w:kern w:val="0"/>
                <w:sz w:val="20"/>
              </w:rPr>
            </w:pPr>
            <w:r w:rsidRPr="0049488D">
              <w:rPr>
                <w:rFonts w:ascii="新細明體" w:eastAsia="標楷體" w:hAnsi="新細明體" w:cs="新細明體" w:hint="eastAsia"/>
                <w:kern w:val="0"/>
                <w:sz w:val="20"/>
              </w:rPr>
              <w:t>自償性債務</w:t>
            </w:r>
          </w:p>
        </w:tc>
        <w:tc>
          <w:tcPr>
            <w:tcW w:w="1581" w:type="dxa"/>
            <w:gridSpan w:val="3"/>
            <w:tcBorders>
              <w:top w:val="single" w:sz="4" w:space="0" w:color="auto"/>
              <w:left w:val="nil"/>
              <w:bottom w:val="single" w:sz="8" w:space="0" w:color="auto"/>
              <w:right w:val="nil"/>
            </w:tcBorders>
            <w:noWrap/>
            <w:vAlign w:val="center"/>
            <w:hideMark/>
          </w:tcPr>
          <w:p w14:paraId="56D5DB68" w14:textId="77777777" w:rsidR="00CF627E" w:rsidRPr="0049488D" w:rsidRDefault="00CF627E" w:rsidP="009F393E">
            <w:pPr>
              <w:widowControl/>
              <w:ind w:leftChars="10" w:left="24" w:rightChars="10" w:right="24"/>
              <w:jc w:val="distribute"/>
              <w:rPr>
                <w:rFonts w:ascii="新細明體" w:eastAsia="標楷體" w:hAnsi="新細明體" w:cs="新細明體"/>
                <w:spacing w:val="-4"/>
                <w:kern w:val="0"/>
                <w:sz w:val="20"/>
              </w:rPr>
            </w:pPr>
            <w:r w:rsidRPr="0049488D">
              <w:rPr>
                <w:rFonts w:ascii="新細明體" w:eastAsia="標楷體" w:hAnsi="新細明體" w:cs="新細明體" w:hint="eastAsia"/>
                <w:spacing w:val="-4"/>
                <w:kern w:val="0"/>
                <w:sz w:val="20"/>
              </w:rPr>
              <w:t>非自償性債務</w:t>
            </w:r>
          </w:p>
        </w:tc>
      </w:tr>
      <w:tr w:rsidR="00CF627E" w:rsidRPr="0049488D" w14:paraId="6E80C46B" w14:textId="77777777" w:rsidTr="001E1452">
        <w:tblPrEx>
          <w:tblLook w:val="04A0" w:firstRow="1" w:lastRow="0" w:firstColumn="1" w:lastColumn="0" w:noHBand="0" w:noVBand="1"/>
        </w:tblPrEx>
        <w:trPr>
          <w:gridAfter w:val="3"/>
          <w:wAfter w:w="2285" w:type="dxa"/>
          <w:trHeight w:val="737"/>
        </w:trPr>
        <w:tc>
          <w:tcPr>
            <w:tcW w:w="2271" w:type="dxa"/>
            <w:gridSpan w:val="3"/>
            <w:tcBorders>
              <w:top w:val="single" w:sz="8" w:space="0" w:color="auto"/>
              <w:left w:val="nil"/>
              <w:bottom w:val="nil"/>
              <w:right w:val="single" w:sz="4" w:space="0" w:color="auto"/>
            </w:tcBorders>
            <w:noWrap/>
            <w:vAlign w:val="center"/>
            <w:hideMark/>
          </w:tcPr>
          <w:p w14:paraId="25EF0461"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single" w:sz="8" w:space="0" w:color="auto"/>
              <w:left w:val="nil"/>
              <w:bottom w:val="nil"/>
              <w:right w:val="single" w:sz="4" w:space="0" w:color="auto"/>
            </w:tcBorders>
            <w:noWrap/>
            <w:vAlign w:val="center"/>
            <w:hideMark/>
          </w:tcPr>
          <w:p w14:paraId="5D87C5B1"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single" w:sz="8" w:space="0" w:color="auto"/>
              <w:left w:val="nil"/>
              <w:bottom w:val="nil"/>
              <w:right w:val="single" w:sz="4" w:space="0" w:color="auto"/>
            </w:tcBorders>
            <w:shd w:val="clear" w:color="auto" w:fill="auto"/>
            <w:vAlign w:val="center"/>
            <w:hideMark/>
          </w:tcPr>
          <w:p w14:paraId="3CB809F1"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13</w:t>
            </w:r>
            <w:r>
              <w:rPr>
                <w:rFonts w:asciiTheme="majorEastAsia" w:eastAsiaTheme="majorEastAsia" w:hAnsiTheme="majorEastAsia"/>
                <w:b/>
                <w:bCs/>
                <w:color w:val="000000"/>
                <w:sz w:val="20"/>
              </w:rPr>
              <w:t>5,585,917,571</w:t>
            </w:r>
          </w:p>
        </w:tc>
        <w:tc>
          <w:tcPr>
            <w:tcW w:w="1643" w:type="dxa"/>
            <w:gridSpan w:val="6"/>
            <w:tcBorders>
              <w:top w:val="single" w:sz="8" w:space="0" w:color="auto"/>
              <w:left w:val="single" w:sz="4" w:space="0" w:color="auto"/>
              <w:bottom w:val="nil"/>
              <w:right w:val="single" w:sz="4" w:space="0" w:color="auto"/>
            </w:tcBorders>
            <w:shd w:val="clear" w:color="auto" w:fill="auto"/>
            <w:noWrap/>
            <w:vAlign w:val="center"/>
            <w:hideMark/>
          </w:tcPr>
          <w:p w14:paraId="7B6238F1"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13</w:t>
            </w:r>
            <w:r>
              <w:rPr>
                <w:rFonts w:asciiTheme="majorEastAsia" w:eastAsiaTheme="majorEastAsia" w:hAnsiTheme="majorEastAsia"/>
                <w:b/>
                <w:bCs/>
                <w:color w:val="000000"/>
                <w:sz w:val="20"/>
              </w:rPr>
              <w:t>5,585</w:t>
            </w:r>
            <w:r w:rsidRPr="00D10078">
              <w:rPr>
                <w:rFonts w:asciiTheme="majorEastAsia" w:eastAsiaTheme="majorEastAsia" w:hAnsiTheme="majorEastAsia" w:hint="eastAsia"/>
                <w:b/>
                <w:bCs/>
                <w:color w:val="000000"/>
                <w:sz w:val="20"/>
              </w:rPr>
              <w:t>,917,571</w:t>
            </w:r>
          </w:p>
        </w:tc>
        <w:tc>
          <w:tcPr>
            <w:tcW w:w="1581" w:type="dxa"/>
            <w:gridSpan w:val="3"/>
            <w:tcBorders>
              <w:top w:val="single" w:sz="8" w:space="0" w:color="auto"/>
              <w:left w:val="single" w:sz="4" w:space="0" w:color="auto"/>
              <w:bottom w:val="nil"/>
              <w:right w:val="nil"/>
            </w:tcBorders>
            <w:noWrap/>
            <w:vAlign w:val="center"/>
            <w:hideMark/>
          </w:tcPr>
          <w:p w14:paraId="022F5FF4"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r>
      <w:tr w:rsidR="00CF627E" w:rsidRPr="0049488D" w14:paraId="1D5CF245"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5CFC203A"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nil"/>
              <w:left w:val="nil"/>
              <w:right w:val="single" w:sz="4" w:space="0" w:color="auto"/>
            </w:tcBorders>
            <w:noWrap/>
            <w:vAlign w:val="center"/>
            <w:hideMark/>
          </w:tcPr>
          <w:p w14:paraId="4F6D3C71"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nil"/>
              <w:left w:val="nil"/>
              <w:bottom w:val="nil"/>
              <w:right w:val="single" w:sz="4" w:space="0" w:color="auto"/>
            </w:tcBorders>
            <w:shd w:val="clear" w:color="auto" w:fill="auto"/>
            <w:vAlign w:val="center"/>
            <w:hideMark/>
          </w:tcPr>
          <w:p w14:paraId="2CB4A00E"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119,940,914,619</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286D0D3B"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119,940,914,619</w:t>
            </w:r>
          </w:p>
        </w:tc>
        <w:tc>
          <w:tcPr>
            <w:tcW w:w="1581" w:type="dxa"/>
            <w:gridSpan w:val="3"/>
            <w:tcBorders>
              <w:left w:val="single" w:sz="4" w:space="0" w:color="auto"/>
            </w:tcBorders>
            <w:noWrap/>
            <w:vAlign w:val="center"/>
            <w:hideMark/>
          </w:tcPr>
          <w:p w14:paraId="7AA16998"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r>
      <w:tr w:rsidR="00CF627E" w:rsidRPr="0049488D" w14:paraId="4B60566C" w14:textId="77777777" w:rsidTr="001E1452">
        <w:tblPrEx>
          <w:tblLook w:val="04A0" w:firstRow="1" w:lastRow="0" w:firstColumn="1" w:lastColumn="0" w:noHBand="0" w:noVBand="1"/>
        </w:tblPrEx>
        <w:trPr>
          <w:trHeight w:val="624"/>
        </w:trPr>
        <w:tc>
          <w:tcPr>
            <w:tcW w:w="2271" w:type="dxa"/>
            <w:gridSpan w:val="3"/>
            <w:tcBorders>
              <w:top w:val="nil"/>
              <w:left w:val="nil"/>
              <w:bottom w:val="nil"/>
              <w:right w:val="single" w:sz="4" w:space="0" w:color="auto"/>
            </w:tcBorders>
            <w:noWrap/>
            <w:vAlign w:val="center"/>
            <w:hideMark/>
          </w:tcPr>
          <w:p w14:paraId="11C6F2E6"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279" w:type="dxa"/>
            <w:gridSpan w:val="5"/>
            <w:tcBorders>
              <w:top w:val="nil"/>
              <w:left w:val="nil"/>
              <w:bottom w:val="nil"/>
              <w:right w:val="single" w:sz="4" w:space="0" w:color="auto"/>
            </w:tcBorders>
            <w:noWrap/>
            <w:vAlign w:val="center"/>
            <w:hideMark/>
          </w:tcPr>
          <w:p w14:paraId="18610D04"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141" w:type="dxa"/>
            <w:gridSpan w:val="4"/>
            <w:tcBorders>
              <w:top w:val="nil"/>
              <w:left w:val="single" w:sz="4" w:space="0" w:color="auto"/>
              <w:bottom w:val="nil"/>
              <w:right w:val="single" w:sz="4" w:space="0" w:color="auto"/>
            </w:tcBorders>
            <w:shd w:val="clear" w:color="auto" w:fill="auto"/>
            <w:vAlign w:val="center"/>
            <w:hideMark/>
          </w:tcPr>
          <w:p w14:paraId="5E3D136A"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15,153,437,511</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681EB5DA" w14:textId="77777777" w:rsidR="00CF627E" w:rsidRPr="00D10078" w:rsidRDefault="00CF627E" w:rsidP="009F393E">
            <w:pPr>
              <w:jc w:val="right"/>
              <w:rPr>
                <w:rFonts w:asciiTheme="majorEastAsia" w:eastAsiaTheme="majorEastAsia" w:hAnsiTheme="majorEastAsia"/>
                <w:b/>
                <w:noProof/>
                <w:sz w:val="20"/>
              </w:rPr>
            </w:pPr>
            <w:r w:rsidRPr="00D10078">
              <w:rPr>
                <w:rFonts w:asciiTheme="majorEastAsia" w:eastAsiaTheme="majorEastAsia" w:hAnsiTheme="majorEastAsia" w:hint="eastAsia"/>
                <w:b/>
                <w:bCs/>
                <w:color w:val="000000"/>
                <w:sz w:val="20"/>
              </w:rPr>
              <w:t>15,153,437,511</w:t>
            </w:r>
          </w:p>
        </w:tc>
        <w:tc>
          <w:tcPr>
            <w:tcW w:w="1581" w:type="dxa"/>
            <w:gridSpan w:val="3"/>
            <w:tcBorders>
              <w:left w:val="single" w:sz="4" w:space="0" w:color="auto"/>
            </w:tcBorders>
            <w:noWrap/>
            <w:vAlign w:val="center"/>
            <w:hideMark/>
          </w:tcPr>
          <w:p w14:paraId="7D335F0F" w14:textId="77777777" w:rsidR="00CF627E" w:rsidRPr="00796477" w:rsidRDefault="00CF627E" w:rsidP="009F393E">
            <w:pPr>
              <w:jc w:val="right"/>
              <w:rPr>
                <w:rFonts w:ascii="新細明體" w:hAnsi="新細明體" w:cs="新細明體"/>
                <w:b/>
                <w:bCs/>
                <w:sz w:val="20"/>
              </w:rPr>
            </w:pPr>
            <w:r w:rsidRPr="00796477">
              <w:rPr>
                <w:rFonts w:ascii="新細明體" w:hAnsi="新細明體" w:hint="eastAsia"/>
                <w:b/>
                <w:bCs/>
                <w:sz w:val="20"/>
              </w:rPr>
              <w:t>－</w:t>
            </w:r>
          </w:p>
        </w:tc>
        <w:tc>
          <w:tcPr>
            <w:tcW w:w="2285" w:type="dxa"/>
            <w:gridSpan w:val="3"/>
            <w:vAlign w:val="center"/>
          </w:tcPr>
          <w:p w14:paraId="36D2ADBF" w14:textId="77777777" w:rsidR="00CF627E" w:rsidRPr="004F1DEB" w:rsidRDefault="00CF627E" w:rsidP="009F393E">
            <w:pPr>
              <w:jc w:val="right"/>
              <w:rPr>
                <w:rFonts w:ascii="新細明體" w:hAnsi="新細明體" w:cs="新細明體"/>
                <w:b/>
                <w:bCs/>
                <w:sz w:val="20"/>
              </w:rPr>
            </w:pPr>
            <w:r w:rsidRPr="004F1DEB">
              <w:rPr>
                <w:rFonts w:ascii="新細明體" w:hAnsi="新細明體" w:hint="eastAsia"/>
                <w:b/>
                <w:bCs/>
                <w:sz w:val="20"/>
              </w:rPr>
              <w:t>－</w:t>
            </w:r>
          </w:p>
        </w:tc>
      </w:tr>
      <w:tr w:rsidR="00CF627E" w:rsidRPr="00105C54" w14:paraId="27B63890"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49E04580" w14:textId="77777777" w:rsidR="00CF627E" w:rsidRPr="00796477" w:rsidRDefault="00CF627E" w:rsidP="009F393E">
            <w:pPr>
              <w:jc w:val="right"/>
              <w:rPr>
                <w:rFonts w:ascii="新細明體" w:hAnsi="新細明體"/>
                <w:bCs/>
                <w:sz w:val="20"/>
              </w:rPr>
            </w:pPr>
            <w:r w:rsidRPr="00796477">
              <w:rPr>
                <w:rFonts w:ascii="新細明體" w:hAnsi="新細明體" w:hint="eastAsia"/>
                <w:bCs/>
                <w:sz w:val="20"/>
              </w:rPr>
              <w:t>－</w:t>
            </w:r>
          </w:p>
        </w:tc>
        <w:tc>
          <w:tcPr>
            <w:tcW w:w="2279" w:type="dxa"/>
            <w:gridSpan w:val="5"/>
            <w:tcBorders>
              <w:top w:val="nil"/>
              <w:left w:val="nil"/>
              <w:bottom w:val="nil"/>
              <w:right w:val="single" w:sz="4" w:space="0" w:color="auto"/>
            </w:tcBorders>
            <w:noWrap/>
            <w:vAlign w:val="center"/>
            <w:hideMark/>
          </w:tcPr>
          <w:p w14:paraId="3BD7184A" w14:textId="77777777" w:rsidR="00CF627E" w:rsidRPr="00796477" w:rsidRDefault="00CF627E" w:rsidP="009F393E">
            <w:pPr>
              <w:jc w:val="right"/>
              <w:rPr>
                <w:rFonts w:ascii="新細明體" w:hAnsi="新細明體"/>
                <w:bCs/>
                <w:sz w:val="20"/>
              </w:rPr>
            </w:pPr>
            <w:r w:rsidRPr="00796477">
              <w:rPr>
                <w:rFonts w:ascii="新細明體" w:hAnsi="新細明體" w:hint="eastAsia"/>
                <w:bCs/>
                <w:sz w:val="20"/>
              </w:rPr>
              <w:t>－</w:t>
            </w:r>
          </w:p>
        </w:tc>
        <w:tc>
          <w:tcPr>
            <w:tcW w:w="2141" w:type="dxa"/>
            <w:gridSpan w:val="4"/>
            <w:tcBorders>
              <w:top w:val="nil"/>
              <w:left w:val="nil"/>
              <w:bottom w:val="nil"/>
              <w:right w:val="single" w:sz="4" w:space="0" w:color="auto"/>
            </w:tcBorders>
            <w:shd w:val="clear" w:color="auto" w:fill="auto"/>
            <w:vAlign w:val="center"/>
            <w:hideMark/>
          </w:tcPr>
          <w:p w14:paraId="45CBB216"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2,148,392,928</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327BE2B7"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2,148,392,928</w:t>
            </w:r>
          </w:p>
        </w:tc>
        <w:tc>
          <w:tcPr>
            <w:tcW w:w="1581" w:type="dxa"/>
            <w:gridSpan w:val="3"/>
            <w:tcBorders>
              <w:left w:val="single" w:sz="4" w:space="0" w:color="auto"/>
            </w:tcBorders>
            <w:noWrap/>
            <w:vAlign w:val="center"/>
            <w:hideMark/>
          </w:tcPr>
          <w:p w14:paraId="55B54F76" w14:textId="77777777" w:rsidR="00CF627E" w:rsidRPr="00796477" w:rsidRDefault="00CF627E" w:rsidP="009F393E">
            <w:pPr>
              <w:jc w:val="right"/>
              <w:rPr>
                <w:rFonts w:ascii="新細明體" w:hAnsi="新細明體"/>
                <w:bCs/>
                <w:sz w:val="20"/>
              </w:rPr>
            </w:pPr>
            <w:r w:rsidRPr="00796477">
              <w:rPr>
                <w:rFonts w:ascii="新細明體" w:hAnsi="新細明體" w:hint="eastAsia"/>
                <w:bCs/>
                <w:sz w:val="20"/>
              </w:rPr>
              <w:t>－</w:t>
            </w:r>
          </w:p>
        </w:tc>
      </w:tr>
      <w:tr w:rsidR="00CF627E" w:rsidRPr="0049488D" w14:paraId="2CC36670"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14A4A5DC"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0B7BAF95"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230BA59F"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753,830,324</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10DD8AF9"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753,830,324</w:t>
            </w:r>
          </w:p>
        </w:tc>
        <w:tc>
          <w:tcPr>
            <w:tcW w:w="1581" w:type="dxa"/>
            <w:gridSpan w:val="3"/>
            <w:tcBorders>
              <w:left w:val="single" w:sz="4" w:space="0" w:color="auto"/>
            </w:tcBorders>
            <w:noWrap/>
            <w:vAlign w:val="center"/>
            <w:hideMark/>
          </w:tcPr>
          <w:p w14:paraId="1E292D81"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49488D" w14:paraId="61B4443E"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tcPr>
          <w:p w14:paraId="5F3D8F7B"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57B655BF"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09046817"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288,598,520</w:t>
            </w:r>
          </w:p>
        </w:tc>
        <w:tc>
          <w:tcPr>
            <w:tcW w:w="1643" w:type="dxa"/>
            <w:gridSpan w:val="6"/>
            <w:tcBorders>
              <w:top w:val="nil"/>
              <w:left w:val="single" w:sz="4" w:space="0" w:color="auto"/>
              <w:bottom w:val="nil"/>
              <w:right w:val="single" w:sz="4" w:space="0" w:color="auto"/>
            </w:tcBorders>
            <w:shd w:val="clear" w:color="auto" w:fill="auto"/>
            <w:noWrap/>
            <w:vAlign w:val="center"/>
          </w:tcPr>
          <w:p w14:paraId="0919FCD2"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288,598,520</w:t>
            </w:r>
          </w:p>
        </w:tc>
        <w:tc>
          <w:tcPr>
            <w:tcW w:w="1581" w:type="dxa"/>
            <w:gridSpan w:val="3"/>
            <w:tcBorders>
              <w:left w:val="single" w:sz="4" w:space="0" w:color="auto"/>
            </w:tcBorders>
            <w:noWrap/>
            <w:vAlign w:val="center"/>
          </w:tcPr>
          <w:p w14:paraId="4504BC30"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49488D" w14:paraId="0AA596F3"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5BAAF150"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47F86E64"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20AFD47D"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477,607,609</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147770F1"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477,607,609</w:t>
            </w:r>
          </w:p>
        </w:tc>
        <w:tc>
          <w:tcPr>
            <w:tcW w:w="1581" w:type="dxa"/>
            <w:gridSpan w:val="3"/>
            <w:tcBorders>
              <w:left w:val="single" w:sz="4" w:space="0" w:color="auto"/>
            </w:tcBorders>
            <w:noWrap/>
            <w:vAlign w:val="center"/>
            <w:hideMark/>
          </w:tcPr>
          <w:p w14:paraId="45348380"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49488D" w14:paraId="0A953672"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0D9CACC4"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4E9C8F6D"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67373996"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2,819,968,488</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4CA92C66"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2,819,968,488</w:t>
            </w:r>
          </w:p>
        </w:tc>
        <w:tc>
          <w:tcPr>
            <w:tcW w:w="1581" w:type="dxa"/>
            <w:gridSpan w:val="3"/>
            <w:tcBorders>
              <w:left w:val="single" w:sz="4" w:space="0" w:color="auto"/>
            </w:tcBorders>
            <w:noWrap/>
            <w:vAlign w:val="center"/>
            <w:hideMark/>
          </w:tcPr>
          <w:p w14:paraId="11191708"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49488D" w14:paraId="579A7444"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19567128"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243FD8C9"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406C54E9"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1,022,586,891</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170249D6"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1,022,586,891</w:t>
            </w:r>
          </w:p>
        </w:tc>
        <w:tc>
          <w:tcPr>
            <w:tcW w:w="1581" w:type="dxa"/>
            <w:gridSpan w:val="3"/>
            <w:tcBorders>
              <w:left w:val="single" w:sz="4" w:space="0" w:color="auto"/>
            </w:tcBorders>
            <w:noWrap/>
            <w:vAlign w:val="center"/>
            <w:hideMark/>
          </w:tcPr>
          <w:p w14:paraId="4DD74C64"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49488D" w14:paraId="414722C5"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5B6B29AC"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392A8493"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2F2CD41E"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4,020,175,408</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65D25F22"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4,020,175,408</w:t>
            </w:r>
          </w:p>
        </w:tc>
        <w:tc>
          <w:tcPr>
            <w:tcW w:w="1581" w:type="dxa"/>
            <w:gridSpan w:val="3"/>
            <w:tcBorders>
              <w:left w:val="single" w:sz="4" w:space="0" w:color="auto"/>
            </w:tcBorders>
            <w:noWrap/>
            <w:vAlign w:val="center"/>
            <w:hideMark/>
          </w:tcPr>
          <w:p w14:paraId="52988C31" w14:textId="77777777" w:rsidR="00CF627E" w:rsidRPr="00796477" w:rsidRDefault="00CF627E" w:rsidP="009F393E">
            <w:pPr>
              <w:spacing w:line="240" w:lineRule="exact"/>
              <w:jc w:val="right"/>
              <w:rPr>
                <w:rFonts w:ascii="新細明體" w:hAnsi="新細明體"/>
                <w:sz w:val="20"/>
              </w:rPr>
            </w:pPr>
            <w:r w:rsidRPr="00796477">
              <w:rPr>
                <w:rFonts w:ascii="新細明體" w:hAnsi="新細明體" w:hint="eastAsia"/>
                <w:sz w:val="20"/>
              </w:rPr>
              <w:t>－</w:t>
            </w:r>
          </w:p>
        </w:tc>
      </w:tr>
      <w:tr w:rsidR="00CF627E" w:rsidRPr="0049488D" w14:paraId="21E848D2"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610DB9C7"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669CFBCE"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hideMark/>
          </w:tcPr>
          <w:p w14:paraId="2F74F8FC"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512,124,720</w:t>
            </w:r>
          </w:p>
        </w:tc>
        <w:tc>
          <w:tcPr>
            <w:tcW w:w="1643" w:type="dxa"/>
            <w:gridSpan w:val="6"/>
            <w:tcBorders>
              <w:top w:val="nil"/>
              <w:left w:val="single" w:sz="4" w:space="0" w:color="auto"/>
              <w:bottom w:val="nil"/>
              <w:right w:val="single" w:sz="4" w:space="0" w:color="auto"/>
            </w:tcBorders>
            <w:shd w:val="clear" w:color="auto" w:fill="auto"/>
            <w:noWrap/>
            <w:vAlign w:val="center"/>
            <w:hideMark/>
          </w:tcPr>
          <w:p w14:paraId="3580ABA5"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512,124,720</w:t>
            </w:r>
          </w:p>
        </w:tc>
        <w:tc>
          <w:tcPr>
            <w:tcW w:w="1581" w:type="dxa"/>
            <w:gridSpan w:val="3"/>
            <w:tcBorders>
              <w:left w:val="single" w:sz="4" w:space="0" w:color="auto"/>
            </w:tcBorders>
            <w:noWrap/>
            <w:vAlign w:val="center"/>
            <w:hideMark/>
          </w:tcPr>
          <w:p w14:paraId="2445B973" w14:textId="77777777" w:rsidR="00CF627E" w:rsidRPr="00796477" w:rsidRDefault="00CF627E" w:rsidP="009F393E">
            <w:pPr>
              <w:spacing w:line="240" w:lineRule="exact"/>
              <w:jc w:val="right"/>
              <w:rPr>
                <w:rFonts w:ascii="新細明體" w:hAnsi="新細明體"/>
                <w:sz w:val="20"/>
              </w:rPr>
            </w:pPr>
            <w:r w:rsidRPr="00796477">
              <w:rPr>
                <w:rFonts w:ascii="新細明體" w:hAnsi="新細明體" w:hint="eastAsia"/>
                <w:sz w:val="20"/>
              </w:rPr>
              <w:t>－</w:t>
            </w:r>
          </w:p>
        </w:tc>
      </w:tr>
      <w:tr w:rsidR="00CF627E" w:rsidRPr="0049488D" w14:paraId="5A46ADF8"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hideMark/>
          </w:tcPr>
          <w:p w14:paraId="673E642C" w14:textId="77777777" w:rsidR="00CF627E" w:rsidRPr="00796477" w:rsidRDefault="00CF627E" w:rsidP="009F393E">
            <w:pPr>
              <w:spacing w:before="80"/>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hideMark/>
          </w:tcPr>
          <w:p w14:paraId="5F95DB8D" w14:textId="77777777" w:rsidR="00CF627E" w:rsidRPr="00796477" w:rsidRDefault="00CF627E" w:rsidP="009F393E">
            <w:pPr>
              <w:spacing w:before="80"/>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13149BD3" w14:textId="77777777" w:rsidR="00CF627E" w:rsidRPr="00D10078" w:rsidRDefault="00CF627E" w:rsidP="009F393E">
            <w:pPr>
              <w:spacing w:before="80"/>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3,110,152,623</w:t>
            </w:r>
          </w:p>
        </w:tc>
        <w:tc>
          <w:tcPr>
            <w:tcW w:w="1643" w:type="dxa"/>
            <w:gridSpan w:val="6"/>
            <w:tcBorders>
              <w:top w:val="nil"/>
              <w:left w:val="single" w:sz="4" w:space="0" w:color="auto"/>
              <w:bottom w:val="nil"/>
              <w:right w:val="single" w:sz="4" w:space="0" w:color="auto"/>
            </w:tcBorders>
            <w:shd w:val="clear" w:color="auto" w:fill="auto"/>
            <w:noWrap/>
            <w:vAlign w:val="center"/>
          </w:tcPr>
          <w:p w14:paraId="18AA9AD6" w14:textId="77777777" w:rsidR="00CF627E" w:rsidRPr="00D10078" w:rsidRDefault="00CF627E" w:rsidP="009F393E">
            <w:pPr>
              <w:spacing w:before="80"/>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3,110,152,623</w:t>
            </w:r>
          </w:p>
        </w:tc>
        <w:tc>
          <w:tcPr>
            <w:tcW w:w="1581" w:type="dxa"/>
            <w:gridSpan w:val="3"/>
            <w:tcBorders>
              <w:left w:val="single" w:sz="4" w:space="0" w:color="auto"/>
            </w:tcBorders>
            <w:noWrap/>
            <w:vAlign w:val="center"/>
            <w:hideMark/>
          </w:tcPr>
          <w:p w14:paraId="6402CB86" w14:textId="77777777" w:rsidR="00CF627E" w:rsidRPr="00796477" w:rsidRDefault="00CF627E" w:rsidP="009F393E">
            <w:pPr>
              <w:spacing w:before="80"/>
              <w:jc w:val="right"/>
              <w:rPr>
                <w:rFonts w:ascii="新細明體" w:hAnsi="新細明體"/>
                <w:sz w:val="20"/>
              </w:rPr>
            </w:pPr>
            <w:r w:rsidRPr="00796477">
              <w:rPr>
                <w:rFonts w:ascii="新細明體" w:hAnsi="新細明體" w:hint="eastAsia"/>
                <w:sz w:val="20"/>
              </w:rPr>
              <w:t>－</w:t>
            </w:r>
          </w:p>
        </w:tc>
      </w:tr>
      <w:tr w:rsidR="00CF627E" w:rsidRPr="0049488D" w14:paraId="6E4B8B28"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tcPr>
          <w:p w14:paraId="648CD836" w14:textId="77777777" w:rsidR="00CF627E" w:rsidRPr="0017239A" w:rsidRDefault="00CF627E" w:rsidP="009F393E">
            <w:pPr>
              <w:jc w:val="right"/>
              <w:rPr>
                <w:rFonts w:ascii="新細明體" w:hAnsi="新細明體"/>
                <w:b/>
                <w:sz w:val="20"/>
              </w:rPr>
            </w:pPr>
            <w:r w:rsidRPr="0017239A">
              <w:rPr>
                <w:rFonts w:ascii="新細明體" w:hAnsi="新細明體" w:hint="eastAsia"/>
                <w:b/>
                <w:sz w:val="20"/>
              </w:rPr>
              <w:t>－</w:t>
            </w:r>
          </w:p>
        </w:tc>
        <w:tc>
          <w:tcPr>
            <w:tcW w:w="2279" w:type="dxa"/>
            <w:gridSpan w:val="5"/>
            <w:tcBorders>
              <w:top w:val="nil"/>
              <w:left w:val="nil"/>
              <w:bottom w:val="nil"/>
              <w:right w:val="single" w:sz="4" w:space="0" w:color="auto"/>
            </w:tcBorders>
            <w:noWrap/>
            <w:vAlign w:val="center"/>
          </w:tcPr>
          <w:p w14:paraId="0A4F76A6" w14:textId="77777777" w:rsidR="00CF627E" w:rsidRPr="0017239A" w:rsidRDefault="00CF627E" w:rsidP="009F393E">
            <w:pPr>
              <w:jc w:val="right"/>
              <w:rPr>
                <w:rFonts w:ascii="新細明體" w:hAnsi="新細明體"/>
                <w:b/>
                <w:sz w:val="20"/>
              </w:rPr>
            </w:pPr>
            <w:r w:rsidRPr="0017239A">
              <w:rPr>
                <w:rFonts w:ascii="新細明體" w:hAnsi="新細明體" w:hint="eastAsia"/>
                <w:b/>
                <w:sz w:val="20"/>
              </w:rPr>
              <w:t>－</w:t>
            </w:r>
          </w:p>
        </w:tc>
        <w:tc>
          <w:tcPr>
            <w:tcW w:w="2141" w:type="dxa"/>
            <w:gridSpan w:val="4"/>
            <w:tcBorders>
              <w:top w:val="nil"/>
              <w:left w:val="nil"/>
              <w:bottom w:val="nil"/>
              <w:right w:val="single" w:sz="4" w:space="0" w:color="auto"/>
            </w:tcBorders>
            <w:shd w:val="clear" w:color="auto" w:fill="auto"/>
            <w:vAlign w:val="center"/>
          </w:tcPr>
          <w:p w14:paraId="2587686B" w14:textId="77777777" w:rsidR="00CF627E" w:rsidRPr="0017239A" w:rsidRDefault="00CF627E" w:rsidP="009F393E">
            <w:pPr>
              <w:jc w:val="right"/>
              <w:rPr>
                <w:rFonts w:asciiTheme="majorEastAsia" w:eastAsiaTheme="majorEastAsia" w:hAnsiTheme="majorEastAsia"/>
                <w:b/>
                <w:noProof/>
                <w:sz w:val="20"/>
              </w:rPr>
            </w:pPr>
            <w:r w:rsidRPr="0017239A">
              <w:rPr>
                <w:rFonts w:asciiTheme="majorEastAsia" w:eastAsiaTheme="majorEastAsia" w:hAnsiTheme="majorEastAsia" w:hint="eastAsia"/>
                <w:b/>
                <w:bCs/>
                <w:color w:val="000000"/>
                <w:sz w:val="20"/>
              </w:rPr>
              <w:t>23,711,863,361</w:t>
            </w:r>
          </w:p>
        </w:tc>
        <w:tc>
          <w:tcPr>
            <w:tcW w:w="1643" w:type="dxa"/>
            <w:gridSpan w:val="6"/>
            <w:tcBorders>
              <w:top w:val="nil"/>
              <w:left w:val="single" w:sz="4" w:space="0" w:color="auto"/>
              <w:bottom w:val="nil"/>
              <w:right w:val="single" w:sz="4" w:space="0" w:color="auto"/>
            </w:tcBorders>
            <w:shd w:val="clear" w:color="auto" w:fill="auto"/>
            <w:noWrap/>
            <w:vAlign w:val="center"/>
          </w:tcPr>
          <w:p w14:paraId="56BD877E" w14:textId="77777777" w:rsidR="00CF627E" w:rsidRPr="0017239A" w:rsidRDefault="00CF627E" w:rsidP="009F393E">
            <w:pPr>
              <w:jc w:val="right"/>
              <w:rPr>
                <w:rFonts w:asciiTheme="majorEastAsia" w:eastAsiaTheme="majorEastAsia" w:hAnsiTheme="majorEastAsia"/>
                <w:b/>
                <w:noProof/>
                <w:sz w:val="20"/>
              </w:rPr>
            </w:pPr>
            <w:r w:rsidRPr="0017239A">
              <w:rPr>
                <w:rFonts w:asciiTheme="majorEastAsia" w:eastAsiaTheme="majorEastAsia" w:hAnsiTheme="majorEastAsia" w:hint="eastAsia"/>
                <w:b/>
                <w:bCs/>
                <w:color w:val="000000"/>
                <w:sz w:val="20"/>
              </w:rPr>
              <w:t>23,711,863,361</w:t>
            </w:r>
          </w:p>
        </w:tc>
        <w:tc>
          <w:tcPr>
            <w:tcW w:w="1581" w:type="dxa"/>
            <w:gridSpan w:val="3"/>
            <w:tcBorders>
              <w:left w:val="single" w:sz="4" w:space="0" w:color="auto"/>
            </w:tcBorders>
            <w:noWrap/>
            <w:vAlign w:val="center"/>
          </w:tcPr>
          <w:p w14:paraId="4003D693" w14:textId="77777777" w:rsidR="00CF627E" w:rsidRPr="0017239A" w:rsidRDefault="00CF627E" w:rsidP="009F393E">
            <w:pPr>
              <w:jc w:val="right"/>
              <w:rPr>
                <w:rFonts w:ascii="新細明體" w:hAnsi="新細明體"/>
                <w:b/>
                <w:sz w:val="20"/>
              </w:rPr>
            </w:pPr>
            <w:r w:rsidRPr="0017239A">
              <w:rPr>
                <w:rFonts w:ascii="新細明體" w:hAnsi="新細明體" w:hint="eastAsia"/>
                <w:b/>
                <w:sz w:val="20"/>
              </w:rPr>
              <w:t>－</w:t>
            </w:r>
          </w:p>
        </w:tc>
      </w:tr>
      <w:tr w:rsidR="00CF627E" w:rsidRPr="0049488D" w14:paraId="39567AA5" w14:textId="77777777" w:rsidTr="001E1452">
        <w:tblPrEx>
          <w:tblLook w:val="04A0" w:firstRow="1" w:lastRow="0" w:firstColumn="1" w:lastColumn="0" w:noHBand="0" w:noVBand="1"/>
        </w:tblPrEx>
        <w:trPr>
          <w:gridAfter w:val="3"/>
          <w:wAfter w:w="2285" w:type="dxa"/>
          <w:trHeight w:val="624"/>
        </w:trPr>
        <w:tc>
          <w:tcPr>
            <w:tcW w:w="2271" w:type="dxa"/>
            <w:gridSpan w:val="3"/>
            <w:tcBorders>
              <w:top w:val="nil"/>
              <w:left w:val="nil"/>
              <w:bottom w:val="nil"/>
              <w:right w:val="single" w:sz="4" w:space="0" w:color="auto"/>
            </w:tcBorders>
            <w:noWrap/>
            <w:vAlign w:val="center"/>
          </w:tcPr>
          <w:p w14:paraId="632681DA"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57508001"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464B9136"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11,726,093,376</w:t>
            </w:r>
          </w:p>
        </w:tc>
        <w:tc>
          <w:tcPr>
            <w:tcW w:w="1643" w:type="dxa"/>
            <w:gridSpan w:val="6"/>
            <w:tcBorders>
              <w:top w:val="nil"/>
              <w:left w:val="single" w:sz="4" w:space="0" w:color="auto"/>
              <w:bottom w:val="nil"/>
              <w:right w:val="single" w:sz="4" w:space="0" w:color="auto"/>
            </w:tcBorders>
            <w:shd w:val="clear" w:color="auto" w:fill="auto"/>
            <w:noWrap/>
            <w:vAlign w:val="center"/>
          </w:tcPr>
          <w:p w14:paraId="5C0E9F34"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11,726,093,376</w:t>
            </w:r>
          </w:p>
        </w:tc>
        <w:tc>
          <w:tcPr>
            <w:tcW w:w="1581" w:type="dxa"/>
            <w:gridSpan w:val="3"/>
            <w:tcBorders>
              <w:left w:val="single" w:sz="4" w:space="0" w:color="auto"/>
            </w:tcBorders>
            <w:noWrap/>
            <w:vAlign w:val="center"/>
          </w:tcPr>
          <w:p w14:paraId="37FE7EE2" w14:textId="77777777" w:rsidR="00CF627E" w:rsidRPr="00796477" w:rsidRDefault="00CF627E" w:rsidP="009F393E">
            <w:pPr>
              <w:jc w:val="right"/>
              <w:rPr>
                <w:rFonts w:ascii="新細明體" w:hAnsi="新細明體"/>
                <w:sz w:val="20"/>
              </w:rPr>
            </w:pPr>
            <w:r w:rsidRPr="00796477">
              <w:rPr>
                <w:rFonts w:ascii="新細明體" w:hAnsi="新細明體" w:hint="eastAsia"/>
                <w:sz w:val="20"/>
              </w:rPr>
              <w:t>－</w:t>
            </w:r>
          </w:p>
        </w:tc>
      </w:tr>
      <w:tr w:rsidR="00CF627E" w:rsidRPr="00FD227E" w14:paraId="5E3D1DFC" w14:textId="77777777" w:rsidTr="001E1452">
        <w:tblPrEx>
          <w:tblLook w:val="04A0" w:firstRow="1" w:lastRow="0" w:firstColumn="1" w:lastColumn="0" w:noHBand="0" w:noVBand="1"/>
        </w:tblPrEx>
        <w:trPr>
          <w:gridAfter w:val="3"/>
          <w:wAfter w:w="2285" w:type="dxa"/>
          <w:trHeight w:val="680"/>
        </w:trPr>
        <w:tc>
          <w:tcPr>
            <w:tcW w:w="2271" w:type="dxa"/>
            <w:gridSpan w:val="3"/>
            <w:tcBorders>
              <w:top w:val="nil"/>
              <w:left w:val="nil"/>
              <w:bottom w:val="nil"/>
              <w:right w:val="single" w:sz="4" w:space="0" w:color="auto"/>
            </w:tcBorders>
            <w:noWrap/>
            <w:vAlign w:val="center"/>
          </w:tcPr>
          <w:p w14:paraId="45ABDDEA"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279" w:type="dxa"/>
            <w:gridSpan w:val="5"/>
            <w:tcBorders>
              <w:top w:val="nil"/>
              <w:left w:val="nil"/>
              <w:bottom w:val="nil"/>
              <w:right w:val="single" w:sz="4" w:space="0" w:color="auto"/>
            </w:tcBorders>
            <w:noWrap/>
            <w:vAlign w:val="center"/>
          </w:tcPr>
          <w:p w14:paraId="6D6D28E8"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0FC73064"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6,264,313,702</w:t>
            </w:r>
          </w:p>
        </w:tc>
        <w:tc>
          <w:tcPr>
            <w:tcW w:w="1643" w:type="dxa"/>
            <w:gridSpan w:val="6"/>
            <w:tcBorders>
              <w:top w:val="nil"/>
              <w:left w:val="single" w:sz="4" w:space="0" w:color="auto"/>
              <w:bottom w:val="nil"/>
              <w:right w:val="single" w:sz="4" w:space="0" w:color="auto"/>
            </w:tcBorders>
            <w:shd w:val="clear" w:color="auto" w:fill="auto"/>
            <w:noWrap/>
            <w:vAlign w:val="center"/>
          </w:tcPr>
          <w:p w14:paraId="67981337" w14:textId="77777777" w:rsidR="00CF627E" w:rsidRPr="00D10078" w:rsidRDefault="00CF627E" w:rsidP="009F393E">
            <w:pPr>
              <w:jc w:val="right"/>
              <w:rPr>
                <w:rFonts w:asciiTheme="majorEastAsia" w:eastAsiaTheme="majorEastAsia" w:hAnsiTheme="majorEastAsia"/>
                <w:noProof/>
                <w:sz w:val="20"/>
              </w:rPr>
            </w:pPr>
            <w:r w:rsidRPr="00D10078">
              <w:rPr>
                <w:rFonts w:asciiTheme="majorEastAsia" w:eastAsiaTheme="majorEastAsia" w:hAnsiTheme="majorEastAsia" w:hint="eastAsia"/>
                <w:color w:val="000000"/>
                <w:sz w:val="20"/>
              </w:rPr>
              <w:t>6,264,313,702</w:t>
            </w:r>
          </w:p>
        </w:tc>
        <w:tc>
          <w:tcPr>
            <w:tcW w:w="1581" w:type="dxa"/>
            <w:gridSpan w:val="3"/>
            <w:tcBorders>
              <w:left w:val="single" w:sz="4" w:space="0" w:color="auto"/>
            </w:tcBorders>
            <w:noWrap/>
            <w:vAlign w:val="center"/>
          </w:tcPr>
          <w:p w14:paraId="5026093C" w14:textId="77777777" w:rsidR="00CF627E" w:rsidRPr="007F390F" w:rsidRDefault="00CF627E" w:rsidP="009F393E">
            <w:pPr>
              <w:jc w:val="right"/>
              <w:rPr>
                <w:rFonts w:ascii="新細明體" w:hAnsi="新細明體"/>
                <w:sz w:val="20"/>
              </w:rPr>
            </w:pPr>
            <w:r w:rsidRPr="007F390F">
              <w:rPr>
                <w:rFonts w:ascii="新細明體" w:hAnsi="新細明體" w:hint="eastAsia"/>
                <w:sz w:val="20"/>
              </w:rPr>
              <w:t>－</w:t>
            </w:r>
          </w:p>
        </w:tc>
      </w:tr>
      <w:tr w:rsidR="00CF627E" w:rsidRPr="0049488D" w14:paraId="7333C6F1" w14:textId="77777777" w:rsidTr="001E1452">
        <w:tblPrEx>
          <w:tblLook w:val="04A0" w:firstRow="1" w:lastRow="0" w:firstColumn="1" w:lastColumn="0" w:noHBand="0" w:noVBand="1"/>
        </w:tblPrEx>
        <w:trPr>
          <w:gridAfter w:val="3"/>
          <w:wAfter w:w="2285" w:type="dxa"/>
          <w:trHeight w:val="680"/>
        </w:trPr>
        <w:tc>
          <w:tcPr>
            <w:tcW w:w="2271" w:type="dxa"/>
            <w:gridSpan w:val="3"/>
            <w:tcBorders>
              <w:top w:val="nil"/>
              <w:left w:val="nil"/>
              <w:right w:val="single" w:sz="4" w:space="0" w:color="auto"/>
            </w:tcBorders>
            <w:noWrap/>
            <w:vAlign w:val="center"/>
          </w:tcPr>
          <w:p w14:paraId="69B4288E"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279" w:type="dxa"/>
            <w:gridSpan w:val="5"/>
            <w:tcBorders>
              <w:top w:val="nil"/>
              <w:left w:val="nil"/>
              <w:right w:val="single" w:sz="4" w:space="0" w:color="auto"/>
            </w:tcBorders>
            <w:noWrap/>
            <w:vAlign w:val="center"/>
          </w:tcPr>
          <w:p w14:paraId="3F84D1E3"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6574C66E" w14:textId="77777777" w:rsidR="00CF627E" w:rsidRPr="00D10078" w:rsidRDefault="00CF627E" w:rsidP="009F393E">
            <w:pPr>
              <w:jc w:val="right"/>
              <w:rPr>
                <w:rFonts w:asciiTheme="majorEastAsia" w:eastAsiaTheme="majorEastAsia" w:hAnsiTheme="majorEastAsia"/>
                <w:noProof/>
                <w:sz w:val="20"/>
              </w:rPr>
            </w:pPr>
            <w:r w:rsidRPr="00D73ABE">
              <w:rPr>
                <w:rFonts w:asciiTheme="majorEastAsia" w:eastAsiaTheme="majorEastAsia" w:hAnsiTheme="majorEastAsia" w:hint="eastAsia"/>
                <w:color w:val="000000"/>
                <w:sz w:val="20"/>
              </w:rPr>
              <w:t>－</w:t>
            </w:r>
          </w:p>
        </w:tc>
        <w:tc>
          <w:tcPr>
            <w:tcW w:w="1643" w:type="dxa"/>
            <w:gridSpan w:val="6"/>
            <w:tcBorders>
              <w:top w:val="nil"/>
              <w:left w:val="single" w:sz="4" w:space="0" w:color="auto"/>
              <w:bottom w:val="nil"/>
              <w:right w:val="single" w:sz="4" w:space="0" w:color="auto"/>
            </w:tcBorders>
            <w:shd w:val="clear" w:color="auto" w:fill="auto"/>
            <w:noWrap/>
            <w:vAlign w:val="center"/>
          </w:tcPr>
          <w:p w14:paraId="4BED696A" w14:textId="77777777" w:rsidR="00CF627E" w:rsidRPr="00D10078" w:rsidRDefault="00CF627E" w:rsidP="009F393E">
            <w:pPr>
              <w:jc w:val="right"/>
              <w:rPr>
                <w:rFonts w:asciiTheme="majorEastAsia" w:eastAsiaTheme="majorEastAsia" w:hAnsiTheme="majorEastAsia"/>
                <w:noProof/>
                <w:sz w:val="20"/>
              </w:rPr>
            </w:pPr>
            <w:r w:rsidRPr="00D73ABE">
              <w:rPr>
                <w:rFonts w:asciiTheme="majorEastAsia" w:eastAsiaTheme="majorEastAsia" w:hAnsiTheme="majorEastAsia" w:hint="eastAsia"/>
                <w:color w:val="000000"/>
                <w:sz w:val="20"/>
              </w:rPr>
              <w:t>－</w:t>
            </w:r>
          </w:p>
        </w:tc>
        <w:tc>
          <w:tcPr>
            <w:tcW w:w="1581" w:type="dxa"/>
            <w:gridSpan w:val="3"/>
            <w:tcBorders>
              <w:left w:val="single" w:sz="4" w:space="0" w:color="auto"/>
            </w:tcBorders>
            <w:noWrap/>
            <w:vAlign w:val="center"/>
          </w:tcPr>
          <w:p w14:paraId="6DF1E038" w14:textId="77777777" w:rsidR="00CF627E" w:rsidRPr="00796477" w:rsidRDefault="00CF627E" w:rsidP="009F393E">
            <w:pPr>
              <w:jc w:val="right"/>
              <w:rPr>
                <w:rFonts w:ascii="新細明體" w:hAnsi="新細明體"/>
                <w:sz w:val="20"/>
              </w:rPr>
            </w:pPr>
            <w:r w:rsidRPr="00013837">
              <w:rPr>
                <w:rFonts w:ascii="新細明體" w:hAnsi="新細明體" w:hint="eastAsia"/>
                <w:sz w:val="20"/>
              </w:rPr>
              <w:t>－</w:t>
            </w:r>
          </w:p>
        </w:tc>
      </w:tr>
      <w:tr w:rsidR="00CF627E" w:rsidRPr="0049488D" w14:paraId="59F0F901" w14:textId="77777777" w:rsidTr="001E1452">
        <w:tblPrEx>
          <w:tblLook w:val="04A0" w:firstRow="1" w:lastRow="0" w:firstColumn="1" w:lastColumn="0" w:noHBand="0" w:noVBand="1"/>
        </w:tblPrEx>
        <w:trPr>
          <w:gridAfter w:val="3"/>
          <w:wAfter w:w="2285" w:type="dxa"/>
          <w:trHeight w:val="680"/>
        </w:trPr>
        <w:tc>
          <w:tcPr>
            <w:tcW w:w="2271" w:type="dxa"/>
            <w:gridSpan w:val="3"/>
            <w:tcBorders>
              <w:top w:val="nil"/>
              <w:left w:val="nil"/>
              <w:right w:val="single" w:sz="4" w:space="0" w:color="auto"/>
            </w:tcBorders>
            <w:noWrap/>
            <w:vAlign w:val="center"/>
          </w:tcPr>
          <w:p w14:paraId="2463FC78"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279" w:type="dxa"/>
            <w:gridSpan w:val="5"/>
            <w:tcBorders>
              <w:top w:val="nil"/>
              <w:left w:val="nil"/>
              <w:right w:val="single" w:sz="4" w:space="0" w:color="auto"/>
            </w:tcBorders>
            <w:noWrap/>
            <w:vAlign w:val="center"/>
          </w:tcPr>
          <w:p w14:paraId="2AD9573F" w14:textId="77777777" w:rsidR="00CF627E" w:rsidRPr="00E11E9F" w:rsidRDefault="00CF627E" w:rsidP="009F393E">
            <w:pPr>
              <w:jc w:val="right"/>
              <w:rPr>
                <w:rFonts w:ascii="新細明體" w:hAnsi="新細明體"/>
                <w:sz w:val="20"/>
              </w:rPr>
            </w:pPr>
            <w:r w:rsidRPr="00E11E9F">
              <w:rPr>
                <w:rFonts w:ascii="新細明體" w:hAnsi="新細明體" w:hint="eastAsia"/>
                <w:sz w:val="20"/>
              </w:rPr>
              <w:t>－</w:t>
            </w:r>
          </w:p>
        </w:tc>
        <w:tc>
          <w:tcPr>
            <w:tcW w:w="2141" w:type="dxa"/>
            <w:gridSpan w:val="4"/>
            <w:tcBorders>
              <w:top w:val="nil"/>
              <w:left w:val="nil"/>
              <w:bottom w:val="nil"/>
              <w:right w:val="single" w:sz="4" w:space="0" w:color="auto"/>
            </w:tcBorders>
            <w:shd w:val="clear" w:color="auto" w:fill="auto"/>
            <w:vAlign w:val="center"/>
          </w:tcPr>
          <w:p w14:paraId="6EF4C295" w14:textId="77777777" w:rsidR="00CF627E" w:rsidRPr="00D10078" w:rsidRDefault="00CF627E" w:rsidP="009F393E">
            <w:pPr>
              <w:jc w:val="right"/>
              <w:rPr>
                <w:rFonts w:asciiTheme="majorEastAsia" w:eastAsiaTheme="majorEastAsia" w:hAnsiTheme="majorEastAsia"/>
                <w:noProof/>
                <w:sz w:val="20"/>
              </w:rPr>
            </w:pPr>
            <w:r w:rsidRPr="00D73ABE">
              <w:rPr>
                <w:rFonts w:asciiTheme="majorEastAsia" w:eastAsiaTheme="majorEastAsia" w:hAnsiTheme="majorEastAsia" w:hint="eastAsia"/>
                <w:color w:val="000000"/>
                <w:sz w:val="20"/>
              </w:rPr>
              <w:t>4,442,733,437</w:t>
            </w:r>
          </w:p>
        </w:tc>
        <w:tc>
          <w:tcPr>
            <w:tcW w:w="1643" w:type="dxa"/>
            <w:gridSpan w:val="6"/>
            <w:tcBorders>
              <w:top w:val="nil"/>
              <w:left w:val="single" w:sz="4" w:space="0" w:color="auto"/>
              <w:bottom w:val="nil"/>
              <w:right w:val="single" w:sz="4" w:space="0" w:color="auto"/>
            </w:tcBorders>
            <w:shd w:val="clear" w:color="auto" w:fill="auto"/>
            <w:noWrap/>
            <w:vAlign w:val="center"/>
          </w:tcPr>
          <w:p w14:paraId="3ED9BEE5" w14:textId="77777777" w:rsidR="00CF627E" w:rsidRPr="00D10078" w:rsidRDefault="00CF627E" w:rsidP="009F393E">
            <w:pPr>
              <w:jc w:val="right"/>
              <w:rPr>
                <w:rFonts w:asciiTheme="majorEastAsia" w:eastAsiaTheme="majorEastAsia" w:hAnsiTheme="majorEastAsia"/>
                <w:noProof/>
                <w:sz w:val="20"/>
              </w:rPr>
            </w:pPr>
            <w:r w:rsidRPr="00D73ABE">
              <w:rPr>
                <w:rFonts w:asciiTheme="majorEastAsia" w:eastAsiaTheme="majorEastAsia" w:hAnsiTheme="majorEastAsia" w:hint="eastAsia"/>
                <w:color w:val="000000"/>
                <w:sz w:val="20"/>
              </w:rPr>
              <w:t>4,442,733,437</w:t>
            </w:r>
          </w:p>
        </w:tc>
        <w:tc>
          <w:tcPr>
            <w:tcW w:w="1581" w:type="dxa"/>
            <w:gridSpan w:val="3"/>
            <w:tcBorders>
              <w:left w:val="single" w:sz="4" w:space="0" w:color="auto"/>
            </w:tcBorders>
            <w:noWrap/>
            <w:vAlign w:val="center"/>
          </w:tcPr>
          <w:p w14:paraId="427D3F44" w14:textId="77777777" w:rsidR="00CF627E" w:rsidRPr="00FD227E" w:rsidRDefault="00CF627E" w:rsidP="009F393E">
            <w:pPr>
              <w:jc w:val="right"/>
              <w:rPr>
                <w:rFonts w:ascii="新細明體" w:hAnsi="新細明體"/>
                <w:sz w:val="20"/>
              </w:rPr>
            </w:pPr>
            <w:r w:rsidRPr="00FD227E">
              <w:rPr>
                <w:rFonts w:ascii="新細明體" w:hAnsi="新細明體" w:hint="eastAsia"/>
                <w:sz w:val="20"/>
              </w:rPr>
              <w:t>－</w:t>
            </w:r>
          </w:p>
        </w:tc>
      </w:tr>
      <w:tr w:rsidR="00CF627E" w:rsidRPr="0049488D" w14:paraId="71F90286" w14:textId="77777777" w:rsidTr="001E1452">
        <w:tblPrEx>
          <w:tblLook w:val="04A0" w:firstRow="1" w:lastRow="0" w:firstColumn="1" w:lastColumn="0" w:noHBand="0" w:noVBand="1"/>
        </w:tblPrEx>
        <w:trPr>
          <w:gridAfter w:val="3"/>
          <w:wAfter w:w="2285" w:type="dxa"/>
          <w:trHeight w:val="680"/>
        </w:trPr>
        <w:tc>
          <w:tcPr>
            <w:tcW w:w="2271" w:type="dxa"/>
            <w:gridSpan w:val="3"/>
            <w:tcBorders>
              <w:top w:val="nil"/>
              <w:left w:val="nil"/>
              <w:right w:val="single" w:sz="4" w:space="0" w:color="auto"/>
            </w:tcBorders>
            <w:noWrap/>
            <w:vAlign w:val="center"/>
          </w:tcPr>
          <w:p w14:paraId="0C8D8B62" w14:textId="77777777" w:rsidR="00CF627E" w:rsidRPr="001C4FFD" w:rsidRDefault="00CF627E" w:rsidP="009F393E">
            <w:pPr>
              <w:jc w:val="right"/>
              <w:rPr>
                <w:rFonts w:ascii="新細明體" w:hAnsi="新細明體"/>
                <w:b/>
                <w:sz w:val="20"/>
              </w:rPr>
            </w:pPr>
            <w:r w:rsidRPr="001C4FFD">
              <w:rPr>
                <w:rFonts w:ascii="新細明體" w:hAnsi="新細明體" w:hint="eastAsia"/>
                <w:bCs/>
                <w:sz w:val="20"/>
              </w:rPr>
              <w:t>－</w:t>
            </w:r>
          </w:p>
        </w:tc>
        <w:tc>
          <w:tcPr>
            <w:tcW w:w="2279" w:type="dxa"/>
            <w:gridSpan w:val="5"/>
            <w:tcBorders>
              <w:top w:val="nil"/>
              <w:left w:val="nil"/>
              <w:right w:val="single" w:sz="4" w:space="0" w:color="auto"/>
            </w:tcBorders>
            <w:noWrap/>
            <w:vAlign w:val="center"/>
          </w:tcPr>
          <w:p w14:paraId="2D28F749" w14:textId="77777777" w:rsidR="00CF627E" w:rsidRPr="001C4FFD" w:rsidRDefault="00CF627E" w:rsidP="009F393E">
            <w:pPr>
              <w:jc w:val="right"/>
              <w:rPr>
                <w:rFonts w:ascii="新細明體" w:hAnsi="新細明體"/>
                <w:b/>
                <w:sz w:val="20"/>
              </w:rPr>
            </w:pPr>
            <w:r w:rsidRPr="001C4FFD">
              <w:rPr>
                <w:rFonts w:ascii="新細明體" w:hAnsi="新細明體" w:hint="eastAsia"/>
                <w:bCs/>
                <w:sz w:val="20"/>
              </w:rPr>
              <w:t>－</w:t>
            </w:r>
          </w:p>
        </w:tc>
        <w:tc>
          <w:tcPr>
            <w:tcW w:w="2141" w:type="dxa"/>
            <w:gridSpan w:val="4"/>
            <w:tcBorders>
              <w:top w:val="nil"/>
              <w:left w:val="nil"/>
              <w:right w:val="single" w:sz="4" w:space="0" w:color="auto"/>
            </w:tcBorders>
            <w:shd w:val="clear" w:color="auto" w:fill="auto"/>
            <w:vAlign w:val="center"/>
          </w:tcPr>
          <w:p w14:paraId="17A36657" w14:textId="77777777" w:rsidR="00CF627E" w:rsidRPr="00D73ABE" w:rsidRDefault="00CF627E" w:rsidP="009F393E">
            <w:pPr>
              <w:jc w:val="right"/>
              <w:rPr>
                <w:rFonts w:asciiTheme="majorEastAsia" w:eastAsiaTheme="majorEastAsia" w:hAnsiTheme="majorEastAsia"/>
                <w:color w:val="000000"/>
                <w:sz w:val="20"/>
              </w:rPr>
            </w:pPr>
            <w:r w:rsidRPr="00D73ABE">
              <w:rPr>
                <w:rFonts w:asciiTheme="majorEastAsia" w:eastAsiaTheme="majorEastAsia" w:hAnsiTheme="majorEastAsia" w:hint="eastAsia"/>
                <w:color w:val="000000"/>
                <w:sz w:val="20"/>
              </w:rPr>
              <w:t>117,055,949</w:t>
            </w:r>
          </w:p>
        </w:tc>
        <w:tc>
          <w:tcPr>
            <w:tcW w:w="1643" w:type="dxa"/>
            <w:gridSpan w:val="6"/>
            <w:tcBorders>
              <w:top w:val="nil"/>
              <w:left w:val="single" w:sz="4" w:space="0" w:color="auto"/>
              <w:right w:val="single" w:sz="4" w:space="0" w:color="auto"/>
            </w:tcBorders>
            <w:shd w:val="clear" w:color="auto" w:fill="auto"/>
            <w:noWrap/>
            <w:vAlign w:val="center"/>
          </w:tcPr>
          <w:p w14:paraId="7299E1A2" w14:textId="77777777" w:rsidR="00CF627E" w:rsidRPr="00D73ABE" w:rsidRDefault="00CF627E" w:rsidP="009F393E">
            <w:pPr>
              <w:jc w:val="right"/>
              <w:rPr>
                <w:rFonts w:asciiTheme="majorEastAsia" w:eastAsiaTheme="majorEastAsia" w:hAnsiTheme="majorEastAsia"/>
                <w:color w:val="000000"/>
                <w:sz w:val="20"/>
              </w:rPr>
            </w:pPr>
            <w:r w:rsidRPr="00D73ABE">
              <w:rPr>
                <w:rFonts w:asciiTheme="majorEastAsia" w:eastAsiaTheme="majorEastAsia" w:hAnsiTheme="majorEastAsia" w:hint="eastAsia"/>
                <w:color w:val="000000"/>
                <w:sz w:val="20"/>
              </w:rPr>
              <w:t>117,055,949</w:t>
            </w:r>
          </w:p>
        </w:tc>
        <w:tc>
          <w:tcPr>
            <w:tcW w:w="1581" w:type="dxa"/>
            <w:gridSpan w:val="3"/>
            <w:tcBorders>
              <w:left w:val="single" w:sz="4" w:space="0" w:color="auto"/>
            </w:tcBorders>
            <w:noWrap/>
            <w:vAlign w:val="center"/>
          </w:tcPr>
          <w:p w14:paraId="1471EF60" w14:textId="77777777" w:rsidR="00CF627E" w:rsidRPr="001C4FFD" w:rsidRDefault="00CF627E" w:rsidP="009F393E">
            <w:pPr>
              <w:jc w:val="right"/>
              <w:rPr>
                <w:rFonts w:ascii="新細明體" w:hAnsi="新細明體"/>
                <w:b/>
                <w:sz w:val="20"/>
              </w:rPr>
            </w:pPr>
            <w:r w:rsidRPr="001C4FFD">
              <w:rPr>
                <w:rFonts w:ascii="新細明體" w:hAnsi="新細明體" w:hint="eastAsia"/>
                <w:bCs/>
                <w:sz w:val="20"/>
              </w:rPr>
              <w:t>－</w:t>
            </w:r>
          </w:p>
        </w:tc>
      </w:tr>
      <w:tr w:rsidR="00CF627E" w:rsidRPr="0049488D" w14:paraId="1A4724E0" w14:textId="77777777" w:rsidTr="001E1452">
        <w:tblPrEx>
          <w:tblLook w:val="04A0" w:firstRow="1" w:lastRow="0" w:firstColumn="1" w:lastColumn="0" w:noHBand="0" w:noVBand="1"/>
        </w:tblPrEx>
        <w:trPr>
          <w:gridAfter w:val="3"/>
          <w:wAfter w:w="2285" w:type="dxa"/>
          <w:trHeight w:val="844"/>
        </w:trPr>
        <w:tc>
          <w:tcPr>
            <w:tcW w:w="2271" w:type="dxa"/>
            <w:gridSpan w:val="3"/>
            <w:tcBorders>
              <w:top w:val="nil"/>
              <w:left w:val="nil"/>
              <w:bottom w:val="single" w:sz="8" w:space="0" w:color="auto"/>
              <w:right w:val="single" w:sz="4" w:space="0" w:color="auto"/>
            </w:tcBorders>
            <w:noWrap/>
            <w:vAlign w:val="center"/>
          </w:tcPr>
          <w:p w14:paraId="78E2C7E9" w14:textId="77777777" w:rsidR="00CF627E" w:rsidRPr="00796477" w:rsidRDefault="00CF627E" w:rsidP="009F393E">
            <w:pPr>
              <w:spacing w:before="20"/>
              <w:jc w:val="right"/>
              <w:rPr>
                <w:rFonts w:ascii="新細明體" w:hAnsi="新細明體"/>
                <w:b/>
                <w:sz w:val="20"/>
              </w:rPr>
            </w:pPr>
            <w:r w:rsidRPr="001C4FFD">
              <w:rPr>
                <w:rFonts w:ascii="新細明體" w:hAnsi="新細明體" w:hint="eastAsia"/>
                <w:bCs/>
                <w:sz w:val="20"/>
              </w:rPr>
              <w:t>－</w:t>
            </w:r>
          </w:p>
        </w:tc>
        <w:tc>
          <w:tcPr>
            <w:tcW w:w="2279" w:type="dxa"/>
            <w:gridSpan w:val="5"/>
            <w:tcBorders>
              <w:top w:val="nil"/>
              <w:left w:val="nil"/>
              <w:bottom w:val="single" w:sz="8" w:space="0" w:color="auto"/>
              <w:right w:val="single" w:sz="4" w:space="0" w:color="auto"/>
            </w:tcBorders>
            <w:noWrap/>
            <w:vAlign w:val="center"/>
          </w:tcPr>
          <w:p w14:paraId="2F1C31F4" w14:textId="77777777" w:rsidR="00CF627E" w:rsidRPr="00796477" w:rsidRDefault="00CF627E" w:rsidP="009F393E">
            <w:pPr>
              <w:spacing w:before="20"/>
              <w:jc w:val="right"/>
              <w:rPr>
                <w:rFonts w:ascii="新細明體" w:hAnsi="新細明體"/>
                <w:b/>
                <w:sz w:val="20"/>
              </w:rPr>
            </w:pPr>
            <w:r w:rsidRPr="001C4FFD">
              <w:rPr>
                <w:rFonts w:ascii="新細明體" w:hAnsi="新細明體" w:hint="eastAsia"/>
                <w:bCs/>
                <w:sz w:val="20"/>
              </w:rPr>
              <w:t>－</w:t>
            </w:r>
          </w:p>
        </w:tc>
        <w:tc>
          <w:tcPr>
            <w:tcW w:w="2141" w:type="dxa"/>
            <w:gridSpan w:val="4"/>
            <w:tcBorders>
              <w:top w:val="nil"/>
              <w:left w:val="nil"/>
              <w:bottom w:val="single" w:sz="8" w:space="0" w:color="auto"/>
              <w:right w:val="single" w:sz="4" w:space="0" w:color="auto"/>
            </w:tcBorders>
            <w:shd w:val="clear" w:color="auto" w:fill="auto"/>
            <w:vAlign w:val="center"/>
          </w:tcPr>
          <w:p w14:paraId="67B51E4D" w14:textId="77777777" w:rsidR="00CF627E" w:rsidRPr="00D10078" w:rsidRDefault="00CF627E" w:rsidP="009F393E">
            <w:pPr>
              <w:spacing w:before="2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1,161,666,897</w:t>
            </w:r>
          </w:p>
        </w:tc>
        <w:tc>
          <w:tcPr>
            <w:tcW w:w="1643" w:type="dxa"/>
            <w:gridSpan w:val="6"/>
            <w:tcBorders>
              <w:top w:val="nil"/>
              <w:left w:val="single" w:sz="4" w:space="0" w:color="auto"/>
              <w:bottom w:val="single" w:sz="8" w:space="0" w:color="auto"/>
              <w:right w:val="single" w:sz="4" w:space="0" w:color="auto"/>
            </w:tcBorders>
            <w:shd w:val="clear" w:color="auto" w:fill="auto"/>
            <w:noWrap/>
            <w:vAlign w:val="center"/>
          </w:tcPr>
          <w:p w14:paraId="2A5866D0" w14:textId="77777777" w:rsidR="00CF627E" w:rsidRPr="00D10078" w:rsidRDefault="00CF627E" w:rsidP="009F393E">
            <w:pPr>
              <w:spacing w:before="2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1,161,666, 897</w:t>
            </w:r>
          </w:p>
        </w:tc>
        <w:tc>
          <w:tcPr>
            <w:tcW w:w="1581" w:type="dxa"/>
            <w:gridSpan w:val="3"/>
            <w:tcBorders>
              <w:left w:val="single" w:sz="4" w:space="0" w:color="auto"/>
              <w:bottom w:val="single" w:sz="8" w:space="0" w:color="auto"/>
            </w:tcBorders>
            <w:noWrap/>
            <w:vAlign w:val="center"/>
          </w:tcPr>
          <w:p w14:paraId="1C6CF030" w14:textId="77777777" w:rsidR="00CF627E" w:rsidRPr="00D73ABE" w:rsidRDefault="00CF627E" w:rsidP="009F393E">
            <w:pPr>
              <w:spacing w:before="20"/>
              <w:jc w:val="right"/>
              <w:rPr>
                <w:rFonts w:ascii="新細明體" w:hAnsi="新細明體"/>
                <w:sz w:val="20"/>
              </w:rPr>
            </w:pPr>
            <w:r w:rsidRPr="00013959">
              <w:rPr>
                <w:rFonts w:ascii="新細明體" w:hAnsi="新細明體" w:hint="eastAsia"/>
                <w:bCs/>
                <w:sz w:val="20"/>
              </w:rPr>
              <w:t>－</w:t>
            </w:r>
          </w:p>
        </w:tc>
      </w:tr>
      <w:tr w:rsidR="00034326" w:rsidRPr="0049488D" w14:paraId="5E17A28D" w14:textId="77777777" w:rsidTr="001E1452">
        <w:tblPrEx>
          <w:tblCellMar>
            <w:left w:w="28" w:type="dxa"/>
            <w:right w:w="28" w:type="dxa"/>
          </w:tblCellMar>
          <w:tblLook w:val="04A0" w:firstRow="1" w:lastRow="0" w:firstColumn="1" w:lastColumn="0" w:noHBand="0" w:noVBand="1"/>
        </w:tblPrEx>
        <w:trPr>
          <w:gridAfter w:val="4"/>
          <w:wAfter w:w="2297" w:type="dxa"/>
          <w:trHeight w:hRule="exact" w:val="397"/>
        </w:trPr>
        <w:tc>
          <w:tcPr>
            <w:tcW w:w="9903" w:type="dxa"/>
            <w:gridSpan w:val="20"/>
            <w:noWrap/>
            <w:hideMark/>
          </w:tcPr>
          <w:p w14:paraId="34FCB77A" w14:textId="694E1651" w:rsidR="00034326" w:rsidRPr="007B2660" w:rsidRDefault="00265DB0" w:rsidP="00654556">
            <w:pPr>
              <w:widowControl/>
              <w:ind w:rightChars="-18" w:right="-43"/>
              <w:jc w:val="right"/>
              <w:rPr>
                <w:rFonts w:ascii="標楷體" w:eastAsia="標楷體" w:hAnsi="新細明體" w:cs="新細明體"/>
                <w:b/>
                <w:bCs/>
                <w:kern w:val="0"/>
                <w:sz w:val="32"/>
                <w:szCs w:val="32"/>
                <w:u w:val="single"/>
              </w:rPr>
            </w:pPr>
            <w:r w:rsidRPr="007B2660">
              <w:rPr>
                <w:rFonts w:ascii="標楷體" w:eastAsia="標楷體" w:hAnsi="新細明體" w:cs="新細明體" w:hint="eastAsia"/>
                <w:b/>
                <w:bCs/>
                <w:kern w:val="0"/>
                <w:sz w:val="32"/>
                <w:szCs w:val="32"/>
                <w:u w:val="single"/>
              </w:rPr>
              <w:lastRenderedPageBreak/>
              <w:t>三</w:t>
            </w:r>
            <w:r w:rsidR="00034326" w:rsidRPr="007B2660">
              <w:rPr>
                <w:rFonts w:ascii="標楷體" w:eastAsia="標楷體" w:hAnsi="新細明體" w:cs="新細明體" w:hint="eastAsia"/>
                <w:b/>
                <w:bCs/>
                <w:kern w:val="0"/>
                <w:sz w:val="32"/>
                <w:szCs w:val="32"/>
                <w:u w:val="single"/>
              </w:rPr>
              <w:t>、長期債務</w:t>
            </w:r>
          </w:p>
        </w:tc>
      </w:tr>
      <w:tr w:rsidR="00034326" w:rsidRPr="00CF627E" w14:paraId="37CAFF32" w14:textId="77777777" w:rsidTr="001E1452">
        <w:tblPrEx>
          <w:tblCellMar>
            <w:left w:w="28" w:type="dxa"/>
            <w:right w:w="28" w:type="dxa"/>
          </w:tblCellMar>
          <w:tblLook w:val="04A0" w:firstRow="1" w:lastRow="0" w:firstColumn="1" w:lastColumn="0" w:noHBand="0" w:noVBand="1"/>
        </w:tblPrEx>
        <w:trPr>
          <w:gridAfter w:val="4"/>
          <w:wAfter w:w="2297" w:type="dxa"/>
          <w:trHeight w:hRule="exact" w:val="340"/>
        </w:trPr>
        <w:tc>
          <w:tcPr>
            <w:tcW w:w="9903" w:type="dxa"/>
            <w:gridSpan w:val="20"/>
            <w:tcBorders>
              <w:top w:val="nil"/>
              <w:left w:val="nil"/>
              <w:bottom w:val="single" w:sz="8" w:space="0" w:color="auto"/>
              <w:right w:val="nil"/>
            </w:tcBorders>
            <w:noWrap/>
            <w:hideMark/>
          </w:tcPr>
          <w:p w14:paraId="4BC3F641" w14:textId="77777777" w:rsidR="00034326" w:rsidRPr="00CF627E" w:rsidRDefault="00034326" w:rsidP="008340DC">
            <w:pPr>
              <w:widowControl/>
              <w:ind w:rightChars="-3" w:right="-7"/>
              <w:jc w:val="right"/>
              <w:rPr>
                <w:rFonts w:ascii="標楷體" w:eastAsia="標楷體" w:hAnsi="標楷體" w:cs="新細明體"/>
                <w:bCs/>
                <w:kern w:val="0"/>
                <w:szCs w:val="24"/>
              </w:rPr>
            </w:pPr>
            <w:r w:rsidRPr="00CF627E">
              <w:rPr>
                <w:rFonts w:ascii="標楷體" w:eastAsia="標楷體" w:hAnsi="標楷體" w:cs="新細明體" w:hint="eastAsia"/>
                <w:bCs/>
                <w:kern w:val="0"/>
                <w:szCs w:val="24"/>
              </w:rPr>
              <w:t>中華民國</w:t>
            </w:r>
          </w:p>
        </w:tc>
      </w:tr>
      <w:tr w:rsidR="00CF627E" w:rsidRPr="0049488D" w14:paraId="130D4F48"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trHeight w:hRule="exact" w:val="567"/>
        </w:trPr>
        <w:tc>
          <w:tcPr>
            <w:tcW w:w="3779" w:type="dxa"/>
            <w:gridSpan w:val="5"/>
            <w:tcBorders>
              <w:top w:val="single" w:sz="8" w:space="0" w:color="auto"/>
              <w:left w:val="nil"/>
              <w:bottom w:val="single" w:sz="8" w:space="0" w:color="auto"/>
              <w:right w:val="single" w:sz="4" w:space="0" w:color="auto"/>
            </w:tcBorders>
            <w:noWrap/>
            <w:vAlign w:val="center"/>
            <w:hideMark/>
          </w:tcPr>
          <w:p w14:paraId="089DEBE4" w14:textId="77777777" w:rsidR="00CF627E" w:rsidRPr="0049488D" w:rsidRDefault="00CF627E" w:rsidP="00654556">
            <w:pPr>
              <w:ind w:leftChars="10" w:left="24" w:rightChars="10" w:right="24"/>
              <w:rPr>
                <w:rFonts w:ascii="新細明體" w:eastAsia="標楷體" w:hAnsi="新細明體" w:cs="新細明體"/>
                <w:sz w:val="20"/>
              </w:rPr>
            </w:pPr>
            <w:r w:rsidRPr="00684B5A">
              <w:rPr>
                <w:rFonts w:ascii="新細明體" w:eastAsia="標楷體" w:hAnsi="新細明體" w:hint="eastAsia"/>
                <w:spacing w:val="190"/>
                <w:kern w:val="0"/>
                <w:sz w:val="20"/>
                <w:fitText w:val="3700" w:id="-694013181"/>
              </w:rPr>
              <w:t>基金及借款項</w:t>
            </w:r>
            <w:r w:rsidRPr="00684B5A">
              <w:rPr>
                <w:rFonts w:ascii="新細明體" w:eastAsia="標楷體" w:hAnsi="新細明體" w:hint="eastAsia"/>
                <w:spacing w:val="10"/>
                <w:kern w:val="0"/>
                <w:sz w:val="20"/>
                <w:fitText w:val="3700" w:id="-694013181"/>
              </w:rPr>
              <w:t>目</w:t>
            </w:r>
          </w:p>
        </w:tc>
        <w:tc>
          <w:tcPr>
            <w:tcW w:w="2046" w:type="dxa"/>
            <w:gridSpan w:val="4"/>
            <w:tcBorders>
              <w:top w:val="single" w:sz="8" w:space="0" w:color="auto"/>
              <w:left w:val="nil"/>
              <w:bottom w:val="single" w:sz="8" w:space="0" w:color="auto"/>
              <w:right w:val="single" w:sz="4" w:space="0" w:color="auto"/>
            </w:tcBorders>
            <w:noWrap/>
            <w:vAlign w:val="center"/>
            <w:hideMark/>
          </w:tcPr>
          <w:p w14:paraId="2D6F348A" w14:textId="77777777" w:rsidR="00CF627E" w:rsidRPr="0049488D" w:rsidRDefault="00CF627E" w:rsidP="009F393E">
            <w:pPr>
              <w:ind w:leftChars="10" w:left="24" w:rightChars="10" w:right="24"/>
              <w:jc w:val="distribute"/>
              <w:rPr>
                <w:rFonts w:ascii="新細明體" w:eastAsia="標楷體" w:hAnsi="新細明體"/>
                <w:spacing w:val="50"/>
                <w:kern w:val="0"/>
                <w:sz w:val="20"/>
              </w:rPr>
            </w:pPr>
            <w:r w:rsidRPr="0049488D">
              <w:rPr>
                <w:rFonts w:ascii="新細明體" w:eastAsia="標楷體" w:hAnsi="新細明體" w:hint="eastAsia"/>
                <w:kern w:val="0"/>
                <w:sz w:val="20"/>
              </w:rPr>
              <w:t>截至</w:t>
            </w:r>
            <w:r>
              <w:rPr>
                <w:rFonts w:ascii="標楷體" w:eastAsia="標楷體" w:hAnsi="標楷體" w:hint="eastAsia"/>
                <w:kern w:val="0"/>
                <w:sz w:val="20"/>
              </w:rPr>
              <w:t>11</w:t>
            </w:r>
            <w:r>
              <w:rPr>
                <w:rFonts w:ascii="標楷體" w:eastAsia="標楷體" w:hAnsi="標楷體"/>
                <w:kern w:val="0"/>
                <w:sz w:val="20"/>
              </w:rPr>
              <w:t>2</w:t>
            </w:r>
            <w:r w:rsidRPr="0049488D">
              <w:rPr>
                <w:rFonts w:ascii="新細明體" w:eastAsia="標楷體" w:hAnsi="新細明體" w:hint="eastAsia"/>
                <w:kern w:val="0"/>
                <w:sz w:val="20"/>
              </w:rPr>
              <w:t>年度終了</w:t>
            </w:r>
          </w:p>
          <w:p w14:paraId="1E3F5A24" w14:textId="77777777" w:rsidR="00CF627E" w:rsidRPr="0049488D" w:rsidRDefault="00CF627E" w:rsidP="009F393E">
            <w:pPr>
              <w:ind w:left="10" w:rightChars="10" w:right="24"/>
              <w:jc w:val="distribute"/>
              <w:rPr>
                <w:rFonts w:ascii="新細明體" w:eastAsia="標楷體" w:hAnsi="新細明體" w:cs="新細明體"/>
                <w:sz w:val="20"/>
              </w:rPr>
            </w:pPr>
            <w:r w:rsidRPr="0049488D">
              <w:rPr>
                <w:rFonts w:ascii="新細明體" w:eastAsia="標楷體" w:hAnsi="新細明體" w:cs="新細明體" w:hint="eastAsia"/>
                <w:sz w:val="20"/>
              </w:rPr>
              <w:t>借款餘額</w:t>
            </w:r>
          </w:p>
        </w:tc>
        <w:tc>
          <w:tcPr>
            <w:tcW w:w="2045" w:type="dxa"/>
            <w:gridSpan w:val="3"/>
            <w:tcBorders>
              <w:top w:val="single" w:sz="8" w:space="0" w:color="auto"/>
              <w:left w:val="nil"/>
              <w:bottom w:val="single" w:sz="8" w:space="0" w:color="auto"/>
              <w:right w:val="single" w:sz="4" w:space="0" w:color="auto"/>
            </w:tcBorders>
            <w:noWrap/>
            <w:vAlign w:val="center"/>
            <w:hideMark/>
          </w:tcPr>
          <w:p w14:paraId="7F71DFE8" w14:textId="77777777" w:rsidR="00CF627E" w:rsidRPr="00DD5CB8" w:rsidRDefault="00CF627E" w:rsidP="009F393E">
            <w:pPr>
              <w:ind w:leftChars="10" w:left="24" w:rightChars="10" w:right="24"/>
              <w:jc w:val="distribute"/>
              <w:rPr>
                <w:rFonts w:ascii="新細明體" w:eastAsia="標楷體" w:hAnsi="新細明體"/>
                <w:kern w:val="0"/>
                <w:sz w:val="20"/>
              </w:rPr>
            </w:pPr>
            <w:r w:rsidRPr="00FF73F7">
              <w:rPr>
                <w:rFonts w:ascii="標楷體" w:eastAsia="標楷體" w:hAnsi="標楷體" w:hint="eastAsia"/>
                <w:kern w:val="0"/>
                <w:sz w:val="20"/>
              </w:rPr>
              <w:t>1</w:t>
            </w:r>
            <w:r>
              <w:rPr>
                <w:rFonts w:ascii="標楷體" w:eastAsia="標楷體" w:hAnsi="標楷體" w:hint="eastAsia"/>
                <w:kern w:val="0"/>
                <w:sz w:val="20"/>
              </w:rPr>
              <w:t>1</w:t>
            </w:r>
            <w:r>
              <w:rPr>
                <w:rFonts w:ascii="標楷體" w:eastAsia="標楷體" w:hAnsi="標楷體"/>
                <w:kern w:val="0"/>
                <w:sz w:val="20"/>
              </w:rPr>
              <w:t>3</w:t>
            </w:r>
            <w:r w:rsidRPr="0049488D">
              <w:rPr>
                <w:rFonts w:ascii="新細明體" w:eastAsia="標楷體" w:hAnsi="新細明體" w:hint="eastAsia"/>
                <w:kern w:val="0"/>
                <w:sz w:val="20"/>
              </w:rPr>
              <w:t>年度舉借金額</w:t>
            </w:r>
          </w:p>
        </w:tc>
        <w:tc>
          <w:tcPr>
            <w:tcW w:w="2054" w:type="dxa"/>
            <w:gridSpan w:val="9"/>
            <w:tcBorders>
              <w:top w:val="single" w:sz="8" w:space="0" w:color="auto"/>
              <w:left w:val="nil"/>
              <w:bottom w:val="single" w:sz="8" w:space="0" w:color="auto"/>
              <w:right w:val="single" w:sz="2" w:space="0" w:color="auto"/>
            </w:tcBorders>
            <w:noWrap/>
            <w:vAlign w:val="center"/>
            <w:hideMark/>
          </w:tcPr>
          <w:p w14:paraId="4EA7B666" w14:textId="77777777" w:rsidR="00CF627E" w:rsidRPr="0049488D" w:rsidRDefault="00CF627E" w:rsidP="009F393E">
            <w:pPr>
              <w:ind w:leftChars="10" w:left="24" w:rightChars="10" w:right="24"/>
              <w:jc w:val="distribute"/>
              <w:rPr>
                <w:rFonts w:ascii="新細明體" w:eastAsia="標楷體" w:hAnsi="新細明體" w:cs="新細明體"/>
                <w:sz w:val="20"/>
              </w:rPr>
            </w:pPr>
            <w:r w:rsidRPr="00FF73F7">
              <w:rPr>
                <w:rFonts w:ascii="標楷體" w:eastAsia="標楷體" w:hAnsi="標楷體" w:hint="eastAsia"/>
                <w:kern w:val="0"/>
                <w:sz w:val="20"/>
              </w:rPr>
              <w:t>1</w:t>
            </w:r>
            <w:r>
              <w:rPr>
                <w:rFonts w:ascii="標楷體" w:eastAsia="標楷體" w:hAnsi="標楷體" w:hint="eastAsia"/>
                <w:kern w:val="0"/>
                <w:sz w:val="20"/>
              </w:rPr>
              <w:t>1</w:t>
            </w:r>
            <w:r>
              <w:rPr>
                <w:rFonts w:ascii="標楷體" w:eastAsia="標楷體" w:hAnsi="標楷體"/>
                <w:kern w:val="0"/>
                <w:sz w:val="20"/>
              </w:rPr>
              <w:t>3</w:t>
            </w:r>
            <w:r w:rsidRPr="0049488D">
              <w:rPr>
                <w:rFonts w:ascii="新細明體" w:eastAsia="標楷體" w:hAnsi="新細明體" w:hint="eastAsia"/>
                <w:kern w:val="0"/>
                <w:sz w:val="20"/>
              </w:rPr>
              <w:t>年度償還金額</w:t>
            </w:r>
          </w:p>
        </w:tc>
      </w:tr>
      <w:tr w:rsidR="00CF627E" w:rsidRPr="0049488D" w14:paraId="4B5A9F3B"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18"/>
        </w:trPr>
        <w:tc>
          <w:tcPr>
            <w:tcW w:w="3779" w:type="dxa"/>
            <w:gridSpan w:val="5"/>
            <w:tcBorders>
              <w:top w:val="nil"/>
              <w:left w:val="nil"/>
              <w:right w:val="single" w:sz="4" w:space="0" w:color="auto"/>
            </w:tcBorders>
            <w:noWrap/>
            <w:vAlign w:val="center"/>
          </w:tcPr>
          <w:p w14:paraId="00A74A09" w14:textId="77777777" w:rsidR="00CF627E" w:rsidRPr="00013959" w:rsidRDefault="00CF627E" w:rsidP="009F393E">
            <w:pPr>
              <w:spacing w:before="80"/>
              <w:ind w:leftChars="21" w:left="50" w:rightChars="10" w:right="24" w:firstLineChars="40" w:firstLine="74"/>
              <w:jc w:val="distribute"/>
              <w:rPr>
                <w:rFonts w:ascii="新細明體" w:eastAsia="標楷體" w:hAnsi="新細明體"/>
                <w:spacing w:val="-16"/>
                <w:sz w:val="20"/>
              </w:rPr>
            </w:pPr>
            <w:r w:rsidRPr="00013959">
              <w:rPr>
                <w:rFonts w:ascii="新細明體" w:eastAsia="標楷體" w:hAnsi="新細明體" w:hint="eastAsia"/>
                <w:b/>
                <w:spacing w:val="-8"/>
                <w:sz w:val="20"/>
              </w:rPr>
              <w:t>新北市停車場作業基金</w:t>
            </w:r>
          </w:p>
        </w:tc>
        <w:tc>
          <w:tcPr>
            <w:tcW w:w="2046" w:type="dxa"/>
            <w:gridSpan w:val="4"/>
            <w:tcBorders>
              <w:top w:val="single" w:sz="8" w:space="0" w:color="auto"/>
              <w:left w:val="nil"/>
              <w:right w:val="single" w:sz="4" w:space="0" w:color="auto"/>
            </w:tcBorders>
            <w:noWrap/>
            <w:vAlign w:val="center"/>
          </w:tcPr>
          <w:p w14:paraId="2CCFFCAF"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
                <w:bCs/>
                <w:color w:val="000000"/>
                <w:sz w:val="20"/>
              </w:rPr>
              <w:t>7</w:t>
            </w:r>
            <w:r w:rsidRPr="00013959">
              <w:rPr>
                <w:rFonts w:ascii="新細明體" w:hAnsi="新細明體"/>
                <w:b/>
                <w:bCs/>
                <w:color w:val="000000"/>
                <w:sz w:val="20"/>
              </w:rPr>
              <w:t>,860,350,000</w:t>
            </w:r>
          </w:p>
        </w:tc>
        <w:tc>
          <w:tcPr>
            <w:tcW w:w="2045" w:type="dxa"/>
            <w:gridSpan w:val="3"/>
            <w:tcBorders>
              <w:top w:val="single" w:sz="8" w:space="0" w:color="auto"/>
              <w:left w:val="nil"/>
              <w:right w:val="single" w:sz="4" w:space="0" w:color="auto"/>
            </w:tcBorders>
            <w:noWrap/>
            <w:vAlign w:val="center"/>
          </w:tcPr>
          <w:p w14:paraId="421D8F01"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
                <w:bCs/>
                <w:color w:val="000000"/>
                <w:sz w:val="20"/>
              </w:rPr>
              <w:t>8</w:t>
            </w:r>
            <w:r w:rsidRPr="00013959">
              <w:rPr>
                <w:rFonts w:ascii="新細明體" w:hAnsi="新細明體"/>
                <w:b/>
                <w:bCs/>
                <w:color w:val="000000"/>
                <w:sz w:val="20"/>
              </w:rPr>
              <w:t>,160,350,000</w:t>
            </w:r>
          </w:p>
        </w:tc>
        <w:tc>
          <w:tcPr>
            <w:tcW w:w="2054" w:type="dxa"/>
            <w:gridSpan w:val="9"/>
            <w:tcBorders>
              <w:top w:val="single" w:sz="8" w:space="0" w:color="auto"/>
              <w:left w:val="nil"/>
              <w:right w:val="single" w:sz="2" w:space="0" w:color="auto"/>
            </w:tcBorders>
            <w:noWrap/>
            <w:vAlign w:val="center"/>
          </w:tcPr>
          <w:p w14:paraId="0303FF02"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
                <w:bCs/>
                <w:color w:val="000000"/>
                <w:sz w:val="20"/>
              </w:rPr>
              <w:t>7</w:t>
            </w:r>
            <w:r w:rsidRPr="00013959">
              <w:rPr>
                <w:rFonts w:ascii="新細明體" w:hAnsi="新細明體"/>
                <w:b/>
                <w:bCs/>
                <w:color w:val="000000"/>
                <w:sz w:val="20"/>
              </w:rPr>
              <w:t>,860,350,000</w:t>
            </w:r>
          </w:p>
        </w:tc>
      </w:tr>
      <w:tr w:rsidR="00CF627E" w:rsidRPr="0049488D" w14:paraId="3715FA3F"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18"/>
        </w:trPr>
        <w:tc>
          <w:tcPr>
            <w:tcW w:w="3779" w:type="dxa"/>
            <w:gridSpan w:val="5"/>
            <w:tcBorders>
              <w:top w:val="nil"/>
              <w:left w:val="nil"/>
              <w:right w:val="single" w:sz="4" w:space="0" w:color="auto"/>
            </w:tcBorders>
            <w:noWrap/>
            <w:vAlign w:val="center"/>
          </w:tcPr>
          <w:p w14:paraId="6E9B7A6B" w14:textId="17971317" w:rsidR="00CF627E" w:rsidRPr="0017036A" w:rsidRDefault="00710E45" w:rsidP="00134BB3">
            <w:pPr>
              <w:tabs>
                <w:tab w:val="left" w:pos="414"/>
              </w:tabs>
              <w:spacing w:before="80"/>
              <w:ind w:leftChars="15" w:left="36" w:rightChars="10" w:right="24" w:firstLineChars="105" w:firstLine="216"/>
              <w:jc w:val="distribute"/>
              <w:rPr>
                <w:rFonts w:ascii="新細明體" w:eastAsia="標楷體" w:hAnsi="新細明體"/>
                <w:spacing w:val="3"/>
                <w:sz w:val="20"/>
              </w:rPr>
            </w:pPr>
            <w:r w:rsidRPr="00710E45">
              <w:rPr>
                <w:rFonts w:ascii="新細明體" w:eastAsia="標楷體" w:hAnsi="新細明體" w:hint="eastAsia"/>
                <w:spacing w:val="3"/>
                <w:sz w:val="20"/>
              </w:rPr>
              <w:t>停車場興建暨營運計畫</w:t>
            </w:r>
          </w:p>
        </w:tc>
        <w:tc>
          <w:tcPr>
            <w:tcW w:w="2046" w:type="dxa"/>
            <w:gridSpan w:val="4"/>
            <w:tcBorders>
              <w:top w:val="nil"/>
              <w:left w:val="nil"/>
              <w:right w:val="single" w:sz="4" w:space="0" w:color="auto"/>
            </w:tcBorders>
            <w:noWrap/>
            <w:vAlign w:val="center"/>
          </w:tcPr>
          <w:p w14:paraId="5DB43F80"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Cs/>
                <w:color w:val="000000"/>
                <w:sz w:val="20"/>
              </w:rPr>
              <w:t>7</w:t>
            </w:r>
            <w:r w:rsidRPr="00013959">
              <w:rPr>
                <w:rFonts w:ascii="新細明體" w:hAnsi="新細明體"/>
                <w:bCs/>
                <w:color w:val="000000"/>
                <w:sz w:val="20"/>
              </w:rPr>
              <w:t>,860,350,000</w:t>
            </w:r>
          </w:p>
        </w:tc>
        <w:tc>
          <w:tcPr>
            <w:tcW w:w="2045" w:type="dxa"/>
            <w:gridSpan w:val="3"/>
            <w:tcBorders>
              <w:top w:val="nil"/>
              <w:left w:val="nil"/>
              <w:right w:val="single" w:sz="4" w:space="0" w:color="auto"/>
            </w:tcBorders>
            <w:noWrap/>
            <w:vAlign w:val="center"/>
          </w:tcPr>
          <w:p w14:paraId="66F4E93D"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Cs/>
                <w:color w:val="000000"/>
                <w:sz w:val="20"/>
              </w:rPr>
              <w:t>8</w:t>
            </w:r>
            <w:r w:rsidRPr="00013959">
              <w:rPr>
                <w:rFonts w:ascii="新細明體" w:hAnsi="新細明體"/>
                <w:bCs/>
                <w:color w:val="000000"/>
                <w:sz w:val="20"/>
              </w:rPr>
              <w:t>,160,350,000</w:t>
            </w:r>
          </w:p>
        </w:tc>
        <w:tc>
          <w:tcPr>
            <w:tcW w:w="2054" w:type="dxa"/>
            <w:gridSpan w:val="9"/>
            <w:tcBorders>
              <w:top w:val="nil"/>
              <w:left w:val="nil"/>
              <w:right w:val="single" w:sz="2" w:space="0" w:color="auto"/>
            </w:tcBorders>
            <w:noWrap/>
            <w:vAlign w:val="center"/>
          </w:tcPr>
          <w:p w14:paraId="5CA4BDE6"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Cs/>
                <w:color w:val="000000"/>
                <w:sz w:val="20"/>
              </w:rPr>
              <w:t>7</w:t>
            </w:r>
            <w:r w:rsidRPr="00013959">
              <w:rPr>
                <w:rFonts w:ascii="新細明體" w:hAnsi="新細明體"/>
                <w:bCs/>
                <w:color w:val="000000"/>
                <w:sz w:val="20"/>
              </w:rPr>
              <w:t>,860,350,000</w:t>
            </w:r>
          </w:p>
        </w:tc>
      </w:tr>
      <w:tr w:rsidR="00CF627E" w:rsidRPr="0049488D" w14:paraId="45706AB2"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18"/>
        </w:trPr>
        <w:tc>
          <w:tcPr>
            <w:tcW w:w="3779" w:type="dxa"/>
            <w:gridSpan w:val="5"/>
            <w:tcBorders>
              <w:top w:val="nil"/>
              <w:left w:val="nil"/>
              <w:right w:val="single" w:sz="4" w:space="0" w:color="auto"/>
            </w:tcBorders>
            <w:noWrap/>
            <w:vAlign w:val="center"/>
          </w:tcPr>
          <w:p w14:paraId="612E069F" w14:textId="77777777" w:rsidR="00CF627E" w:rsidRPr="00013959" w:rsidRDefault="00CF627E" w:rsidP="009F393E">
            <w:pPr>
              <w:spacing w:before="80"/>
              <w:ind w:leftChars="10" w:left="24" w:rightChars="10" w:right="24" w:firstLineChars="48" w:firstLine="88"/>
              <w:jc w:val="distribute"/>
              <w:rPr>
                <w:rFonts w:ascii="新細明體" w:eastAsia="標楷體" w:hAnsi="新細明體"/>
                <w:spacing w:val="-16"/>
                <w:sz w:val="20"/>
              </w:rPr>
            </w:pPr>
            <w:r w:rsidRPr="00013959">
              <w:rPr>
                <w:rFonts w:ascii="新細明體" w:eastAsia="標楷體" w:hAnsi="新細明體" w:hint="eastAsia"/>
                <w:b/>
                <w:spacing w:val="-8"/>
                <w:sz w:val="20"/>
              </w:rPr>
              <w:t>新北市軌道建設發展基金</w:t>
            </w:r>
          </w:p>
        </w:tc>
        <w:tc>
          <w:tcPr>
            <w:tcW w:w="2046" w:type="dxa"/>
            <w:gridSpan w:val="4"/>
            <w:tcBorders>
              <w:top w:val="nil"/>
              <w:left w:val="nil"/>
              <w:right w:val="single" w:sz="4" w:space="0" w:color="auto"/>
            </w:tcBorders>
            <w:noWrap/>
            <w:vAlign w:val="center"/>
          </w:tcPr>
          <w:p w14:paraId="3DC0E365"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
                <w:bCs/>
                <w:color w:val="000000"/>
                <w:sz w:val="20"/>
              </w:rPr>
              <w:t>71,639,928,527</w:t>
            </w:r>
          </w:p>
        </w:tc>
        <w:tc>
          <w:tcPr>
            <w:tcW w:w="2045" w:type="dxa"/>
            <w:gridSpan w:val="3"/>
            <w:tcBorders>
              <w:top w:val="nil"/>
              <w:left w:val="nil"/>
              <w:right w:val="single" w:sz="4" w:space="0" w:color="auto"/>
            </w:tcBorders>
            <w:noWrap/>
            <w:vAlign w:val="center"/>
          </w:tcPr>
          <w:p w14:paraId="2BE0672B" w14:textId="77777777" w:rsidR="00CF627E" w:rsidRPr="00013959" w:rsidRDefault="00CF627E" w:rsidP="009F393E">
            <w:pPr>
              <w:spacing w:before="80"/>
              <w:jc w:val="right"/>
              <w:rPr>
                <w:rFonts w:ascii="新細明體" w:hAnsi="新細明體"/>
                <w:color w:val="000000"/>
                <w:sz w:val="20"/>
              </w:rPr>
            </w:pPr>
            <w:r w:rsidRPr="00013959">
              <w:rPr>
                <w:rFonts w:ascii="新細明體" w:hAnsi="新細明體" w:hint="eastAsia"/>
                <w:b/>
                <w:bCs/>
                <w:color w:val="000000"/>
                <w:sz w:val="20"/>
              </w:rPr>
              <w:t>61,335,564,747</w:t>
            </w:r>
          </w:p>
        </w:tc>
        <w:tc>
          <w:tcPr>
            <w:tcW w:w="2054" w:type="dxa"/>
            <w:gridSpan w:val="9"/>
            <w:tcBorders>
              <w:top w:val="nil"/>
              <w:left w:val="nil"/>
              <w:right w:val="single" w:sz="2" w:space="0" w:color="auto"/>
            </w:tcBorders>
            <w:noWrap/>
            <w:vAlign w:val="center"/>
          </w:tcPr>
          <w:p w14:paraId="5AE2AF6A" w14:textId="77777777" w:rsidR="00CF627E" w:rsidRPr="00013959" w:rsidRDefault="00CF627E" w:rsidP="009F393E">
            <w:pPr>
              <w:spacing w:before="80"/>
              <w:jc w:val="right"/>
              <w:rPr>
                <w:rFonts w:ascii="新細明體" w:hAnsi="新細明體"/>
                <w:b/>
                <w:bCs/>
                <w:color w:val="000000"/>
                <w:sz w:val="20"/>
              </w:rPr>
            </w:pPr>
            <w:r w:rsidRPr="00013959">
              <w:rPr>
                <w:rFonts w:ascii="新細明體" w:hAnsi="新細明體" w:hint="eastAsia"/>
                <w:b/>
                <w:bCs/>
                <w:color w:val="000000"/>
                <w:sz w:val="20"/>
              </w:rPr>
              <w:t>60,789,268,527</w:t>
            </w:r>
          </w:p>
        </w:tc>
      </w:tr>
      <w:tr w:rsidR="00CF627E" w:rsidRPr="0049488D" w14:paraId="61E90B1E"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04BA0BCE" w14:textId="2D835FC8" w:rsidR="00CF627E" w:rsidRPr="00445EB9" w:rsidRDefault="002F2ACC" w:rsidP="00134BB3">
            <w:pPr>
              <w:spacing w:before="80"/>
              <w:ind w:rightChars="10" w:right="24" w:firstLineChars="120" w:firstLine="252"/>
              <w:rPr>
                <w:rFonts w:ascii="新細明體" w:eastAsia="標楷體" w:hAnsi="新細明體"/>
                <w:spacing w:val="5"/>
                <w:sz w:val="20"/>
              </w:rPr>
            </w:pPr>
            <w:r w:rsidRPr="002F2ACC">
              <w:rPr>
                <w:rFonts w:ascii="新細明體" w:eastAsia="標楷體" w:hAnsi="新細明體" w:hint="eastAsia"/>
                <w:spacing w:val="5"/>
                <w:sz w:val="20"/>
              </w:rPr>
              <w:t>臺北捷運系統環狀線建設（第一階段）</w:t>
            </w:r>
          </w:p>
        </w:tc>
        <w:tc>
          <w:tcPr>
            <w:tcW w:w="2046" w:type="dxa"/>
            <w:gridSpan w:val="4"/>
            <w:tcBorders>
              <w:top w:val="nil"/>
              <w:left w:val="nil"/>
              <w:right w:val="single" w:sz="4" w:space="0" w:color="auto"/>
            </w:tcBorders>
            <w:noWrap/>
            <w:vAlign w:val="center"/>
          </w:tcPr>
          <w:p w14:paraId="706388D8" w14:textId="77777777" w:rsidR="00CF627E" w:rsidRPr="00013959" w:rsidRDefault="00CF627E" w:rsidP="009F393E">
            <w:pPr>
              <w:jc w:val="right"/>
              <w:rPr>
                <w:rFonts w:ascii="新細明體" w:hAnsi="新細明體"/>
                <w:color w:val="000000"/>
                <w:sz w:val="20"/>
              </w:rPr>
            </w:pPr>
            <w:r w:rsidRPr="00013959">
              <w:rPr>
                <w:rFonts w:ascii="新細明體" w:hAnsi="新細明體" w:hint="eastAsia"/>
                <w:bCs/>
                <w:color w:val="000000"/>
                <w:sz w:val="20"/>
              </w:rPr>
              <w:t>23,384,550,000</w:t>
            </w:r>
          </w:p>
        </w:tc>
        <w:tc>
          <w:tcPr>
            <w:tcW w:w="2045" w:type="dxa"/>
            <w:gridSpan w:val="3"/>
            <w:tcBorders>
              <w:top w:val="nil"/>
              <w:left w:val="nil"/>
              <w:right w:val="single" w:sz="4" w:space="0" w:color="auto"/>
            </w:tcBorders>
            <w:noWrap/>
            <w:vAlign w:val="center"/>
          </w:tcPr>
          <w:p w14:paraId="3585AA59" w14:textId="77777777" w:rsidR="00CF627E" w:rsidRPr="00013959" w:rsidRDefault="00CF627E" w:rsidP="009F393E">
            <w:pPr>
              <w:jc w:val="right"/>
              <w:rPr>
                <w:rFonts w:ascii="新細明體" w:hAnsi="新細明體"/>
                <w:color w:val="000000"/>
                <w:sz w:val="20"/>
              </w:rPr>
            </w:pPr>
            <w:r w:rsidRPr="00013959">
              <w:rPr>
                <w:rFonts w:ascii="新細明體" w:hAnsi="新細明體" w:hint="eastAsia"/>
                <w:bCs/>
                <w:color w:val="000000"/>
                <w:sz w:val="20"/>
              </w:rPr>
              <w:t>17,374,450,000</w:t>
            </w:r>
          </w:p>
        </w:tc>
        <w:tc>
          <w:tcPr>
            <w:tcW w:w="2054" w:type="dxa"/>
            <w:gridSpan w:val="9"/>
            <w:tcBorders>
              <w:top w:val="nil"/>
              <w:left w:val="nil"/>
              <w:right w:val="single" w:sz="2" w:space="0" w:color="auto"/>
            </w:tcBorders>
            <w:noWrap/>
            <w:vAlign w:val="center"/>
          </w:tcPr>
          <w:p w14:paraId="63E4F71D"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18,864,490,000</w:t>
            </w:r>
          </w:p>
        </w:tc>
      </w:tr>
      <w:tr w:rsidR="00CF627E" w:rsidRPr="0049488D" w14:paraId="2E7E33F1"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tcPr>
          <w:p w14:paraId="445C7A34" w14:textId="77777777" w:rsidR="00CF627E" w:rsidRPr="00013959" w:rsidRDefault="00CF627E" w:rsidP="00721459">
            <w:pPr>
              <w:spacing w:before="80"/>
              <w:ind w:rightChars="16" w:right="38" w:firstLineChars="126" w:firstLine="252"/>
              <w:jc w:val="distribute"/>
              <w:rPr>
                <w:rFonts w:ascii="新細明體" w:eastAsia="標楷體" w:hAnsi="新細明體"/>
                <w:sz w:val="20"/>
              </w:rPr>
            </w:pPr>
            <w:r w:rsidRPr="00013959">
              <w:rPr>
                <w:rFonts w:ascii="新細明體" w:eastAsia="標楷體" w:hAnsi="新細明體" w:hint="eastAsia"/>
                <w:sz w:val="20"/>
              </w:rPr>
              <w:t>臺北都會區大眾捷運系統</w:t>
            </w:r>
          </w:p>
          <w:p w14:paraId="2AC903D8" w14:textId="78D6FFEF" w:rsidR="00CF627E" w:rsidRPr="00445EB9" w:rsidRDefault="002F2ACC" w:rsidP="002F2ACC">
            <w:pPr>
              <w:ind w:leftChars="85" w:left="204" w:rightChars="-30" w:right="-72" w:firstLineChars="24" w:firstLine="49"/>
              <w:jc w:val="distribute"/>
              <w:rPr>
                <w:rFonts w:ascii="新細明體" w:eastAsia="標楷體" w:hAnsi="新細明體"/>
                <w:spacing w:val="2"/>
                <w:sz w:val="20"/>
              </w:rPr>
            </w:pPr>
            <w:r w:rsidRPr="002F2ACC">
              <w:rPr>
                <w:rFonts w:ascii="新細明體" w:eastAsia="標楷體" w:hAnsi="新細明體" w:hint="eastAsia"/>
                <w:spacing w:val="2"/>
                <w:sz w:val="20"/>
              </w:rPr>
              <w:t>萬大－中和－樹林線（第一期工程</w:t>
            </w:r>
            <w:r>
              <w:rPr>
                <w:rFonts w:ascii="標楷體" w:eastAsia="標楷體" w:hAnsi="標楷體" w:hint="eastAsia"/>
                <w:spacing w:val="2"/>
                <w:sz w:val="20"/>
              </w:rPr>
              <w:t>）</w:t>
            </w:r>
          </w:p>
        </w:tc>
        <w:tc>
          <w:tcPr>
            <w:tcW w:w="2046" w:type="dxa"/>
            <w:gridSpan w:val="4"/>
            <w:tcBorders>
              <w:top w:val="nil"/>
              <w:left w:val="nil"/>
              <w:right w:val="single" w:sz="4" w:space="0" w:color="auto"/>
            </w:tcBorders>
            <w:noWrap/>
            <w:vAlign w:val="center"/>
          </w:tcPr>
          <w:p w14:paraId="7CA53EF8"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12,122,459,131</w:t>
            </w:r>
          </w:p>
        </w:tc>
        <w:tc>
          <w:tcPr>
            <w:tcW w:w="2045" w:type="dxa"/>
            <w:gridSpan w:val="3"/>
            <w:tcBorders>
              <w:top w:val="nil"/>
              <w:left w:val="nil"/>
              <w:right w:val="single" w:sz="4" w:space="0" w:color="auto"/>
            </w:tcBorders>
            <w:noWrap/>
            <w:vAlign w:val="center"/>
          </w:tcPr>
          <w:p w14:paraId="6A6DB790"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9,958,519,131</w:t>
            </w:r>
          </w:p>
        </w:tc>
        <w:tc>
          <w:tcPr>
            <w:tcW w:w="2054" w:type="dxa"/>
            <w:gridSpan w:val="9"/>
            <w:tcBorders>
              <w:top w:val="nil"/>
              <w:left w:val="nil"/>
              <w:right w:val="single" w:sz="2" w:space="0" w:color="auto"/>
            </w:tcBorders>
            <w:noWrap/>
            <w:vAlign w:val="center"/>
          </w:tcPr>
          <w:p w14:paraId="0E27F8BD"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9,960,969,131</w:t>
            </w:r>
          </w:p>
        </w:tc>
      </w:tr>
      <w:tr w:rsidR="00CF627E" w:rsidRPr="0049488D" w14:paraId="11AC4C0B"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tcPr>
          <w:p w14:paraId="3A9B70C1" w14:textId="77777777" w:rsidR="00CF627E" w:rsidRDefault="00CF627E" w:rsidP="009F393E">
            <w:pPr>
              <w:spacing w:before="120" w:line="240" w:lineRule="exact"/>
              <w:ind w:leftChars="104" w:left="264" w:rightChars="18" w:right="43" w:hanging="14"/>
              <w:jc w:val="distribute"/>
              <w:rPr>
                <w:rFonts w:ascii="新細明體" w:eastAsia="標楷體" w:hAnsi="新細明體"/>
                <w:sz w:val="20"/>
              </w:rPr>
            </w:pPr>
            <w:r w:rsidRPr="00013959">
              <w:rPr>
                <w:rFonts w:ascii="新細明體" w:eastAsia="標楷體" w:hAnsi="新細明體" w:hint="eastAsia"/>
                <w:sz w:val="20"/>
              </w:rPr>
              <w:t>臺北都會區大眾捷運系統後續路網</w:t>
            </w:r>
          </w:p>
          <w:p w14:paraId="78416B89" w14:textId="6D0A3980" w:rsidR="00CF627E" w:rsidRPr="00CC16EB" w:rsidRDefault="00CC16EB" w:rsidP="00CC16EB">
            <w:pPr>
              <w:spacing w:before="120" w:line="240" w:lineRule="exact"/>
              <w:ind w:leftChars="104" w:left="264" w:rightChars="-30" w:right="-72" w:hanging="14"/>
              <w:jc w:val="distribute"/>
              <w:rPr>
                <w:rFonts w:ascii="新細明體" w:eastAsia="標楷體" w:hAnsi="新細明體"/>
                <w:spacing w:val="52"/>
                <w:sz w:val="20"/>
              </w:rPr>
            </w:pPr>
            <w:r w:rsidRPr="00CC16EB">
              <w:rPr>
                <w:rFonts w:ascii="新細明體" w:eastAsia="標楷體" w:hAnsi="新細明體" w:hint="eastAsia"/>
                <w:spacing w:val="52"/>
                <w:sz w:val="20"/>
              </w:rPr>
              <w:t>建設工程（新莊蘆洲支線）</w:t>
            </w:r>
          </w:p>
        </w:tc>
        <w:tc>
          <w:tcPr>
            <w:tcW w:w="2046" w:type="dxa"/>
            <w:gridSpan w:val="4"/>
            <w:tcBorders>
              <w:top w:val="nil"/>
              <w:left w:val="nil"/>
              <w:right w:val="single" w:sz="4" w:space="0" w:color="auto"/>
            </w:tcBorders>
            <w:noWrap/>
            <w:vAlign w:val="center"/>
          </w:tcPr>
          <w:p w14:paraId="00C7554B"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2,939,238,944</w:t>
            </w:r>
          </w:p>
        </w:tc>
        <w:tc>
          <w:tcPr>
            <w:tcW w:w="2045" w:type="dxa"/>
            <w:gridSpan w:val="3"/>
            <w:tcBorders>
              <w:top w:val="nil"/>
              <w:left w:val="nil"/>
              <w:right w:val="single" w:sz="4" w:space="0" w:color="auto"/>
            </w:tcBorders>
            <w:noWrap/>
            <w:vAlign w:val="center"/>
          </w:tcPr>
          <w:p w14:paraId="7A1FCEB9"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2,650,720,164</w:t>
            </w:r>
          </w:p>
        </w:tc>
        <w:tc>
          <w:tcPr>
            <w:tcW w:w="2054" w:type="dxa"/>
            <w:gridSpan w:val="9"/>
            <w:tcBorders>
              <w:top w:val="nil"/>
              <w:left w:val="nil"/>
              <w:right w:val="single" w:sz="2" w:space="0" w:color="auto"/>
            </w:tcBorders>
            <w:noWrap/>
            <w:vAlign w:val="center"/>
          </w:tcPr>
          <w:p w14:paraId="314A7D0E"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2,939,238,944</w:t>
            </w:r>
          </w:p>
        </w:tc>
      </w:tr>
      <w:tr w:rsidR="00CF627E" w:rsidRPr="0049488D" w14:paraId="00D5B354"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19EE0030" w14:textId="64CE379F" w:rsidR="00CF627E" w:rsidRPr="00013959" w:rsidRDefault="002F2ACC" w:rsidP="00CC16EB">
            <w:pPr>
              <w:ind w:rightChars="22" w:right="53" w:firstLineChars="151" w:firstLine="254"/>
              <w:jc w:val="distribute"/>
              <w:rPr>
                <w:rFonts w:ascii="新細明體" w:eastAsia="標楷體" w:hAnsi="新細明體"/>
                <w:b/>
                <w:spacing w:val="-8"/>
                <w:sz w:val="20"/>
              </w:rPr>
            </w:pPr>
            <w:r w:rsidRPr="005712FE">
              <w:rPr>
                <w:rFonts w:ascii="新細明體" w:eastAsia="標楷體" w:hAnsi="新細明體" w:hint="eastAsia"/>
                <w:spacing w:val="-16"/>
                <w:sz w:val="20"/>
              </w:rPr>
              <w:t>淡海輕軌運輸系統</w:t>
            </w:r>
          </w:p>
        </w:tc>
        <w:tc>
          <w:tcPr>
            <w:tcW w:w="2046" w:type="dxa"/>
            <w:gridSpan w:val="4"/>
            <w:tcBorders>
              <w:top w:val="nil"/>
              <w:left w:val="nil"/>
              <w:right w:val="single" w:sz="4" w:space="0" w:color="auto"/>
            </w:tcBorders>
            <w:noWrap/>
            <w:vAlign w:val="center"/>
          </w:tcPr>
          <w:p w14:paraId="5A8A0222"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3,831,213,000</w:t>
            </w:r>
          </w:p>
        </w:tc>
        <w:tc>
          <w:tcPr>
            <w:tcW w:w="2045" w:type="dxa"/>
            <w:gridSpan w:val="3"/>
            <w:tcBorders>
              <w:top w:val="nil"/>
              <w:left w:val="nil"/>
              <w:right w:val="single" w:sz="4" w:space="0" w:color="auto"/>
            </w:tcBorders>
            <w:noWrap/>
            <w:vAlign w:val="center"/>
          </w:tcPr>
          <w:p w14:paraId="7B80C43D"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3,331,213,000</w:t>
            </w:r>
          </w:p>
        </w:tc>
        <w:tc>
          <w:tcPr>
            <w:tcW w:w="2054" w:type="dxa"/>
            <w:gridSpan w:val="9"/>
            <w:tcBorders>
              <w:top w:val="nil"/>
              <w:left w:val="nil"/>
              <w:right w:val="single" w:sz="2" w:space="0" w:color="auto"/>
            </w:tcBorders>
            <w:noWrap/>
            <w:vAlign w:val="center"/>
          </w:tcPr>
          <w:p w14:paraId="15F55BF6"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3,111,213,000</w:t>
            </w:r>
          </w:p>
        </w:tc>
      </w:tr>
      <w:tr w:rsidR="00CF627E" w:rsidRPr="0049488D" w14:paraId="286801FB"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214D5185" w14:textId="28DF8B37" w:rsidR="00CF627E" w:rsidRPr="0075224B" w:rsidRDefault="002F2ACC" w:rsidP="002F2ACC">
            <w:pPr>
              <w:ind w:rightChars="10" w:right="24" w:firstLineChars="141" w:firstLine="259"/>
              <w:jc w:val="distribute"/>
              <w:rPr>
                <w:rFonts w:ascii="新細明體" w:eastAsia="標楷體" w:hAnsi="新細明體"/>
                <w:spacing w:val="-8"/>
                <w:sz w:val="20"/>
              </w:rPr>
            </w:pPr>
            <w:r w:rsidRPr="002F2ACC">
              <w:rPr>
                <w:rFonts w:ascii="新細明體" w:eastAsia="標楷體" w:hAnsi="新細明體" w:hint="eastAsia"/>
                <w:spacing w:val="-8"/>
                <w:sz w:val="20"/>
              </w:rPr>
              <w:t>臺北都會區大眾捷運系統三鶯線建設計畫</w:t>
            </w:r>
          </w:p>
        </w:tc>
        <w:tc>
          <w:tcPr>
            <w:tcW w:w="2046" w:type="dxa"/>
            <w:gridSpan w:val="4"/>
            <w:tcBorders>
              <w:top w:val="nil"/>
              <w:left w:val="nil"/>
              <w:right w:val="single" w:sz="4" w:space="0" w:color="auto"/>
            </w:tcBorders>
            <w:noWrap/>
            <w:vAlign w:val="center"/>
          </w:tcPr>
          <w:p w14:paraId="2E3D110B"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13,078,763,032</w:t>
            </w:r>
          </w:p>
        </w:tc>
        <w:tc>
          <w:tcPr>
            <w:tcW w:w="2045" w:type="dxa"/>
            <w:gridSpan w:val="3"/>
            <w:tcBorders>
              <w:top w:val="nil"/>
              <w:left w:val="nil"/>
              <w:right w:val="single" w:sz="4" w:space="0" w:color="auto"/>
            </w:tcBorders>
            <w:noWrap/>
            <w:vAlign w:val="center"/>
          </w:tcPr>
          <w:p w14:paraId="77C39B09"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13,092,740,083</w:t>
            </w:r>
          </w:p>
        </w:tc>
        <w:tc>
          <w:tcPr>
            <w:tcW w:w="2054" w:type="dxa"/>
            <w:gridSpan w:val="9"/>
            <w:tcBorders>
              <w:top w:val="nil"/>
              <w:left w:val="nil"/>
              <w:right w:val="single" w:sz="2" w:space="0" w:color="auto"/>
            </w:tcBorders>
            <w:noWrap/>
            <w:vAlign w:val="center"/>
          </w:tcPr>
          <w:p w14:paraId="261FAE21"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12,017,740,083</w:t>
            </w:r>
          </w:p>
        </w:tc>
      </w:tr>
      <w:tr w:rsidR="00CF627E" w:rsidRPr="0049488D" w14:paraId="78C4F641"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tcPr>
          <w:p w14:paraId="3920B36E" w14:textId="77777777" w:rsidR="00CF627E" w:rsidRPr="00013959" w:rsidRDefault="00CF627E" w:rsidP="0022594A">
            <w:pPr>
              <w:spacing w:before="80"/>
              <w:ind w:leftChars="111" w:left="346" w:rightChars="12" w:right="29" w:hanging="80"/>
              <w:jc w:val="distribute"/>
              <w:rPr>
                <w:rFonts w:ascii="新細明體" w:eastAsia="標楷體" w:hAnsi="新細明體"/>
                <w:sz w:val="20"/>
              </w:rPr>
            </w:pPr>
            <w:r w:rsidRPr="00013959">
              <w:rPr>
                <w:rFonts w:ascii="新細明體" w:eastAsia="標楷體" w:hAnsi="新細明體" w:hint="eastAsia"/>
                <w:sz w:val="20"/>
              </w:rPr>
              <w:t>安坑線路線規劃及沿線周邊土地</w:t>
            </w:r>
          </w:p>
          <w:p w14:paraId="3690541C" w14:textId="77777777" w:rsidR="00CF627E" w:rsidRPr="00013959" w:rsidRDefault="00CF627E" w:rsidP="005306BC">
            <w:pPr>
              <w:ind w:rightChars="4" w:right="10" w:firstLineChars="133" w:firstLine="266"/>
              <w:jc w:val="distribute"/>
              <w:rPr>
                <w:rFonts w:ascii="新細明體" w:eastAsia="標楷體" w:hAnsi="新細明體"/>
                <w:b/>
                <w:bCs/>
                <w:sz w:val="20"/>
              </w:rPr>
            </w:pPr>
            <w:r w:rsidRPr="00013959">
              <w:rPr>
                <w:rFonts w:ascii="新細明體" w:eastAsia="標楷體" w:hAnsi="新細明體" w:hint="eastAsia"/>
                <w:sz w:val="20"/>
              </w:rPr>
              <w:t>整體開發計畫</w:t>
            </w:r>
          </w:p>
        </w:tc>
        <w:tc>
          <w:tcPr>
            <w:tcW w:w="2046" w:type="dxa"/>
            <w:gridSpan w:val="4"/>
            <w:tcBorders>
              <w:top w:val="nil"/>
              <w:left w:val="nil"/>
              <w:bottom w:val="nil"/>
              <w:right w:val="single" w:sz="4" w:space="0" w:color="auto"/>
            </w:tcBorders>
            <w:shd w:val="clear" w:color="auto" w:fill="auto"/>
            <w:noWrap/>
            <w:vAlign w:val="center"/>
          </w:tcPr>
          <w:p w14:paraId="59F78525"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7,795,679,221</w:t>
            </w:r>
          </w:p>
        </w:tc>
        <w:tc>
          <w:tcPr>
            <w:tcW w:w="2045" w:type="dxa"/>
            <w:gridSpan w:val="3"/>
            <w:tcBorders>
              <w:top w:val="nil"/>
              <w:left w:val="single" w:sz="4" w:space="0" w:color="auto"/>
              <w:bottom w:val="nil"/>
              <w:right w:val="single" w:sz="4" w:space="0" w:color="auto"/>
            </w:tcBorders>
            <w:shd w:val="clear" w:color="auto" w:fill="auto"/>
            <w:noWrap/>
            <w:vAlign w:val="center"/>
          </w:tcPr>
          <w:p w14:paraId="07BBC785"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7,563,897,170</w:t>
            </w:r>
          </w:p>
        </w:tc>
        <w:tc>
          <w:tcPr>
            <w:tcW w:w="2054" w:type="dxa"/>
            <w:gridSpan w:val="9"/>
            <w:tcBorders>
              <w:top w:val="nil"/>
              <w:left w:val="single" w:sz="4" w:space="0" w:color="auto"/>
              <w:bottom w:val="nil"/>
              <w:right w:val="single" w:sz="2" w:space="0" w:color="auto"/>
            </w:tcBorders>
            <w:shd w:val="clear" w:color="auto" w:fill="auto"/>
            <w:noWrap/>
            <w:vAlign w:val="center"/>
          </w:tcPr>
          <w:p w14:paraId="49E1DC15" w14:textId="77777777" w:rsidR="00CF627E" w:rsidRPr="00013959" w:rsidRDefault="00CF627E" w:rsidP="009F393E">
            <w:pPr>
              <w:jc w:val="right"/>
              <w:rPr>
                <w:rFonts w:ascii="新細明體" w:hAnsi="新細明體"/>
                <w:b/>
                <w:bCs/>
                <w:color w:val="000000"/>
                <w:sz w:val="20"/>
              </w:rPr>
            </w:pPr>
            <w:r w:rsidRPr="00013959">
              <w:rPr>
                <w:rFonts w:ascii="新細明體" w:hAnsi="新細明體" w:hint="eastAsia"/>
                <w:bCs/>
                <w:color w:val="000000"/>
                <w:sz w:val="20"/>
              </w:rPr>
              <w:t>7,961,592,170</w:t>
            </w:r>
          </w:p>
        </w:tc>
      </w:tr>
      <w:tr w:rsidR="00CF627E" w:rsidRPr="0049488D" w14:paraId="0C445609"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372819A5" w14:textId="77777777" w:rsidR="00CF627E" w:rsidRPr="00013959" w:rsidRDefault="00CF627E" w:rsidP="00654556">
            <w:pPr>
              <w:spacing w:before="80"/>
              <w:ind w:rightChars="12" w:right="29" w:firstLineChars="133" w:firstLine="266"/>
              <w:jc w:val="distribute"/>
              <w:rPr>
                <w:rFonts w:ascii="新細明體" w:eastAsia="標楷體" w:hAnsi="新細明體"/>
                <w:sz w:val="20"/>
              </w:rPr>
            </w:pPr>
            <w:r w:rsidRPr="00013959">
              <w:rPr>
                <w:rFonts w:ascii="新細明體" w:eastAsia="標楷體" w:hAnsi="新細明體" w:hint="eastAsia"/>
                <w:sz w:val="20"/>
              </w:rPr>
              <w:t>臺北都會區大眾捷運系統汐止東湖線</w:t>
            </w:r>
          </w:p>
        </w:tc>
        <w:tc>
          <w:tcPr>
            <w:tcW w:w="2046" w:type="dxa"/>
            <w:gridSpan w:val="4"/>
            <w:tcBorders>
              <w:top w:val="nil"/>
              <w:left w:val="nil"/>
              <w:bottom w:val="nil"/>
              <w:right w:val="single" w:sz="4" w:space="0" w:color="auto"/>
            </w:tcBorders>
            <w:shd w:val="clear" w:color="auto" w:fill="auto"/>
            <w:noWrap/>
            <w:vAlign w:val="center"/>
          </w:tcPr>
          <w:p w14:paraId="186C9680"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bCs/>
                <w:color w:val="000000"/>
                <w:sz w:val="20"/>
              </w:rPr>
              <w:t>－</w:t>
            </w:r>
          </w:p>
        </w:tc>
        <w:tc>
          <w:tcPr>
            <w:tcW w:w="2045" w:type="dxa"/>
            <w:gridSpan w:val="3"/>
            <w:tcBorders>
              <w:top w:val="nil"/>
              <w:left w:val="single" w:sz="4" w:space="0" w:color="auto"/>
              <w:bottom w:val="nil"/>
              <w:right w:val="single" w:sz="4" w:space="0" w:color="auto"/>
            </w:tcBorders>
            <w:shd w:val="clear" w:color="auto" w:fill="auto"/>
            <w:noWrap/>
            <w:vAlign w:val="center"/>
          </w:tcPr>
          <w:p w14:paraId="18D671E3"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bCs/>
                <w:color w:val="000000"/>
                <w:sz w:val="20"/>
              </w:rPr>
              <w:t>30,000,000</w:t>
            </w:r>
          </w:p>
        </w:tc>
        <w:tc>
          <w:tcPr>
            <w:tcW w:w="2054" w:type="dxa"/>
            <w:gridSpan w:val="9"/>
            <w:tcBorders>
              <w:top w:val="nil"/>
              <w:left w:val="single" w:sz="4" w:space="0" w:color="auto"/>
              <w:bottom w:val="nil"/>
              <w:right w:val="single" w:sz="2" w:space="0" w:color="auto"/>
            </w:tcBorders>
            <w:shd w:val="clear" w:color="auto" w:fill="auto"/>
            <w:noWrap/>
            <w:vAlign w:val="center"/>
          </w:tcPr>
          <w:p w14:paraId="75DBCC95"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bCs/>
                <w:color w:val="000000"/>
                <w:sz w:val="20"/>
              </w:rPr>
              <w:t>－</w:t>
            </w:r>
          </w:p>
        </w:tc>
      </w:tr>
      <w:tr w:rsidR="00CF627E" w:rsidRPr="0049488D" w14:paraId="507C9A55"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left w:val="nil"/>
              <w:bottom w:val="nil"/>
              <w:right w:val="single" w:sz="4" w:space="0" w:color="auto"/>
            </w:tcBorders>
            <w:noWrap/>
            <w:vAlign w:val="center"/>
          </w:tcPr>
          <w:p w14:paraId="34A54BF2" w14:textId="77777777" w:rsidR="00CF627E" w:rsidRPr="00013959" w:rsidRDefault="00CF627E" w:rsidP="00134BB3">
            <w:pPr>
              <w:ind w:leftChars="-42" w:left="-101" w:rightChars="12" w:right="29" w:firstLineChars="184" w:firstLine="368"/>
              <w:jc w:val="distribute"/>
              <w:rPr>
                <w:rFonts w:ascii="新細明體" w:eastAsia="標楷體" w:hAnsi="新細明體"/>
                <w:sz w:val="20"/>
              </w:rPr>
            </w:pPr>
            <w:r w:rsidRPr="00013959">
              <w:rPr>
                <w:rFonts w:ascii="新細明體" w:eastAsia="標楷體" w:hAnsi="新細明體" w:hint="eastAsia"/>
                <w:sz w:val="20"/>
              </w:rPr>
              <w:t>臺北都會區大眾捷運系統</w:t>
            </w:r>
          </w:p>
          <w:p w14:paraId="445F50FD" w14:textId="77777777" w:rsidR="00CF627E" w:rsidRPr="00013959" w:rsidRDefault="00CF627E" w:rsidP="00F202F5">
            <w:pPr>
              <w:spacing w:before="80"/>
              <w:ind w:rightChars="-24" w:right="-58" w:firstLineChars="134" w:firstLine="268"/>
              <w:jc w:val="distribute"/>
              <w:rPr>
                <w:rFonts w:ascii="新細明體" w:eastAsia="標楷體" w:hAnsi="新細明體"/>
                <w:sz w:val="20"/>
              </w:rPr>
            </w:pPr>
            <w:r w:rsidRPr="00013959">
              <w:rPr>
                <w:rFonts w:ascii="新細明體" w:eastAsia="標楷體" w:hAnsi="新細明體" w:hint="eastAsia"/>
                <w:sz w:val="20"/>
              </w:rPr>
              <w:t>萬大－中和－樹林線（第二期工程）</w:t>
            </w:r>
          </w:p>
        </w:tc>
        <w:tc>
          <w:tcPr>
            <w:tcW w:w="2046" w:type="dxa"/>
            <w:gridSpan w:val="4"/>
            <w:tcBorders>
              <w:top w:val="nil"/>
              <w:left w:val="nil"/>
              <w:bottom w:val="nil"/>
              <w:right w:val="single" w:sz="4" w:space="0" w:color="auto"/>
            </w:tcBorders>
            <w:shd w:val="clear" w:color="auto" w:fill="auto"/>
            <w:noWrap/>
            <w:vAlign w:val="center"/>
          </w:tcPr>
          <w:p w14:paraId="17B2DE18"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4,890,280,000</w:t>
            </w:r>
          </w:p>
        </w:tc>
        <w:tc>
          <w:tcPr>
            <w:tcW w:w="2045" w:type="dxa"/>
            <w:gridSpan w:val="3"/>
            <w:tcBorders>
              <w:top w:val="nil"/>
              <w:left w:val="single" w:sz="4" w:space="0" w:color="auto"/>
              <w:bottom w:val="nil"/>
              <w:right w:val="single" w:sz="4" w:space="0" w:color="auto"/>
            </w:tcBorders>
            <w:shd w:val="clear" w:color="auto" w:fill="auto"/>
            <w:noWrap/>
            <w:vAlign w:val="center"/>
          </w:tcPr>
          <w:p w14:paraId="43FEEC93"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2,500,280,000</w:t>
            </w:r>
          </w:p>
        </w:tc>
        <w:tc>
          <w:tcPr>
            <w:tcW w:w="2054" w:type="dxa"/>
            <w:gridSpan w:val="9"/>
            <w:tcBorders>
              <w:top w:val="nil"/>
              <w:left w:val="single" w:sz="4" w:space="0" w:color="auto"/>
              <w:bottom w:val="nil"/>
              <w:right w:val="single" w:sz="2" w:space="0" w:color="auto"/>
            </w:tcBorders>
            <w:shd w:val="clear" w:color="auto" w:fill="auto"/>
            <w:noWrap/>
            <w:vAlign w:val="center"/>
          </w:tcPr>
          <w:p w14:paraId="25C6A38A"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1,640,280,000</w:t>
            </w:r>
          </w:p>
        </w:tc>
      </w:tr>
      <w:tr w:rsidR="00CF627E" w:rsidRPr="0049488D" w14:paraId="6BE5F308"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bottom w:val="nil"/>
              <w:right w:val="single" w:sz="4" w:space="0" w:color="auto"/>
            </w:tcBorders>
            <w:noWrap/>
          </w:tcPr>
          <w:p w14:paraId="5739875E" w14:textId="77777777" w:rsidR="00CF627E" w:rsidRPr="00013959" w:rsidRDefault="00CF627E" w:rsidP="00134BB3">
            <w:pPr>
              <w:spacing w:before="80" w:line="240" w:lineRule="exact"/>
              <w:ind w:leftChars="21" w:left="50" w:rightChars="24" w:right="58" w:firstLineChars="138" w:firstLine="232"/>
              <w:jc w:val="distribute"/>
              <w:rPr>
                <w:rFonts w:ascii="新細明體" w:eastAsia="標楷體" w:hAnsi="新細明體"/>
                <w:spacing w:val="-16"/>
                <w:sz w:val="20"/>
              </w:rPr>
            </w:pPr>
            <w:r w:rsidRPr="00013959">
              <w:rPr>
                <w:rFonts w:ascii="新細明體" w:eastAsia="標楷體" w:hAnsi="新細明體" w:hint="eastAsia"/>
                <w:spacing w:val="-16"/>
                <w:sz w:val="20"/>
              </w:rPr>
              <w:t>臺北都會區大眾捷運系統環狀線</w:t>
            </w:r>
          </w:p>
          <w:p w14:paraId="550B0ED8" w14:textId="77777777" w:rsidR="00CF627E" w:rsidRPr="00013959" w:rsidRDefault="00CF627E" w:rsidP="00134BB3">
            <w:pPr>
              <w:spacing w:before="80" w:line="240" w:lineRule="exact"/>
              <w:ind w:leftChars="109" w:left="262" w:rightChars="18" w:right="43" w:firstLine="20"/>
              <w:jc w:val="distribute"/>
              <w:rPr>
                <w:rFonts w:ascii="新細明體" w:eastAsia="標楷體" w:hAnsi="新細明體"/>
                <w:sz w:val="20"/>
              </w:rPr>
            </w:pPr>
            <w:r w:rsidRPr="00013959">
              <w:rPr>
                <w:rFonts w:ascii="新細明體" w:eastAsia="標楷體" w:hAnsi="新細明體" w:hint="eastAsia"/>
                <w:spacing w:val="-16"/>
                <w:sz w:val="20"/>
              </w:rPr>
              <w:t>北環段及南環段建設計畫</w:t>
            </w:r>
          </w:p>
        </w:tc>
        <w:tc>
          <w:tcPr>
            <w:tcW w:w="2046" w:type="dxa"/>
            <w:gridSpan w:val="4"/>
            <w:tcBorders>
              <w:top w:val="nil"/>
              <w:left w:val="nil"/>
              <w:bottom w:val="nil"/>
              <w:right w:val="single" w:sz="4" w:space="0" w:color="auto"/>
            </w:tcBorders>
            <w:shd w:val="clear" w:color="auto" w:fill="auto"/>
            <w:noWrap/>
            <w:vAlign w:val="center"/>
          </w:tcPr>
          <w:p w14:paraId="24454B50"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1,749,700,000</w:t>
            </w:r>
          </w:p>
        </w:tc>
        <w:tc>
          <w:tcPr>
            <w:tcW w:w="2045" w:type="dxa"/>
            <w:gridSpan w:val="3"/>
            <w:tcBorders>
              <w:top w:val="nil"/>
              <w:left w:val="single" w:sz="4" w:space="0" w:color="auto"/>
              <w:bottom w:val="nil"/>
              <w:right w:val="single" w:sz="4" w:space="0" w:color="auto"/>
            </w:tcBorders>
            <w:shd w:val="clear" w:color="auto" w:fill="auto"/>
            <w:noWrap/>
            <w:vAlign w:val="center"/>
          </w:tcPr>
          <w:p w14:paraId="1167038C"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3,157,700,000</w:t>
            </w:r>
          </w:p>
        </w:tc>
        <w:tc>
          <w:tcPr>
            <w:tcW w:w="2054" w:type="dxa"/>
            <w:gridSpan w:val="9"/>
            <w:tcBorders>
              <w:top w:val="nil"/>
              <w:left w:val="single" w:sz="4" w:space="0" w:color="auto"/>
              <w:bottom w:val="nil"/>
              <w:right w:val="single" w:sz="2" w:space="0" w:color="auto"/>
            </w:tcBorders>
            <w:shd w:val="clear" w:color="auto" w:fill="auto"/>
            <w:noWrap/>
            <w:vAlign w:val="center"/>
          </w:tcPr>
          <w:p w14:paraId="37FFD047" w14:textId="77777777" w:rsidR="00CF627E" w:rsidRPr="00013959" w:rsidRDefault="00CF627E" w:rsidP="009F393E">
            <w:pPr>
              <w:spacing w:before="80"/>
              <w:jc w:val="right"/>
              <w:rPr>
                <w:rFonts w:ascii="新細明體" w:hAnsi="新細明體"/>
                <w:bCs/>
                <w:color w:val="000000"/>
                <w:sz w:val="20"/>
              </w:rPr>
            </w:pPr>
            <w:r w:rsidRPr="00013959">
              <w:rPr>
                <w:rFonts w:ascii="新細明體" w:hAnsi="新細明體" w:hint="eastAsia"/>
                <w:color w:val="000000"/>
                <w:sz w:val="20"/>
              </w:rPr>
              <w:t>2</w:t>
            </w:r>
            <w:r w:rsidRPr="00013959">
              <w:rPr>
                <w:rFonts w:ascii="新細明體" w:hAnsi="新細明體"/>
                <w:color w:val="000000"/>
                <w:sz w:val="20"/>
              </w:rPr>
              <w:t>,</w:t>
            </w:r>
            <w:r w:rsidRPr="00013959">
              <w:rPr>
                <w:rFonts w:ascii="新細明體" w:hAnsi="新細明體" w:hint="eastAsia"/>
                <w:color w:val="000000"/>
                <w:sz w:val="20"/>
              </w:rPr>
              <w:t>857</w:t>
            </w:r>
            <w:r w:rsidRPr="00013959">
              <w:rPr>
                <w:rFonts w:ascii="新細明體" w:hAnsi="新細明體"/>
                <w:color w:val="000000"/>
                <w:sz w:val="20"/>
              </w:rPr>
              <w:t>,</w:t>
            </w:r>
            <w:r w:rsidRPr="00013959">
              <w:rPr>
                <w:rFonts w:ascii="新細明體" w:hAnsi="新細明體" w:hint="eastAsia"/>
                <w:color w:val="000000"/>
                <w:sz w:val="20"/>
              </w:rPr>
              <w:t>700</w:t>
            </w:r>
            <w:r w:rsidRPr="00013959">
              <w:rPr>
                <w:rFonts w:ascii="新細明體" w:hAnsi="新細明體"/>
                <w:color w:val="000000"/>
                <w:sz w:val="20"/>
              </w:rPr>
              <w:t>,</w:t>
            </w:r>
            <w:r w:rsidRPr="00013959">
              <w:rPr>
                <w:rFonts w:ascii="新細明體" w:hAnsi="新細明體" w:hint="eastAsia"/>
                <w:color w:val="000000"/>
                <w:sz w:val="20"/>
              </w:rPr>
              <w:t>000</w:t>
            </w:r>
          </w:p>
        </w:tc>
      </w:tr>
      <w:tr w:rsidR="00CF627E" w:rsidRPr="0049488D" w14:paraId="25397E71"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bottom w:val="nil"/>
              <w:right w:val="single" w:sz="4" w:space="0" w:color="auto"/>
            </w:tcBorders>
            <w:noWrap/>
            <w:vAlign w:val="center"/>
          </w:tcPr>
          <w:p w14:paraId="6FA95F6E" w14:textId="2F54E31F" w:rsidR="00CF627E" w:rsidRPr="00013959" w:rsidRDefault="002F2ACC" w:rsidP="00F202F5">
            <w:pPr>
              <w:spacing w:before="80" w:line="240" w:lineRule="exact"/>
              <w:ind w:leftChars="109" w:left="262" w:rightChars="22" w:right="53" w:firstLine="32"/>
              <w:jc w:val="distribute"/>
              <w:rPr>
                <w:rFonts w:ascii="新細明體" w:eastAsia="標楷體" w:hAnsi="新細明體"/>
                <w:sz w:val="20"/>
              </w:rPr>
            </w:pPr>
            <w:r>
              <w:rPr>
                <w:rFonts w:ascii="新細明體" w:eastAsia="標楷體" w:hAnsi="新細明體" w:hint="eastAsia"/>
                <w:spacing w:val="-16"/>
                <w:sz w:val="20"/>
              </w:rPr>
              <w:t>新北</w:t>
            </w:r>
            <w:r w:rsidRPr="00BF3BEE">
              <w:rPr>
                <w:rFonts w:ascii="新細明體" w:eastAsia="標楷體" w:hAnsi="新細明體" w:hint="eastAsia"/>
                <w:spacing w:val="-16"/>
                <w:sz w:val="20"/>
              </w:rPr>
              <w:t>環狀線捷運共構及土地開發計畫</w:t>
            </w:r>
          </w:p>
        </w:tc>
        <w:tc>
          <w:tcPr>
            <w:tcW w:w="2046" w:type="dxa"/>
            <w:gridSpan w:val="4"/>
            <w:tcBorders>
              <w:top w:val="nil"/>
              <w:left w:val="nil"/>
              <w:bottom w:val="nil"/>
              <w:right w:val="single" w:sz="4" w:space="0" w:color="auto"/>
            </w:tcBorders>
            <w:shd w:val="clear" w:color="auto" w:fill="auto"/>
            <w:noWrap/>
            <w:vAlign w:val="center"/>
          </w:tcPr>
          <w:p w14:paraId="4FBF03F5" w14:textId="77777777" w:rsidR="00CF627E" w:rsidRPr="00013959" w:rsidRDefault="00CF627E" w:rsidP="009F393E">
            <w:pPr>
              <w:spacing w:before="80"/>
              <w:jc w:val="right"/>
              <w:rPr>
                <w:rFonts w:ascii="新細明體" w:hAnsi="新細明體"/>
                <w:color w:val="000000"/>
                <w:sz w:val="20"/>
              </w:rPr>
            </w:pPr>
            <w:r w:rsidRPr="00013959">
              <w:rPr>
                <w:rFonts w:ascii="新細明體" w:hAnsi="新細明體" w:hint="eastAsia"/>
                <w:color w:val="000000"/>
                <w:sz w:val="20"/>
              </w:rPr>
              <w:t>1</w:t>
            </w:r>
            <w:r w:rsidRPr="00013959">
              <w:rPr>
                <w:rFonts w:ascii="新細明體" w:hAnsi="新細明體"/>
                <w:color w:val="000000"/>
                <w:sz w:val="20"/>
              </w:rPr>
              <w:t>,848,045,199</w:t>
            </w:r>
          </w:p>
        </w:tc>
        <w:tc>
          <w:tcPr>
            <w:tcW w:w="2045" w:type="dxa"/>
            <w:gridSpan w:val="3"/>
            <w:tcBorders>
              <w:top w:val="nil"/>
              <w:left w:val="single" w:sz="4" w:space="0" w:color="auto"/>
              <w:bottom w:val="nil"/>
              <w:right w:val="single" w:sz="4" w:space="0" w:color="auto"/>
            </w:tcBorders>
            <w:shd w:val="clear" w:color="auto" w:fill="auto"/>
            <w:noWrap/>
            <w:vAlign w:val="center"/>
          </w:tcPr>
          <w:p w14:paraId="6E07B7BA" w14:textId="77777777" w:rsidR="00CF627E" w:rsidRPr="00013959" w:rsidRDefault="00CF627E" w:rsidP="009F393E">
            <w:pPr>
              <w:spacing w:before="80"/>
              <w:jc w:val="right"/>
              <w:rPr>
                <w:rFonts w:ascii="新細明體" w:hAnsi="新細明體"/>
                <w:color w:val="000000"/>
                <w:sz w:val="20"/>
              </w:rPr>
            </w:pPr>
            <w:r w:rsidRPr="00013959">
              <w:rPr>
                <w:rFonts w:ascii="新細明體" w:hAnsi="新細明體" w:hint="eastAsia"/>
                <w:color w:val="000000"/>
                <w:sz w:val="20"/>
              </w:rPr>
              <w:t>1</w:t>
            </w:r>
            <w:r w:rsidRPr="00013959">
              <w:rPr>
                <w:rFonts w:ascii="新細明體" w:hAnsi="新細明體"/>
                <w:color w:val="000000"/>
                <w:sz w:val="20"/>
              </w:rPr>
              <w:t>,676,045,199</w:t>
            </w:r>
          </w:p>
        </w:tc>
        <w:tc>
          <w:tcPr>
            <w:tcW w:w="2054" w:type="dxa"/>
            <w:gridSpan w:val="9"/>
            <w:tcBorders>
              <w:top w:val="nil"/>
              <w:left w:val="single" w:sz="4" w:space="0" w:color="auto"/>
              <w:bottom w:val="nil"/>
              <w:right w:val="single" w:sz="2" w:space="0" w:color="auto"/>
            </w:tcBorders>
            <w:shd w:val="clear" w:color="auto" w:fill="auto"/>
            <w:noWrap/>
            <w:vAlign w:val="center"/>
          </w:tcPr>
          <w:p w14:paraId="39203FB9" w14:textId="77777777" w:rsidR="00CF627E" w:rsidRPr="00013959" w:rsidRDefault="00CF627E" w:rsidP="009F393E">
            <w:pPr>
              <w:spacing w:before="80"/>
              <w:jc w:val="right"/>
              <w:rPr>
                <w:rFonts w:ascii="新細明體" w:hAnsi="新細明體"/>
                <w:color w:val="000000"/>
                <w:sz w:val="20"/>
              </w:rPr>
            </w:pPr>
            <w:r w:rsidRPr="00013959">
              <w:rPr>
                <w:rFonts w:ascii="新細明體" w:hAnsi="新細明體" w:hint="eastAsia"/>
                <w:color w:val="000000"/>
                <w:sz w:val="20"/>
              </w:rPr>
              <w:t>1</w:t>
            </w:r>
            <w:r w:rsidRPr="00013959">
              <w:rPr>
                <w:rFonts w:ascii="新細明體" w:hAnsi="新細明體"/>
                <w:color w:val="000000"/>
                <w:sz w:val="20"/>
              </w:rPr>
              <w:t>,436,045,199</w:t>
            </w:r>
          </w:p>
        </w:tc>
      </w:tr>
      <w:tr w:rsidR="00CF627E" w:rsidRPr="0049488D" w14:paraId="7B2453A2"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bottom w:val="nil"/>
              <w:right w:val="single" w:sz="4" w:space="0" w:color="auto"/>
            </w:tcBorders>
            <w:noWrap/>
            <w:vAlign w:val="center"/>
          </w:tcPr>
          <w:p w14:paraId="29B46D8C" w14:textId="3D7E068F" w:rsidR="00CF627E" w:rsidRPr="00013959" w:rsidRDefault="002F2ACC" w:rsidP="002F2ACC">
            <w:pPr>
              <w:ind w:leftChars="47" w:left="3061" w:hanging="2948"/>
              <w:jc w:val="distribute"/>
              <w:rPr>
                <w:rFonts w:ascii="新細明體" w:eastAsia="標楷體" w:hAnsi="新細明體"/>
                <w:sz w:val="20"/>
              </w:rPr>
            </w:pPr>
            <w:r w:rsidRPr="002F2ACC">
              <w:rPr>
                <w:rFonts w:ascii="新細明體" w:eastAsia="標楷體" w:hAnsi="新細明體" w:hint="eastAsia"/>
                <w:b/>
                <w:sz w:val="20"/>
              </w:rPr>
              <w:t>新北市工業及產業用地開發管理基金</w:t>
            </w:r>
          </w:p>
        </w:tc>
        <w:tc>
          <w:tcPr>
            <w:tcW w:w="2046" w:type="dxa"/>
            <w:gridSpan w:val="4"/>
            <w:tcBorders>
              <w:top w:val="nil"/>
              <w:left w:val="nil"/>
              <w:bottom w:val="nil"/>
              <w:right w:val="single" w:sz="4" w:space="0" w:color="auto"/>
            </w:tcBorders>
            <w:shd w:val="clear" w:color="auto" w:fill="auto"/>
            <w:noWrap/>
            <w:vAlign w:val="center"/>
          </w:tcPr>
          <w:p w14:paraId="09DB6C0E"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
                <w:bCs/>
                <w:color w:val="000000"/>
                <w:sz w:val="20"/>
              </w:rPr>
              <w:t>809,039,000</w:t>
            </w:r>
          </w:p>
        </w:tc>
        <w:tc>
          <w:tcPr>
            <w:tcW w:w="2045" w:type="dxa"/>
            <w:gridSpan w:val="3"/>
            <w:tcBorders>
              <w:top w:val="nil"/>
              <w:left w:val="single" w:sz="4" w:space="0" w:color="auto"/>
              <w:bottom w:val="nil"/>
              <w:right w:val="single" w:sz="4" w:space="0" w:color="auto"/>
            </w:tcBorders>
            <w:shd w:val="clear" w:color="auto" w:fill="auto"/>
            <w:noWrap/>
            <w:vAlign w:val="center"/>
          </w:tcPr>
          <w:p w14:paraId="41CD008B"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
                <w:bCs/>
                <w:color w:val="000000"/>
                <w:sz w:val="20"/>
              </w:rPr>
              <w:t>809,039,000</w:t>
            </w:r>
          </w:p>
        </w:tc>
        <w:tc>
          <w:tcPr>
            <w:tcW w:w="2054" w:type="dxa"/>
            <w:gridSpan w:val="9"/>
            <w:tcBorders>
              <w:top w:val="nil"/>
              <w:left w:val="single" w:sz="4" w:space="0" w:color="auto"/>
              <w:bottom w:val="nil"/>
              <w:right w:val="single" w:sz="2" w:space="0" w:color="auto"/>
            </w:tcBorders>
            <w:shd w:val="clear" w:color="auto" w:fill="auto"/>
            <w:noWrap/>
            <w:vAlign w:val="center"/>
          </w:tcPr>
          <w:p w14:paraId="709ABBD2"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
                <w:bCs/>
                <w:color w:val="000000"/>
                <w:sz w:val="20"/>
              </w:rPr>
              <w:t>889,039,000</w:t>
            </w:r>
          </w:p>
        </w:tc>
      </w:tr>
      <w:tr w:rsidR="00CF627E" w:rsidRPr="0049488D" w14:paraId="0E6CC922"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3BA960DE" w14:textId="77777777" w:rsidR="00CF627E" w:rsidRPr="0075224B" w:rsidRDefault="00CF627E" w:rsidP="00F202F5">
            <w:pPr>
              <w:spacing w:before="80"/>
              <w:ind w:leftChars="27" w:left="65" w:rightChars="16" w:right="38" w:firstLineChars="127" w:firstLine="229"/>
              <w:jc w:val="distribute"/>
              <w:rPr>
                <w:rFonts w:ascii="新細明體" w:eastAsia="標楷體" w:hAnsi="新細明體"/>
                <w:spacing w:val="-10"/>
                <w:sz w:val="20"/>
              </w:rPr>
            </w:pPr>
            <w:r w:rsidRPr="0075224B">
              <w:rPr>
                <w:rFonts w:ascii="新細明體" w:eastAsia="標楷體" w:hAnsi="新細明體" w:hint="eastAsia"/>
                <w:spacing w:val="-10"/>
                <w:sz w:val="20"/>
              </w:rPr>
              <w:t>新北市新店區寶高智慧產業園區設置計畫</w:t>
            </w:r>
          </w:p>
        </w:tc>
        <w:tc>
          <w:tcPr>
            <w:tcW w:w="2046" w:type="dxa"/>
            <w:gridSpan w:val="4"/>
            <w:tcBorders>
              <w:top w:val="nil"/>
              <w:left w:val="nil"/>
              <w:right w:val="single" w:sz="4" w:space="0" w:color="auto"/>
            </w:tcBorders>
            <w:shd w:val="clear" w:color="auto" w:fill="auto"/>
            <w:noWrap/>
            <w:vAlign w:val="center"/>
          </w:tcPr>
          <w:p w14:paraId="6BF5F797"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809,039,000</w:t>
            </w:r>
          </w:p>
        </w:tc>
        <w:tc>
          <w:tcPr>
            <w:tcW w:w="2045" w:type="dxa"/>
            <w:gridSpan w:val="3"/>
            <w:tcBorders>
              <w:top w:val="nil"/>
              <w:left w:val="single" w:sz="4" w:space="0" w:color="auto"/>
              <w:right w:val="single" w:sz="4" w:space="0" w:color="auto"/>
            </w:tcBorders>
            <w:shd w:val="clear" w:color="auto" w:fill="auto"/>
            <w:noWrap/>
            <w:vAlign w:val="center"/>
          </w:tcPr>
          <w:p w14:paraId="56285EFB" w14:textId="77777777" w:rsidR="00CF627E" w:rsidRPr="00C607BE" w:rsidRDefault="00CF627E" w:rsidP="009F393E">
            <w:pPr>
              <w:jc w:val="right"/>
              <w:rPr>
                <w:rFonts w:ascii="新細明體" w:hAnsi="新細明體"/>
                <w:bCs/>
                <w:color w:val="000000"/>
                <w:sz w:val="20"/>
              </w:rPr>
            </w:pPr>
            <w:r w:rsidRPr="00C607BE">
              <w:rPr>
                <w:rFonts w:ascii="新細明體" w:hAnsi="新細明體" w:hint="eastAsia"/>
                <w:sz w:val="20"/>
              </w:rPr>
              <w:t>－</w:t>
            </w:r>
          </w:p>
        </w:tc>
        <w:tc>
          <w:tcPr>
            <w:tcW w:w="2054" w:type="dxa"/>
            <w:gridSpan w:val="9"/>
            <w:tcBorders>
              <w:top w:val="nil"/>
              <w:left w:val="single" w:sz="4" w:space="0" w:color="auto"/>
              <w:right w:val="single" w:sz="2" w:space="0" w:color="auto"/>
            </w:tcBorders>
            <w:shd w:val="clear" w:color="auto" w:fill="auto"/>
            <w:noWrap/>
            <w:vAlign w:val="center"/>
          </w:tcPr>
          <w:p w14:paraId="65D0983A"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809,039,000</w:t>
            </w:r>
          </w:p>
        </w:tc>
      </w:tr>
      <w:tr w:rsidR="00CF627E" w:rsidRPr="0049488D" w14:paraId="33B533F3"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top w:val="nil"/>
              <w:left w:val="nil"/>
              <w:right w:val="single" w:sz="4" w:space="0" w:color="auto"/>
            </w:tcBorders>
            <w:noWrap/>
            <w:vAlign w:val="center"/>
          </w:tcPr>
          <w:p w14:paraId="7E6CCB94" w14:textId="77777777" w:rsidR="00CF627E" w:rsidRPr="00C607BE" w:rsidRDefault="00CF627E" w:rsidP="00984796">
            <w:pPr>
              <w:spacing w:before="80"/>
              <w:ind w:leftChars="94" w:left="226" w:rightChars="16" w:right="38" w:firstLineChars="38" w:firstLine="68"/>
              <w:jc w:val="distribute"/>
              <w:rPr>
                <w:rFonts w:ascii="新細明體" w:eastAsia="標楷體" w:hAnsi="新細明體"/>
                <w:spacing w:val="-10"/>
                <w:sz w:val="20"/>
              </w:rPr>
            </w:pPr>
            <w:r w:rsidRPr="00C607BE">
              <w:rPr>
                <w:rFonts w:ascii="新細明體" w:eastAsia="標楷體" w:hAnsi="新細明體" w:hint="eastAsia"/>
                <w:spacing w:val="-10"/>
                <w:sz w:val="20"/>
              </w:rPr>
              <w:t>新北市新店區寶高智慧產業園區設置計畫</w:t>
            </w:r>
          </w:p>
        </w:tc>
        <w:tc>
          <w:tcPr>
            <w:tcW w:w="2046" w:type="dxa"/>
            <w:gridSpan w:val="4"/>
            <w:tcBorders>
              <w:top w:val="nil"/>
              <w:left w:val="nil"/>
              <w:right w:val="single" w:sz="4" w:space="0" w:color="auto"/>
            </w:tcBorders>
            <w:shd w:val="clear" w:color="auto" w:fill="auto"/>
            <w:noWrap/>
            <w:vAlign w:val="center"/>
          </w:tcPr>
          <w:p w14:paraId="2ECAEFBE" w14:textId="77777777" w:rsidR="00CF627E" w:rsidRPr="00C607BE" w:rsidRDefault="00CF627E" w:rsidP="009F393E">
            <w:pPr>
              <w:jc w:val="right"/>
              <w:rPr>
                <w:rFonts w:ascii="新細明體" w:hAnsi="新細明體"/>
                <w:bCs/>
                <w:color w:val="000000"/>
                <w:sz w:val="20"/>
              </w:rPr>
            </w:pPr>
            <w:r w:rsidRPr="00C607BE">
              <w:rPr>
                <w:rFonts w:ascii="新細明體" w:hAnsi="新細明體" w:hint="eastAsia"/>
                <w:sz w:val="20"/>
              </w:rPr>
              <w:t>－</w:t>
            </w:r>
          </w:p>
        </w:tc>
        <w:tc>
          <w:tcPr>
            <w:tcW w:w="2045" w:type="dxa"/>
            <w:gridSpan w:val="3"/>
            <w:tcBorders>
              <w:top w:val="nil"/>
              <w:left w:val="single" w:sz="4" w:space="0" w:color="auto"/>
              <w:right w:val="single" w:sz="4" w:space="0" w:color="auto"/>
            </w:tcBorders>
            <w:shd w:val="clear" w:color="auto" w:fill="auto"/>
            <w:noWrap/>
            <w:vAlign w:val="center"/>
          </w:tcPr>
          <w:p w14:paraId="3A5C12FB"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809,039,000</w:t>
            </w:r>
          </w:p>
        </w:tc>
        <w:tc>
          <w:tcPr>
            <w:tcW w:w="2054" w:type="dxa"/>
            <w:gridSpan w:val="9"/>
            <w:tcBorders>
              <w:top w:val="nil"/>
              <w:left w:val="single" w:sz="4" w:space="0" w:color="auto"/>
              <w:right w:val="single" w:sz="2" w:space="0" w:color="auto"/>
            </w:tcBorders>
            <w:shd w:val="clear" w:color="auto" w:fill="auto"/>
            <w:noWrap/>
            <w:vAlign w:val="center"/>
          </w:tcPr>
          <w:p w14:paraId="7951018B" w14:textId="77777777" w:rsidR="00CF627E" w:rsidRPr="00013959" w:rsidRDefault="00CF627E" w:rsidP="009F393E">
            <w:pPr>
              <w:jc w:val="right"/>
              <w:rPr>
                <w:rFonts w:ascii="新細明體" w:hAnsi="新細明體"/>
                <w:bCs/>
                <w:color w:val="000000"/>
                <w:sz w:val="20"/>
              </w:rPr>
            </w:pPr>
            <w:r w:rsidRPr="00013959">
              <w:rPr>
                <w:rFonts w:ascii="新細明體" w:hAnsi="新細明體" w:hint="eastAsia"/>
                <w:bCs/>
                <w:color w:val="000000"/>
                <w:sz w:val="20"/>
              </w:rPr>
              <w:t>8</w:t>
            </w:r>
            <w:r w:rsidRPr="00013959">
              <w:rPr>
                <w:rFonts w:ascii="新細明體" w:hAnsi="新細明體"/>
                <w:bCs/>
                <w:color w:val="000000"/>
                <w:sz w:val="20"/>
              </w:rPr>
              <w:t>0,000,000</w:t>
            </w:r>
          </w:p>
        </w:tc>
      </w:tr>
      <w:tr w:rsidR="00CF627E" w:rsidRPr="0049488D" w14:paraId="09E11A49"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left w:val="nil"/>
              <w:right w:val="single" w:sz="4" w:space="0" w:color="auto"/>
            </w:tcBorders>
            <w:noWrap/>
            <w:vAlign w:val="center"/>
          </w:tcPr>
          <w:p w14:paraId="4996ADE5" w14:textId="77777777" w:rsidR="00CF627E" w:rsidRPr="00223960" w:rsidRDefault="00CF627E" w:rsidP="00654556">
            <w:pPr>
              <w:ind w:leftChars="-17" w:left="1710" w:rightChars="10" w:right="24" w:hanging="1751"/>
              <w:jc w:val="distribute"/>
              <w:rPr>
                <w:rFonts w:ascii="新細明體" w:eastAsia="標楷體" w:hAnsi="新細明體"/>
                <w:sz w:val="20"/>
              </w:rPr>
            </w:pPr>
            <w:r w:rsidRPr="00223960">
              <w:rPr>
                <w:rFonts w:ascii="新細明體" w:eastAsia="標楷體" w:hAnsi="新細明體" w:hint="eastAsia"/>
                <w:b/>
                <w:bCs/>
                <w:kern w:val="0"/>
                <w:sz w:val="20"/>
              </w:rPr>
              <w:t>資本計畫基金</w:t>
            </w:r>
          </w:p>
        </w:tc>
        <w:tc>
          <w:tcPr>
            <w:tcW w:w="2046" w:type="dxa"/>
            <w:gridSpan w:val="4"/>
            <w:tcBorders>
              <w:left w:val="nil"/>
              <w:right w:val="single" w:sz="4" w:space="0" w:color="auto"/>
            </w:tcBorders>
            <w:shd w:val="clear" w:color="auto" w:fill="auto"/>
            <w:noWrap/>
            <w:vAlign w:val="center"/>
          </w:tcPr>
          <w:p w14:paraId="349A0202"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hint="eastAsia"/>
                <w:b/>
                <w:bCs/>
                <w:color w:val="000000"/>
                <w:sz w:val="20"/>
              </w:rPr>
              <w:t>1</w:t>
            </w:r>
            <w:r w:rsidRPr="00013959">
              <w:rPr>
                <w:rFonts w:asciiTheme="minorEastAsia" w:hAnsiTheme="minorEastAsia"/>
                <w:b/>
                <w:bCs/>
                <w:color w:val="000000"/>
                <w:sz w:val="20"/>
              </w:rPr>
              <w:t>6,245,002,952</w:t>
            </w:r>
          </w:p>
        </w:tc>
        <w:tc>
          <w:tcPr>
            <w:tcW w:w="2045" w:type="dxa"/>
            <w:gridSpan w:val="3"/>
            <w:tcBorders>
              <w:left w:val="single" w:sz="4" w:space="0" w:color="auto"/>
              <w:right w:val="single" w:sz="4" w:space="0" w:color="auto"/>
            </w:tcBorders>
            <w:shd w:val="clear" w:color="auto" w:fill="auto"/>
            <w:noWrap/>
            <w:vAlign w:val="center"/>
          </w:tcPr>
          <w:p w14:paraId="134BDC13"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hint="eastAsia"/>
                <w:b/>
                <w:bCs/>
                <w:color w:val="000000"/>
                <w:sz w:val="20"/>
              </w:rPr>
              <w:t>1</w:t>
            </w:r>
            <w:r w:rsidRPr="00013959">
              <w:rPr>
                <w:rFonts w:asciiTheme="minorEastAsia" w:hAnsiTheme="minorEastAsia"/>
                <w:b/>
                <w:bCs/>
                <w:color w:val="000000"/>
                <w:sz w:val="20"/>
              </w:rPr>
              <w:t>5,751,899,499</w:t>
            </w:r>
          </w:p>
        </w:tc>
        <w:tc>
          <w:tcPr>
            <w:tcW w:w="2054" w:type="dxa"/>
            <w:gridSpan w:val="9"/>
            <w:tcBorders>
              <w:left w:val="single" w:sz="4" w:space="0" w:color="auto"/>
              <w:right w:val="single" w:sz="2" w:space="0" w:color="auto"/>
            </w:tcBorders>
            <w:shd w:val="clear" w:color="auto" w:fill="auto"/>
            <w:noWrap/>
            <w:vAlign w:val="center"/>
          </w:tcPr>
          <w:p w14:paraId="6046741B"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b/>
                <w:bCs/>
                <w:color w:val="000000"/>
                <w:sz w:val="20"/>
              </w:rPr>
              <w:t>16,351,899,499</w:t>
            </w:r>
          </w:p>
        </w:tc>
      </w:tr>
      <w:tr w:rsidR="00CF627E" w:rsidRPr="0049488D" w14:paraId="4349D0FD"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left w:val="nil"/>
              <w:right w:val="single" w:sz="4" w:space="0" w:color="auto"/>
            </w:tcBorders>
            <w:noWrap/>
            <w:vAlign w:val="center"/>
          </w:tcPr>
          <w:p w14:paraId="1BBA1A45" w14:textId="77777777" w:rsidR="00CF627E" w:rsidRPr="00223960" w:rsidRDefault="00CF627E" w:rsidP="00654556">
            <w:pPr>
              <w:ind w:leftChars="58" w:left="1422" w:hanging="1283"/>
              <w:rPr>
                <w:rFonts w:ascii="新細明體" w:eastAsia="標楷體" w:hAnsi="新細明體"/>
                <w:sz w:val="20"/>
              </w:rPr>
            </w:pPr>
            <w:r w:rsidRPr="00BB319C">
              <w:rPr>
                <w:rFonts w:ascii="新細明體" w:eastAsia="標楷體" w:hAnsi="新細明體" w:hint="eastAsia"/>
                <w:b/>
                <w:spacing w:val="60"/>
                <w:kern w:val="0"/>
                <w:sz w:val="20"/>
                <w:fitText w:val="3560" w:id="-692333823"/>
              </w:rPr>
              <w:t>新北市公共建設用地基</w:t>
            </w:r>
            <w:r w:rsidRPr="00BB319C">
              <w:rPr>
                <w:rFonts w:ascii="新細明體" w:eastAsia="標楷體" w:hAnsi="新細明體" w:hint="eastAsia"/>
                <w:b/>
                <w:spacing w:val="25"/>
                <w:kern w:val="0"/>
                <w:sz w:val="20"/>
                <w:fitText w:val="3560" w:id="-692333823"/>
              </w:rPr>
              <w:t>金</w:t>
            </w:r>
          </w:p>
        </w:tc>
        <w:tc>
          <w:tcPr>
            <w:tcW w:w="2046" w:type="dxa"/>
            <w:gridSpan w:val="4"/>
            <w:tcBorders>
              <w:left w:val="nil"/>
              <w:right w:val="single" w:sz="4" w:space="0" w:color="auto"/>
            </w:tcBorders>
            <w:shd w:val="clear" w:color="auto" w:fill="auto"/>
            <w:noWrap/>
            <w:vAlign w:val="center"/>
          </w:tcPr>
          <w:p w14:paraId="4D8E81F0" w14:textId="77777777" w:rsidR="00CF627E" w:rsidRPr="00A14D3B" w:rsidRDefault="00CF627E" w:rsidP="009F393E">
            <w:pPr>
              <w:jc w:val="right"/>
              <w:rPr>
                <w:rFonts w:ascii="新細明體" w:hAnsi="新細明體"/>
                <w:b/>
                <w:bCs/>
                <w:color w:val="000000"/>
                <w:sz w:val="20"/>
              </w:rPr>
            </w:pPr>
            <w:r w:rsidRPr="00A14D3B">
              <w:rPr>
                <w:rFonts w:asciiTheme="minorEastAsia" w:hAnsiTheme="minorEastAsia" w:hint="eastAsia"/>
                <w:b/>
                <w:bCs/>
                <w:color w:val="000000"/>
                <w:sz w:val="20"/>
              </w:rPr>
              <w:t>1</w:t>
            </w:r>
            <w:r w:rsidRPr="00A14D3B">
              <w:rPr>
                <w:rFonts w:asciiTheme="minorEastAsia" w:hAnsiTheme="minorEastAsia"/>
                <w:b/>
                <w:bCs/>
                <w:color w:val="000000"/>
                <w:sz w:val="20"/>
              </w:rPr>
              <w:t>6,245,002,952</w:t>
            </w:r>
          </w:p>
        </w:tc>
        <w:tc>
          <w:tcPr>
            <w:tcW w:w="2045" w:type="dxa"/>
            <w:gridSpan w:val="3"/>
            <w:tcBorders>
              <w:left w:val="single" w:sz="4" w:space="0" w:color="auto"/>
              <w:right w:val="single" w:sz="4" w:space="0" w:color="auto"/>
            </w:tcBorders>
            <w:shd w:val="clear" w:color="auto" w:fill="auto"/>
            <w:noWrap/>
            <w:vAlign w:val="center"/>
          </w:tcPr>
          <w:p w14:paraId="6F1BA8DB" w14:textId="77777777" w:rsidR="00CF627E" w:rsidRPr="00A14D3B" w:rsidRDefault="00CF627E" w:rsidP="009F393E">
            <w:pPr>
              <w:jc w:val="right"/>
              <w:rPr>
                <w:rFonts w:ascii="新細明體" w:hAnsi="新細明體"/>
                <w:b/>
                <w:bCs/>
                <w:color w:val="000000"/>
                <w:sz w:val="20"/>
              </w:rPr>
            </w:pPr>
            <w:r w:rsidRPr="00A14D3B">
              <w:rPr>
                <w:rFonts w:asciiTheme="minorEastAsia" w:hAnsiTheme="minorEastAsia" w:hint="eastAsia"/>
                <w:b/>
                <w:bCs/>
                <w:color w:val="000000"/>
                <w:sz w:val="20"/>
              </w:rPr>
              <w:t>1</w:t>
            </w:r>
            <w:r w:rsidRPr="00A14D3B">
              <w:rPr>
                <w:rFonts w:asciiTheme="minorEastAsia" w:hAnsiTheme="minorEastAsia"/>
                <w:b/>
                <w:bCs/>
                <w:color w:val="000000"/>
                <w:sz w:val="20"/>
              </w:rPr>
              <w:t>5,751,899,499</w:t>
            </w:r>
          </w:p>
        </w:tc>
        <w:tc>
          <w:tcPr>
            <w:tcW w:w="2054" w:type="dxa"/>
            <w:gridSpan w:val="9"/>
            <w:tcBorders>
              <w:left w:val="single" w:sz="4" w:space="0" w:color="auto"/>
              <w:right w:val="single" w:sz="2" w:space="0" w:color="auto"/>
            </w:tcBorders>
            <w:shd w:val="clear" w:color="auto" w:fill="auto"/>
            <w:noWrap/>
            <w:vAlign w:val="center"/>
          </w:tcPr>
          <w:p w14:paraId="1329BD24" w14:textId="77777777" w:rsidR="00CF627E" w:rsidRPr="00A14D3B" w:rsidRDefault="00CF627E" w:rsidP="009F393E">
            <w:pPr>
              <w:jc w:val="right"/>
              <w:rPr>
                <w:rFonts w:ascii="新細明體" w:hAnsi="新細明體"/>
                <w:b/>
                <w:bCs/>
                <w:color w:val="000000"/>
                <w:sz w:val="20"/>
              </w:rPr>
            </w:pPr>
            <w:r w:rsidRPr="00A14D3B">
              <w:rPr>
                <w:rFonts w:asciiTheme="minorEastAsia" w:hAnsiTheme="minorEastAsia"/>
                <w:b/>
                <w:bCs/>
                <w:color w:val="000000"/>
                <w:sz w:val="20"/>
              </w:rPr>
              <w:t>16,351,899,499</w:t>
            </w:r>
          </w:p>
        </w:tc>
      </w:tr>
      <w:tr w:rsidR="00CF627E" w:rsidRPr="0049488D" w14:paraId="35086084" w14:textId="77777777" w:rsidTr="00986214">
        <w:tblPrEx>
          <w:tblCellMar>
            <w:left w:w="28" w:type="dxa"/>
            <w:right w:w="28" w:type="dxa"/>
          </w:tblCellMar>
          <w:tblLook w:val="04A0" w:firstRow="1" w:lastRow="0" w:firstColumn="1" w:lastColumn="0" w:noHBand="0" w:noVBand="1"/>
        </w:tblPrEx>
        <w:trPr>
          <w:gridBefore w:val="2"/>
          <w:gridAfter w:val="1"/>
          <w:wBefore w:w="26" w:type="dxa"/>
          <w:wAfter w:w="2250" w:type="dxa"/>
          <w:cantSplit/>
          <w:trHeight w:val="624"/>
        </w:trPr>
        <w:tc>
          <w:tcPr>
            <w:tcW w:w="3779" w:type="dxa"/>
            <w:gridSpan w:val="5"/>
            <w:tcBorders>
              <w:left w:val="nil"/>
              <w:bottom w:val="single" w:sz="8" w:space="0" w:color="auto"/>
              <w:right w:val="single" w:sz="4" w:space="0" w:color="auto"/>
            </w:tcBorders>
            <w:noWrap/>
            <w:vAlign w:val="center"/>
          </w:tcPr>
          <w:p w14:paraId="01E35B9F" w14:textId="77777777" w:rsidR="00CF627E" w:rsidRPr="00223960" w:rsidRDefault="00CF627E" w:rsidP="002A37A1">
            <w:pPr>
              <w:ind w:leftChars="122" w:left="540" w:rightChars="16" w:right="38" w:hanging="247"/>
              <w:jc w:val="distribute"/>
              <w:rPr>
                <w:rFonts w:ascii="新細明體" w:eastAsia="標楷體" w:hAnsi="新細明體"/>
                <w:sz w:val="20"/>
              </w:rPr>
            </w:pPr>
            <w:r w:rsidRPr="00223960">
              <w:rPr>
                <w:rFonts w:ascii="新細明體" w:eastAsia="標楷體" w:hAnsi="新細明體" w:hint="eastAsia"/>
                <w:spacing w:val="-16"/>
                <w:sz w:val="20"/>
              </w:rPr>
              <w:t>公共建設用地計畫</w:t>
            </w:r>
          </w:p>
        </w:tc>
        <w:tc>
          <w:tcPr>
            <w:tcW w:w="2046" w:type="dxa"/>
            <w:gridSpan w:val="4"/>
            <w:tcBorders>
              <w:left w:val="nil"/>
              <w:bottom w:val="single" w:sz="8" w:space="0" w:color="auto"/>
              <w:right w:val="single" w:sz="4" w:space="0" w:color="auto"/>
            </w:tcBorders>
            <w:shd w:val="clear" w:color="auto" w:fill="auto"/>
            <w:noWrap/>
            <w:vAlign w:val="center"/>
          </w:tcPr>
          <w:p w14:paraId="0A3E90D9"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hint="eastAsia"/>
                <w:bCs/>
                <w:color w:val="000000"/>
                <w:sz w:val="20"/>
              </w:rPr>
              <w:t>1</w:t>
            </w:r>
            <w:r w:rsidRPr="00013959">
              <w:rPr>
                <w:rFonts w:asciiTheme="minorEastAsia" w:hAnsiTheme="minorEastAsia"/>
                <w:bCs/>
                <w:color w:val="000000"/>
                <w:sz w:val="20"/>
              </w:rPr>
              <w:t>6,245,002,952</w:t>
            </w:r>
          </w:p>
        </w:tc>
        <w:tc>
          <w:tcPr>
            <w:tcW w:w="2045" w:type="dxa"/>
            <w:gridSpan w:val="3"/>
            <w:tcBorders>
              <w:left w:val="single" w:sz="4" w:space="0" w:color="auto"/>
              <w:bottom w:val="single" w:sz="8" w:space="0" w:color="auto"/>
              <w:right w:val="single" w:sz="4" w:space="0" w:color="auto"/>
            </w:tcBorders>
            <w:shd w:val="clear" w:color="auto" w:fill="auto"/>
            <w:noWrap/>
            <w:vAlign w:val="center"/>
          </w:tcPr>
          <w:p w14:paraId="1D477D26"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hint="eastAsia"/>
                <w:bCs/>
                <w:color w:val="000000"/>
                <w:sz w:val="20"/>
              </w:rPr>
              <w:t>1</w:t>
            </w:r>
            <w:r w:rsidRPr="00013959">
              <w:rPr>
                <w:rFonts w:asciiTheme="minorEastAsia" w:hAnsiTheme="minorEastAsia"/>
                <w:bCs/>
                <w:color w:val="000000"/>
                <w:sz w:val="20"/>
              </w:rPr>
              <w:t>5,751,899,499</w:t>
            </w:r>
          </w:p>
        </w:tc>
        <w:tc>
          <w:tcPr>
            <w:tcW w:w="2054" w:type="dxa"/>
            <w:gridSpan w:val="9"/>
            <w:tcBorders>
              <w:left w:val="single" w:sz="4" w:space="0" w:color="auto"/>
              <w:bottom w:val="single" w:sz="8" w:space="0" w:color="auto"/>
              <w:right w:val="single" w:sz="2" w:space="0" w:color="auto"/>
            </w:tcBorders>
            <w:shd w:val="clear" w:color="auto" w:fill="auto"/>
            <w:noWrap/>
            <w:vAlign w:val="center"/>
          </w:tcPr>
          <w:p w14:paraId="5A98DAA2" w14:textId="77777777" w:rsidR="00CF627E" w:rsidRPr="00013959" w:rsidRDefault="00CF627E" w:rsidP="009F393E">
            <w:pPr>
              <w:jc w:val="right"/>
              <w:rPr>
                <w:rFonts w:ascii="新細明體" w:hAnsi="新細明體"/>
                <w:bCs/>
                <w:color w:val="000000"/>
                <w:sz w:val="20"/>
              </w:rPr>
            </w:pPr>
            <w:r w:rsidRPr="00013959">
              <w:rPr>
                <w:rFonts w:asciiTheme="minorEastAsia" w:hAnsiTheme="minorEastAsia"/>
                <w:bCs/>
                <w:color w:val="000000"/>
                <w:sz w:val="20"/>
              </w:rPr>
              <w:t>16,351,899,499</w:t>
            </w:r>
          </w:p>
        </w:tc>
      </w:tr>
      <w:tr w:rsidR="00034326" w:rsidRPr="00B65A7C" w14:paraId="349CEAF6" w14:textId="77777777" w:rsidTr="001E1452">
        <w:tblPrEx>
          <w:tblCellMar>
            <w:left w:w="28" w:type="dxa"/>
            <w:right w:w="28" w:type="dxa"/>
          </w:tblCellMar>
          <w:tblLook w:val="04A0" w:firstRow="1" w:lastRow="0" w:firstColumn="1" w:lastColumn="0" w:noHBand="0" w:noVBand="1"/>
        </w:tblPrEx>
        <w:trPr>
          <w:gridAfter w:val="4"/>
          <w:wAfter w:w="2297" w:type="dxa"/>
          <w:trHeight w:hRule="exact" w:val="737"/>
        </w:trPr>
        <w:tc>
          <w:tcPr>
            <w:tcW w:w="9903" w:type="dxa"/>
            <w:gridSpan w:val="20"/>
            <w:tcBorders>
              <w:top w:val="single" w:sz="8" w:space="0" w:color="auto"/>
              <w:left w:val="nil"/>
              <w:bottom w:val="nil"/>
              <w:right w:val="nil"/>
            </w:tcBorders>
            <w:noWrap/>
            <w:hideMark/>
          </w:tcPr>
          <w:p w14:paraId="5B1F05BA" w14:textId="26423CD8" w:rsidR="00034326" w:rsidRPr="00F50608" w:rsidRDefault="00034326" w:rsidP="0052180E">
            <w:pPr>
              <w:spacing w:line="360" w:lineRule="exact"/>
              <w:jc w:val="both"/>
              <w:rPr>
                <w:rFonts w:ascii="標楷體" w:eastAsia="標楷體" w:hAnsi="標楷體" w:cs="新細明體"/>
                <w:bCs/>
                <w:spacing w:val="-3"/>
                <w:kern w:val="0"/>
                <w:sz w:val="20"/>
              </w:rPr>
            </w:pPr>
            <w:r w:rsidRPr="00293D7B">
              <w:rPr>
                <w:rFonts w:ascii="標楷體" w:eastAsia="標楷體" w:hAnsi="標楷體" w:cs="新細明體" w:hint="eastAsia"/>
                <w:bCs/>
                <w:spacing w:val="-3"/>
                <w:kern w:val="0"/>
                <w:sz w:val="20"/>
              </w:rPr>
              <w:t>註：1.</w:t>
            </w:r>
            <w:r w:rsidRPr="00FF73F7">
              <w:rPr>
                <w:rFonts w:ascii="標楷體" w:eastAsia="標楷體" w:hAnsi="標楷體" w:cs="新細明體" w:hint="eastAsia"/>
                <w:bCs/>
                <w:spacing w:val="-4"/>
                <w:kern w:val="0"/>
                <w:sz w:val="20"/>
              </w:rPr>
              <w:t>非</w:t>
            </w:r>
            <w:r w:rsidR="00D4596A" w:rsidRPr="00013959">
              <w:rPr>
                <w:rFonts w:ascii="標楷體" w:eastAsia="標楷體" w:hAnsi="標楷體" w:cs="新細明體" w:hint="eastAsia"/>
                <w:bCs/>
                <w:spacing w:val="-4"/>
                <w:kern w:val="0"/>
                <w:sz w:val="20"/>
              </w:rPr>
              <w:t>營業特種基金截至11</w:t>
            </w:r>
            <w:r w:rsidR="00D4596A" w:rsidRPr="00013959">
              <w:rPr>
                <w:rFonts w:ascii="標楷體" w:eastAsia="標楷體" w:hAnsi="標楷體" w:cs="新細明體"/>
                <w:bCs/>
                <w:spacing w:val="-4"/>
                <w:kern w:val="0"/>
                <w:sz w:val="20"/>
              </w:rPr>
              <w:t>2</w:t>
            </w:r>
            <w:r w:rsidR="00D4596A" w:rsidRPr="00013959">
              <w:rPr>
                <w:rFonts w:ascii="標楷體" w:eastAsia="標楷體" w:hAnsi="標楷體" w:cs="新細明體" w:hint="eastAsia"/>
                <w:bCs/>
                <w:spacing w:val="-4"/>
                <w:kern w:val="0"/>
                <w:sz w:val="20"/>
              </w:rPr>
              <w:t>年度終了借款餘額</w:t>
            </w:r>
            <w:r w:rsidR="00D4596A" w:rsidRPr="00013959">
              <w:rPr>
                <w:rFonts w:ascii="標楷體" w:eastAsia="標楷體" w:hAnsi="標楷體" w:cs="新細明體"/>
                <w:bCs/>
                <w:spacing w:val="-4"/>
                <w:kern w:val="0"/>
                <w:sz w:val="20"/>
              </w:rPr>
              <w:t>128,334,032,933</w:t>
            </w:r>
            <w:r w:rsidR="00D4596A" w:rsidRPr="00013959">
              <w:rPr>
                <w:rFonts w:ascii="標楷體" w:eastAsia="標楷體" w:hAnsi="標楷體" w:cs="新細明體" w:hint="eastAsia"/>
                <w:bCs/>
                <w:spacing w:val="-4"/>
                <w:kern w:val="0"/>
                <w:sz w:val="20"/>
              </w:rPr>
              <w:t>元，不含</w:t>
            </w:r>
            <w:r w:rsidR="00D4596A" w:rsidRPr="00013959">
              <w:rPr>
                <w:rFonts w:ascii="標楷體" w:eastAsia="標楷體" w:hAnsi="標楷體" w:cs="新細明體" w:hint="eastAsia"/>
                <w:bCs/>
                <w:spacing w:val="2"/>
                <w:kern w:val="0"/>
                <w:sz w:val="20"/>
              </w:rPr>
              <w:t>新北市城鄉發展基金應付長期工程</w:t>
            </w:r>
            <w:r>
              <w:rPr>
                <w:rFonts w:ascii="標楷體" w:eastAsia="標楷體" w:hAnsi="標楷體" w:cs="新細明體" w:hint="eastAsia"/>
                <w:bCs/>
                <w:spacing w:val="2"/>
                <w:kern w:val="0"/>
                <w:sz w:val="20"/>
              </w:rPr>
              <w:t>款</w:t>
            </w:r>
          </w:p>
          <w:p w14:paraId="502B9FC3" w14:textId="4AE221AB" w:rsidR="00034326" w:rsidRPr="0049488D" w:rsidRDefault="00034326" w:rsidP="0052180E">
            <w:pPr>
              <w:spacing w:line="360" w:lineRule="exact"/>
              <w:ind w:leftChars="169" w:left="406"/>
              <w:jc w:val="both"/>
              <w:rPr>
                <w:rFonts w:ascii="新細明體" w:eastAsia="標楷體" w:hAnsi="新細明體" w:cs="新細明體"/>
                <w:bCs/>
                <w:spacing w:val="-4"/>
                <w:kern w:val="0"/>
                <w:sz w:val="20"/>
              </w:rPr>
            </w:pPr>
            <w:r w:rsidRPr="00293D7B">
              <w:rPr>
                <w:rFonts w:ascii="標楷體" w:eastAsia="標楷體" w:hAnsi="標楷體" w:cs="新細明體" w:hint="eastAsia"/>
                <w:bCs/>
                <w:spacing w:val="-3"/>
                <w:kern w:val="0"/>
                <w:sz w:val="20"/>
              </w:rPr>
              <w:t>2.</w:t>
            </w:r>
            <w:r w:rsidRPr="00FF73F7">
              <w:rPr>
                <w:rFonts w:ascii="標楷體" w:eastAsia="標楷體" w:hAnsi="標楷體" w:cs="新細明體" w:hint="eastAsia"/>
                <w:bCs/>
                <w:spacing w:val="-4"/>
                <w:kern w:val="0"/>
                <w:sz w:val="20"/>
              </w:rPr>
              <w:t>非</w:t>
            </w:r>
            <w:r w:rsidR="00D4596A" w:rsidRPr="00013959">
              <w:rPr>
                <w:rFonts w:ascii="標楷體" w:eastAsia="標楷體" w:hAnsi="標楷體" w:cs="新細明體" w:hint="eastAsia"/>
                <w:bCs/>
                <w:spacing w:val="-4"/>
                <w:kern w:val="0"/>
                <w:sz w:val="20"/>
              </w:rPr>
              <w:t>營業特種基金截至11</w:t>
            </w:r>
            <w:r w:rsidR="00D4596A" w:rsidRPr="00013959">
              <w:rPr>
                <w:rFonts w:ascii="標楷體" w:eastAsia="標楷體" w:hAnsi="標楷體" w:cs="新細明體"/>
                <w:bCs/>
                <w:spacing w:val="-4"/>
                <w:kern w:val="0"/>
                <w:sz w:val="20"/>
              </w:rPr>
              <w:t>3</w:t>
            </w:r>
            <w:r w:rsidR="00D4596A" w:rsidRPr="00013959">
              <w:rPr>
                <w:rFonts w:ascii="標楷體" w:eastAsia="標楷體" w:hAnsi="標楷體" w:cs="新細明體" w:hint="eastAsia"/>
                <w:bCs/>
                <w:spacing w:val="-4"/>
                <w:kern w:val="0"/>
                <w:sz w:val="20"/>
              </w:rPr>
              <w:t>年度終了借款餘額</w:t>
            </w:r>
            <w:r w:rsidR="00D4596A" w:rsidRPr="00013959">
              <w:rPr>
                <w:rFonts w:ascii="標楷體" w:eastAsia="標楷體" w:hAnsi="標楷體" w:cs="新細明體"/>
                <w:bCs/>
                <w:spacing w:val="-4"/>
                <w:kern w:val="0"/>
                <w:sz w:val="20"/>
              </w:rPr>
              <w:t>135,585,917,571</w:t>
            </w:r>
            <w:r w:rsidR="00D4596A" w:rsidRPr="00013959">
              <w:rPr>
                <w:rFonts w:ascii="標楷體" w:eastAsia="標楷體" w:hAnsi="標楷體" w:cs="新細明體" w:hint="eastAsia"/>
                <w:bCs/>
                <w:spacing w:val="-4"/>
                <w:kern w:val="0"/>
                <w:sz w:val="20"/>
              </w:rPr>
              <w:t>元，不含</w:t>
            </w:r>
            <w:r w:rsidR="00D4596A" w:rsidRPr="00013959">
              <w:rPr>
                <w:rFonts w:ascii="標楷體" w:eastAsia="標楷體" w:hAnsi="標楷體" w:cs="新細明體" w:hint="eastAsia"/>
                <w:bCs/>
                <w:spacing w:val="2"/>
                <w:kern w:val="0"/>
                <w:sz w:val="20"/>
              </w:rPr>
              <w:t>新北市城鄉發展基金應付長期工程</w:t>
            </w:r>
            <w:r>
              <w:rPr>
                <w:rFonts w:ascii="標楷體" w:eastAsia="標楷體" w:hAnsi="標楷體" w:cs="新細明體" w:hint="eastAsia"/>
                <w:bCs/>
                <w:spacing w:val="2"/>
                <w:kern w:val="0"/>
                <w:sz w:val="20"/>
              </w:rPr>
              <w:t>款</w:t>
            </w:r>
          </w:p>
        </w:tc>
      </w:tr>
      <w:tr w:rsidR="00034326" w:rsidRPr="0049488D" w14:paraId="17A94171" w14:textId="77777777" w:rsidTr="001E1452">
        <w:tblPrEx>
          <w:tblLook w:val="04A0" w:firstRow="1" w:lastRow="0" w:firstColumn="1" w:lastColumn="0" w:noHBand="0" w:noVBand="1"/>
        </w:tblPrEx>
        <w:trPr>
          <w:gridAfter w:val="4"/>
          <w:wAfter w:w="2297" w:type="dxa"/>
          <w:trHeight w:hRule="exact" w:val="28"/>
        </w:trPr>
        <w:tc>
          <w:tcPr>
            <w:tcW w:w="9903" w:type="dxa"/>
            <w:gridSpan w:val="20"/>
            <w:noWrap/>
          </w:tcPr>
          <w:p w14:paraId="02EEA129" w14:textId="77777777" w:rsidR="00034326" w:rsidRPr="0049488D" w:rsidRDefault="00034326" w:rsidP="006B551F">
            <w:pPr>
              <w:widowControl/>
              <w:jc w:val="both"/>
              <w:rPr>
                <w:rFonts w:ascii="新細明體" w:eastAsia="標楷體" w:hAnsi="新細明體" w:cs="新細明體"/>
                <w:b/>
                <w:bCs/>
                <w:kern w:val="0"/>
                <w:sz w:val="32"/>
                <w:szCs w:val="32"/>
                <w:u w:val="single"/>
              </w:rPr>
            </w:pPr>
          </w:p>
        </w:tc>
      </w:tr>
      <w:tr w:rsidR="00034326" w:rsidRPr="0049488D" w14:paraId="6586C78C" w14:textId="77777777" w:rsidTr="001E1452">
        <w:tblPrEx>
          <w:tblLook w:val="04A0" w:firstRow="1" w:lastRow="0" w:firstColumn="1" w:lastColumn="0" w:noHBand="0" w:noVBand="1"/>
        </w:tblPrEx>
        <w:trPr>
          <w:gridAfter w:val="4"/>
          <w:wAfter w:w="2297" w:type="dxa"/>
          <w:trHeight w:hRule="exact" w:val="397"/>
        </w:trPr>
        <w:tc>
          <w:tcPr>
            <w:tcW w:w="9903" w:type="dxa"/>
            <w:gridSpan w:val="20"/>
            <w:noWrap/>
            <w:hideMark/>
          </w:tcPr>
          <w:p w14:paraId="53405196" w14:textId="67A82680" w:rsidR="00034326" w:rsidRPr="0049488D" w:rsidRDefault="00034326" w:rsidP="00DF2E3D">
            <w:pPr>
              <w:widowControl/>
              <w:jc w:val="both"/>
              <w:rPr>
                <w:rFonts w:ascii="新細明體" w:eastAsia="標楷體" w:hAnsi="新細明體" w:cs="新細明體"/>
                <w:b/>
                <w:bCs/>
                <w:kern w:val="0"/>
                <w:sz w:val="32"/>
                <w:szCs w:val="32"/>
                <w:u w:val="single"/>
              </w:rPr>
            </w:pPr>
            <w:r w:rsidRPr="007B2660">
              <w:rPr>
                <w:rFonts w:ascii="標楷體" w:eastAsia="標楷體" w:hAnsi="新細明體" w:cs="新細明體" w:hint="eastAsia"/>
                <w:b/>
                <w:bCs/>
                <w:kern w:val="0"/>
                <w:sz w:val="32"/>
                <w:szCs w:val="32"/>
                <w:u w:val="single"/>
              </w:rPr>
              <w:t>舉借與償還明細表</w:t>
            </w:r>
            <w:r w:rsidR="00DF2E3D">
              <w:rPr>
                <w:rFonts w:ascii="標楷體" w:eastAsia="標楷體" w:hAnsi="標楷體" w:cs="新細明體" w:hint="eastAsia"/>
                <w:bCs/>
                <w:kern w:val="0"/>
                <w:szCs w:val="24"/>
              </w:rPr>
              <w:t>（</w:t>
            </w:r>
            <w:r w:rsidRPr="00D1329A">
              <w:rPr>
                <w:rFonts w:ascii="標楷體" w:eastAsia="標楷體" w:hAnsi="標楷體" w:cs="新細明體" w:hint="eastAsia"/>
                <w:bCs/>
                <w:kern w:val="0"/>
                <w:szCs w:val="24"/>
              </w:rPr>
              <w:t>續</w:t>
            </w:r>
            <w:r w:rsidR="00DF2E3D">
              <w:rPr>
                <w:rFonts w:ascii="標楷體" w:eastAsia="標楷體" w:hAnsi="標楷體" w:cs="新細明體" w:hint="eastAsia"/>
                <w:bCs/>
                <w:kern w:val="0"/>
                <w:szCs w:val="24"/>
              </w:rPr>
              <w:t>）</w:t>
            </w:r>
            <w:bookmarkStart w:id="0" w:name="_GoBack"/>
            <w:bookmarkEnd w:id="0"/>
          </w:p>
        </w:tc>
      </w:tr>
      <w:tr w:rsidR="00034326" w:rsidRPr="0049488D" w14:paraId="7FA66B16" w14:textId="77777777" w:rsidTr="001E1452">
        <w:tblPrEx>
          <w:tblLook w:val="04A0" w:firstRow="1" w:lastRow="0" w:firstColumn="1" w:lastColumn="0" w:noHBand="0" w:noVBand="1"/>
        </w:tblPrEx>
        <w:trPr>
          <w:gridAfter w:val="4"/>
          <w:wAfter w:w="2297" w:type="dxa"/>
          <w:trHeight w:val="340"/>
        </w:trPr>
        <w:tc>
          <w:tcPr>
            <w:tcW w:w="8158" w:type="dxa"/>
            <w:gridSpan w:val="15"/>
            <w:tcBorders>
              <w:top w:val="nil"/>
              <w:left w:val="nil"/>
              <w:bottom w:val="single" w:sz="8" w:space="0" w:color="auto"/>
              <w:right w:val="nil"/>
            </w:tcBorders>
            <w:noWrap/>
            <w:vAlign w:val="bottom"/>
            <w:hideMark/>
          </w:tcPr>
          <w:p w14:paraId="7EA240D0" w14:textId="2C5F2D28" w:rsidR="00034326" w:rsidRPr="0049488D" w:rsidRDefault="00034326" w:rsidP="00AF1753">
            <w:pPr>
              <w:widowControl/>
              <w:jc w:val="both"/>
              <w:rPr>
                <w:rFonts w:ascii="標楷體" w:eastAsia="標楷體" w:hAnsi="標楷體" w:cs="新細明體"/>
                <w:b/>
                <w:bCs/>
                <w:noProof/>
                <w:kern w:val="0"/>
                <w:sz w:val="20"/>
                <w:u w:val="single"/>
              </w:rPr>
            </w:pPr>
            <w:r>
              <w:rPr>
                <w:rFonts w:ascii="標楷體" w:eastAsia="標楷體" w:hAnsi="標楷體" w:cs="新細明體" w:hint="eastAsia"/>
                <w:bCs/>
                <w:kern w:val="0"/>
                <w:szCs w:val="24"/>
              </w:rPr>
              <w:t>11</w:t>
            </w:r>
            <w:r w:rsidR="00077830">
              <w:rPr>
                <w:rFonts w:ascii="標楷體" w:eastAsia="標楷體" w:hAnsi="標楷體" w:cs="新細明體" w:hint="eastAsia"/>
                <w:bCs/>
                <w:kern w:val="0"/>
                <w:szCs w:val="24"/>
              </w:rPr>
              <w:t>3</w:t>
            </w:r>
            <w:r w:rsidRPr="0049488D">
              <w:rPr>
                <w:rFonts w:ascii="標楷體" w:eastAsia="標楷體" w:hAnsi="標楷體" w:cs="新細明體" w:hint="eastAsia"/>
                <w:bCs/>
                <w:kern w:val="0"/>
                <w:szCs w:val="24"/>
              </w:rPr>
              <w:t>年度</w:t>
            </w:r>
          </w:p>
        </w:tc>
        <w:tc>
          <w:tcPr>
            <w:tcW w:w="1745" w:type="dxa"/>
            <w:gridSpan w:val="5"/>
            <w:tcBorders>
              <w:top w:val="nil"/>
              <w:left w:val="nil"/>
              <w:bottom w:val="single" w:sz="8" w:space="0" w:color="auto"/>
              <w:right w:val="nil"/>
            </w:tcBorders>
            <w:vAlign w:val="bottom"/>
            <w:hideMark/>
          </w:tcPr>
          <w:p w14:paraId="319D6E8A" w14:textId="77777777" w:rsidR="00034326" w:rsidRPr="0049488D" w:rsidRDefault="00034326" w:rsidP="008340DC">
            <w:pPr>
              <w:widowControl/>
              <w:jc w:val="right"/>
              <w:rPr>
                <w:rFonts w:ascii="新細明體" w:eastAsia="標楷體" w:hAnsi="新細明體" w:cs="新細明體"/>
                <w:b/>
                <w:bCs/>
                <w:noProof/>
                <w:kern w:val="0"/>
                <w:sz w:val="20"/>
                <w:u w:val="single"/>
              </w:rPr>
            </w:pPr>
            <w:r w:rsidRPr="0049488D">
              <w:rPr>
                <w:rFonts w:ascii="新細明體" w:eastAsia="標楷體" w:hAnsi="新細明體" w:hint="eastAsia"/>
                <w:sz w:val="20"/>
              </w:rPr>
              <w:t>單位：新臺幣元</w:t>
            </w:r>
          </w:p>
        </w:tc>
      </w:tr>
      <w:tr w:rsidR="00CF627E" w:rsidRPr="00013959" w14:paraId="22D0079B" w14:textId="77777777" w:rsidTr="001E1452">
        <w:tblPrEx>
          <w:tblLook w:val="04A0" w:firstRow="1" w:lastRow="0" w:firstColumn="1" w:lastColumn="0" w:noHBand="0" w:noVBand="1"/>
        </w:tblPrEx>
        <w:trPr>
          <w:gridBefore w:val="2"/>
          <w:gridAfter w:val="5"/>
          <w:wBefore w:w="26" w:type="dxa"/>
          <w:wAfter w:w="2314" w:type="dxa"/>
          <w:trHeight w:hRule="exact" w:val="283"/>
        </w:trPr>
        <w:tc>
          <w:tcPr>
            <w:tcW w:w="4524" w:type="dxa"/>
            <w:gridSpan w:val="6"/>
            <w:tcBorders>
              <w:top w:val="single" w:sz="8" w:space="0" w:color="auto"/>
              <w:left w:val="nil"/>
              <w:bottom w:val="single" w:sz="4" w:space="0" w:color="auto"/>
              <w:right w:val="single" w:sz="4" w:space="0" w:color="auto"/>
            </w:tcBorders>
            <w:noWrap/>
            <w:vAlign w:val="center"/>
            <w:hideMark/>
          </w:tcPr>
          <w:p w14:paraId="461C78E6" w14:textId="77777777" w:rsidR="00CF627E" w:rsidRPr="00013959" w:rsidRDefault="00CF627E" w:rsidP="009F393E">
            <w:pPr>
              <w:widowControl/>
              <w:ind w:leftChars="10" w:left="24" w:rightChars="10" w:right="24"/>
              <w:jc w:val="distribute"/>
              <w:rPr>
                <w:rFonts w:ascii="新細明體" w:eastAsia="標楷體" w:hAnsi="新細明體" w:cs="新細明體"/>
                <w:spacing w:val="2"/>
                <w:kern w:val="0"/>
                <w:sz w:val="20"/>
              </w:rPr>
            </w:pPr>
            <w:r w:rsidRPr="00E221CA">
              <w:rPr>
                <w:rFonts w:ascii="標楷體" w:eastAsia="標楷體" w:hAnsi="標楷體" w:cs="新細明體" w:hint="eastAsia"/>
                <w:kern w:val="0"/>
                <w:sz w:val="20"/>
              </w:rPr>
              <w:t>1</w:t>
            </w:r>
            <w:r w:rsidRPr="00E221CA">
              <w:rPr>
                <w:rFonts w:ascii="標楷體" w:eastAsia="標楷體" w:hAnsi="標楷體" w:cs="新細明體"/>
                <w:kern w:val="0"/>
                <w:sz w:val="20"/>
              </w:rPr>
              <w:t>1</w:t>
            </w:r>
            <w:r>
              <w:rPr>
                <w:rFonts w:ascii="標楷體" w:eastAsia="標楷體" w:hAnsi="標楷體" w:cs="新細明體"/>
                <w:kern w:val="0"/>
                <w:sz w:val="20"/>
              </w:rPr>
              <w:t>3</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度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調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 xml:space="preserve">整 </w:t>
            </w:r>
            <w:r w:rsidRPr="00E221CA">
              <w:rPr>
                <w:rFonts w:ascii="標楷體" w:eastAsia="標楷體" w:hAnsi="標楷體" w:cs="新細明體"/>
                <w:kern w:val="0"/>
                <w:sz w:val="20"/>
              </w:rPr>
              <w:t xml:space="preserve">  </w:t>
            </w:r>
            <w:r w:rsidRPr="00E221CA">
              <w:rPr>
                <w:rFonts w:ascii="標楷體" w:eastAsia="標楷體" w:hAnsi="標楷體" w:cs="新細明體" w:hint="eastAsia"/>
                <w:kern w:val="0"/>
                <w:sz w:val="20"/>
              </w:rPr>
              <w:t>數</w:t>
            </w:r>
          </w:p>
        </w:tc>
        <w:tc>
          <w:tcPr>
            <w:tcW w:w="2141" w:type="dxa"/>
            <w:gridSpan w:val="4"/>
            <w:tcBorders>
              <w:top w:val="single" w:sz="8" w:space="0" w:color="auto"/>
              <w:left w:val="nil"/>
              <w:right w:val="single" w:sz="4" w:space="0" w:color="auto"/>
            </w:tcBorders>
            <w:vAlign w:val="center"/>
            <w:hideMark/>
          </w:tcPr>
          <w:p w14:paraId="4D56DF6E" w14:textId="77777777" w:rsidR="00CF627E" w:rsidRPr="00013959" w:rsidRDefault="00CF627E" w:rsidP="009F393E">
            <w:pPr>
              <w:ind w:leftChars="10" w:left="24" w:rightChars="10" w:right="24"/>
              <w:jc w:val="distribute"/>
              <w:rPr>
                <w:rFonts w:ascii="新細明體" w:eastAsia="標楷體" w:hAnsi="新細明體"/>
                <w:kern w:val="0"/>
                <w:sz w:val="20"/>
              </w:rPr>
            </w:pPr>
            <w:r w:rsidRPr="00013959">
              <w:rPr>
                <w:rFonts w:ascii="新細明體" w:eastAsia="標楷體" w:hAnsi="新細明體" w:hint="eastAsia"/>
                <w:kern w:val="0"/>
                <w:sz w:val="20"/>
              </w:rPr>
              <w:t>截至</w:t>
            </w:r>
            <w:r w:rsidRPr="00013959">
              <w:rPr>
                <w:rFonts w:ascii="標楷體" w:eastAsia="標楷體" w:hAnsi="標楷體" w:hint="eastAsia"/>
                <w:kern w:val="0"/>
                <w:sz w:val="20"/>
              </w:rPr>
              <w:t>11</w:t>
            </w:r>
            <w:r w:rsidRPr="00013959">
              <w:rPr>
                <w:rFonts w:ascii="標楷體" w:eastAsia="標楷體" w:hAnsi="標楷體"/>
                <w:kern w:val="0"/>
                <w:sz w:val="20"/>
              </w:rPr>
              <w:t>3</w:t>
            </w:r>
            <w:r w:rsidRPr="00013959">
              <w:rPr>
                <w:rFonts w:ascii="新細明體" w:eastAsia="標楷體" w:hAnsi="新細明體" w:hint="eastAsia"/>
                <w:kern w:val="0"/>
                <w:sz w:val="20"/>
              </w:rPr>
              <w:t>年度終了</w:t>
            </w:r>
          </w:p>
          <w:p w14:paraId="18C64A91" w14:textId="77777777" w:rsidR="00CF627E" w:rsidRPr="00013959" w:rsidRDefault="00CF627E" w:rsidP="009F393E">
            <w:pPr>
              <w:ind w:leftChars="10" w:left="24" w:rightChars="10" w:right="24"/>
              <w:jc w:val="distribute"/>
              <w:rPr>
                <w:rFonts w:ascii="新細明體" w:eastAsia="標楷體" w:hAnsi="新細明體" w:cs="新細明體"/>
                <w:spacing w:val="2"/>
                <w:kern w:val="0"/>
                <w:sz w:val="20"/>
              </w:rPr>
            </w:pPr>
            <w:r w:rsidRPr="00013959">
              <w:rPr>
                <w:rFonts w:ascii="新細明體" w:eastAsia="標楷體" w:hAnsi="新細明體" w:hint="eastAsia"/>
                <w:kern w:val="0"/>
                <w:sz w:val="20"/>
              </w:rPr>
              <w:t>借款餘額</w:t>
            </w:r>
          </w:p>
        </w:tc>
        <w:tc>
          <w:tcPr>
            <w:tcW w:w="3195" w:type="dxa"/>
            <w:gridSpan w:val="7"/>
            <w:tcBorders>
              <w:top w:val="single" w:sz="8" w:space="0" w:color="auto"/>
              <w:left w:val="nil"/>
              <w:bottom w:val="single" w:sz="4" w:space="0" w:color="auto"/>
              <w:right w:val="nil"/>
            </w:tcBorders>
            <w:noWrap/>
            <w:vAlign w:val="center"/>
            <w:hideMark/>
          </w:tcPr>
          <w:p w14:paraId="0A275AB8" w14:textId="77777777" w:rsidR="00CF627E" w:rsidRPr="00013959" w:rsidRDefault="00CF627E" w:rsidP="009F393E">
            <w:pPr>
              <w:widowControl/>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債務性質</w:t>
            </w:r>
          </w:p>
        </w:tc>
      </w:tr>
      <w:tr w:rsidR="00CF627E" w:rsidRPr="0049488D" w14:paraId="7B0807C2" w14:textId="77777777" w:rsidTr="001E1452">
        <w:tblPrEx>
          <w:tblLook w:val="04A0" w:firstRow="1" w:lastRow="0" w:firstColumn="1" w:lastColumn="0" w:noHBand="0" w:noVBand="1"/>
        </w:tblPrEx>
        <w:trPr>
          <w:gridBefore w:val="2"/>
          <w:gridAfter w:val="1"/>
          <w:wBefore w:w="26" w:type="dxa"/>
          <w:wAfter w:w="2250" w:type="dxa"/>
          <w:trHeight w:hRule="exact" w:val="284"/>
        </w:trPr>
        <w:tc>
          <w:tcPr>
            <w:tcW w:w="2265" w:type="dxa"/>
            <w:gridSpan w:val="2"/>
            <w:tcBorders>
              <w:top w:val="single" w:sz="4" w:space="0" w:color="auto"/>
              <w:left w:val="nil"/>
              <w:bottom w:val="single" w:sz="8" w:space="0" w:color="auto"/>
              <w:right w:val="single" w:sz="4" w:space="0" w:color="auto"/>
            </w:tcBorders>
            <w:vAlign w:val="center"/>
            <w:hideMark/>
          </w:tcPr>
          <w:p w14:paraId="21C09915" w14:textId="77777777" w:rsidR="00CF627E" w:rsidRPr="00013959" w:rsidRDefault="00CF627E" w:rsidP="009F393E">
            <w:pPr>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增加</w:t>
            </w:r>
          </w:p>
        </w:tc>
        <w:tc>
          <w:tcPr>
            <w:tcW w:w="2265" w:type="dxa"/>
            <w:gridSpan w:val="5"/>
            <w:tcBorders>
              <w:top w:val="single" w:sz="4" w:space="0" w:color="auto"/>
              <w:left w:val="nil"/>
              <w:bottom w:val="single" w:sz="8" w:space="0" w:color="auto"/>
              <w:right w:val="single" w:sz="4" w:space="0" w:color="auto"/>
            </w:tcBorders>
            <w:noWrap/>
            <w:vAlign w:val="center"/>
            <w:hideMark/>
          </w:tcPr>
          <w:p w14:paraId="74BD70F3" w14:textId="77777777" w:rsidR="00CF627E" w:rsidRPr="00013959" w:rsidRDefault="00CF627E" w:rsidP="009F393E">
            <w:pPr>
              <w:widowControl/>
              <w:ind w:leftChars="10" w:left="24" w:rightChars="10" w:right="24"/>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減少</w:t>
            </w:r>
          </w:p>
        </w:tc>
        <w:tc>
          <w:tcPr>
            <w:tcW w:w="2135" w:type="dxa"/>
            <w:gridSpan w:val="3"/>
            <w:tcBorders>
              <w:left w:val="nil"/>
              <w:bottom w:val="single" w:sz="8" w:space="0" w:color="auto"/>
              <w:right w:val="single" w:sz="4" w:space="0" w:color="auto"/>
            </w:tcBorders>
            <w:vAlign w:val="center"/>
            <w:hideMark/>
          </w:tcPr>
          <w:p w14:paraId="22A30E91" w14:textId="77777777" w:rsidR="00CF627E" w:rsidRPr="00013959" w:rsidRDefault="00CF627E" w:rsidP="009F393E">
            <w:pPr>
              <w:ind w:leftChars="10" w:left="24" w:rightChars="10" w:right="24"/>
              <w:jc w:val="distribute"/>
              <w:rPr>
                <w:rFonts w:ascii="新細明體" w:eastAsia="標楷體" w:hAnsi="新細明體" w:cs="新細明體"/>
                <w:spacing w:val="2"/>
                <w:kern w:val="0"/>
                <w:sz w:val="20"/>
              </w:rPr>
            </w:pPr>
            <w:r w:rsidRPr="00013959">
              <w:rPr>
                <w:rFonts w:ascii="新細明體" w:eastAsia="標楷體" w:hAnsi="新細明體" w:hint="eastAsia"/>
                <w:kern w:val="0"/>
                <w:sz w:val="20"/>
              </w:rPr>
              <w:t>借款餘額</w:t>
            </w:r>
          </w:p>
        </w:tc>
        <w:tc>
          <w:tcPr>
            <w:tcW w:w="1635" w:type="dxa"/>
            <w:gridSpan w:val="5"/>
            <w:tcBorders>
              <w:top w:val="single" w:sz="4" w:space="0" w:color="auto"/>
              <w:left w:val="nil"/>
              <w:bottom w:val="single" w:sz="8" w:space="0" w:color="auto"/>
              <w:right w:val="single" w:sz="4" w:space="0" w:color="auto"/>
            </w:tcBorders>
            <w:noWrap/>
            <w:vAlign w:val="center"/>
            <w:hideMark/>
          </w:tcPr>
          <w:p w14:paraId="6472A6EB" w14:textId="77777777" w:rsidR="00CF627E" w:rsidRPr="00013959" w:rsidRDefault="00CF627E" w:rsidP="009F393E">
            <w:pPr>
              <w:ind w:leftChars="10" w:left="42" w:rightChars="10" w:right="24" w:hangingChars="9" w:hanging="18"/>
              <w:jc w:val="distribute"/>
              <w:rPr>
                <w:rFonts w:ascii="新細明體" w:eastAsia="標楷體" w:hAnsi="新細明體" w:cs="新細明體"/>
                <w:kern w:val="0"/>
                <w:sz w:val="20"/>
              </w:rPr>
            </w:pPr>
            <w:r w:rsidRPr="00013959">
              <w:rPr>
                <w:rFonts w:ascii="新細明體" w:eastAsia="標楷體" w:hAnsi="新細明體" w:cs="新細明體" w:hint="eastAsia"/>
                <w:kern w:val="0"/>
                <w:sz w:val="20"/>
              </w:rPr>
              <w:t>自償性債務</w:t>
            </w:r>
          </w:p>
        </w:tc>
        <w:tc>
          <w:tcPr>
            <w:tcW w:w="1624" w:type="dxa"/>
            <w:gridSpan w:val="6"/>
            <w:tcBorders>
              <w:top w:val="single" w:sz="4" w:space="0" w:color="auto"/>
              <w:left w:val="nil"/>
              <w:bottom w:val="single" w:sz="8" w:space="0" w:color="auto"/>
              <w:right w:val="nil"/>
            </w:tcBorders>
            <w:noWrap/>
            <w:vAlign w:val="center"/>
            <w:hideMark/>
          </w:tcPr>
          <w:p w14:paraId="1D7A61D6" w14:textId="77777777" w:rsidR="00CF627E" w:rsidRPr="00013959" w:rsidRDefault="00CF627E" w:rsidP="009F393E">
            <w:pPr>
              <w:widowControl/>
              <w:ind w:leftChars="10" w:left="24" w:rightChars="34" w:right="82"/>
              <w:jc w:val="distribute"/>
              <w:rPr>
                <w:rFonts w:ascii="新細明體" w:eastAsia="標楷體" w:hAnsi="新細明體" w:cs="新細明體"/>
                <w:spacing w:val="-4"/>
                <w:kern w:val="0"/>
                <w:sz w:val="20"/>
              </w:rPr>
            </w:pPr>
            <w:r w:rsidRPr="00013959">
              <w:rPr>
                <w:rFonts w:ascii="新細明體" w:eastAsia="標楷體" w:hAnsi="新細明體" w:cs="新細明體" w:hint="eastAsia"/>
                <w:spacing w:val="-4"/>
                <w:kern w:val="0"/>
                <w:sz w:val="20"/>
              </w:rPr>
              <w:t>非自償性債務</w:t>
            </w:r>
          </w:p>
        </w:tc>
      </w:tr>
      <w:tr w:rsidR="00CF627E" w:rsidRPr="0049488D" w14:paraId="7E13053C" w14:textId="77777777" w:rsidTr="008247A3">
        <w:tblPrEx>
          <w:tblLook w:val="04A0" w:firstRow="1" w:lastRow="0" w:firstColumn="1" w:lastColumn="0" w:noHBand="0" w:noVBand="1"/>
        </w:tblPrEx>
        <w:trPr>
          <w:gridBefore w:val="2"/>
          <w:gridAfter w:val="1"/>
          <w:wBefore w:w="26" w:type="dxa"/>
          <w:wAfter w:w="2250" w:type="dxa"/>
          <w:cantSplit/>
          <w:trHeight w:val="618"/>
        </w:trPr>
        <w:tc>
          <w:tcPr>
            <w:tcW w:w="2265" w:type="dxa"/>
            <w:gridSpan w:val="2"/>
            <w:tcBorders>
              <w:top w:val="nil"/>
              <w:left w:val="nil"/>
              <w:bottom w:val="nil"/>
              <w:right w:val="single" w:sz="4" w:space="0" w:color="auto"/>
            </w:tcBorders>
            <w:noWrap/>
            <w:vAlign w:val="center"/>
          </w:tcPr>
          <w:p w14:paraId="7E1EA671" w14:textId="77777777" w:rsidR="00CF627E" w:rsidRPr="0075224B" w:rsidRDefault="00CF627E" w:rsidP="009F393E">
            <w:pPr>
              <w:spacing w:before="80"/>
              <w:jc w:val="right"/>
              <w:rPr>
                <w:rFonts w:ascii="新細明體" w:hAnsi="新細明體"/>
                <w:b/>
                <w:sz w:val="20"/>
              </w:rPr>
            </w:pPr>
            <w:r w:rsidRPr="0075224B">
              <w:rPr>
                <w:rFonts w:ascii="新細明體" w:hAnsi="新細明體" w:hint="eastAsia"/>
                <w:b/>
                <w:sz w:val="20"/>
              </w:rPr>
              <w:t>－</w:t>
            </w:r>
          </w:p>
        </w:tc>
        <w:tc>
          <w:tcPr>
            <w:tcW w:w="2265" w:type="dxa"/>
            <w:gridSpan w:val="5"/>
            <w:tcBorders>
              <w:top w:val="nil"/>
              <w:left w:val="nil"/>
              <w:bottom w:val="nil"/>
              <w:right w:val="single" w:sz="4" w:space="0" w:color="auto"/>
            </w:tcBorders>
            <w:noWrap/>
            <w:vAlign w:val="center"/>
          </w:tcPr>
          <w:p w14:paraId="78E43EC0" w14:textId="77777777" w:rsidR="00CF627E" w:rsidRPr="0075224B" w:rsidRDefault="00CF627E" w:rsidP="009F393E">
            <w:pPr>
              <w:spacing w:before="80"/>
              <w:jc w:val="right"/>
              <w:rPr>
                <w:rFonts w:ascii="新細明體" w:hAnsi="新細明體"/>
                <w:b/>
                <w:sz w:val="20"/>
              </w:rPr>
            </w:pPr>
            <w:r w:rsidRPr="0075224B">
              <w:rPr>
                <w:rFonts w:ascii="新細明體" w:hAnsi="新細明體" w:hint="eastAsia"/>
                <w:b/>
                <w:sz w:val="20"/>
              </w:rPr>
              <w:t>－</w:t>
            </w:r>
          </w:p>
        </w:tc>
        <w:tc>
          <w:tcPr>
            <w:tcW w:w="2135" w:type="dxa"/>
            <w:gridSpan w:val="3"/>
            <w:tcBorders>
              <w:top w:val="single" w:sz="8" w:space="0" w:color="auto"/>
              <w:left w:val="nil"/>
              <w:bottom w:val="nil"/>
              <w:right w:val="single" w:sz="4" w:space="0" w:color="auto"/>
            </w:tcBorders>
            <w:shd w:val="clear" w:color="auto" w:fill="auto"/>
            <w:vAlign w:val="center"/>
          </w:tcPr>
          <w:p w14:paraId="674835C5" w14:textId="77777777" w:rsidR="00CF627E" w:rsidRPr="0017239A" w:rsidRDefault="00CF627E" w:rsidP="009F393E">
            <w:pPr>
              <w:spacing w:before="80"/>
              <w:jc w:val="right"/>
              <w:rPr>
                <w:rFonts w:asciiTheme="majorEastAsia" w:eastAsiaTheme="majorEastAsia" w:hAnsiTheme="majorEastAsia"/>
                <w:b/>
                <w:noProof/>
                <w:sz w:val="20"/>
              </w:rPr>
            </w:pPr>
            <w:r w:rsidRPr="0017239A">
              <w:rPr>
                <w:rFonts w:asciiTheme="majorEastAsia" w:eastAsiaTheme="majorEastAsia" w:hAnsiTheme="majorEastAsia" w:hint="eastAsia"/>
                <w:b/>
                <w:noProof/>
                <w:sz w:val="20"/>
              </w:rPr>
              <w:t>8,</w:t>
            </w:r>
            <w:r w:rsidRPr="0017239A">
              <w:rPr>
                <w:rFonts w:ascii="新細明體" w:hAnsi="新細明體" w:hint="eastAsia"/>
                <w:b/>
                <w:bCs/>
                <w:color w:val="000000"/>
                <w:sz w:val="20"/>
              </w:rPr>
              <w:t>160</w:t>
            </w:r>
            <w:r w:rsidRPr="0017239A">
              <w:rPr>
                <w:rFonts w:asciiTheme="majorEastAsia" w:eastAsiaTheme="majorEastAsia" w:hAnsiTheme="majorEastAsia" w:hint="eastAsia"/>
                <w:b/>
                <w:noProof/>
                <w:sz w:val="20"/>
              </w:rPr>
              <w:t>,350,000</w:t>
            </w:r>
          </w:p>
        </w:tc>
        <w:tc>
          <w:tcPr>
            <w:tcW w:w="1635" w:type="dxa"/>
            <w:gridSpan w:val="5"/>
            <w:tcBorders>
              <w:top w:val="single" w:sz="8" w:space="0" w:color="auto"/>
              <w:left w:val="single" w:sz="4" w:space="0" w:color="auto"/>
              <w:bottom w:val="nil"/>
              <w:right w:val="single" w:sz="4" w:space="0" w:color="auto"/>
            </w:tcBorders>
            <w:shd w:val="clear" w:color="auto" w:fill="auto"/>
            <w:noWrap/>
            <w:vAlign w:val="center"/>
          </w:tcPr>
          <w:p w14:paraId="5843C7AB" w14:textId="77777777" w:rsidR="00CF627E" w:rsidRPr="0017239A" w:rsidRDefault="00CF627E" w:rsidP="009F393E">
            <w:pPr>
              <w:spacing w:before="80"/>
              <w:jc w:val="right"/>
              <w:rPr>
                <w:rFonts w:asciiTheme="majorEastAsia" w:eastAsiaTheme="majorEastAsia" w:hAnsiTheme="majorEastAsia"/>
                <w:b/>
                <w:noProof/>
                <w:sz w:val="20"/>
              </w:rPr>
            </w:pPr>
            <w:r w:rsidRPr="0017239A">
              <w:rPr>
                <w:rFonts w:asciiTheme="majorEastAsia" w:eastAsiaTheme="majorEastAsia" w:hAnsiTheme="majorEastAsia" w:hint="eastAsia"/>
                <w:b/>
                <w:noProof/>
                <w:sz w:val="20"/>
              </w:rPr>
              <w:t>8,160,350,000</w:t>
            </w:r>
          </w:p>
        </w:tc>
        <w:tc>
          <w:tcPr>
            <w:tcW w:w="1624" w:type="dxa"/>
            <w:gridSpan w:val="6"/>
            <w:tcBorders>
              <w:left w:val="single" w:sz="4" w:space="0" w:color="auto"/>
            </w:tcBorders>
            <w:noWrap/>
            <w:vAlign w:val="center"/>
          </w:tcPr>
          <w:p w14:paraId="3B4FC3B0" w14:textId="77777777" w:rsidR="00CF627E" w:rsidRPr="0017239A" w:rsidRDefault="00CF627E" w:rsidP="009F393E">
            <w:pPr>
              <w:spacing w:before="80"/>
              <w:jc w:val="right"/>
              <w:rPr>
                <w:rFonts w:ascii="新細明體" w:hAnsi="新細明體"/>
                <w:b/>
                <w:sz w:val="20"/>
              </w:rPr>
            </w:pPr>
            <w:r w:rsidRPr="0017239A">
              <w:rPr>
                <w:rFonts w:ascii="新細明體" w:hAnsi="新細明體" w:hint="eastAsia"/>
                <w:b/>
                <w:sz w:val="20"/>
              </w:rPr>
              <w:t>－</w:t>
            </w:r>
          </w:p>
        </w:tc>
      </w:tr>
      <w:tr w:rsidR="00CF627E" w:rsidRPr="0049488D" w14:paraId="16C597AD" w14:textId="77777777" w:rsidTr="008247A3">
        <w:tblPrEx>
          <w:tblLook w:val="04A0" w:firstRow="1" w:lastRow="0" w:firstColumn="1" w:lastColumn="0" w:noHBand="0" w:noVBand="1"/>
        </w:tblPrEx>
        <w:trPr>
          <w:gridBefore w:val="2"/>
          <w:gridAfter w:val="1"/>
          <w:wBefore w:w="26" w:type="dxa"/>
          <w:wAfter w:w="2250" w:type="dxa"/>
          <w:cantSplit/>
          <w:trHeight w:val="618"/>
        </w:trPr>
        <w:tc>
          <w:tcPr>
            <w:tcW w:w="2265" w:type="dxa"/>
            <w:gridSpan w:val="2"/>
            <w:tcBorders>
              <w:top w:val="nil"/>
              <w:left w:val="nil"/>
              <w:bottom w:val="nil"/>
              <w:right w:val="single" w:sz="4" w:space="0" w:color="auto"/>
            </w:tcBorders>
            <w:noWrap/>
            <w:vAlign w:val="center"/>
          </w:tcPr>
          <w:p w14:paraId="3ABCC7E2" w14:textId="77777777" w:rsidR="00CF627E" w:rsidRPr="00E70FC2" w:rsidRDefault="00CF627E" w:rsidP="009F393E">
            <w:pPr>
              <w:spacing w:before="80"/>
              <w:jc w:val="right"/>
              <w:rPr>
                <w:rFonts w:ascii="新細明體" w:hAnsi="新細明體"/>
                <w:b/>
                <w:sz w:val="20"/>
              </w:rPr>
            </w:pPr>
            <w:r w:rsidRPr="00E70FC2">
              <w:rPr>
                <w:rFonts w:ascii="新細明體" w:hAnsi="新細明體" w:hint="eastAsia"/>
                <w:b/>
                <w:sz w:val="20"/>
              </w:rPr>
              <w:t>－</w:t>
            </w:r>
          </w:p>
        </w:tc>
        <w:tc>
          <w:tcPr>
            <w:tcW w:w="2265" w:type="dxa"/>
            <w:gridSpan w:val="5"/>
            <w:tcBorders>
              <w:top w:val="nil"/>
              <w:left w:val="nil"/>
              <w:bottom w:val="nil"/>
              <w:right w:val="single" w:sz="4" w:space="0" w:color="auto"/>
            </w:tcBorders>
            <w:noWrap/>
            <w:vAlign w:val="center"/>
          </w:tcPr>
          <w:p w14:paraId="774CF0F4" w14:textId="77777777" w:rsidR="00CF627E" w:rsidRPr="00E70FC2" w:rsidRDefault="00CF627E" w:rsidP="009F393E">
            <w:pPr>
              <w:spacing w:before="80"/>
              <w:jc w:val="right"/>
              <w:rPr>
                <w:rFonts w:ascii="新細明體" w:hAnsi="新細明體"/>
                <w:b/>
                <w:sz w:val="20"/>
              </w:rPr>
            </w:pPr>
            <w:r w:rsidRPr="00E70FC2">
              <w:rPr>
                <w:rFonts w:ascii="新細明體" w:hAnsi="新細明體" w:hint="eastAsia"/>
                <w:b/>
                <w:sz w:val="20"/>
              </w:rPr>
              <w:t>－</w:t>
            </w:r>
          </w:p>
        </w:tc>
        <w:tc>
          <w:tcPr>
            <w:tcW w:w="2135" w:type="dxa"/>
            <w:gridSpan w:val="3"/>
            <w:tcBorders>
              <w:top w:val="nil"/>
              <w:left w:val="nil"/>
              <w:bottom w:val="nil"/>
              <w:right w:val="single" w:sz="4" w:space="0" w:color="auto"/>
            </w:tcBorders>
            <w:shd w:val="clear" w:color="auto" w:fill="auto"/>
            <w:vAlign w:val="center"/>
          </w:tcPr>
          <w:p w14:paraId="5DC4C842"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b/>
                <w:noProof/>
                <w:sz w:val="20"/>
              </w:rPr>
              <w:t>8,</w:t>
            </w:r>
            <w:r w:rsidRPr="00013959">
              <w:rPr>
                <w:rFonts w:ascii="新細明體" w:hAnsi="新細明體" w:hint="eastAsia"/>
                <w:b/>
                <w:bCs/>
                <w:color w:val="000000"/>
                <w:sz w:val="20"/>
              </w:rPr>
              <w:t>160</w:t>
            </w:r>
            <w:r w:rsidRPr="00013959">
              <w:rPr>
                <w:rFonts w:asciiTheme="majorEastAsia" w:eastAsiaTheme="majorEastAsia" w:hAnsiTheme="majorEastAsia" w:hint="eastAsia"/>
                <w:b/>
                <w:noProof/>
                <w:sz w:val="20"/>
              </w:rPr>
              <w:t>,350,000</w:t>
            </w:r>
          </w:p>
        </w:tc>
        <w:tc>
          <w:tcPr>
            <w:tcW w:w="1635" w:type="dxa"/>
            <w:gridSpan w:val="5"/>
            <w:tcBorders>
              <w:top w:val="nil"/>
              <w:left w:val="single" w:sz="4" w:space="0" w:color="auto"/>
              <w:bottom w:val="nil"/>
              <w:right w:val="single" w:sz="4" w:space="0" w:color="auto"/>
            </w:tcBorders>
            <w:shd w:val="clear" w:color="auto" w:fill="auto"/>
            <w:noWrap/>
            <w:vAlign w:val="center"/>
          </w:tcPr>
          <w:p w14:paraId="6143837C"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b/>
                <w:noProof/>
                <w:sz w:val="20"/>
              </w:rPr>
              <w:t>8,160,350,000</w:t>
            </w:r>
          </w:p>
        </w:tc>
        <w:tc>
          <w:tcPr>
            <w:tcW w:w="1624" w:type="dxa"/>
            <w:gridSpan w:val="6"/>
            <w:tcBorders>
              <w:left w:val="single" w:sz="4" w:space="0" w:color="auto"/>
            </w:tcBorders>
            <w:noWrap/>
            <w:vAlign w:val="center"/>
          </w:tcPr>
          <w:p w14:paraId="76182162" w14:textId="77777777" w:rsidR="00CF627E" w:rsidRPr="00080E0B" w:rsidRDefault="00CF627E" w:rsidP="009F393E">
            <w:pPr>
              <w:spacing w:before="80"/>
              <w:jc w:val="right"/>
              <w:rPr>
                <w:rFonts w:ascii="新細明體" w:hAnsi="新細明體"/>
                <w:b/>
                <w:sz w:val="20"/>
              </w:rPr>
            </w:pPr>
            <w:r w:rsidRPr="00080E0B">
              <w:rPr>
                <w:rFonts w:ascii="新細明體" w:hAnsi="新細明體" w:hint="eastAsia"/>
                <w:b/>
                <w:sz w:val="20"/>
              </w:rPr>
              <w:t>－</w:t>
            </w:r>
          </w:p>
        </w:tc>
      </w:tr>
      <w:tr w:rsidR="00CF627E" w:rsidRPr="0049488D" w14:paraId="2418DFB7" w14:textId="77777777" w:rsidTr="008247A3">
        <w:tblPrEx>
          <w:tblLook w:val="04A0" w:firstRow="1" w:lastRow="0" w:firstColumn="1" w:lastColumn="0" w:noHBand="0" w:noVBand="1"/>
        </w:tblPrEx>
        <w:trPr>
          <w:gridBefore w:val="2"/>
          <w:gridAfter w:val="1"/>
          <w:wBefore w:w="26" w:type="dxa"/>
          <w:wAfter w:w="2250" w:type="dxa"/>
          <w:cantSplit/>
          <w:trHeight w:val="618"/>
        </w:trPr>
        <w:tc>
          <w:tcPr>
            <w:tcW w:w="2265" w:type="dxa"/>
            <w:gridSpan w:val="2"/>
            <w:tcBorders>
              <w:top w:val="nil"/>
              <w:left w:val="nil"/>
              <w:bottom w:val="nil"/>
              <w:right w:val="single" w:sz="4" w:space="0" w:color="auto"/>
            </w:tcBorders>
            <w:noWrap/>
            <w:vAlign w:val="center"/>
          </w:tcPr>
          <w:p w14:paraId="3558910E" w14:textId="77777777" w:rsidR="00CF627E" w:rsidRPr="0075224B" w:rsidRDefault="00CF627E" w:rsidP="009F393E">
            <w:pPr>
              <w:spacing w:before="80"/>
              <w:jc w:val="right"/>
              <w:rPr>
                <w:rFonts w:ascii="新細明體" w:hAnsi="新細明體" w:cs="新細明體"/>
                <w:b/>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21C18B52" w14:textId="77777777" w:rsidR="00CF627E" w:rsidRPr="0075224B" w:rsidRDefault="00CF627E" w:rsidP="009F393E">
            <w:pPr>
              <w:spacing w:before="80"/>
              <w:jc w:val="right"/>
              <w:rPr>
                <w:rFonts w:ascii="新細明體" w:hAnsi="新細明體" w:cs="新細明體"/>
                <w:b/>
                <w:sz w:val="20"/>
              </w:rPr>
            </w:pPr>
            <w:r w:rsidRPr="0075224B">
              <w:rPr>
                <w:rFonts w:hint="eastAsia"/>
                <w:b/>
                <w:sz w:val="20"/>
              </w:rPr>
              <w:t>－</w:t>
            </w:r>
          </w:p>
        </w:tc>
        <w:tc>
          <w:tcPr>
            <w:tcW w:w="2135" w:type="dxa"/>
            <w:gridSpan w:val="3"/>
            <w:tcBorders>
              <w:top w:val="nil"/>
              <w:left w:val="nil"/>
              <w:bottom w:val="nil"/>
              <w:right w:val="single" w:sz="4" w:space="0" w:color="auto"/>
            </w:tcBorders>
            <w:shd w:val="clear" w:color="auto" w:fill="auto"/>
            <w:vAlign w:val="center"/>
          </w:tcPr>
          <w:p w14:paraId="190A9C56" w14:textId="77777777" w:rsidR="00CF627E" w:rsidRPr="0017239A" w:rsidRDefault="00CF627E" w:rsidP="009F393E">
            <w:pPr>
              <w:spacing w:before="80"/>
              <w:jc w:val="right"/>
              <w:rPr>
                <w:rFonts w:asciiTheme="majorEastAsia" w:eastAsiaTheme="majorEastAsia" w:hAnsiTheme="majorEastAsia"/>
                <w:b/>
                <w:noProof/>
                <w:sz w:val="20"/>
              </w:rPr>
            </w:pPr>
            <w:r w:rsidRPr="0017239A">
              <w:rPr>
                <w:rFonts w:asciiTheme="majorEastAsia" w:eastAsiaTheme="majorEastAsia" w:hAnsiTheme="majorEastAsia" w:hint="eastAsia"/>
                <w:b/>
                <w:noProof/>
                <w:sz w:val="20"/>
              </w:rPr>
              <w:t>72,186,224,747</w:t>
            </w:r>
          </w:p>
        </w:tc>
        <w:tc>
          <w:tcPr>
            <w:tcW w:w="1635" w:type="dxa"/>
            <w:gridSpan w:val="5"/>
            <w:tcBorders>
              <w:top w:val="nil"/>
              <w:left w:val="single" w:sz="4" w:space="0" w:color="auto"/>
              <w:bottom w:val="nil"/>
              <w:right w:val="single" w:sz="4" w:space="0" w:color="auto"/>
            </w:tcBorders>
            <w:shd w:val="clear" w:color="auto" w:fill="auto"/>
            <w:noWrap/>
            <w:vAlign w:val="center"/>
          </w:tcPr>
          <w:p w14:paraId="471C5706" w14:textId="77777777" w:rsidR="00CF627E" w:rsidRPr="0017239A" w:rsidRDefault="00CF627E" w:rsidP="009F393E">
            <w:pPr>
              <w:spacing w:before="80"/>
              <w:jc w:val="right"/>
              <w:rPr>
                <w:rFonts w:asciiTheme="majorEastAsia" w:eastAsiaTheme="majorEastAsia" w:hAnsiTheme="majorEastAsia"/>
                <w:b/>
                <w:noProof/>
                <w:sz w:val="20"/>
              </w:rPr>
            </w:pPr>
            <w:r w:rsidRPr="0017239A">
              <w:rPr>
                <w:rFonts w:asciiTheme="majorEastAsia" w:eastAsiaTheme="majorEastAsia" w:hAnsiTheme="majorEastAsia" w:hint="eastAsia"/>
                <w:b/>
                <w:noProof/>
                <w:sz w:val="20"/>
              </w:rPr>
              <w:t>72,186,224,747</w:t>
            </w:r>
          </w:p>
        </w:tc>
        <w:tc>
          <w:tcPr>
            <w:tcW w:w="1624" w:type="dxa"/>
            <w:gridSpan w:val="6"/>
            <w:tcBorders>
              <w:left w:val="single" w:sz="4" w:space="0" w:color="auto"/>
            </w:tcBorders>
            <w:noWrap/>
            <w:vAlign w:val="center"/>
          </w:tcPr>
          <w:p w14:paraId="25435B78" w14:textId="77777777" w:rsidR="00CF627E" w:rsidRPr="0017239A" w:rsidRDefault="00CF627E" w:rsidP="009F393E">
            <w:pPr>
              <w:jc w:val="right"/>
              <w:rPr>
                <w:rFonts w:ascii="新細明體" w:hAnsi="新細明體" w:cs="新細明體"/>
                <w:b/>
                <w:sz w:val="20"/>
              </w:rPr>
            </w:pPr>
            <w:r w:rsidRPr="0017239A">
              <w:rPr>
                <w:rFonts w:ascii="新細明體" w:hAnsi="新細明體" w:hint="eastAsia"/>
                <w:b/>
                <w:sz w:val="20"/>
              </w:rPr>
              <w:t>－</w:t>
            </w:r>
          </w:p>
        </w:tc>
      </w:tr>
      <w:tr w:rsidR="00CF627E" w:rsidRPr="0049488D" w14:paraId="436B3D5B"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694B3024" w14:textId="77777777" w:rsidR="00CF627E" w:rsidRPr="0075224B" w:rsidRDefault="00CF627E" w:rsidP="009F393E">
            <w:pPr>
              <w:spacing w:before="80"/>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0482CBEB" w14:textId="77777777" w:rsidR="00CF627E" w:rsidRPr="0075224B" w:rsidRDefault="00CF627E" w:rsidP="009F393E">
            <w:pPr>
              <w:spacing w:before="80"/>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28D5ACFF"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21,894,510,000</w:t>
            </w:r>
          </w:p>
        </w:tc>
        <w:tc>
          <w:tcPr>
            <w:tcW w:w="1635" w:type="dxa"/>
            <w:gridSpan w:val="5"/>
            <w:tcBorders>
              <w:top w:val="nil"/>
              <w:left w:val="single" w:sz="4" w:space="0" w:color="auto"/>
              <w:bottom w:val="nil"/>
              <w:right w:val="single" w:sz="4" w:space="0" w:color="auto"/>
            </w:tcBorders>
            <w:shd w:val="clear" w:color="auto" w:fill="auto"/>
            <w:noWrap/>
            <w:vAlign w:val="center"/>
          </w:tcPr>
          <w:p w14:paraId="285A7613"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21,894,510,000</w:t>
            </w:r>
          </w:p>
        </w:tc>
        <w:tc>
          <w:tcPr>
            <w:tcW w:w="1624" w:type="dxa"/>
            <w:gridSpan w:val="6"/>
            <w:tcBorders>
              <w:left w:val="single" w:sz="4" w:space="0" w:color="auto"/>
            </w:tcBorders>
            <w:noWrap/>
            <w:vAlign w:val="center"/>
          </w:tcPr>
          <w:p w14:paraId="31707CA9" w14:textId="77777777" w:rsidR="00CF627E" w:rsidRPr="00013959" w:rsidRDefault="00CF627E" w:rsidP="009F393E">
            <w:pPr>
              <w:spacing w:before="80"/>
              <w:jc w:val="right"/>
              <w:rPr>
                <w:rFonts w:ascii="新細明體" w:hAnsi="新細明體" w:cs="新細明體"/>
                <w:color w:val="000000"/>
                <w:sz w:val="26"/>
                <w:szCs w:val="26"/>
              </w:rPr>
            </w:pPr>
            <w:r w:rsidRPr="00013959">
              <w:rPr>
                <w:rFonts w:ascii="新細明體" w:hAnsi="新細明體" w:hint="eastAsia"/>
                <w:bCs/>
                <w:sz w:val="20"/>
              </w:rPr>
              <w:t>－</w:t>
            </w:r>
          </w:p>
        </w:tc>
      </w:tr>
      <w:tr w:rsidR="00CF627E" w:rsidRPr="0049488D" w14:paraId="4BB4117E"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041D9D5C" w14:textId="77777777" w:rsidR="00CF627E" w:rsidRPr="0075224B" w:rsidRDefault="00CF627E" w:rsidP="009F393E">
            <w:pPr>
              <w:spacing w:before="80"/>
              <w:jc w:val="right"/>
              <w:rPr>
                <w:rFonts w:ascii="新細明體" w:hAnsi="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7F2A88F7" w14:textId="77777777" w:rsidR="00CF627E" w:rsidRPr="0075224B" w:rsidRDefault="00CF627E" w:rsidP="009F393E">
            <w:pPr>
              <w:spacing w:before="80"/>
              <w:jc w:val="right"/>
              <w:rPr>
                <w:rFonts w:ascii="新細明體" w:hAnsi="新細明體"/>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1DD574ED"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12,120,009,131</w:t>
            </w:r>
          </w:p>
        </w:tc>
        <w:tc>
          <w:tcPr>
            <w:tcW w:w="1635" w:type="dxa"/>
            <w:gridSpan w:val="5"/>
            <w:tcBorders>
              <w:top w:val="nil"/>
              <w:left w:val="single" w:sz="4" w:space="0" w:color="auto"/>
              <w:bottom w:val="nil"/>
              <w:right w:val="single" w:sz="4" w:space="0" w:color="auto"/>
            </w:tcBorders>
            <w:shd w:val="clear" w:color="auto" w:fill="auto"/>
            <w:noWrap/>
            <w:vAlign w:val="center"/>
          </w:tcPr>
          <w:p w14:paraId="20F3720E" w14:textId="77777777" w:rsidR="00CF627E" w:rsidRPr="00013959" w:rsidRDefault="00CF627E" w:rsidP="009F393E">
            <w:pPr>
              <w:spacing w:before="80"/>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12,120,009,131</w:t>
            </w:r>
          </w:p>
        </w:tc>
        <w:tc>
          <w:tcPr>
            <w:tcW w:w="1624" w:type="dxa"/>
            <w:gridSpan w:val="6"/>
            <w:tcBorders>
              <w:left w:val="single" w:sz="4" w:space="0" w:color="auto"/>
            </w:tcBorders>
            <w:noWrap/>
            <w:vAlign w:val="center"/>
          </w:tcPr>
          <w:p w14:paraId="366B4147" w14:textId="77777777" w:rsidR="00CF627E" w:rsidRPr="00013959" w:rsidRDefault="00CF627E" w:rsidP="009F393E">
            <w:pPr>
              <w:spacing w:before="80"/>
              <w:jc w:val="right"/>
              <w:rPr>
                <w:rFonts w:ascii="新細明體" w:hAnsi="新細明體" w:cs="新細明體"/>
                <w:color w:val="000000"/>
                <w:sz w:val="26"/>
                <w:szCs w:val="26"/>
              </w:rPr>
            </w:pPr>
            <w:r w:rsidRPr="00013959">
              <w:rPr>
                <w:rFonts w:ascii="新細明體" w:hAnsi="新細明體" w:hint="eastAsia"/>
                <w:bCs/>
                <w:sz w:val="20"/>
              </w:rPr>
              <w:t>－</w:t>
            </w:r>
          </w:p>
        </w:tc>
      </w:tr>
      <w:tr w:rsidR="00CF627E" w:rsidRPr="0049488D" w14:paraId="2C568F18"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560FDA4D" w14:textId="77777777" w:rsidR="00CF627E" w:rsidRPr="0075224B" w:rsidRDefault="00CF627E" w:rsidP="009F393E">
            <w:pPr>
              <w:jc w:val="right"/>
              <w:rPr>
                <w:rFonts w:asciiTheme="majorEastAsia" w:eastAsiaTheme="majorEastAsia" w:hAnsiTheme="majorEastAsia"/>
                <w:noProof/>
                <w:sz w:val="20"/>
              </w:rPr>
            </w:pPr>
            <w:r w:rsidRPr="0075224B">
              <w:rPr>
                <w:rFonts w:asciiTheme="majorEastAsia" w:eastAsiaTheme="majorEastAsia" w:hAnsiTheme="majorEastAsia" w:hint="eastAsia"/>
                <w:noProof/>
                <w:sz w:val="20"/>
              </w:rPr>
              <w:t>－</w:t>
            </w:r>
          </w:p>
        </w:tc>
        <w:tc>
          <w:tcPr>
            <w:tcW w:w="2265" w:type="dxa"/>
            <w:gridSpan w:val="5"/>
            <w:tcBorders>
              <w:top w:val="nil"/>
              <w:left w:val="nil"/>
              <w:bottom w:val="nil"/>
              <w:right w:val="single" w:sz="4" w:space="0" w:color="auto"/>
            </w:tcBorders>
            <w:noWrap/>
            <w:vAlign w:val="center"/>
          </w:tcPr>
          <w:p w14:paraId="39369969" w14:textId="77777777" w:rsidR="00CF627E" w:rsidRPr="0075224B" w:rsidRDefault="00CF627E" w:rsidP="009F393E">
            <w:pPr>
              <w:jc w:val="right"/>
              <w:rPr>
                <w:rFonts w:asciiTheme="majorEastAsia" w:eastAsiaTheme="majorEastAsia" w:hAnsiTheme="majorEastAsia"/>
                <w:noProof/>
                <w:sz w:val="20"/>
              </w:rPr>
            </w:pPr>
            <w:r w:rsidRPr="0075224B">
              <w:rPr>
                <w:rFonts w:asciiTheme="majorEastAsia" w:eastAsiaTheme="majorEastAsia" w:hAnsiTheme="majorEastAsia" w:hint="eastAsia"/>
                <w:noProof/>
                <w:sz w:val="20"/>
              </w:rPr>
              <w:t>－</w:t>
            </w:r>
          </w:p>
        </w:tc>
        <w:tc>
          <w:tcPr>
            <w:tcW w:w="2135" w:type="dxa"/>
            <w:gridSpan w:val="3"/>
            <w:tcBorders>
              <w:top w:val="nil"/>
              <w:left w:val="nil"/>
              <w:bottom w:val="nil"/>
              <w:right w:val="single" w:sz="4" w:space="0" w:color="auto"/>
            </w:tcBorders>
            <w:shd w:val="clear" w:color="auto" w:fill="auto"/>
            <w:vAlign w:val="center"/>
          </w:tcPr>
          <w:p w14:paraId="7EA81806"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2,650,720,164</w:t>
            </w:r>
          </w:p>
        </w:tc>
        <w:tc>
          <w:tcPr>
            <w:tcW w:w="1635" w:type="dxa"/>
            <w:gridSpan w:val="5"/>
            <w:tcBorders>
              <w:top w:val="nil"/>
              <w:left w:val="single" w:sz="4" w:space="0" w:color="auto"/>
              <w:bottom w:val="nil"/>
              <w:right w:val="single" w:sz="4" w:space="0" w:color="auto"/>
            </w:tcBorders>
            <w:shd w:val="clear" w:color="auto" w:fill="auto"/>
            <w:noWrap/>
            <w:vAlign w:val="center"/>
          </w:tcPr>
          <w:p w14:paraId="11AE97F1"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2,650,720,164</w:t>
            </w:r>
          </w:p>
        </w:tc>
        <w:tc>
          <w:tcPr>
            <w:tcW w:w="1624" w:type="dxa"/>
            <w:gridSpan w:val="6"/>
            <w:tcBorders>
              <w:left w:val="single" w:sz="4" w:space="0" w:color="auto"/>
            </w:tcBorders>
            <w:noWrap/>
            <w:vAlign w:val="center"/>
          </w:tcPr>
          <w:p w14:paraId="7207B278" w14:textId="77777777" w:rsidR="00CF627E" w:rsidRPr="00013959" w:rsidRDefault="00CF627E" w:rsidP="009F393E">
            <w:pPr>
              <w:jc w:val="right"/>
              <w:rPr>
                <w:rFonts w:ascii="新細明體" w:hAnsi="新細明體" w:cs="新細明體"/>
                <w:bCs/>
                <w:sz w:val="20"/>
              </w:rPr>
            </w:pPr>
            <w:r w:rsidRPr="00013959">
              <w:rPr>
                <w:rFonts w:ascii="新細明體" w:hAnsi="新細明體" w:hint="eastAsia"/>
                <w:bCs/>
                <w:sz w:val="20"/>
              </w:rPr>
              <w:t>－</w:t>
            </w:r>
          </w:p>
        </w:tc>
      </w:tr>
      <w:tr w:rsidR="00CF627E" w:rsidRPr="0049488D" w14:paraId="6C6B8A5D"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0FBC5BF8" w14:textId="77777777" w:rsidR="00CF627E" w:rsidRPr="0075224B" w:rsidRDefault="00CF627E" w:rsidP="009F393E">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4821012D" w14:textId="77777777" w:rsidR="00CF627E" w:rsidRPr="0075224B" w:rsidRDefault="00CF627E" w:rsidP="009F393E">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3536EB26"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4,051,213,000</w:t>
            </w:r>
          </w:p>
        </w:tc>
        <w:tc>
          <w:tcPr>
            <w:tcW w:w="1635" w:type="dxa"/>
            <w:gridSpan w:val="5"/>
            <w:tcBorders>
              <w:top w:val="nil"/>
              <w:left w:val="single" w:sz="4" w:space="0" w:color="auto"/>
              <w:bottom w:val="nil"/>
              <w:right w:val="single" w:sz="4" w:space="0" w:color="auto"/>
            </w:tcBorders>
            <w:shd w:val="clear" w:color="auto" w:fill="auto"/>
            <w:noWrap/>
            <w:vAlign w:val="center"/>
          </w:tcPr>
          <w:p w14:paraId="16E7D571"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4,051,213,000</w:t>
            </w:r>
          </w:p>
        </w:tc>
        <w:tc>
          <w:tcPr>
            <w:tcW w:w="1624" w:type="dxa"/>
            <w:gridSpan w:val="6"/>
            <w:tcBorders>
              <w:left w:val="single" w:sz="4" w:space="0" w:color="auto"/>
            </w:tcBorders>
            <w:noWrap/>
            <w:vAlign w:val="center"/>
          </w:tcPr>
          <w:p w14:paraId="56F41236" w14:textId="77777777" w:rsidR="00CF627E" w:rsidRPr="00013959" w:rsidRDefault="00CF627E" w:rsidP="009F393E">
            <w:pPr>
              <w:jc w:val="right"/>
              <w:rPr>
                <w:rFonts w:ascii="新細明體" w:hAnsi="新細明體"/>
                <w:sz w:val="20"/>
              </w:rPr>
            </w:pPr>
            <w:r w:rsidRPr="00013959">
              <w:rPr>
                <w:rFonts w:ascii="新細明體" w:hAnsi="新細明體" w:hint="eastAsia"/>
                <w:bCs/>
                <w:sz w:val="20"/>
              </w:rPr>
              <w:t>－</w:t>
            </w:r>
          </w:p>
        </w:tc>
      </w:tr>
      <w:tr w:rsidR="00CF627E" w:rsidRPr="0049488D" w14:paraId="1BBF16E0"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74A80F70" w14:textId="77777777" w:rsidR="00CF627E" w:rsidRPr="0075224B" w:rsidRDefault="00CF627E" w:rsidP="009F393E">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6E652D0D" w14:textId="77777777" w:rsidR="00CF627E" w:rsidRPr="0075224B" w:rsidRDefault="00CF627E" w:rsidP="009F393E">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3A7E452F"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14,153,763,032</w:t>
            </w:r>
          </w:p>
        </w:tc>
        <w:tc>
          <w:tcPr>
            <w:tcW w:w="1635" w:type="dxa"/>
            <w:gridSpan w:val="5"/>
            <w:tcBorders>
              <w:top w:val="nil"/>
              <w:left w:val="single" w:sz="4" w:space="0" w:color="auto"/>
              <w:bottom w:val="nil"/>
              <w:right w:val="single" w:sz="4" w:space="0" w:color="auto"/>
            </w:tcBorders>
            <w:shd w:val="clear" w:color="auto" w:fill="auto"/>
            <w:noWrap/>
            <w:vAlign w:val="center"/>
          </w:tcPr>
          <w:p w14:paraId="1930E07D" w14:textId="77777777" w:rsidR="00CF627E" w:rsidRPr="00013959" w:rsidRDefault="00CF627E" w:rsidP="009F393E">
            <w:pPr>
              <w:jc w:val="right"/>
              <w:rPr>
                <w:rFonts w:asciiTheme="majorEastAsia" w:eastAsiaTheme="majorEastAsia" w:hAnsiTheme="majorEastAsia"/>
                <w:noProof/>
                <w:sz w:val="20"/>
              </w:rPr>
            </w:pPr>
            <w:r w:rsidRPr="00013959">
              <w:rPr>
                <w:rFonts w:asciiTheme="majorEastAsia" w:eastAsiaTheme="majorEastAsia" w:hAnsiTheme="majorEastAsia" w:hint="eastAsia"/>
                <w:noProof/>
                <w:sz w:val="20"/>
              </w:rPr>
              <w:t>14,153,763,032</w:t>
            </w:r>
          </w:p>
        </w:tc>
        <w:tc>
          <w:tcPr>
            <w:tcW w:w="1624" w:type="dxa"/>
            <w:gridSpan w:val="6"/>
            <w:tcBorders>
              <w:left w:val="single" w:sz="4" w:space="0" w:color="auto"/>
            </w:tcBorders>
            <w:noWrap/>
            <w:vAlign w:val="center"/>
          </w:tcPr>
          <w:p w14:paraId="0320C8AC" w14:textId="77777777" w:rsidR="00CF627E" w:rsidRPr="00013959" w:rsidRDefault="00CF627E" w:rsidP="009F393E">
            <w:pPr>
              <w:jc w:val="right"/>
              <w:rPr>
                <w:rFonts w:ascii="新細明體" w:hAnsi="新細明體"/>
                <w:sz w:val="20"/>
              </w:rPr>
            </w:pPr>
            <w:r w:rsidRPr="00013959">
              <w:rPr>
                <w:rFonts w:ascii="新細明體" w:hAnsi="新細明體" w:hint="eastAsia"/>
                <w:bCs/>
                <w:sz w:val="20"/>
              </w:rPr>
              <w:t>－</w:t>
            </w:r>
          </w:p>
        </w:tc>
      </w:tr>
      <w:tr w:rsidR="00CF627E" w:rsidRPr="0049488D" w14:paraId="24C668B1"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0CDD3F2F" w14:textId="77777777" w:rsidR="00CF627E" w:rsidRPr="0075224B" w:rsidRDefault="00CF627E" w:rsidP="009F393E">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1ECDB436" w14:textId="77777777" w:rsidR="00CF627E" w:rsidRPr="0075224B" w:rsidRDefault="00CF627E" w:rsidP="009F393E">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54872FB1" w14:textId="77777777" w:rsidR="00CF627E" w:rsidRPr="00D73ABE" w:rsidRDefault="00CF627E" w:rsidP="009F393E">
            <w:pPr>
              <w:jc w:val="right"/>
              <w:rPr>
                <w:rFonts w:asciiTheme="majorEastAsia" w:eastAsiaTheme="majorEastAsia" w:hAnsiTheme="majorEastAsia"/>
                <w:noProof/>
                <w:sz w:val="20"/>
              </w:rPr>
            </w:pPr>
            <w:r>
              <w:rPr>
                <w:rFonts w:asciiTheme="majorEastAsia" w:eastAsiaTheme="majorEastAsia" w:hAnsiTheme="majorEastAsia" w:hint="eastAsia"/>
                <w:noProof/>
                <w:sz w:val="20"/>
              </w:rPr>
              <w:t>7,397,984,221</w:t>
            </w:r>
          </w:p>
        </w:tc>
        <w:tc>
          <w:tcPr>
            <w:tcW w:w="1635" w:type="dxa"/>
            <w:gridSpan w:val="5"/>
            <w:tcBorders>
              <w:top w:val="nil"/>
              <w:left w:val="single" w:sz="4" w:space="0" w:color="auto"/>
              <w:bottom w:val="nil"/>
              <w:right w:val="single" w:sz="4" w:space="0" w:color="auto"/>
            </w:tcBorders>
            <w:shd w:val="clear" w:color="auto" w:fill="auto"/>
            <w:noWrap/>
            <w:vAlign w:val="center"/>
          </w:tcPr>
          <w:p w14:paraId="613D7C5B" w14:textId="77777777" w:rsidR="00CF627E" w:rsidRPr="00D73ABE" w:rsidRDefault="00CF627E" w:rsidP="009F393E">
            <w:pPr>
              <w:jc w:val="right"/>
              <w:rPr>
                <w:rFonts w:asciiTheme="majorEastAsia" w:eastAsiaTheme="majorEastAsia" w:hAnsiTheme="majorEastAsia"/>
                <w:noProof/>
                <w:sz w:val="20"/>
              </w:rPr>
            </w:pPr>
            <w:r>
              <w:rPr>
                <w:rFonts w:asciiTheme="majorEastAsia" w:eastAsiaTheme="majorEastAsia" w:hAnsiTheme="majorEastAsia" w:hint="eastAsia"/>
                <w:noProof/>
                <w:sz w:val="20"/>
              </w:rPr>
              <w:t>7,397,984,221</w:t>
            </w:r>
          </w:p>
        </w:tc>
        <w:tc>
          <w:tcPr>
            <w:tcW w:w="1624" w:type="dxa"/>
            <w:gridSpan w:val="6"/>
            <w:tcBorders>
              <w:left w:val="single" w:sz="4" w:space="0" w:color="auto"/>
            </w:tcBorders>
            <w:noWrap/>
            <w:vAlign w:val="center"/>
          </w:tcPr>
          <w:p w14:paraId="0ED88DD9" w14:textId="77777777" w:rsidR="00CF627E" w:rsidRPr="001C4FFD" w:rsidRDefault="00CF627E" w:rsidP="009F393E">
            <w:pPr>
              <w:jc w:val="right"/>
              <w:rPr>
                <w:rFonts w:ascii="新細明體" w:hAnsi="新細明體" w:cs="新細明體"/>
                <w:bCs/>
                <w:sz w:val="20"/>
              </w:rPr>
            </w:pPr>
            <w:r w:rsidRPr="00013959">
              <w:rPr>
                <w:rFonts w:ascii="新細明體" w:hAnsi="新細明體" w:hint="eastAsia"/>
                <w:bCs/>
                <w:sz w:val="20"/>
              </w:rPr>
              <w:t>－</w:t>
            </w:r>
          </w:p>
        </w:tc>
      </w:tr>
      <w:tr w:rsidR="00CF627E" w:rsidRPr="0049488D" w14:paraId="06FCF734"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6AAB243E" w14:textId="77777777" w:rsidR="00CF627E" w:rsidRPr="0075224B" w:rsidRDefault="00CF627E" w:rsidP="009F393E">
            <w:pPr>
              <w:jc w:val="right"/>
              <w:rPr>
                <w:rFonts w:ascii="新細明體" w:hAnsi="新細明體"/>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429A457A" w14:textId="77777777" w:rsidR="00CF627E" w:rsidRPr="0075224B" w:rsidRDefault="00CF627E" w:rsidP="009F393E">
            <w:pPr>
              <w:jc w:val="right"/>
              <w:rPr>
                <w:rFonts w:ascii="新細明體" w:hAnsi="新細明體"/>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336822D3" w14:textId="77777777" w:rsidR="00CF627E" w:rsidRPr="00D73ABE" w:rsidRDefault="00CF627E" w:rsidP="009F393E">
            <w:pPr>
              <w:jc w:val="right"/>
              <w:rPr>
                <w:rFonts w:asciiTheme="majorEastAsia" w:eastAsiaTheme="majorEastAsia" w:hAnsiTheme="majorEastAsia"/>
                <w:noProof/>
                <w:sz w:val="20"/>
              </w:rPr>
            </w:pPr>
            <w:r w:rsidRPr="00A76E81">
              <w:rPr>
                <w:rFonts w:ascii="新細明體" w:hAnsi="新細明體" w:hint="eastAsia"/>
                <w:bCs/>
                <w:color w:val="000000"/>
                <w:sz w:val="20"/>
              </w:rPr>
              <w:t>30,000,000</w:t>
            </w:r>
          </w:p>
        </w:tc>
        <w:tc>
          <w:tcPr>
            <w:tcW w:w="1635" w:type="dxa"/>
            <w:gridSpan w:val="5"/>
            <w:tcBorders>
              <w:top w:val="nil"/>
              <w:left w:val="single" w:sz="4" w:space="0" w:color="auto"/>
              <w:bottom w:val="nil"/>
              <w:right w:val="single" w:sz="4" w:space="0" w:color="auto"/>
            </w:tcBorders>
            <w:shd w:val="clear" w:color="auto" w:fill="auto"/>
            <w:noWrap/>
            <w:vAlign w:val="center"/>
          </w:tcPr>
          <w:p w14:paraId="3D0CD9C3" w14:textId="77777777" w:rsidR="00CF627E" w:rsidRPr="00D73ABE" w:rsidRDefault="00CF627E" w:rsidP="009F393E">
            <w:pPr>
              <w:jc w:val="right"/>
              <w:rPr>
                <w:rFonts w:asciiTheme="majorEastAsia" w:eastAsiaTheme="majorEastAsia" w:hAnsiTheme="majorEastAsia"/>
                <w:noProof/>
                <w:sz w:val="20"/>
              </w:rPr>
            </w:pPr>
            <w:r w:rsidRPr="00A76E81">
              <w:rPr>
                <w:rFonts w:ascii="新細明體" w:hAnsi="新細明體" w:hint="eastAsia"/>
                <w:bCs/>
                <w:color w:val="000000"/>
                <w:sz w:val="20"/>
              </w:rPr>
              <w:t>30,000,000</w:t>
            </w:r>
          </w:p>
        </w:tc>
        <w:tc>
          <w:tcPr>
            <w:tcW w:w="1624" w:type="dxa"/>
            <w:gridSpan w:val="6"/>
            <w:tcBorders>
              <w:left w:val="single" w:sz="4" w:space="0" w:color="auto"/>
            </w:tcBorders>
            <w:noWrap/>
            <w:vAlign w:val="center"/>
          </w:tcPr>
          <w:p w14:paraId="310AD0E7" w14:textId="77777777" w:rsidR="00CF627E" w:rsidRPr="001C4FFD" w:rsidRDefault="00CF627E" w:rsidP="009F393E">
            <w:pPr>
              <w:jc w:val="right"/>
              <w:rPr>
                <w:rFonts w:ascii="新細明體" w:hAnsi="新細明體"/>
                <w:bCs/>
                <w:sz w:val="20"/>
              </w:rPr>
            </w:pPr>
            <w:r w:rsidRPr="00013959">
              <w:rPr>
                <w:rFonts w:ascii="新細明體" w:hAnsi="新細明體" w:hint="eastAsia"/>
                <w:bCs/>
                <w:sz w:val="20"/>
              </w:rPr>
              <w:t>－</w:t>
            </w:r>
          </w:p>
        </w:tc>
      </w:tr>
      <w:tr w:rsidR="00CF627E" w:rsidRPr="0049488D" w14:paraId="5329005A"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31A42BBB" w14:textId="77777777" w:rsidR="00CF627E" w:rsidRPr="0075224B" w:rsidRDefault="00CF627E" w:rsidP="009F393E">
            <w:pPr>
              <w:spacing w:before="80"/>
              <w:jc w:val="right"/>
              <w:rPr>
                <w:rFonts w:ascii="新細明體" w:hAnsi="新細明體" w:cs="新細明體"/>
                <w:b/>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022E745D" w14:textId="77777777" w:rsidR="00CF627E" w:rsidRPr="0075224B" w:rsidRDefault="00CF627E" w:rsidP="009F393E">
            <w:pPr>
              <w:spacing w:before="80"/>
              <w:jc w:val="right"/>
              <w:rPr>
                <w:rFonts w:ascii="新細明體" w:hAnsi="新細明體" w:cs="新細明體"/>
                <w:b/>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4B32B594" w14:textId="77777777" w:rsidR="00CF627E" w:rsidRPr="00AB1285" w:rsidRDefault="00CF627E" w:rsidP="009F393E">
            <w:pPr>
              <w:spacing w:before="80"/>
              <w:jc w:val="right"/>
              <w:rPr>
                <w:rFonts w:asciiTheme="majorEastAsia" w:eastAsiaTheme="majorEastAsia" w:hAnsiTheme="majorEastAsia"/>
                <w:bCs/>
                <w:noProof/>
                <w:sz w:val="20"/>
              </w:rPr>
            </w:pPr>
            <w:r w:rsidRPr="00AB1285">
              <w:rPr>
                <w:rFonts w:asciiTheme="majorEastAsia" w:eastAsiaTheme="majorEastAsia" w:hAnsiTheme="majorEastAsia" w:hint="eastAsia"/>
                <w:bCs/>
                <w:noProof/>
                <w:sz w:val="20"/>
              </w:rPr>
              <w:t>5,750,280,000</w:t>
            </w:r>
          </w:p>
        </w:tc>
        <w:tc>
          <w:tcPr>
            <w:tcW w:w="1635" w:type="dxa"/>
            <w:gridSpan w:val="5"/>
            <w:tcBorders>
              <w:top w:val="nil"/>
              <w:left w:val="single" w:sz="4" w:space="0" w:color="auto"/>
              <w:bottom w:val="nil"/>
              <w:right w:val="single" w:sz="4" w:space="0" w:color="auto"/>
            </w:tcBorders>
            <w:shd w:val="clear" w:color="auto" w:fill="auto"/>
            <w:noWrap/>
            <w:vAlign w:val="center"/>
          </w:tcPr>
          <w:p w14:paraId="736CC588" w14:textId="77777777" w:rsidR="00CF627E" w:rsidRPr="00AB1285" w:rsidRDefault="00CF627E" w:rsidP="009F393E">
            <w:pPr>
              <w:spacing w:before="80"/>
              <w:jc w:val="right"/>
              <w:rPr>
                <w:rFonts w:asciiTheme="majorEastAsia" w:eastAsiaTheme="majorEastAsia" w:hAnsiTheme="majorEastAsia"/>
                <w:bCs/>
                <w:noProof/>
                <w:sz w:val="20"/>
              </w:rPr>
            </w:pPr>
            <w:r w:rsidRPr="00AB1285">
              <w:rPr>
                <w:rFonts w:asciiTheme="majorEastAsia" w:eastAsiaTheme="majorEastAsia" w:hAnsiTheme="majorEastAsia" w:hint="eastAsia"/>
                <w:bCs/>
                <w:noProof/>
                <w:sz w:val="20"/>
              </w:rPr>
              <w:t>5,750,280,000</w:t>
            </w:r>
          </w:p>
        </w:tc>
        <w:tc>
          <w:tcPr>
            <w:tcW w:w="1624" w:type="dxa"/>
            <w:gridSpan w:val="6"/>
            <w:tcBorders>
              <w:left w:val="single" w:sz="4" w:space="0" w:color="auto"/>
            </w:tcBorders>
            <w:noWrap/>
            <w:vAlign w:val="center"/>
          </w:tcPr>
          <w:p w14:paraId="2EE2F04A" w14:textId="77777777" w:rsidR="00CF627E" w:rsidRPr="001C4FFD" w:rsidRDefault="00CF627E" w:rsidP="009F393E">
            <w:pPr>
              <w:jc w:val="right"/>
              <w:rPr>
                <w:rFonts w:ascii="新細明體" w:hAnsi="新細明體" w:cs="新細明體"/>
                <w:b/>
                <w:bCs/>
                <w:sz w:val="20"/>
              </w:rPr>
            </w:pPr>
            <w:r w:rsidRPr="00013959">
              <w:rPr>
                <w:rFonts w:ascii="新細明體" w:hAnsi="新細明體" w:hint="eastAsia"/>
                <w:bCs/>
                <w:sz w:val="20"/>
              </w:rPr>
              <w:t>－</w:t>
            </w:r>
          </w:p>
        </w:tc>
      </w:tr>
      <w:tr w:rsidR="00CF627E" w:rsidRPr="0049488D" w14:paraId="6E864796"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66FF62BF" w14:textId="77777777" w:rsidR="00CF627E" w:rsidRPr="0075224B" w:rsidRDefault="00CF627E" w:rsidP="009F393E">
            <w:pPr>
              <w:spacing w:before="80"/>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6E7C225C" w14:textId="77777777" w:rsidR="00CF627E" w:rsidRPr="0075224B" w:rsidRDefault="00CF627E" w:rsidP="009F393E">
            <w:pPr>
              <w:spacing w:before="80"/>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2B3F0F9F" w14:textId="77777777" w:rsidR="00CF627E" w:rsidRPr="00D73ABE" w:rsidRDefault="00CF627E" w:rsidP="009F393E">
            <w:pPr>
              <w:spacing w:before="80"/>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2,049,700,000</w:t>
            </w:r>
          </w:p>
        </w:tc>
        <w:tc>
          <w:tcPr>
            <w:tcW w:w="1635" w:type="dxa"/>
            <w:gridSpan w:val="5"/>
            <w:tcBorders>
              <w:top w:val="nil"/>
              <w:left w:val="single" w:sz="4" w:space="0" w:color="auto"/>
              <w:bottom w:val="nil"/>
              <w:right w:val="single" w:sz="4" w:space="0" w:color="auto"/>
            </w:tcBorders>
            <w:shd w:val="clear" w:color="auto" w:fill="auto"/>
            <w:noWrap/>
            <w:vAlign w:val="center"/>
          </w:tcPr>
          <w:p w14:paraId="2D470554" w14:textId="77777777" w:rsidR="00CF627E" w:rsidRPr="00D73ABE" w:rsidRDefault="00CF627E" w:rsidP="009F393E">
            <w:pPr>
              <w:spacing w:before="80"/>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2,049,700,000</w:t>
            </w:r>
          </w:p>
        </w:tc>
        <w:tc>
          <w:tcPr>
            <w:tcW w:w="1624" w:type="dxa"/>
            <w:gridSpan w:val="6"/>
            <w:tcBorders>
              <w:left w:val="single" w:sz="4" w:space="0" w:color="auto"/>
            </w:tcBorders>
            <w:noWrap/>
            <w:vAlign w:val="center"/>
          </w:tcPr>
          <w:p w14:paraId="18A434B2" w14:textId="77777777" w:rsidR="00CF627E" w:rsidRPr="001C4FFD" w:rsidRDefault="00CF627E" w:rsidP="009F393E">
            <w:pPr>
              <w:jc w:val="right"/>
              <w:rPr>
                <w:rFonts w:ascii="新細明體" w:hAnsi="新細明體"/>
                <w:bCs/>
                <w:sz w:val="20"/>
              </w:rPr>
            </w:pPr>
            <w:r w:rsidRPr="00013959">
              <w:rPr>
                <w:rFonts w:ascii="新細明體" w:hAnsi="新細明體" w:hint="eastAsia"/>
                <w:bCs/>
                <w:sz w:val="20"/>
              </w:rPr>
              <w:t>－</w:t>
            </w:r>
          </w:p>
        </w:tc>
      </w:tr>
      <w:tr w:rsidR="00CF627E" w:rsidRPr="001C4FFD" w14:paraId="42BB76DE"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307524CD" w14:textId="77777777" w:rsidR="00CF627E" w:rsidRPr="0075224B" w:rsidRDefault="00CF627E" w:rsidP="009F393E">
            <w:pPr>
              <w:jc w:val="right"/>
              <w:rPr>
                <w:rFonts w:ascii="新細明體" w:hAnsi="新細明體" w:cs="新細明體"/>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1911A81D" w14:textId="77777777" w:rsidR="00CF627E" w:rsidRPr="0075224B" w:rsidRDefault="00CF627E" w:rsidP="009F393E">
            <w:pPr>
              <w:jc w:val="right"/>
              <w:rPr>
                <w:rFonts w:ascii="新細明體" w:hAnsi="新細明體" w:cs="新細明體"/>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556B19A1" w14:textId="77777777" w:rsidR="00CF627E" w:rsidRPr="00D73ABE" w:rsidRDefault="00CF627E" w:rsidP="009F393E">
            <w:pPr>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2,088,045,199</w:t>
            </w:r>
          </w:p>
        </w:tc>
        <w:tc>
          <w:tcPr>
            <w:tcW w:w="1635" w:type="dxa"/>
            <w:gridSpan w:val="5"/>
            <w:tcBorders>
              <w:top w:val="nil"/>
              <w:left w:val="single" w:sz="4" w:space="0" w:color="auto"/>
              <w:bottom w:val="nil"/>
              <w:right w:val="single" w:sz="4" w:space="0" w:color="auto"/>
            </w:tcBorders>
            <w:shd w:val="clear" w:color="auto" w:fill="auto"/>
            <w:noWrap/>
            <w:vAlign w:val="center"/>
          </w:tcPr>
          <w:p w14:paraId="08C31F11" w14:textId="77777777" w:rsidR="00CF627E" w:rsidRPr="00D73ABE" w:rsidRDefault="00CF627E" w:rsidP="009F393E">
            <w:pPr>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2,088,045,199</w:t>
            </w:r>
          </w:p>
        </w:tc>
        <w:tc>
          <w:tcPr>
            <w:tcW w:w="1624" w:type="dxa"/>
            <w:gridSpan w:val="6"/>
            <w:tcBorders>
              <w:left w:val="single" w:sz="4" w:space="0" w:color="auto"/>
            </w:tcBorders>
            <w:noWrap/>
            <w:vAlign w:val="center"/>
          </w:tcPr>
          <w:p w14:paraId="408B8008" w14:textId="77777777" w:rsidR="00CF627E" w:rsidRPr="001C4FFD" w:rsidRDefault="00CF627E" w:rsidP="009F393E">
            <w:pPr>
              <w:jc w:val="right"/>
              <w:rPr>
                <w:rFonts w:ascii="新細明體" w:hAnsi="新細明體"/>
                <w:bCs/>
                <w:sz w:val="20"/>
              </w:rPr>
            </w:pPr>
            <w:r w:rsidRPr="00013959">
              <w:rPr>
                <w:rFonts w:ascii="新細明體" w:hAnsi="新細明體" w:hint="eastAsia"/>
                <w:bCs/>
                <w:sz w:val="20"/>
              </w:rPr>
              <w:t>－</w:t>
            </w:r>
          </w:p>
        </w:tc>
      </w:tr>
      <w:tr w:rsidR="00CF627E" w:rsidRPr="0049488D" w14:paraId="020EC9CD"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2CCBF2D3" w14:textId="77777777" w:rsidR="00CF627E" w:rsidRPr="0075224B" w:rsidRDefault="00CF627E" w:rsidP="009F393E">
            <w:pPr>
              <w:jc w:val="right"/>
              <w:rPr>
                <w:rFonts w:ascii="新細明體" w:hAnsi="新細明體"/>
                <w:b/>
                <w:bCs/>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272F49C4" w14:textId="77777777" w:rsidR="00CF627E" w:rsidRPr="0075224B" w:rsidRDefault="00CF627E" w:rsidP="009F393E">
            <w:pPr>
              <w:jc w:val="right"/>
              <w:rPr>
                <w:rFonts w:ascii="新細明體" w:hAnsi="新細明體"/>
                <w:b/>
                <w:bCs/>
                <w:sz w:val="20"/>
              </w:rPr>
            </w:pPr>
            <w:r w:rsidRPr="0075224B">
              <w:rPr>
                <w:rFonts w:hint="eastAsia"/>
                <w:b/>
                <w:sz w:val="20"/>
              </w:rPr>
              <w:t>－</w:t>
            </w:r>
          </w:p>
        </w:tc>
        <w:tc>
          <w:tcPr>
            <w:tcW w:w="2135" w:type="dxa"/>
            <w:gridSpan w:val="3"/>
            <w:tcBorders>
              <w:top w:val="nil"/>
              <w:left w:val="nil"/>
              <w:bottom w:val="nil"/>
              <w:right w:val="single" w:sz="4" w:space="0" w:color="auto"/>
            </w:tcBorders>
            <w:shd w:val="clear" w:color="auto" w:fill="auto"/>
            <w:vAlign w:val="center"/>
          </w:tcPr>
          <w:p w14:paraId="5C2DB81F" w14:textId="77777777" w:rsidR="00CF627E" w:rsidRPr="003971C5" w:rsidRDefault="00CF627E" w:rsidP="009F393E">
            <w:pPr>
              <w:jc w:val="right"/>
              <w:rPr>
                <w:rFonts w:asciiTheme="majorEastAsia" w:eastAsiaTheme="majorEastAsia" w:hAnsiTheme="majorEastAsia"/>
                <w:b/>
                <w:bCs/>
                <w:color w:val="000000"/>
                <w:sz w:val="20"/>
              </w:rPr>
            </w:pPr>
            <w:r w:rsidRPr="003971C5">
              <w:rPr>
                <w:rFonts w:asciiTheme="majorEastAsia" w:eastAsiaTheme="majorEastAsia" w:hAnsiTheme="majorEastAsia" w:hint="eastAsia"/>
                <w:b/>
                <w:bCs/>
                <w:color w:val="000000"/>
                <w:sz w:val="20"/>
              </w:rPr>
              <w:t>729,039,000</w:t>
            </w:r>
          </w:p>
        </w:tc>
        <w:tc>
          <w:tcPr>
            <w:tcW w:w="1635" w:type="dxa"/>
            <w:gridSpan w:val="5"/>
            <w:tcBorders>
              <w:top w:val="nil"/>
              <w:left w:val="single" w:sz="4" w:space="0" w:color="auto"/>
              <w:bottom w:val="nil"/>
              <w:right w:val="single" w:sz="4" w:space="0" w:color="auto"/>
            </w:tcBorders>
            <w:shd w:val="clear" w:color="auto" w:fill="auto"/>
            <w:noWrap/>
            <w:vAlign w:val="center"/>
          </w:tcPr>
          <w:p w14:paraId="60FD67E2" w14:textId="77777777" w:rsidR="00CF627E" w:rsidRPr="003971C5" w:rsidRDefault="00CF627E" w:rsidP="009F393E">
            <w:pPr>
              <w:jc w:val="right"/>
              <w:rPr>
                <w:rFonts w:asciiTheme="majorEastAsia" w:eastAsiaTheme="majorEastAsia" w:hAnsiTheme="majorEastAsia"/>
                <w:b/>
                <w:bCs/>
                <w:color w:val="000000"/>
                <w:sz w:val="20"/>
              </w:rPr>
            </w:pPr>
            <w:r w:rsidRPr="003971C5">
              <w:rPr>
                <w:rFonts w:asciiTheme="majorEastAsia" w:eastAsiaTheme="majorEastAsia" w:hAnsiTheme="majorEastAsia" w:hint="eastAsia"/>
                <w:b/>
                <w:bCs/>
                <w:color w:val="000000"/>
                <w:sz w:val="20"/>
              </w:rPr>
              <w:t>729,039,000</w:t>
            </w:r>
          </w:p>
        </w:tc>
        <w:tc>
          <w:tcPr>
            <w:tcW w:w="1624" w:type="dxa"/>
            <w:gridSpan w:val="6"/>
            <w:tcBorders>
              <w:left w:val="single" w:sz="4" w:space="0" w:color="auto"/>
            </w:tcBorders>
            <w:noWrap/>
            <w:vAlign w:val="center"/>
          </w:tcPr>
          <w:p w14:paraId="74873525" w14:textId="77777777" w:rsidR="00CF627E" w:rsidRPr="00080E0B" w:rsidRDefault="00CF627E" w:rsidP="009F393E">
            <w:pPr>
              <w:jc w:val="right"/>
              <w:rPr>
                <w:rFonts w:ascii="新細明體" w:hAnsi="新細明體"/>
                <w:b/>
                <w:sz w:val="20"/>
              </w:rPr>
            </w:pPr>
            <w:r w:rsidRPr="00080E0B">
              <w:rPr>
                <w:rFonts w:ascii="新細明體" w:hAnsi="新細明體" w:hint="eastAsia"/>
                <w:b/>
                <w:sz w:val="20"/>
              </w:rPr>
              <w:t>－</w:t>
            </w:r>
          </w:p>
        </w:tc>
      </w:tr>
      <w:tr w:rsidR="00CF627E" w:rsidRPr="0049488D" w14:paraId="31560DE9"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0C606C9B" w14:textId="77777777" w:rsidR="00CF627E" w:rsidRPr="0075224B" w:rsidRDefault="00CF627E" w:rsidP="009F393E">
            <w:pPr>
              <w:jc w:val="right"/>
              <w:rPr>
                <w:rFonts w:ascii="新細明體" w:hAnsi="新細明體"/>
                <w:b/>
                <w:bCs/>
                <w:sz w:val="20"/>
              </w:rPr>
            </w:pPr>
            <w:r w:rsidRPr="0075224B">
              <w:rPr>
                <w:rFonts w:hint="eastAsia"/>
                <w:sz w:val="20"/>
              </w:rPr>
              <w:t>－</w:t>
            </w:r>
          </w:p>
        </w:tc>
        <w:tc>
          <w:tcPr>
            <w:tcW w:w="2265" w:type="dxa"/>
            <w:gridSpan w:val="5"/>
            <w:tcBorders>
              <w:top w:val="nil"/>
              <w:left w:val="nil"/>
              <w:bottom w:val="nil"/>
              <w:right w:val="single" w:sz="4" w:space="0" w:color="auto"/>
            </w:tcBorders>
            <w:noWrap/>
            <w:vAlign w:val="center"/>
          </w:tcPr>
          <w:p w14:paraId="6A333373" w14:textId="77777777" w:rsidR="00CF627E" w:rsidRPr="0075224B" w:rsidRDefault="00CF627E" w:rsidP="009F393E">
            <w:pPr>
              <w:jc w:val="right"/>
              <w:rPr>
                <w:rFonts w:ascii="新細明體" w:hAnsi="新細明體"/>
                <w:b/>
                <w:bCs/>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4949BC00" w14:textId="77777777" w:rsidR="00CF627E" w:rsidRPr="00A14D3B" w:rsidRDefault="00CF627E" w:rsidP="009F393E">
            <w:pPr>
              <w:jc w:val="right"/>
              <w:rPr>
                <w:rFonts w:asciiTheme="majorEastAsia" w:eastAsiaTheme="majorEastAsia" w:hAnsiTheme="majorEastAsia"/>
                <w:color w:val="000000"/>
                <w:sz w:val="20"/>
              </w:rPr>
            </w:pPr>
            <w:r w:rsidRPr="00A14D3B">
              <w:rPr>
                <w:rFonts w:ascii="新細明體" w:hAnsi="新細明體" w:hint="eastAsia"/>
                <w:bCs/>
                <w:sz w:val="20"/>
              </w:rPr>
              <w:t>－</w:t>
            </w:r>
          </w:p>
        </w:tc>
        <w:tc>
          <w:tcPr>
            <w:tcW w:w="1635" w:type="dxa"/>
            <w:gridSpan w:val="5"/>
            <w:tcBorders>
              <w:top w:val="nil"/>
              <w:left w:val="single" w:sz="4" w:space="0" w:color="auto"/>
              <w:bottom w:val="nil"/>
              <w:right w:val="single" w:sz="4" w:space="0" w:color="auto"/>
            </w:tcBorders>
            <w:shd w:val="clear" w:color="auto" w:fill="auto"/>
            <w:noWrap/>
            <w:vAlign w:val="center"/>
          </w:tcPr>
          <w:p w14:paraId="2CBE38DF" w14:textId="77777777" w:rsidR="00CF627E" w:rsidRPr="00A14D3B" w:rsidRDefault="00CF627E" w:rsidP="009F393E">
            <w:pPr>
              <w:jc w:val="right"/>
              <w:rPr>
                <w:rFonts w:asciiTheme="majorEastAsia" w:eastAsiaTheme="majorEastAsia" w:hAnsiTheme="majorEastAsia"/>
                <w:color w:val="000000"/>
                <w:sz w:val="20"/>
              </w:rPr>
            </w:pPr>
            <w:r w:rsidRPr="00A14D3B">
              <w:rPr>
                <w:rFonts w:ascii="新細明體" w:hAnsi="新細明體" w:hint="eastAsia"/>
                <w:bCs/>
                <w:sz w:val="20"/>
              </w:rPr>
              <w:t>－</w:t>
            </w:r>
          </w:p>
        </w:tc>
        <w:tc>
          <w:tcPr>
            <w:tcW w:w="1624" w:type="dxa"/>
            <w:gridSpan w:val="6"/>
            <w:tcBorders>
              <w:left w:val="single" w:sz="4" w:space="0" w:color="auto"/>
            </w:tcBorders>
            <w:noWrap/>
            <w:vAlign w:val="center"/>
          </w:tcPr>
          <w:p w14:paraId="189899EE" w14:textId="77777777" w:rsidR="00CF627E" w:rsidRPr="001C4FFD" w:rsidRDefault="00CF627E" w:rsidP="009F393E">
            <w:pPr>
              <w:jc w:val="right"/>
              <w:rPr>
                <w:rFonts w:ascii="新細明體" w:hAnsi="新細明體"/>
                <w:b/>
                <w:sz w:val="20"/>
              </w:rPr>
            </w:pPr>
            <w:r w:rsidRPr="00013959">
              <w:rPr>
                <w:rFonts w:ascii="新細明體" w:hAnsi="新細明體" w:hint="eastAsia"/>
                <w:bCs/>
                <w:sz w:val="20"/>
              </w:rPr>
              <w:t>－</w:t>
            </w:r>
          </w:p>
        </w:tc>
      </w:tr>
      <w:tr w:rsidR="00CF627E" w:rsidRPr="0049488D" w14:paraId="5E78F949"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right w:val="single" w:sz="4" w:space="0" w:color="auto"/>
            </w:tcBorders>
            <w:noWrap/>
            <w:vAlign w:val="center"/>
          </w:tcPr>
          <w:p w14:paraId="4D60844D" w14:textId="77777777" w:rsidR="00CF627E" w:rsidRPr="0075224B" w:rsidRDefault="00CF627E" w:rsidP="009F393E">
            <w:pPr>
              <w:jc w:val="right"/>
              <w:rPr>
                <w:rFonts w:ascii="新細明體" w:hAnsi="新細明體"/>
                <w:b/>
                <w:sz w:val="20"/>
              </w:rPr>
            </w:pPr>
            <w:r w:rsidRPr="0075224B">
              <w:rPr>
                <w:rFonts w:hint="eastAsia"/>
                <w:sz w:val="20"/>
              </w:rPr>
              <w:t>－</w:t>
            </w:r>
          </w:p>
        </w:tc>
        <w:tc>
          <w:tcPr>
            <w:tcW w:w="2265" w:type="dxa"/>
            <w:gridSpan w:val="5"/>
            <w:tcBorders>
              <w:top w:val="nil"/>
              <w:left w:val="nil"/>
              <w:right w:val="single" w:sz="4" w:space="0" w:color="auto"/>
            </w:tcBorders>
            <w:noWrap/>
            <w:vAlign w:val="center"/>
          </w:tcPr>
          <w:p w14:paraId="0AC063F4" w14:textId="77777777" w:rsidR="00CF627E" w:rsidRPr="0075224B" w:rsidRDefault="00CF627E" w:rsidP="009F393E">
            <w:pPr>
              <w:jc w:val="right"/>
              <w:rPr>
                <w:rFonts w:ascii="新細明體" w:hAnsi="新細明體"/>
                <w:b/>
                <w:sz w:val="20"/>
              </w:rPr>
            </w:pPr>
            <w:r w:rsidRPr="0075224B">
              <w:rPr>
                <w:rFonts w:hint="eastAsia"/>
                <w:sz w:val="20"/>
              </w:rPr>
              <w:t>－</w:t>
            </w:r>
          </w:p>
        </w:tc>
        <w:tc>
          <w:tcPr>
            <w:tcW w:w="2135" w:type="dxa"/>
            <w:gridSpan w:val="3"/>
            <w:tcBorders>
              <w:top w:val="nil"/>
              <w:left w:val="nil"/>
              <w:bottom w:val="nil"/>
              <w:right w:val="single" w:sz="4" w:space="0" w:color="auto"/>
            </w:tcBorders>
            <w:shd w:val="clear" w:color="auto" w:fill="auto"/>
            <w:vAlign w:val="center"/>
          </w:tcPr>
          <w:p w14:paraId="11C74349" w14:textId="77777777" w:rsidR="00CF627E" w:rsidRPr="00D73ABE" w:rsidRDefault="00CF627E" w:rsidP="009F393E">
            <w:pPr>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729,039,000</w:t>
            </w:r>
          </w:p>
        </w:tc>
        <w:tc>
          <w:tcPr>
            <w:tcW w:w="1635" w:type="dxa"/>
            <w:gridSpan w:val="5"/>
            <w:tcBorders>
              <w:top w:val="nil"/>
              <w:left w:val="single" w:sz="4" w:space="0" w:color="auto"/>
              <w:bottom w:val="nil"/>
              <w:right w:val="single" w:sz="4" w:space="0" w:color="auto"/>
            </w:tcBorders>
            <w:shd w:val="clear" w:color="auto" w:fill="auto"/>
            <w:noWrap/>
            <w:vAlign w:val="center"/>
          </w:tcPr>
          <w:p w14:paraId="246D117A" w14:textId="77777777" w:rsidR="00CF627E" w:rsidRPr="00D73ABE" w:rsidRDefault="00CF627E" w:rsidP="009F393E">
            <w:pPr>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729,039,000</w:t>
            </w:r>
          </w:p>
        </w:tc>
        <w:tc>
          <w:tcPr>
            <w:tcW w:w="1624" w:type="dxa"/>
            <w:gridSpan w:val="6"/>
            <w:tcBorders>
              <w:left w:val="single" w:sz="4" w:space="0" w:color="auto"/>
            </w:tcBorders>
            <w:noWrap/>
            <w:vAlign w:val="center"/>
          </w:tcPr>
          <w:p w14:paraId="07443384" w14:textId="77777777" w:rsidR="00CF627E" w:rsidRPr="001C4FFD" w:rsidRDefault="00CF627E" w:rsidP="009F393E">
            <w:pPr>
              <w:jc w:val="right"/>
              <w:rPr>
                <w:rFonts w:ascii="新細明體" w:hAnsi="新細明體"/>
                <w:b/>
                <w:sz w:val="20"/>
              </w:rPr>
            </w:pPr>
            <w:r w:rsidRPr="00013959">
              <w:rPr>
                <w:rFonts w:ascii="新細明體" w:hAnsi="新細明體" w:hint="eastAsia"/>
                <w:bCs/>
                <w:sz w:val="20"/>
              </w:rPr>
              <w:t>－</w:t>
            </w:r>
          </w:p>
        </w:tc>
      </w:tr>
      <w:tr w:rsidR="00CF627E" w:rsidRPr="0049488D" w14:paraId="7AE01224"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nil"/>
              <w:right w:val="single" w:sz="4" w:space="0" w:color="auto"/>
            </w:tcBorders>
            <w:noWrap/>
            <w:vAlign w:val="center"/>
          </w:tcPr>
          <w:p w14:paraId="62005769" w14:textId="77777777" w:rsidR="00CF627E" w:rsidRPr="0075224B" w:rsidRDefault="00CF627E" w:rsidP="009F393E">
            <w:pPr>
              <w:jc w:val="right"/>
              <w:rPr>
                <w:rFonts w:ascii="新細明體" w:hAnsi="新細明體"/>
                <w:b/>
                <w:sz w:val="20"/>
              </w:rPr>
            </w:pPr>
            <w:r w:rsidRPr="0075224B">
              <w:rPr>
                <w:rFonts w:hint="eastAsia"/>
                <w:b/>
                <w:sz w:val="20"/>
              </w:rPr>
              <w:t>－</w:t>
            </w:r>
          </w:p>
        </w:tc>
        <w:tc>
          <w:tcPr>
            <w:tcW w:w="2265" w:type="dxa"/>
            <w:gridSpan w:val="5"/>
            <w:tcBorders>
              <w:top w:val="nil"/>
              <w:left w:val="nil"/>
              <w:bottom w:val="nil"/>
              <w:right w:val="single" w:sz="4" w:space="0" w:color="auto"/>
            </w:tcBorders>
            <w:noWrap/>
            <w:vAlign w:val="center"/>
          </w:tcPr>
          <w:p w14:paraId="42263495" w14:textId="77777777" w:rsidR="00CF627E" w:rsidRPr="0075224B" w:rsidRDefault="00CF627E" w:rsidP="009F393E">
            <w:pPr>
              <w:jc w:val="right"/>
              <w:rPr>
                <w:rFonts w:ascii="新細明體" w:hAnsi="新細明體"/>
                <w:b/>
                <w:sz w:val="20"/>
              </w:rPr>
            </w:pPr>
            <w:r w:rsidRPr="0075224B">
              <w:rPr>
                <w:rFonts w:hint="eastAsia"/>
                <w:b/>
                <w:sz w:val="20"/>
              </w:rPr>
              <w:t>－</w:t>
            </w:r>
          </w:p>
        </w:tc>
        <w:tc>
          <w:tcPr>
            <w:tcW w:w="2135" w:type="dxa"/>
            <w:gridSpan w:val="3"/>
            <w:tcBorders>
              <w:top w:val="nil"/>
              <w:left w:val="nil"/>
              <w:bottom w:val="nil"/>
              <w:right w:val="single" w:sz="4" w:space="0" w:color="auto"/>
            </w:tcBorders>
            <w:shd w:val="clear" w:color="auto" w:fill="auto"/>
            <w:vAlign w:val="center"/>
          </w:tcPr>
          <w:p w14:paraId="4EBBFF03" w14:textId="77777777" w:rsidR="00CF627E" w:rsidRPr="0017239A" w:rsidRDefault="00CF627E" w:rsidP="009F393E">
            <w:pPr>
              <w:jc w:val="right"/>
              <w:rPr>
                <w:rFonts w:asciiTheme="majorEastAsia" w:eastAsiaTheme="majorEastAsia" w:hAnsiTheme="majorEastAsia"/>
                <w:b/>
                <w:bCs/>
                <w:color w:val="000000"/>
                <w:sz w:val="20"/>
              </w:rPr>
            </w:pPr>
            <w:r w:rsidRPr="0017239A">
              <w:rPr>
                <w:rFonts w:asciiTheme="majorEastAsia" w:eastAsiaTheme="majorEastAsia" w:hAnsiTheme="majorEastAsia" w:hint="eastAsia"/>
                <w:b/>
                <w:bCs/>
                <w:color w:val="000000"/>
                <w:sz w:val="20"/>
              </w:rPr>
              <w:t>1</w:t>
            </w:r>
            <w:r>
              <w:rPr>
                <w:rFonts w:asciiTheme="majorEastAsia" w:eastAsiaTheme="majorEastAsia" w:hAnsiTheme="majorEastAsia"/>
                <w:b/>
                <w:bCs/>
                <w:color w:val="000000"/>
                <w:sz w:val="20"/>
              </w:rPr>
              <w:t>5,645,002,952</w:t>
            </w:r>
          </w:p>
        </w:tc>
        <w:tc>
          <w:tcPr>
            <w:tcW w:w="1635" w:type="dxa"/>
            <w:gridSpan w:val="5"/>
            <w:tcBorders>
              <w:top w:val="nil"/>
              <w:left w:val="single" w:sz="4" w:space="0" w:color="auto"/>
              <w:bottom w:val="nil"/>
              <w:right w:val="single" w:sz="4" w:space="0" w:color="auto"/>
            </w:tcBorders>
            <w:shd w:val="clear" w:color="auto" w:fill="auto"/>
            <w:noWrap/>
            <w:vAlign w:val="center"/>
          </w:tcPr>
          <w:p w14:paraId="1D32E97D" w14:textId="77777777" w:rsidR="00CF627E" w:rsidRPr="0017239A" w:rsidRDefault="00CF627E" w:rsidP="009F393E">
            <w:pPr>
              <w:jc w:val="right"/>
              <w:rPr>
                <w:rFonts w:asciiTheme="majorEastAsia" w:eastAsiaTheme="majorEastAsia" w:hAnsiTheme="majorEastAsia"/>
                <w:b/>
                <w:bCs/>
                <w:color w:val="000000"/>
                <w:sz w:val="20"/>
              </w:rPr>
            </w:pPr>
            <w:r w:rsidRPr="0017239A">
              <w:rPr>
                <w:rFonts w:asciiTheme="majorEastAsia" w:eastAsiaTheme="majorEastAsia" w:hAnsiTheme="majorEastAsia" w:hint="eastAsia"/>
                <w:b/>
                <w:bCs/>
                <w:color w:val="000000"/>
                <w:sz w:val="20"/>
              </w:rPr>
              <w:t>1</w:t>
            </w:r>
            <w:r>
              <w:rPr>
                <w:rFonts w:asciiTheme="majorEastAsia" w:eastAsiaTheme="majorEastAsia" w:hAnsiTheme="majorEastAsia"/>
                <w:b/>
                <w:bCs/>
                <w:color w:val="000000"/>
                <w:sz w:val="20"/>
              </w:rPr>
              <w:t>5,645,002,952</w:t>
            </w:r>
          </w:p>
        </w:tc>
        <w:tc>
          <w:tcPr>
            <w:tcW w:w="1624" w:type="dxa"/>
            <w:gridSpan w:val="6"/>
            <w:tcBorders>
              <w:left w:val="single" w:sz="4" w:space="0" w:color="auto"/>
            </w:tcBorders>
            <w:noWrap/>
            <w:vAlign w:val="center"/>
          </w:tcPr>
          <w:p w14:paraId="45341A41" w14:textId="77777777" w:rsidR="00CF627E" w:rsidRPr="0017239A" w:rsidRDefault="00CF627E" w:rsidP="009F393E">
            <w:pPr>
              <w:jc w:val="right"/>
              <w:rPr>
                <w:rFonts w:ascii="新細明體" w:hAnsi="新細明體" w:cs="新細明體"/>
                <w:b/>
                <w:sz w:val="20"/>
              </w:rPr>
            </w:pPr>
            <w:r w:rsidRPr="0017239A">
              <w:rPr>
                <w:rFonts w:ascii="新細明體" w:hAnsi="新細明體" w:hint="eastAsia"/>
                <w:b/>
                <w:sz w:val="20"/>
              </w:rPr>
              <w:t>－</w:t>
            </w:r>
          </w:p>
        </w:tc>
      </w:tr>
      <w:tr w:rsidR="00CF627E" w:rsidRPr="0049488D" w14:paraId="7B83A62B"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right w:val="single" w:sz="4" w:space="0" w:color="auto"/>
            </w:tcBorders>
            <w:noWrap/>
            <w:vAlign w:val="center"/>
          </w:tcPr>
          <w:p w14:paraId="0124E9D1" w14:textId="77777777" w:rsidR="00CF627E" w:rsidRPr="00A14D3B" w:rsidRDefault="00CF627E" w:rsidP="009F393E">
            <w:pPr>
              <w:jc w:val="right"/>
              <w:rPr>
                <w:rFonts w:ascii="新細明體" w:hAnsi="新細明體"/>
                <w:b/>
                <w:sz w:val="20"/>
              </w:rPr>
            </w:pPr>
            <w:r w:rsidRPr="00A14D3B">
              <w:rPr>
                <w:rFonts w:hint="eastAsia"/>
                <w:b/>
                <w:sz w:val="20"/>
              </w:rPr>
              <w:t>－</w:t>
            </w:r>
          </w:p>
        </w:tc>
        <w:tc>
          <w:tcPr>
            <w:tcW w:w="2265" w:type="dxa"/>
            <w:gridSpan w:val="5"/>
            <w:tcBorders>
              <w:top w:val="nil"/>
              <w:left w:val="nil"/>
              <w:right w:val="single" w:sz="4" w:space="0" w:color="auto"/>
            </w:tcBorders>
            <w:noWrap/>
            <w:vAlign w:val="center"/>
          </w:tcPr>
          <w:p w14:paraId="002A986C" w14:textId="77777777" w:rsidR="00CF627E" w:rsidRPr="00A14D3B" w:rsidRDefault="00CF627E" w:rsidP="009F393E">
            <w:pPr>
              <w:jc w:val="right"/>
              <w:rPr>
                <w:rFonts w:ascii="新細明體" w:hAnsi="新細明體"/>
                <w:b/>
                <w:sz w:val="20"/>
              </w:rPr>
            </w:pPr>
            <w:r w:rsidRPr="00A14D3B">
              <w:rPr>
                <w:rFonts w:hint="eastAsia"/>
                <w:b/>
                <w:sz w:val="20"/>
              </w:rPr>
              <w:t>－</w:t>
            </w:r>
          </w:p>
        </w:tc>
        <w:tc>
          <w:tcPr>
            <w:tcW w:w="2135" w:type="dxa"/>
            <w:gridSpan w:val="3"/>
            <w:tcBorders>
              <w:top w:val="nil"/>
              <w:left w:val="nil"/>
              <w:right w:val="single" w:sz="4" w:space="0" w:color="auto"/>
            </w:tcBorders>
            <w:shd w:val="clear" w:color="auto" w:fill="auto"/>
            <w:vAlign w:val="center"/>
          </w:tcPr>
          <w:p w14:paraId="7D262220" w14:textId="77777777" w:rsidR="00CF627E" w:rsidRPr="00A14D3B" w:rsidRDefault="00CF627E" w:rsidP="009F393E">
            <w:pPr>
              <w:jc w:val="right"/>
              <w:rPr>
                <w:rFonts w:asciiTheme="majorEastAsia" w:eastAsiaTheme="majorEastAsia" w:hAnsiTheme="majorEastAsia"/>
                <w:b/>
                <w:color w:val="000000"/>
                <w:sz w:val="20"/>
              </w:rPr>
            </w:pPr>
            <w:r w:rsidRPr="00A14D3B">
              <w:rPr>
                <w:rFonts w:asciiTheme="majorEastAsia" w:eastAsiaTheme="majorEastAsia" w:hAnsiTheme="majorEastAsia" w:hint="eastAsia"/>
                <w:b/>
                <w:color w:val="000000"/>
                <w:sz w:val="20"/>
              </w:rPr>
              <w:t>1</w:t>
            </w:r>
            <w:r w:rsidRPr="00A14D3B">
              <w:rPr>
                <w:rFonts w:asciiTheme="majorEastAsia" w:eastAsiaTheme="majorEastAsia" w:hAnsiTheme="majorEastAsia"/>
                <w:b/>
                <w:color w:val="000000"/>
                <w:sz w:val="20"/>
              </w:rPr>
              <w:t>5,645,002,952</w:t>
            </w:r>
          </w:p>
        </w:tc>
        <w:tc>
          <w:tcPr>
            <w:tcW w:w="1635" w:type="dxa"/>
            <w:gridSpan w:val="5"/>
            <w:tcBorders>
              <w:top w:val="nil"/>
              <w:left w:val="single" w:sz="4" w:space="0" w:color="auto"/>
              <w:right w:val="single" w:sz="4" w:space="0" w:color="auto"/>
            </w:tcBorders>
            <w:shd w:val="clear" w:color="auto" w:fill="auto"/>
            <w:noWrap/>
            <w:vAlign w:val="center"/>
          </w:tcPr>
          <w:p w14:paraId="3AF8287C" w14:textId="77777777" w:rsidR="00CF627E" w:rsidRPr="00A14D3B" w:rsidRDefault="00CF627E" w:rsidP="009F393E">
            <w:pPr>
              <w:jc w:val="right"/>
              <w:rPr>
                <w:rFonts w:asciiTheme="majorEastAsia" w:eastAsiaTheme="majorEastAsia" w:hAnsiTheme="majorEastAsia"/>
                <w:b/>
                <w:color w:val="000000"/>
                <w:sz w:val="20"/>
              </w:rPr>
            </w:pPr>
            <w:r w:rsidRPr="00A14D3B">
              <w:rPr>
                <w:rFonts w:asciiTheme="majorEastAsia" w:eastAsiaTheme="majorEastAsia" w:hAnsiTheme="majorEastAsia" w:hint="eastAsia"/>
                <w:b/>
                <w:color w:val="000000"/>
                <w:sz w:val="20"/>
              </w:rPr>
              <w:t>1</w:t>
            </w:r>
            <w:r w:rsidRPr="00A14D3B">
              <w:rPr>
                <w:rFonts w:asciiTheme="majorEastAsia" w:eastAsiaTheme="majorEastAsia" w:hAnsiTheme="majorEastAsia"/>
                <w:b/>
                <w:color w:val="000000"/>
                <w:sz w:val="20"/>
              </w:rPr>
              <w:t>5,645,002,952</w:t>
            </w:r>
          </w:p>
        </w:tc>
        <w:tc>
          <w:tcPr>
            <w:tcW w:w="1624" w:type="dxa"/>
            <w:gridSpan w:val="6"/>
            <w:tcBorders>
              <w:left w:val="single" w:sz="4" w:space="0" w:color="auto"/>
            </w:tcBorders>
            <w:noWrap/>
            <w:vAlign w:val="center"/>
          </w:tcPr>
          <w:p w14:paraId="5D35FEFA" w14:textId="77777777" w:rsidR="00CF627E" w:rsidRPr="00A14D3B" w:rsidRDefault="00CF627E" w:rsidP="009F393E">
            <w:pPr>
              <w:jc w:val="right"/>
              <w:rPr>
                <w:rFonts w:ascii="新細明體" w:hAnsi="新細明體" w:cs="新細明體"/>
                <w:b/>
                <w:sz w:val="20"/>
              </w:rPr>
            </w:pPr>
            <w:r w:rsidRPr="00A14D3B">
              <w:rPr>
                <w:rFonts w:ascii="新細明體" w:hAnsi="新細明體" w:hint="eastAsia"/>
                <w:b/>
                <w:bCs/>
                <w:sz w:val="20"/>
              </w:rPr>
              <w:t>－</w:t>
            </w:r>
          </w:p>
        </w:tc>
      </w:tr>
      <w:tr w:rsidR="00CF627E" w:rsidRPr="0049488D" w14:paraId="244B4618" w14:textId="77777777" w:rsidTr="008247A3">
        <w:tblPrEx>
          <w:tblLook w:val="04A0" w:firstRow="1" w:lastRow="0" w:firstColumn="1" w:lastColumn="0" w:noHBand="0" w:noVBand="1"/>
        </w:tblPrEx>
        <w:trPr>
          <w:gridBefore w:val="2"/>
          <w:gridAfter w:val="1"/>
          <w:wBefore w:w="26" w:type="dxa"/>
          <w:wAfter w:w="2250" w:type="dxa"/>
          <w:cantSplit/>
          <w:trHeight w:val="624"/>
        </w:trPr>
        <w:tc>
          <w:tcPr>
            <w:tcW w:w="2265" w:type="dxa"/>
            <w:gridSpan w:val="2"/>
            <w:tcBorders>
              <w:top w:val="nil"/>
              <w:left w:val="nil"/>
              <w:bottom w:val="single" w:sz="8" w:space="0" w:color="auto"/>
              <w:right w:val="single" w:sz="4" w:space="0" w:color="auto"/>
            </w:tcBorders>
            <w:noWrap/>
            <w:vAlign w:val="center"/>
          </w:tcPr>
          <w:p w14:paraId="048AA84D" w14:textId="77777777" w:rsidR="00CF627E" w:rsidRPr="0075224B" w:rsidRDefault="00CF627E" w:rsidP="009F393E">
            <w:pPr>
              <w:jc w:val="right"/>
              <w:rPr>
                <w:rFonts w:ascii="新細明體" w:hAnsi="新細明體"/>
                <w:sz w:val="20"/>
              </w:rPr>
            </w:pPr>
            <w:r w:rsidRPr="0075224B">
              <w:rPr>
                <w:rFonts w:hint="eastAsia"/>
                <w:sz w:val="20"/>
              </w:rPr>
              <w:t>－</w:t>
            </w:r>
          </w:p>
        </w:tc>
        <w:tc>
          <w:tcPr>
            <w:tcW w:w="2265" w:type="dxa"/>
            <w:gridSpan w:val="5"/>
            <w:tcBorders>
              <w:top w:val="nil"/>
              <w:left w:val="nil"/>
              <w:bottom w:val="single" w:sz="8" w:space="0" w:color="auto"/>
              <w:right w:val="single" w:sz="4" w:space="0" w:color="auto"/>
            </w:tcBorders>
            <w:noWrap/>
            <w:vAlign w:val="center"/>
          </w:tcPr>
          <w:p w14:paraId="56673C02" w14:textId="77777777" w:rsidR="00CF627E" w:rsidRPr="0075224B" w:rsidRDefault="00CF627E" w:rsidP="009F393E">
            <w:pPr>
              <w:jc w:val="right"/>
              <w:rPr>
                <w:rFonts w:ascii="新細明體" w:hAnsi="新細明體"/>
                <w:sz w:val="20"/>
              </w:rPr>
            </w:pPr>
            <w:r w:rsidRPr="0075224B">
              <w:rPr>
                <w:rFonts w:hint="eastAsia"/>
                <w:sz w:val="20"/>
              </w:rPr>
              <w:t>－</w:t>
            </w:r>
          </w:p>
        </w:tc>
        <w:tc>
          <w:tcPr>
            <w:tcW w:w="2135" w:type="dxa"/>
            <w:gridSpan w:val="3"/>
            <w:tcBorders>
              <w:top w:val="nil"/>
              <w:left w:val="nil"/>
              <w:bottom w:val="single" w:sz="8" w:space="0" w:color="auto"/>
              <w:right w:val="single" w:sz="4" w:space="0" w:color="auto"/>
            </w:tcBorders>
            <w:shd w:val="clear" w:color="auto" w:fill="auto"/>
            <w:vAlign w:val="center"/>
          </w:tcPr>
          <w:p w14:paraId="5175EEBE" w14:textId="77777777" w:rsidR="00CF627E" w:rsidRPr="004A32BB" w:rsidRDefault="00CF627E" w:rsidP="009F393E">
            <w:pPr>
              <w:wordWrap w:val="0"/>
              <w:jc w:val="right"/>
              <w:rPr>
                <w:rFonts w:asciiTheme="majorEastAsia" w:eastAsiaTheme="majorEastAsia" w:hAnsiTheme="majorEastAsia"/>
                <w:color w:val="000000"/>
                <w:sz w:val="20"/>
              </w:rPr>
            </w:pPr>
            <w:r>
              <w:rPr>
                <w:rFonts w:asciiTheme="majorEastAsia" w:eastAsiaTheme="majorEastAsia" w:hAnsiTheme="majorEastAsia" w:hint="eastAsia"/>
                <w:color w:val="000000"/>
                <w:sz w:val="20"/>
              </w:rPr>
              <w:t xml:space="preserve">   </w:t>
            </w:r>
            <w:r w:rsidRPr="004A32BB">
              <w:rPr>
                <w:rFonts w:asciiTheme="majorEastAsia" w:eastAsiaTheme="majorEastAsia" w:hAnsiTheme="majorEastAsia" w:hint="eastAsia"/>
                <w:color w:val="000000"/>
                <w:sz w:val="20"/>
              </w:rPr>
              <w:t>1</w:t>
            </w:r>
            <w:r>
              <w:rPr>
                <w:rFonts w:asciiTheme="majorEastAsia" w:eastAsiaTheme="majorEastAsia" w:hAnsiTheme="majorEastAsia"/>
                <w:color w:val="000000"/>
                <w:sz w:val="20"/>
              </w:rPr>
              <w:t>5,645,002,952</w:t>
            </w:r>
          </w:p>
        </w:tc>
        <w:tc>
          <w:tcPr>
            <w:tcW w:w="1635" w:type="dxa"/>
            <w:gridSpan w:val="5"/>
            <w:tcBorders>
              <w:top w:val="nil"/>
              <w:left w:val="single" w:sz="4" w:space="0" w:color="auto"/>
              <w:bottom w:val="single" w:sz="8" w:space="0" w:color="auto"/>
              <w:right w:val="single" w:sz="4" w:space="0" w:color="auto"/>
            </w:tcBorders>
            <w:shd w:val="clear" w:color="auto" w:fill="auto"/>
            <w:noWrap/>
            <w:vAlign w:val="center"/>
          </w:tcPr>
          <w:p w14:paraId="3454DCF2" w14:textId="77777777" w:rsidR="00CF627E" w:rsidRPr="004A32BB" w:rsidRDefault="00CF627E" w:rsidP="009F393E">
            <w:pPr>
              <w:jc w:val="right"/>
              <w:rPr>
                <w:rFonts w:asciiTheme="majorEastAsia" w:eastAsiaTheme="majorEastAsia" w:hAnsiTheme="majorEastAsia"/>
                <w:color w:val="000000"/>
                <w:sz w:val="20"/>
              </w:rPr>
            </w:pPr>
            <w:r w:rsidRPr="004A32BB">
              <w:rPr>
                <w:rFonts w:asciiTheme="majorEastAsia" w:eastAsiaTheme="majorEastAsia" w:hAnsiTheme="majorEastAsia" w:hint="eastAsia"/>
                <w:color w:val="000000"/>
                <w:sz w:val="20"/>
              </w:rPr>
              <w:t>1</w:t>
            </w:r>
            <w:r>
              <w:rPr>
                <w:rFonts w:asciiTheme="majorEastAsia" w:eastAsiaTheme="majorEastAsia" w:hAnsiTheme="majorEastAsia"/>
                <w:color w:val="000000"/>
                <w:sz w:val="20"/>
              </w:rPr>
              <w:t>5,645,002,952</w:t>
            </w:r>
          </w:p>
        </w:tc>
        <w:tc>
          <w:tcPr>
            <w:tcW w:w="1624" w:type="dxa"/>
            <w:gridSpan w:val="6"/>
            <w:tcBorders>
              <w:left w:val="single" w:sz="4" w:space="0" w:color="auto"/>
              <w:bottom w:val="single" w:sz="8" w:space="0" w:color="auto"/>
            </w:tcBorders>
            <w:noWrap/>
            <w:vAlign w:val="center"/>
          </w:tcPr>
          <w:p w14:paraId="36ACF54C" w14:textId="77777777" w:rsidR="00CF627E" w:rsidRPr="001C4FFD" w:rsidRDefault="00CF627E" w:rsidP="009F393E">
            <w:pPr>
              <w:jc w:val="right"/>
              <w:rPr>
                <w:rFonts w:ascii="新細明體" w:hAnsi="新細明體" w:cs="新細明體"/>
                <w:bCs/>
                <w:sz w:val="20"/>
              </w:rPr>
            </w:pPr>
            <w:r w:rsidRPr="00013959">
              <w:rPr>
                <w:rFonts w:ascii="新細明體" w:hAnsi="新細明體" w:hint="eastAsia"/>
                <w:bCs/>
                <w:sz w:val="20"/>
              </w:rPr>
              <w:t>－</w:t>
            </w:r>
          </w:p>
        </w:tc>
      </w:tr>
      <w:tr w:rsidR="00034326" w14:paraId="4F3DE60D" w14:textId="77777777" w:rsidTr="001E1452">
        <w:tblPrEx>
          <w:tblLook w:val="04A0" w:firstRow="1" w:lastRow="0" w:firstColumn="1" w:lastColumn="0" w:noHBand="0" w:noVBand="1"/>
        </w:tblPrEx>
        <w:trPr>
          <w:gridAfter w:val="4"/>
          <w:wAfter w:w="2297" w:type="dxa"/>
          <w:trHeight w:hRule="exact" w:val="737"/>
        </w:trPr>
        <w:tc>
          <w:tcPr>
            <w:tcW w:w="9903" w:type="dxa"/>
            <w:gridSpan w:val="20"/>
            <w:tcBorders>
              <w:top w:val="single" w:sz="8" w:space="0" w:color="auto"/>
              <w:left w:val="nil"/>
              <w:bottom w:val="nil"/>
              <w:right w:val="nil"/>
            </w:tcBorders>
            <w:noWrap/>
          </w:tcPr>
          <w:p w14:paraId="1DBCF88A" w14:textId="70FDFD49" w:rsidR="00034326" w:rsidRPr="00E100FA" w:rsidRDefault="00D4596A" w:rsidP="0052180E">
            <w:pPr>
              <w:spacing w:line="360" w:lineRule="exact"/>
              <w:jc w:val="both"/>
              <w:rPr>
                <w:rFonts w:ascii="標楷體" w:eastAsia="標楷體" w:hAnsi="標楷體" w:cs="新細明體"/>
                <w:bCs/>
                <w:spacing w:val="2"/>
                <w:kern w:val="0"/>
                <w:sz w:val="20"/>
              </w:rPr>
            </w:pPr>
            <w:r w:rsidRPr="00D4596A">
              <w:rPr>
                <w:rFonts w:ascii="標楷體" w:eastAsia="標楷體" w:hAnsi="標楷體" w:cs="新細明體"/>
                <w:bCs/>
                <w:spacing w:val="2"/>
                <w:kern w:val="0"/>
                <w:sz w:val="20"/>
              </w:rPr>
              <w:t>333,382,098</w:t>
            </w:r>
            <w:r w:rsidR="00034326" w:rsidRPr="00E100FA">
              <w:rPr>
                <w:rFonts w:ascii="標楷體" w:eastAsia="標楷體" w:hAnsi="標楷體" w:cs="新細明體" w:hint="eastAsia"/>
                <w:bCs/>
                <w:spacing w:val="2"/>
                <w:kern w:val="0"/>
                <w:sz w:val="20"/>
              </w:rPr>
              <w:t>元。</w:t>
            </w:r>
          </w:p>
          <w:p w14:paraId="75977A5B" w14:textId="3C448B81" w:rsidR="00034326" w:rsidRDefault="00D4596A" w:rsidP="0052180E">
            <w:pPr>
              <w:tabs>
                <w:tab w:val="left" w:pos="7552"/>
                <w:tab w:val="left" w:pos="7690"/>
              </w:tabs>
              <w:spacing w:line="360" w:lineRule="exact"/>
              <w:jc w:val="both"/>
              <w:rPr>
                <w:rFonts w:ascii="標楷體" w:eastAsia="標楷體" w:hAnsi="標楷體" w:cs="新細明體"/>
                <w:bCs/>
                <w:spacing w:val="2"/>
                <w:kern w:val="0"/>
                <w:sz w:val="20"/>
              </w:rPr>
            </w:pPr>
            <w:r w:rsidRPr="00D4596A">
              <w:rPr>
                <w:rFonts w:ascii="標楷體" w:eastAsia="標楷體" w:hAnsi="標楷體" w:cs="新細明體"/>
                <w:bCs/>
                <w:spacing w:val="2"/>
                <w:kern w:val="0"/>
                <w:sz w:val="20"/>
              </w:rPr>
              <w:t>362,938,625</w:t>
            </w:r>
            <w:r w:rsidR="00034326" w:rsidRPr="00E100FA">
              <w:rPr>
                <w:rFonts w:ascii="標楷體" w:eastAsia="標楷體" w:hAnsi="標楷體" w:cs="新細明體" w:hint="eastAsia"/>
                <w:bCs/>
                <w:spacing w:val="2"/>
                <w:kern w:val="0"/>
                <w:sz w:val="20"/>
              </w:rPr>
              <w:t>元</w:t>
            </w:r>
            <w:r w:rsidR="00034326">
              <w:rPr>
                <w:rFonts w:ascii="標楷體" w:eastAsia="標楷體" w:hAnsi="標楷體" w:cs="新細明體" w:hint="eastAsia"/>
                <w:bCs/>
                <w:spacing w:val="2"/>
                <w:kern w:val="0"/>
                <w:sz w:val="20"/>
              </w:rPr>
              <w:t>。</w:t>
            </w:r>
          </w:p>
        </w:tc>
      </w:tr>
    </w:tbl>
    <w:p w14:paraId="455ACA5B" w14:textId="77777777" w:rsidR="00A60BF4" w:rsidRPr="00717082" w:rsidRDefault="00A60BF4">
      <w:pPr>
        <w:widowControl/>
        <w:rPr>
          <w:rFonts w:ascii="新細明體" w:eastAsia="標楷體" w:hAnsi="新細明體" w:cs="Times New Roman"/>
          <w:b/>
          <w:bCs/>
          <w:kern w:val="0"/>
          <w:sz w:val="40"/>
          <w:szCs w:val="40"/>
        </w:rPr>
      </w:pPr>
    </w:p>
    <w:sectPr w:rsidR="00A60BF4" w:rsidRPr="00717082" w:rsidSect="00F41A7D">
      <w:footerReference w:type="default" r:id="rId9"/>
      <w:pgSz w:w="11906" w:h="16838" w:code="9"/>
      <w:pgMar w:top="1418" w:right="1134" w:bottom="1418" w:left="851" w:header="1021" w:footer="737" w:gutter="0"/>
      <w:pgNumType w:start="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CEB4B" w14:textId="77777777" w:rsidR="00BB319C" w:rsidRDefault="00BB319C">
      <w:r>
        <w:separator/>
      </w:r>
    </w:p>
  </w:endnote>
  <w:endnote w:type="continuationSeparator" w:id="0">
    <w:p w14:paraId="2E3A8036" w14:textId="77777777" w:rsidR="00BB319C" w:rsidRDefault="00BB3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PMingLi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D3FEDD" w14:textId="360CCA27" w:rsidR="003610C2" w:rsidRDefault="003610C2" w:rsidP="002C57FB">
    <w:pPr>
      <w:tabs>
        <w:tab w:val="center" w:pos="4153"/>
        <w:tab w:val="right" w:pos="8306"/>
      </w:tabs>
      <w:snapToGrid w:val="0"/>
      <w:jc w:val="center"/>
    </w:pPr>
    <w:r>
      <w:rPr>
        <w:rFonts w:ascii="標楷體" w:eastAsia="標楷體" w:hAnsi="標楷體" w:cs="Times New Roman" w:hint="eastAsia"/>
        <w:sz w:val="20"/>
        <w:szCs w:val="20"/>
      </w:rPr>
      <w:t>乙</w:t>
    </w:r>
    <w:r w:rsidRPr="000B0137">
      <w:rPr>
        <w:rFonts w:ascii="標楷體" w:eastAsia="標楷體" w:hAnsi="標楷體" w:cs="Times New Roman" w:hint="eastAsia"/>
        <w:sz w:val="20"/>
        <w:szCs w:val="20"/>
      </w:rPr>
      <w:t>-</w:t>
    </w:r>
    <w:r w:rsidRPr="000B0137">
      <w:rPr>
        <w:rFonts w:ascii="標楷體" w:eastAsia="標楷體" w:hAnsi="標楷體" w:cs="Times New Roman"/>
        <w:sz w:val="20"/>
        <w:szCs w:val="20"/>
      </w:rPr>
      <w:fldChar w:fldCharType="begin"/>
    </w:r>
    <w:r w:rsidRPr="000B0137">
      <w:rPr>
        <w:rFonts w:ascii="標楷體" w:eastAsia="標楷體" w:hAnsi="標楷體" w:cs="Times New Roman"/>
        <w:sz w:val="20"/>
        <w:szCs w:val="20"/>
      </w:rPr>
      <w:instrText xml:space="preserve"> PAGE   \* MERGEFORMAT </w:instrText>
    </w:r>
    <w:r w:rsidRPr="000B0137">
      <w:rPr>
        <w:rFonts w:ascii="標楷體" w:eastAsia="標楷體" w:hAnsi="標楷體" w:cs="Times New Roman"/>
        <w:sz w:val="20"/>
        <w:szCs w:val="20"/>
      </w:rPr>
      <w:fldChar w:fldCharType="separate"/>
    </w:r>
    <w:r w:rsidR="00DF2E3D" w:rsidRPr="00DF2E3D">
      <w:rPr>
        <w:rFonts w:ascii="標楷體" w:hAnsi="標楷體" w:cs="Times New Roman"/>
        <w:noProof/>
        <w:sz w:val="20"/>
        <w:szCs w:val="20"/>
        <w:lang w:val="zh-TW"/>
      </w:rPr>
      <w:t>37</w:t>
    </w:r>
    <w:r w:rsidRPr="000B0137">
      <w:rPr>
        <w:rFonts w:ascii="標楷體" w:eastAsia="標楷體" w:hAnsi="標楷體"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AD339" w14:textId="77777777" w:rsidR="00BB319C" w:rsidRDefault="00BB319C">
      <w:r>
        <w:separator/>
      </w:r>
    </w:p>
  </w:footnote>
  <w:footnote w:type="continuationSeparator" w:id="0">
    <w:p w14:paraId="71A57EE9" w14:textId="77777777" w:rsidR="00BB319C" w:rsidRDefault="00BB31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nsid w:val="018161F8"/>
    <w:multiLevelType w:val="multilevel"/>
    <w:tmpl w:val="0409001D"/>
    <w:styleLink w:val="1ai34"/>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03B84968"/>
    <w:multiLevelType w:val="hybridMultilevel"/>
    <w:tmpl w:val="D19CFAD2"/>
    <w:styleLink w:val="1ai212"/>
    <w:lvl w:ilvl="0" w:tplc="390ABACC">
      <w:start w:val="36"/>
      <w:numFmt w:val="decimal"/>
      <w:lvlText w:val="%1."/>
      <w:lvlJc w:val="left"/>
      <w:pPr>
        <w:tabs>
          <w:tab w:val="num" w:pos="1080"/>
        </w:tabs>
        <w:ind w:left="1080" w:hanging="570"/>
      </w:pPr>
      <w:rPr>
        <w:rFonts w:hAnsi="Times New Roman" w:hint="eastAsia"/>
        <w:b w:val="0"/>
        <w:sz w:val="18"/>
      </w:rPr>
    </w:lvl>
    <w:lvl w:ilvl="1" w:tplc="04090019" w:tentative="1">
      <w:start w:val="1"/>
      <w:numFmt w:val="ideographTraditional"/>
      <w:lvlText w:val="%2、"/>
      <w:lvlJc w:val="left"/>
      <w:pPr>
        <w:tabs>
          <w:tab w:val="num" w:pos="1470"/>
        </w:tabs>
        <w:ind w:left="1470" w:hanging="480"/>
      </w:pPr>
    </w:lvl>
    <w:lvl w:ilvl="2" w:tplc="0409001B" w:tentative="1">
      <w:start w:val="1"/>
      <w:numFmt w:val="lowerRoman"/>
      <w:lvlText w:val="%3."/>
      <w:lvlJc w:val="right"/>
      <w:pPr>
        <w:tabs>
          <w:tab w:val="num" w:pos="1950"/>
        </w:tabs>
        <w:ind w:left="1950" w:hanging="480"/>
      </w:pPr>
    </w:lvl>
    <w:lvl w:ilvl="3" w:tplc="0409000F" w:tentative="1">
      <w:start w:val="1"/>
      <w:numFmt w:val="decimal"/>
      <w:lvlText w:val="%4."/>
      <w:lvlJc w:val="left"/>
      <w:pPr>
        <w:tabs>
          <w:tab w:val="num" w:pos="2430"/>
        </w:tabs>
        <w:ind w:left="2430" w:hanging="480"/>
      </w:pPr>
    </w:lvl>
    <w:lvl w:ilvl="4" w:tplc="04090019" w:tentative="1">
      <w:start w:val="1"/>
      <w:numFmt w:val="ideographTraditional"/>
      <w:lvlText w:val="%5、"/>
      <w:lvlJc w:val="left"/>
      <w:pPr>
        <w:tabs>
          <w:tab w:val="num" w:pos="2910"/>
        </w:tabs>
        <w:ind w:left="2910" w:hanging="480"/>
      </w:pPr>
    </w:lvl>
    <w:lvl w:ilvl="5" w:tplc="0409001B" w:tentative="1">
      <w:start w:val="1"/>
      <w:numFmt w:val="lowerRoman"/>
      <w:lvlText w:val="%6."/>
      <w:lvlJc w:val="right"/>
      <w:pPr>
        <w:tabs>
          <w:tab w:val="num" w:pos="3390"/>
        </w:tabs>
        <w:ind w:left="3390" w:hanging="480"/>
      </w:pPr>
    </w:lvl>
    <w:lvl w:ilvl="6" w:tplc="0409000F" w:tentative="1">
      <w:start w:val="1"/>
      <w:numFmt w:val="decimal"/>
      <w:lvlText w:val="%7."/>
      <w:lvlJc w:val="left"/>
      <w:pPr>
        <w:tabs>
          <w:tab w:val="num" w:pos="3870"/>
        </w:tabs>
        <w:ind w:left="3870" w:hanging="480"/>
      </w:pPr>
    </w:lvl>
    <w:lvl w:ilvl="7" w:tplc="04090019" w:tentative="1">
      <w:start w:val="1"/>
      <w:numFmt w:val="ideographTraditional"/>
      <w:lvlText w:val="%8、"/>
      <w:lvlJc w:val="left"/>
      <w:pPr>
        <w:tabs>
          <w:tab w:val="num" w:pos="4350"/>
        </w:tabs>
        <w:ind w:left="4350" w:hanging="480"/>
      </w:pPr>
    </w:lvl>
    <w:lvl w:ilvl="8" w:tplc="0409001B" w:tentative="1">
      <w:start w:val="1"/>
      <w:numFmt w:val="lowerRoman"/>
      <w:lvlText w:val="%9."/>
      <w:lvlJc w:val="right"/>
      <w:pPr>
        <w:tabs>
          <w:tab w:val="num" w:pos="4830"/>
        </w:tabs>
        <w:ind w:left="4830" w:hanging="480"/>
      </w:pPr>
    </w:lvl>
  </w:abstractNum>
  <w:abstractNum w:abstractNumId="12">
    <w:nsid w:val="42ED4780"/>
    <w:multiLevelType w:val="multilevel"/>
    <w:tmpl w:val="04090023"/>
    <w:styleLink w:val="34"/>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3">
    <w:nsid w:val="50EA76E2"/>
    <w:multiLevelType w:val="hybridMultilevel"/>
    <w:tmpl w:val="E954F3BE"/>
    <w:styleLink w:val="111111212"/>
    <w:lvl w:ilvl="0" w:tplc="CF5A4462">
      <w:start w:val="1"/>
      <w:numFmt w:val="decimal"/>
      <w:lvlText w:val="%1."/>
      <w:lvlJc w:val="left"/>
      <w:pPr>
        <w:tabs>
          <w:tab w:val="num" w:pos="1211"/>
        </w:tabs>
        <w:ind w:left="1211" w:hanging="360"/>
      </w:pPr>
      <w:rPr>
        <w:rFonts w:hint="default"/>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4">
    <w:nsid w:val="71FF0638"/>
    <w:multiLevelType w:val="hybridMultilevel"/>
    <w:tmpl w:val="9438B8D6"/>
    <w:styleLink w:val="212"/>
    <w:lvl w:ilvl="0" w:tplc="CCFEB5D0">
      <w:start w:val="36"/>
      <w:numFmt w:val="decimal"/>
      <w:lvlText w:val="%1."/>
      <w:lvlJc w:val="left"/>
      <w:pPr>
        <w:tabs>
          <w:tab w:val="num" w:pos="1211"/>
        </w:tabs>
        <w:ind w:left="1211" w:hanging="360"/>
      </w:pPr>
      <w:rPr>
        <w:rFonts w:hint="eastAsia"/>
        <w:sz w:val="18"/>
      </w:rPr>
    </w:lvl>
    <w:lvl w:ilvl="1" w:tplc="04090019" w:tentative="1">
      <w:start w:val="1"/>
      <w:numFmt w:val="ideographTraditional"/>
      <w:lvlText w:val="%2、"/>
      <w:lvlJc w:val="left"/>
      <w:pPr>
        <w:tabs>
          <w:tab w:val="num" w:pos="1811"/>
        </w:tabs>
        <w:ind w:left="1811" w:hanging="480"/>
      </w:pPr>
    </w:lvl>
    <w:lvl w:ilvl="2" w:tplc="0409001B" w:tentative="1">
      <w:start w:val="1"/>
      <w:numFmt w:val="lowerRoman"/>
      <w:lvlText w:val="%3."/>
      <w:lvlJc w:val="right"/>
      <w:pPr>
        <w:tabs>
          <w:tab w:val="num" w:pos="2291"/>
        </w:tabs>
        <w:ind w:left="2291" w:hanging="480"/>
      </w:pPr>
    </w:lvl>
    <w:lvl w:ilvl="3" w:tplc="0409000F" w:tentative="1">
      <w:start w:val="1"/>
      <w:numFmt w:val="decimal"/>
      <w:lvlText w:val="%4."/>
      <w:lvlJc w:val="left"/>
      <w:pPr>
        <w:tabs>
          <w:tab w:val="num" w:pos="2771"/>
        </w:tabs>
        <w:ind w:left="2771" w:hanging="480"/>
      </w:pPr>
    </w:lvl>
    <w:lvl w:ilvl="4" w:tplc="04090019" w:tentative="1">
      <w:start w:val="1"/>
      <w:numFmt w:val="ideographTraditional"/>
      <w:lvlText w:val="%5、"/>
      <w:lvlJc w:val="left"/>
      <w:pPr>
        <w:tabs>
          <w:tab w:val="num" w:pos="3251"/>
        </w:tabs>
        <w:ind w:left="3251" w:hanging="480"/>
      </w:pPr>
    </w:lvl>
    <w:lvl w:ilvl="5" w:tplc="0409001B" w:tentative="1">
      <w:start w:val="1"/>
      <w:numFmt w:val="lowerRoman"/>
      <w:lvlText w:val="%6."/>
      <w:lvlJc w:val="right"/>
      <w:pPr>
        <w:tabs>
          <w:tab w:val="num" w:pos="3731"/>
        </w:tabs>
        <w:ind w:left="3731" w:hanging="480"/>
      </w:pPr>
    </w:lvl>
    <w:lvl w:ilvl="6" w:tplc="0409000F" w:tentative="1">
      <w:start w:val="1"/>
      <w:numFmt w:val="decimal"/>
      <w:lvlText w:val="%7."/>
      <w:lvlJc w:val="left"/>
      <w:pPr>
        <w:tabs>
          <w:tab w:val="num" w:pos="4211"/>
        </w:tabs>
        <w:ind w:left="4211" w:hanging="480"/>
      </w:pPr>
    </w:lvl>
    <w:lvl w:ilvl="7" w:tplc="04090019" w:tentative="1">
      <w:start w:val="1"/>
      <w:numFmt w:val="ideographTraditional"/>
      <w:lvlText w:val="%8、"/>
      <w:lvlJc w:val="left"/>
      <w:pPr>
        <w:tabs>
          <w:tab w:val="num" w:pos="4691"/>
        </w:tabs>
        <w:ind w:left="4691" w:hanging="480"/>
      </w:pPr>
    </w:lvl>
    <w:lvl w:ilvl="8" w:tplc="0409001B" w:tentative="1">
      <w:start w:val="1"/>
      <w:numFmt w:val="lowerRoman"/>
      <w:lvlText w:val="%9."/>
      <w:lvlJc w:val="right"/>
      <w:pPr>
        <w:tabs>
          <w:tab w:val="num" w:pos="5171"/>
        </w:tabs>
        <w:ind w:left="5171" w:hanging="480"/>
      </w:pPr>
    </w:lvl>
  </w:abstractNum>
  <w:abstractNum w:abstractNumId="15">
    <w:nsid w:val="73195513"/>
    <w:multiLevelType w:val="multilevel"/>
    <w:tmpl w:val="0409001F"/>
    <w:styleLink w:val="1111113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5"/>
  </w:num>
  <w:num w:numId="2">
    <w:abstractNumId w:val="10"/>
  </w:num>
  <w:num w:numId="3">
    <w:abstractNumId w:val="1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1"/>
  </w:num>
  <w:num w:numId="1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bordersDoNotSurroundHeader/>
  <w:bordersDoNotSurroundFooter/>
  <w:hideSpellingErrors/>
  <w:attachedTemplate r:id="rId1"/>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B9E"/>
    <w:rsid w:val="000007DD"/>
    <w:rsid w:val="00000E17"/>
    <w:rsid w:val="00001B4C"/>
    <w:rsid w:val="00001FF9"/>
    <w:rsid w:val="0000210F"/>
    <w:rsid w:val="0000228C"/>
    <w:rsid w:val="00002C72"/>
    <w:rsid w:val="00003B3A"/>
    <w:rsid w:val="0000478F"/>
    <w:rsid w:val="00004821"/>
    <w:rsid w:val="00004D82"/>
    <w:rsid w:val="000052D6"/>
    <w:rsid w:val="0000548E"/>
    <w:rsid w:val="000058B2"/>
    <w:rsid w:val="00007DE3"/>
    <w:rsid w:val="0001040B"/>
    <w:rsid w:val="00010415"/>
    <w:rsid w:val="000112E7"/>
    <w:rsid w:val="00011601"/>
    <w:rsid w:val="000128D8"/>
    <w:rsid w:val="00012B43"/>
    <w:rsid w:val="00013234"/>
    <w:rsid w:val="00013C92"/>
    <w:rsid w:val="000144C5"/>
    <w:rsid w:val="00015200"/>
    <w:rsid w:val="00015A1C"/>
    <w:rsid w:val="00016425"/>
    <w:rsid w:val="00016A57"/>
    <w:rsid w:val="00017229"/>
    <w:rsid w:val="000172BF"/>
    <w:rsid w:val="0001769D"/>
    <w:rsid w:val="00017B69"/>
    <w:rsid w:val="00020A55"/>
    <w:rsid w:val="00020DEE"/>
    <w:rsid w:val="000211FE"/>
    <w:rsid w:val="000216B8"/>
    <w:rsid w:val="00022777"/>
    <w:rsid w:val="00022F60"/>
    <w:rsid w:val="00023141"/>
    <w:rsid w:val="00024B9E"/>
    <w:rsid w:val="00025034"/>
    <w:rsid w:val="00025123"/>
    <w:rsid w:val="000255A5"/>
    <w:rsid w:val="000257B6"/>
    <w:rsid w:val="000258C1"/>
    <w:rsid w:val="0002596D"/>
    <w:rsid w:val="000261EF"/>
    <w:rsid w:val="00026424"/>
    <w:rsid w:val="00026BC1"/>
    <w:rsid w:val="0003039F"/>
    <w:rsid w:val="0003052F"/>
    <w:rsid w:val="0003087C"/>
    <w:rsid w:val="00030B4F"/>
    <w:rsid w:val="00031452"/>
    <w:rsid w:val="00031CA9"/>
    <w:rsid w:val="000329C6"/>
    <w:rsid w:val="00032EF1"/>
    <w:rsid w:val="000331F9"/>
    <w:rsid w:val="00033C01"/>
    <w:rsid w:val="00034326"/>
    <w:rsid w:val="0003480B"/>
    <w:rsid w:val="00034B0C"/>
    <w:rsid w:val="00034DFC"/>
    <w:rsid w:val="00035804"/>
    <w:rsid w:val="00035BD9"/>
    <w:rsid w:val="00035C0D"/>
    <w:rsid w:val="00036810"/>
    <w:rsid w:val="00036C47"/>
    <w:rsid w:val="00037B37"/>
    <w:rsid w:val="00037C54"/>
    <w:rsid w:val="00040362"/>
    <w:rsid w:val="00041B97"/>
    <w:rsid w:val="00041D9E"/>
    <w:rsid w:val="00042338"/>
    <w:rsid w:val="000427A9"/>
    <w:rsid w:val="00042B84"/>
    <w:rsid w:val="00043194"/>
    <w:rsid w:val="00044A5B"/>
    <w:rsid w:val="00046B80"/>
    <w:rsid w:val="00046E56"/>
    <w:rsid w:val="00046F02"/>
    <w:rsid w:val="00046F76"/>
    <w:rsid w:val="000471EE"/>
    <w:rsid w:val="00047397"/>
    <w:rsid w:val="000504A1"/>
    <w:rsid w:val="00050A3B"/>
    <w:rsid w:val="00053D89"/>
    <w:rsid w:val="000556AD"/>
    <w:rsid w:val="00055C8A"/>
    <w:rsid w:val="00056AA2"/>
    <w:rsid w:val="00057052"/>
    <w:rsid w:val="0005774D"/>
    <w:rsid w:val="00057FE1"/>
    <w:rsid w:val="000604C9"/>
    <w:rsid w:val="00061185"/>
    <w:rsid w:val="00061B63"/>
    <w:rsid w:val="00062AD3"/>
    <w:rsid w:val="00062F0B"/>
    <w:rsid w:val="000632FA"/>
    <w:rsid w:val="000636CD"/>
    <w:rsid w:val="00063AF9"/>
    <w:rsid w:val="00064354"/>
    <w:rsid w:val="00064416"/>
    <w:rsid w:val="00064572"/>
    <w:rsid w:val="000648F9"/>
    <w:rsid w:val="0006522F"/>
    <w:rsid w:val="000677BB"/>
    <w:rsid w:val="00067A62"/>
    <w:rsid w:val="00067C33"/>
    <w:rsid w:val="00067E6D"/>
    <w:rsid w:val="000705B2"/>
    <w:rsid w:val="000732F9"/>
    <w:rsid w:val="000738F9"/>
    <w:rsid w:val="00073AED"/>
    <w:rsid w:val="00074115"/>
    <w:rsid w:val="00074795"/>
    <w:rsid w:val="000759B5"/>
    <w:rsid w:val="00075DDD"/>
    <w:rsid w:val="00076AC3"/>
    <w:rsid w:val="00076C83"/>
    <w:rsid w:val="00077075"/>
    <w:rsid w:val="000774D9"/>
    <w:rsid w:val="00077830"/>
    <w:rsid w:val="000807FA"/>
    <w:rsid w:val="00080FD7"/>
    <w:rsid w:val="00081861"/>
    <w:rsid w:val="00081A91"/>
    <w:rsid w:val="00081C50"/>
    <w:rsid w:val="00082A5B"/>
    <w:rsid w:val="00084A12"/>
    <w:rsid w:val="00084C10"/>
    <w:rsid w:val="00084C2A"/>
    <w:rsid w:val="00084CBF"/>
    <w:rsid w:val="00085CFF"/>
    <w:rsid w:val="0008716F"/>
    <w:rsid w:val="0009030F"/>
    <w:rsid w:val="0009140C"/>
    <w:rsid w:val="00091C65"/>
    <w:rsid w:val="00091F8D"/>
    <w:rsid w:val="00092C0D"/>
    <w:rsid w:val="000933C1"/>
    <w:rsid w:val="0009367E"/>
    <w:rsid w:val="000937CF"/>
    <w:rsid w:val="00093E0A"/>
    <w:rsid w:val="00093F4A"/>
    <w:rsid w:val="00094E7D"/>
    <w:rsid w:val="00096599"/>
    <w:rsid w:val="000A0115"/>
    <w:rsid w:val="000A085A"/>
    <w:rsid w:val="000A0CEF"/>
    <w:rsid w:val="000A0F1C"/>
    <w:rsid w:val="000A1B34"/>
    <w:rsid w:val="000A30F0"/>
    <w:rsid w:val="000A3679"/>
    <w:rsid w:val="000A393D"/>
    <w:rsid w:val="000A3BEB"/>
    <w:rsid w:val="000A3D7E"/>
    <w:rsid w:val="000A59B2"/>
    <w:rsid w:val="000A70A5"/>
    <w:rsid w:val="000A7245"/>
    <w:rsid w:val="000A7FB7"/>
    <w:rsid w:val="000B0137"/>
    <w:rsid w:val="000B03A8"/>
    <w:rsid w:val="000B03C5"/>
    <w:rsid w:val="000B0CA5"/>
    <w:rsid w:val="000B1917"/>
    <w:rsid w:val="000B1959"/>
    <w:rsid w:val="000B243B"/>
    <w:rsid w:val="000B2666"/>
    <w:rsid w:val="000B3F0C"/>
    <w:rsid w:val="000B4CDD"/>
    <w:rsid w:val="000B5750"/>
    <w:rsid w:val="000B5BF0"/>
    <w:rsid w:val="000B643F"/>
    <w:rsid w:val="000B672E"/>
    <w:rsid w:val="000B6927"/>
    <w:rsid w:val="000B6AEA"/>
    <w:rsid w:val="000B7531"/>
    <w:rsid w:val="000C036B"/>
    <w:rsid w:val="000C075D"/>
    <w:rsid w:val="000C0E9C"/>
    <w:rsid w:val="000C0EFF"/>
    <w:rsid w:val="000C1231"/>
    <w:rsid w:val="000C1343"/>
    <w:rsid w:val="000C18D5"/>
    <w:rsid w:val="000C1E8D"/>
    <w:rsid w:val="000C1F64"/>
    <w:rsid w:val="000C2178"/>
    <w:rsid w:val="000C25F9"/>
    <w:rsid w:val="000C2B91"/>
    <w:rsid w:val="000C435A"/>
    <w:rsid w:val="000C4B60"/>
    <w:rsid w:val="000C4B67"/>
    <w:rsid w:val="000C4D93"/>
    <w:rsid w:val="000C4F0B"/>
    <w:rsid w:val="000C5612"/>
    <w:rsid w:val="000C5635"/>
    <w:rsid w:val="000C5FDB"/>
    <w:rsid w:val="000C6034"/>
    <w:rsid w:val="000C6535"/>
    <w:rsid w:val="000C7966"/>
    <w:rsid w:val="000C7BD4"/>
    <w:rsid w:val="000C7FAA"/>
    <w:rsid w:val="000D06FB"/>
    <w:rsid w:val="000D16DA"/>
    <w:rsid w:val="000D1A12"/>
    <w:rsid w:val="000D2397"/>
    <w:rsid w:val="000D4340"/>
    <w:rsid w:val="000D4572"/>
    <w:rsid w:val="000D4935"/>
    <w:rsid w:val="000D4BDF"/>
    <w:rsid w:val="000D5AD5"/>
    <w:rsid w:val="000D72FF"/>
    <w:rsid w:val="000D7A79"/>
    <w:rsid w:val="000D7A7A"/>
    <w:rsid w:val="000D7F74"/>
    <w:rsid w:val="000E0434"/>
    <w:rsid w:val="000E0957"/>
    <w:rsid w:val="000E174D"/>
    <w:rsid w:val="000E1994"/>
    <w:rsid w:val="000E1C7B"/>
    <w:rsid w:val="000E256D"/>
    <w:rsid w:val="000E2832"/>
    <w:rsid w:val="000E2BDB"/>
    <w:rsid w:val="000E419F"/>
    <w:rsid w:val="000E47BA"/>
    <w:rsid w:val="000E488E"/>
    <w:rsid w:val="000E49A6"/>
    <w:rsid w:val="000E5796"/>
    <w:rsid w:val="000E62AE"/>
    <w:rsid w:val="000E68FB"/>
    <w:rsid w:val="000E6995"/>
    <w:rsid w:val="000E742A"/>
    <w:rsid w:val="000E780F"/>
    <w:rsid w:val="000E7912"/>
    <w:rsid w:val="000F115B"/>
    <w:rsid w:val="000F1257"/>
    <w:rsid w:val="000F1AA2"/>
    <w:rsid w:val="000F2281"/>
    <w:rsid w:val="000F3976"/>
    <w:rsid w:val="000F3CED"/>
    <w:rsid w:val="000F472E"/>
    <w:rsid w:val="000F55B7"/>
    <w:rsid w:val="000F6433"/>
    <w:rsid w:val="000F6661"/>
    <w:rsid w:val="000F6AD1"/>
    <w:rsid w:val="000F7780"/>
    <w:rsid w:val="000F7947"/>
    <w:rsid w:val="000F7A22"/>
    <w:rsid w:val="000F7B27"/>
    <w:rsid w:val="001005B9"/>
    <w:rsid w:val="001006FB"/>
    <w:rsid w:val="00100779"/>
    <w:rsid w:val="00100864"/>
    <w:rsid w:val="00100F20"/>
    <w:rsid w:val="00100F68"/>
    <w:rsid w:val="00101211"/>
    <w:rsid w:val="001012B7"/>
    <w:rsid w:val="001020EE"/>
    <w:rsid w:val="0010360A"/>
    <w:rsid w:val="00103A9C"/>
    <w:rsid w:val="00104463"/>
    <w:rsid w:val="00104F84"/>
    <w:rsid w:val="001051D5"/>
    <w:rsid w:val="00105234"/>
    <w:rsid w:val="00105ACE"/>
    <w:rsid w:val="00105E93"/>
    <w:rsid w:val="0010643D"/>
    <w:rsid w:val="00106C3D"/>
    <w:rsid w:val="0010704C"/>
    <w:rsid w:val="00107AD1"/>
    <w:rsid w:val="00107C2C"/>
    <w:rsid w:val="0011073F"/>
    <w:rsid w:val="001109F1"/>
    <w:rsid w:val="00111319"/>
    <w:rsid w:val="0011159C"/>
    <w:rsid w:val="0011254F"/>
    <w:rsid w:val="0011267F"/>
    <w:rsid w:val="001128A0"/>
    <w:rsid w:val="00112B3A"/>
    <w:rsid w:val="0011385E"/>
    <w:rsid w:val="00114233"/>
    <w:rsid w:val="00114264"/>
    <w:rsid w:val="00114D30"/>
    <w:rsid w:val="00115A91"/>
    <w:rsid w:val="00115D08"/>
    <w:rsid w:val="00115FC5"/>
    <w:rsid w:val="0011619A"/>
    <w:rsid w:val="00116AE9"/>
    <w:rsid w:val="0011742D"/>
    <w:rsid w:val="00117F15"/>
    <w:rsid w:val="00120458"/>
    <w:rsid w:val="00120E1F"/>
    <w:rsid w:val="00121FF3"/>
    <w:rsid w:val="00122934"/>
    <w:rsid w:val="00122F8B"/>
    <w:rsid w:val="0012403C"/>
    <w:rsid w:val="00124487"/>
    <w:rsid w:val="00124501"/>
    <w:rsid w:val="00124708"/>
    <w:rsid w:val="00124DB4"/>
    <w:rsid w:val="001256E8"/>
    <w:rsid w:val="001276CA"/>
    <w:rsid w:val="0012778C"/>
    <w:rsid w:val="00127884"/>
    <w:rsid w:val="00127B58"/>
    <w:rsid w:val="00127F03"/>
    <w:rsid w:val="001301A4"/>
    <w:rsid w:val="00130208"/>
    <w:rsid w:val="001316EE"/>
    <w:rsid w:val="00132415"/>
    <w:rsid w:val="00133EC9"/>
    <w:rsid w:val="001342AB"/>
    <w:rsid w:val="00134BB3"/>
    <w:rsid w:val="0013525F"/>
    <w:rsid w:val="00135CC3"/>
    <w:rsid w:val="00135DD4"/>
    <w:rsid w:val="00136E34"/>
    <w:rsid w:val="00137C2B"/>
    <w:rsid w:val="00140BC5"/>
    <w:rsid w:val="001412FB"/>
    <w:rsid w:val="0014202D"/>
    <w:rsid w:val="0014218E"/>
    <w:rsid w:val="0014222A"/>
    <w:rsid w:val="001424EB"/>
    <w:rsid w:val="001425A7"/>
    <w:rsid w:val="0014281B"/>
    <w:rsid w:val="00143C85"/>
    <w:rsid w:val="00143E5E"/>
    <w:rsid w:val="00144D0E"/>
    <w:rsid w:val="00144E67"/>
    <w:rsid w:val="0014564F"/>
    <w:rsid w:val="00145660"/>
    <w:rsid w:val="00146889"/>
    <w:rsid w:val="001478C0"/>
    <w:rsid w:val="00150B2E"/>
    <w:rsid w:val="00150E17"/>
    <w:rsid w:val="00152841"/>
    <w:rsid w:val="0015292E"/>
    <w:rsid w:val="00152E4D"/>
    <w:rsid w:val="001537C3"/>
    <w:rsid w:val="0015407E"/>
    <w:rsid w:val="00154A63"/>
    <w:rsid w:val="0015576A"/>
    <w:rsid w:val="001563E6"/>
    <w:rsid w:val="001572DC"/>
    <w:rsid w:val="00157FE2"/>
    <w:rsid w:val="001601D6"/>
    <w:rsid w:val="001603CC"/>
    <w:rsid w:val="0016068A"/>
    <w:rsid w:val="001608E0"/>
    <w:rsid w:val="00160AFD"/>
    <w:rsid w:val="00161CE7"/>
    <w:rsid w:val="00162079"/>
    <w:rsid w:val="0016233D"/>
    <w:rsid w:val="00165DF2"/>
    <w:rsid w:val="00166A5E"/>
    <w:rsid w:val="00166C0E"/>
    <w:rsid w:val="00167DCA"/>
    <w:rsid w:val="00170296"/>
    <w:rsid w:val="00170B4E"/>
    <w:rsid w:val="00171115"/>
    <w:rsid w:val="00171A37"/>
    <w:rsid w:val="001722FD"/>
    <w:rsid w:val="0017232A"/>
    <w:rsid w:val="0017258C"/>
    <w:rsid w:val="00172B17"/>
    <w:rsid w:val="00172D30"/>
    <w:rsid w:val="00173024"/>
    <w:rsid w:val="00173B0A"/>
    <w:rsid w:val="00173D11"/>
    <w:rsid w:val="001744B5"/>
    <w:rsid w:val="0017458A"/>
    <w:rsid w:val="001746D0"/>
    <w:rsid w:val="00174D51"/>
    <w:rsid w:val="001750F6"/>
    <w:rsid w:val="0017613F"/>
    <w:rsid w:val="001764CA"/>
    <w:rsid w:val="00176568"/>
    <w:rsid w:val="00177C1E"/>
    <w:rsid w:val="0018050A"/>
    <w:rsid w:val="00180AA8"/>
    <w:rsid w:val="00180ACF"/>
    <w:rsid w:val="0018160F"/>
    <w:rsid w:val="00182D9B"/>
    <w:rsid w:val="001833A5"/>
    <w:rsid w:val="00183DEE"/>
    <w:rsid w:val="0018459C"/>
    <w:rsid w:val="00184DC4"/>
    <w:rsid w:val="00185F75"/>
    <w:rsid w:val="00186609"/>
    <w:rsid w:val="0018722C"/>
    <w:rsid w:val="00187982"/>
    <w:rsid w:val="00187AEA"/>
    <w:rsid w:val="0019020C"/>
    <w:rsid w:val="0019031F"/>
    <w:rsid w:val="00190436"/>
    <w:rsid w:val="001907DC"/>
    <w:rsid w:val="001910CB"/>
    <w:rsid w:val="0019117C"/>
    <w:rsid w:val="001914EE"/>
    <w:rsid w:val="00191C48"/>
    <w:rsid w:val="00191FA4"/>
    <w:rsid w:val="00191FBD"/>
    <w:rsid w:val="00192D4F"/>
    <w:rsid w:val="001930E6"/>
    <w:rsid w:val="00193B7C"/>
    <w:rsid w:val="00193BFE"/>
    <w:rsid w:val="001942B9"/>
    <w:rsid w:val="00195722"/>
    <w:rsid w:val="00195876"/>
    <w:rsid w:val="00195A60"/>
    <w:rsid w:val="00196187"/>
    <w:rsid w:val="001A3107"/>
    <w:rsid w:val="001A36CD"/>
    <w:rsid w:val="001A39D0"/>
    <w:rsid w:val="001A3F72"/>
    <w:rsid w:val="001A40E4"/>
    <w:rsid w:val="001A4351"/>
    <w:rsid w:val="001A733E"/>
    <w:rsid w:val="001A7497"/>
    <w:rsid w:val="001A7AA4"/>
    <w:rsid w:val="001B0A3D"/>
    <w:rsid w:val="001B108B"/>
    <w:rsid w:val="001B226A"/>
    <w:rsid w:val="001B2733"/>
    <w:rsid w:val="001B32FA"/>
    <w:rsid w:val="001B33B1"/>
    <w:rsid w:val="001B4A0B"/>
    <w:rsid w:val="001B50BD"/>
    <w:rsid w:val="001B68CA"/>
    <w:rsid w:val="001B71E9"/>
    <w:rsid w:val="001B7B20"/>
    <w:rsid w:val="001C02BC"/>
    <w:rsid w:val="001C0667"/>
    <w:rsid w:val="001C08BA"/>
    <w:rsid w:val="001C1751"/>
    <w:rsid w:val="001C1D59"/>
    <w:rsid w:val="001C2098"/>
    <w:rsid w:val="001C33D7"/>
    <w:rsid w:val="001C3B39"/>
    <w:rsid w:val="001C44F6"/>
    <w:rsid w:val="001C50FC"/>
    <w:rsid w:val="001C6168"/>
    <w:rsid w:val="001C75E1"/>
    <w:rsid w:val="001C7FE6"/>
    <w:rsid w:val="001D00BF"/>
    <w:rsid w:val="001D0810"/>
    <w:rsid w:val="001D0AE8"/>
    <w:rsid w:val="001D12F4"/>
    <w:rsid w:val="001D1D4A"/>
    <w:rsid w:val="001D2A30"/>
    <w:rsid w:val="001D3234"/>
    <w:rsid w:val="001D4172"/>
    <w:rsid w:val="001D41BA"/>
    <w:rsid w:val="001D4218"/>
    <w:rsid w:val="001D4757"/>
    <w:rsid w:val="001D4BF8"/>
    <w:rsid w:val="001D6667"/>
    <w:rsid w:val="001D6B15"/>
    <w:rsid w:val="001D7190"/>
    <w:rsid w:val="001E0576"/>
    <w:rsid w:val="001E0ED6"/>
    <w:rsid w:val="001E12EE"/>
    <w:rsid w:val="001E1452"/>
    <w:rsid w:val="001E1534"/>
    <w:rsid w:val="001E1699"/>
    <w:rsid w:val="001E1950"/>
    <w:rsid w:val="001E2010"/>
    <w:rsid w:val="001E3BDB"/>
    <w:rsid w:val="001E439B"/>
    <w:rsid w:val="001E553C"/>
    <w:rsid w:val="001E5BFC"/>
    <w:rsid w:val="001E5C78"/>
    <w:rsid w:val="001E5F82"/>
    <w:rsid w:val="001E613F"/>
    <w:rsid w:val="001E6DA2"/>
    <w:rsid w:val="001E7218"/>
    <w:rsid w:val="001E7730"/>
    <w:rsid w:val="001E7773"/>
    <w:rsid w:val="001E7AA6"/>
    <w:rsid w:val="001E7C91"/>
    <w:rsid w:val="001F094B"/>
    <w:rsid w:val="001F0A49"/>
    <w:rsid w:val="001F0AE9"/>
    <w:rsid w:val="001F0B74"/>
    <w:rsid w:val="001F1AF0"/>
    <w:rsid w:val="001F20B8"/>
    <w:rsid w:val="001F25A2"/>
    <w:rsid w:val="001F2A2B"/>
    <w:rsid w:val="001F3DA7"/>
    <w:rsid w:val="001F4903"/>
    <w:rsid w:val="001F4B48"/>
    <w:rsid w:val="001F4B88"/>
    <w:rsid w:val="001F4E2C"/>
    <w:rsid w:val="001F53E0"/>
    <w:rsid w:val="001F5564"/>
    <w:rsid w:val="001F58DA"/>
    <w:rsid w:val="001F672A"/>
    <w:rsid w:val="001F78D3"/>
    <w:rsid w:val="00200841"/>
    <w:rsid w:val="00200EEC"/>
    <w:rsid w:val="00202603"/>
    <w:rsid w:val="00202A76"/>
    <w:rsid w:val="00202F15"/>
    <w:rsid w:val="00203047"/>
    <w:rsid w:val="0020336D"/>
    <w:rsid w:val="00203A99"/>
    <w:rsid w:val="00204310"/>
    <w:rsid w:val="00205920"/>
    <w:rsid w:val="00205AFD"/>
    <w:rsid w:val="00206225"/>
    <w:rsid w:val="002066E4"/>
    <w:rsid w:val="00206FD9"/>
    <w:rsid w:val="00207BFE"/>
    <w:rsid w:val="0021030D"/>
    <w:rsid w:val="00210847"/>
    <w:rsid w:val="00210A6F"/>
    <w:rsid w:val="00213880"/>
    <w:rsid w:val="00213ADB"/>
    <w:rsid w:val="00214D1A"/>
    <w:rsid w:val="0021524E"/>
    <w:rsid w:val="002160BA"/>
    <w:rsid w:val="002161B4"/>
    <w:rsid w:val="002163A6"/>
    <w:rsid w:val="00216DA3"/>
    <w:rsid w:val="0022012E"/>
    <w:rsid w:val="00221282"/>
    <w:rsid w:val="0022159F"/>
    <w:rsid w:val="0022169A"/>
    <w:rsid w:val="0022170B"/>
    <w:rsid w:val="00221C73"/>
    <w:rsid w:val="002229B9"/>
    <w:rsid w:val="002233C7"/>
    <w:rsid w:val="00223630"/>
    <w:rsid w:val="002246C1"/>
    <w:rsid w:val="0022505E"/>
    <w:rsid w:val="0022531E"/>
    <w:rsid w:val="0022594A"/>
    <w:rsid w:val="00225CA5"/>
    <w:rsid w:val="002268D2"/>
    <w:rsid w:val="0023001C"/>
    <w:rsid w:val="0023019F"/>
    <w:rsid w:val="002302A9"/>
    <w:rsid w:val="00230669"/>
    <w:rsid w:val="00230A19"/>
    <w:rsid w:val="00231564"/>
    <w:rsid w:val="00231744"/>
    <w:rsid w:val="00232784"/>
    <w:rsid w:val="00232C65"/>
    <w:rsid w:val="00232EC6"/>
    <w:rsid w:val="00235C05"/>
    <w:rsid w:val="00235DCE"/>
    <w:rsid w:val="00235FAA"/>
    <w:rsid w:val="002362D7"/>
    <w:rsid w:val="00236B8F"/>
    <w:rsid w:val="00236EE7"/>
    <w:rsid w:val="00237818"/>
    <w:rsid w:val="002379DB"/>
    <w:rsid w:val="00240D7A"/>
    <w:rsid w:val="00240FB8"/>
    <w:rsid w:val="00241100"/>
    <w:rsid w:val="00241575"/>
    <w:rsid w:val="002421C7"/>
    <w:rsid w:val="00242B78"/>
    <w:rsid w:val="00243C74"/>
    <w:rsid w:val="00243CD7"/>
    <w:rsid w:val="002441E7"/>
    <w:rsid w:val="002455E4"/>
    <w:rsid w:val="002459B9"/>
    <w:rsid w:val="0024622E"/>
    <w:rsid w:val="0024635E"/>
    <w:rsid w:val="002465BA"/>
    <w:rsid w:val="00246814"/>
    <w:rsid w:val="002473D4"/>
    <w:rsid w:val="0025076F"/>
    <w:rsid w:val="00250D2E"/>
    <w:rsid w:val="002510D1"/>
    <w:rsid w:val="00251319"/>
    <w:rsid w:val="00251ED8"/>
    <w:rsid w:val="00251FE0"/>
    <w:rsid w:val="00252F81"/>
    <w:rsid w:val="00253144"/>
    <w:rsid w:val="002535AE"/>
    <w:rsid w:val="0025372C"/>
    <w:rsid w:val="00254077"/>
    <w:rsid w:val="00254760"/>
    <w:rsid w:val="00254BFF"/>
    <w:rsid w:val="002553A3"/>
    <w:rsid w:val="00255B9C"/>
    <w:rsid w:val="00256244"/>
    <w:rsid w:val="00257746"/>
    <w:rsid w:val="002602D7"/>
    <w:rsid w:val="0026136E"/>
    <w:rsid w:val="00261466"/>
    <w:rsid w:val="00261814"/>
    <w:rsid w:val="002626CB"/>
    <w:rsid w:val="00262A55"/>
    <w:rsid w:val="00263042"/>
    <w:rsid w:val="002638CA"/>
    <w:rsid w:val="00263956"/>
    <w:rsid w:val="00263C6E"/>
    <w:rsid w:val="00263E48"/>
    <w:rsid w:val="0026430D"/>
    <w:rsid w:val="0026500C"/>
    <w:rsid w:val="00265758"/>
    <w:rsid w:val="002657C8"/>
    <w:rsid w:val="00265DB0"/>
    <w:rsid w:val="002672D0"/>
    <w:rsid w:val="00270356"/>
    <w:rsid w:val="00270941"/>
    <w:rsid w:val="002711D1"/>
    <w:rsid w:val="002714F5"/>
    <w:rsid w:val="002721F6"/>
    <w:rsid w:val="0027226D"/>
    <w:rsid w:val="0027391E"/>
    <w:rsid w:val="00273C92"/>
    <w:rsid w:val="0027480A"/>
    <w:rsid w:val="00274E1F"/>
    <w:rsid w:val="00274EA9"/>
    <w:rsid w:val="00275128"/>
    <w:rsid w:val="00275778"/>
    <w:rsid w:val="002768CF"/>
    <w:rsid w:val="00276CEC"/>
    <w:rsid w:val="0027741A"/>
    <w:rsid w:val="00277900"/>
    <w:rsid w:val="00277A3B"/>
    <w:rsid w:val="002805CB"/>
    <w:rsid w:val="00280804"/>
    <w:rsid w:val="0028110A"/>
    <w:rsid w:val="0028112C"/>
    <w:rsid w:val="0028191D"/>
    <w:rsid w:val="00281B42"/>
    <w:rsid w:val="002826BF"/>
    <w:rsid w:val="00282734"/>
    <w:rsid w:val="0028323C"/>
    <w:rsid w:val="00283446"/>
    <w:rsid w:val="00283943"/>
    <w:rsid w:val="00283F02"/>
    <w:rsid w:val="00286752"/>
    <w:rsid w:val="00286B2C"/>
    <w:rsid w:val="00290A96"/>
    <w:rsid w:val="00290F60"/>
    <w:rsid w:val="0029233B"/>
    <w:rsid w:val="0029435A"/>
    <w:rsid w:val="002945A1"/>
    <w:rsid w:val="0029468A"/>
    <w:rsid w:val="00295C02"/>
    <w:rsid w:val="00295C65"/>
    <w:rsid w:val="00296DAB"/>
    <w:rsid w:val="0029727A"/>
    <w:rsid w:val="0029745A"/>
    <w:rsid w:val="0029768A"/>
    <w:rsid w:val="0029775A"/>
    <w:rsid w:val="002A106A"/>
    <w:rsid w:val="002A2F38"/>
    <w:rsid w:val="002A335A"/>
    <w:rsid w:val="002A37A1"/>
    <w:rsid w:val="002A5130"/>
    <w:rsid w:val="002A5247"/>
    <w:rsid w:val="002A56AE"/>
    <w:rsid w:val="002A767F"/>
    <w:rsid w:val="002A76D1"/>
    <w:rsid w:val="002B1265"/>
    <w:rsid w:val="002B2840"/>
    <w:rsid w:val="002B2C6D"/>
    <w:rsid w:val="002B314F"/>
    <w:rsid w:val="002B3891"/>
    <w:rsid w:val="002B420B"/>
    <w:rsid w:val="002B4587"/>
    <w:rsid w:val="002B5134"/>
    <w:rsid w:val="002B5FCC"/>
    <w:rsid w:val="002B615A"/>
    <w:rsid w:val="002B6B5B"/>
    <w:rsid w:val="002B7761"/>
    <w:rsid w:val="002C009B"/>
    <w:rsid w:val="002C033C"/>
    <w:rsid w:val="002C0362"/>
    <w:rsid w:val="002C1AB6"/>
    <w:rsid w:val="002C1F7E"/>
    <w:rsid w:val="002C1F84"/>
    <w:rsid w:val="002C2542"/>
    <w:rsid w:val="002C27C4"/>
    <w:rsid w:val="002C2A3A"/>
    <w:rsid w:val="002C2A3C"/>
    <w:rsid w:val="002C3EDE"/>
    <w:rsid w:val="002C42C6"/>
    <w:rsid w:val="002C4EDA"/>
    <w:rsid w:val="002C50AF"/>
    <w:rsid w:val="002C5631"/>
    <w:rsid w:val="002C57FB"/>
    <w:rsid w:val="002C5E24"/>
    <w:rsid w:val="002C698C"/>
    <w:rsid w:val="002C6C21"/>
    <w:rsid w:val="002C7103"/>
    <w:rsid w:val="002C783F"/>
    <w:rsid w:val="002C7B6B"/>
    <w:rsid w:val="002C7C96"/>
    <w:rsid w:val="002C7C9D"/>
    <w:rsid w:val="002D027B"/>
    <w:rsid w:val="002D04F2"/>
    <w:rsid w:val="002D158B"/>
    <w:rsid w:val="002D1767"/>
    <w:rsid w:val="002D1E7F"/>
    <w:rsid w:val="002D229C"/>
    <w:rsid w:val="002D296C"/>
    <w:rsid w:val="002D2B47"/>
    <w:rsid w:val="002D31D6"/>
    <w:rsid w:val="002D3A4E"/>
    <w:rsid w:val="002D3B09"/>
    <w:rsid w:val="002D3D0F"/>
    <w:rsid w:val="002D42C5"/>
    <w:rsid w:val="002D43B1"/>
    <w:rsid w:val="002D5C20"/>
    <w:rsid w:val="002D6E89"/>
    <w:rsid w:val="002E09B3"/>
    <w:rsid w:val="002E12B6"/>
    <w:rsid w:val="002E182F"/>
    <w:rsid w:val="002E19FC"/>
    <w:rsid w:val="002E1DF3"/>
    <w:rsid w:val="002E1DFE"/>
    <w:rsid w:val="002E21A7"/>
    <w:rsid w:val="002E2D92"/>
    <w:rsid w:val="002E35BC"/>
    <w:rsid w:val="002E3756"/>
    <w:rsid w:val="002E4B34"/>
    <w:rsid w:val="002E51A1"/>
    <w:rsid w:val="002E56B9"/>
    <w:rsid w:val="002E66EE"/>
    <w:rsid w:val="002E7AD9"/>
    <w:rsid w:val="002F018E"/>
    <w:rsid w:val="002F0365"/>
    <w:rsid w:val="002F03E2"/>
    <w:rsid w:val="002F0675"/>
    <w:rsid w:val="002F0DC2"/>
    <w:rsid w:val="002F19B7"/>
    <w:rsid w:val="002F28EF"/>
    <w:rsid w:val="002F294F"/>
    <w:rsid w:val="002F2ACC"/>
    <w:rsid w:val="002F4752"/>
    <w:rsid w:val="002F5ED0"/>
    <w:rsid w:val="002F613C"/>
    <w:rsid w:val="002F718A"/>
    <w:rsid w:val="002F7815"/>
    <w:rsid w:val="00300247"/>
    <w:rsid w:val="003002E7"/>
    <w:rsid w:val="00300419"/>
    <w:rsid w:val="00301CB7"/>
    <w:rsid w:val="003020C7"/>
    <w:rsid w:val="003024C9"/>
    <w:rsid w:val="00302EC0"/>
    <w:rsid w:val="00304723"/>
    <w:rsid w:val="00304D67"/>
    <w:rsid w:val="003059C7"/>
    <w:rsid w:val="00305DE9"/>
    <w:rsid w:val="003061FA"/>
    <w:rsid w:val="0030653D"/>
    <w:rsid w:val="003069A2"/>
    <w:rsid w:val="00306ECD"/>
    <w:rsid w:val="003070A5"/>
    <w:rsid w:val="00307430"/>
    <w:rsid w:val="003076DD"/>
    <w:rsid w:val="003077AE"/>
    <w:rsid w:val="00307BE0"/>
    <w:rsid w:val="0031135B"/>
    <w:rsid w:val="00311C44"/>
    <w:rsid w:val="00312AE5"/>
    <w:rsid w:val="00313C32"/>
    <w:rsid w:val="00314957"/>
    <w:rsid w:val="00314AB5"/>
    <w:rsid w:val="003153ED"/>
    <w:rsid w:val="003159FC"/>
    <w:rsid w:val="00315D3E"/>
    <w:rsid w:val="003171B0"/>
    <w:rsid w:val="00317286"/>
    <w:rsid w:val="00317C1B"/>
    <w:rsid w:val="00317CA3"/>
    <w:rsid w:val="00320095"/>
    <w:rsid w:val="00320AC5"/>
    <w:rsid w:val="00320B84"/>
    <w:rsid w:val="0032287A"/>
    <w:rsid w:val="00322A8C"/>
    <w:rsid w:val="00322B38"/>
    <w:rsid w:val="003234E6"/>
    <w:rsid w:val="003236DA"/>
    <w:rsid w:val="00323794"/>
    <w:rsid w:val="0032443C"/>
    <w:rsid w:val="003249C5"/>
    <w:rsid w:val="003249C8"/>
    <w:rsid w:val="00324ED6"/>
    <w:rsid w:val="003265F5"/>
    <w:rsid w:val="00326BB8"/>
    <w:rsid w:val="003274EE"/>
    <w:rsid w:val="00327617"/>
    <w:rsid w:val="00327FC1"/>
    <w:rsid w:val="0033077C"/>
    <w:rsid w:val="003308CC"/>
    <w:rsid w:val="00332E39"/>
    <w:rsid w:val="003337CD"/>
    <w:rsid w:val="00333E39"/>
    <w:rsid w:val="00334271"/>
    <w:rsid w:val="00335B05"/>
    <w:rsid w:val="00335B61"/>
    <w:rsid w:val="00336568"/>
    <w:rsid w:val="003401BB"/>
    <w:rsid w:val="00341166"/>
    <w:rsid w:val="003412D3"/>
    <w:rsid w:val="00341A5D"/>
    <w:rsid w:val="003427C5"/>
    <w:rsid w:val="00342853"/>
    <w:rsid w:val="00342FC3"/>
    <w:rsid w:val="00343003"/>
    <w:rsid w:val="00343888"/>
    <w:rsid w:val="00343CDF"/>
    <w:rsid w:val="003440F7"/>
    <w:rsid w:val="00344943"/>
    <w:rsid w:val="00344A79"/>
    <w:rsid w:val="00346F92"/>
    <w:rsid w:val="0034756E"/>
    <w:rsid w:val="003479E6"/>
    <w:rsid w:val="00347F06"/>
    <w:rsid w:val="00347F8B"/>
    <w:rsid w:val="0035146D"/>
    <w:rsid w:val="0035314E"/>
    <w:rsid w:val="003535C9"/>
    <w:rsid w:val="00353C52"/>
    <w:rsid w:val="00353F68"/>
    <w:rsid w:val="003547F6"/>
    <w:rsid w:val="00354BF2"/>
    <w:rsid w:val="003553C6"/>
    <w:rsid w:val="00355CA3"/>
    <w:rsid w:val="003569E0"/>
    <w:rsid w:val="00356AEC"/>
    <w:rsid w:val="00356EB9"/>
    <w:rsid w:val="00357374"/>
    <w:rsid w:val="003576D1"/>
    <w:rsid w:val="00357C37"/>
    <w:rsid w:val="00357C6C"/>
    <w:rsid w:val="00357D66"/>
    <w:rsid w:val="00357F24"/>
    <w:rsid w:val="003610C2"/>
    <w:rsid w:val="0036163C"/>
    <w:rsid w:val="00361DE1"/>
    <w:rsid w:val="00361FC5"/>
    <w:rsid w:val="003621EE"/>
    <w:rsid w:val="0036265B"/>
    <w:rsid w:val="00362A83"/>
    <w:rsid w:val="003633E9"/>
    <w:rsid w:val="003639CA"/>
    <w:rsid w:val="00363C4A"/>
    <w:rsid w:val="00363DB4"/>
    <w:rsid w:val="00364FC0"/>
    <w:rsid w:val="00365045"/>
    <w:rsid w:val="0036561F"/>
    <w:rsid w:val="00365779"/>
    <w:rsid w:val="00365EEC"/>
    <w:rsid w:val="003671FB"/>
    <w:rsid w:val="00367540"/>
    <w:rsid w:val="00367955"/>
    <w:rsid w:val="00367DEC"/>
    <w:rsid w:val="00370018"/>
    <w:rsid w:val="0037175B"/>
    <w:rsid w:val="00371773"/>
    <w:rsid w:val="00372502"/>
    <w:rsid w:val="00372900"/>
    <w:rsid w:val="00372B88"/>
    <w:rsid w:val="00374C4B"/>
    <w:rsid w:val="00375762"/>
    <w:rsid w:val="003758C1"/>
    <w:rsid w:val="00376204"/>
    <w:rsid w:val="00377039"/>
    <w:rsid w:val="0037724E"/>
    <w:rsid w:val="003775AD"/>
    <w:rsid w:val="00377B68"/>
    <w:rsid w:val="00380222"/>
    <w:rsid w:val="00380EDE"/>
    <w:rsid w:val="00381B2F"/>
    <w:rsid w:val="00381F02"/>
    <w:rsid w:val="00382061"/>
    <w:rsid w:val="00382075"/>
    <w:rsid w:val="00383B2E"/>
    <w:rsid w:val="00383B72"/>
    <w:rsid w:val="003845AE"/>
    <w:rsid w:val="00385AF1"/>
    <w:rsid w:val="00385D74"/>
    <w:rsid w:val="00385F19"/>
    <w:rsid w:val="00390482"/>
    <w:rsid w:val="00390B0E"/>
    <w:rsid w:val="00390D97"/>
    <w:rsid w:val="0039118D"/>
    <w:rsid w:val="003913FB"/>
    <w:rsid w:val="00391681"/>
    <w:rsid w:val="003916C3"/>
    <w:rsid w:val="003921BB"/>
    <w:rsid w:val="0039286B"/>
    <w:rsid w:val="00394352"/>
    <w:rsid w:val="003952D6"/>
    <w:rsid w:val="00395B93"/>
    <w:rsid w:val="00395BAD"/>
    <w:rsid w:val="00395E31"/>
    <w:rsid w:val="0039609C"/>
    <w:rsid w:val="00397217"/>
    <w:rsid w:val="003973DB"/>
    <w:rsid w:val="00397B0D"/>
    <w:rsid w:val="00397DDF"/>
    <w:rsid w:val="003A0380"/>
    <w:rsid w:val="003A03E3"/>
    <w:rsid w:val="003A0407"/>
    <w:rsid w:val="003A14A9"/>
    <w:rsid w:val="003A1B01"/>
    <w:rsid w:val="003A26D2"/>
    <w:rsid w:val="003A3D85"/>
    <w:rsid w:val="003A523C"/>
    <w:rsid w:val="003A5E4D"/>
    <w:rsid w:val="003A60F0"/>
    <w:rsid w:val="003A65AC"/>
    <w:rsid w:val="003A758D"/>
    <w:rsid w:val="003A7B33"/>
    <w:rsid w:val="003A7E22"/>
    <w:rsid w:val="003B092E"/>
    <w:rsid w:val="003B1B48"/>
    <w:rsid w:val="003B1F9F"/>
    <w:rsid w:val="003B290C"/>
    <w:rsid w:val="003B2BF8"/>
    <w:rsid w:val="003B3D55"/>
    <w:rsid w:val="003B5057"/>
    <w:rsid w:val="003B74BE"/>
    <w:rsid w:val="003C23B1"/>
    <w:rsid w:val="003C5264"/>
    <w:rsid w:val="003C5421"/>
    <w:rsid w:val="003C652E"/>
    <w:rsid w:val="003C7C72"/>
    <w:rsid w:val="003C7EB8"/>
    <w:rsid w:val="003C7F17"/>
    <w:rsid w:val="003D16D5"/>
    <w:rsid w:val="003D1DD7"/>
    <w:rsid w:val="003D2E8C"/>
    <w:rsid w:val="003D3295"/>
    <w:rsid w:val="003D33F3"/>
    <w:rsid w:val="003D5379"/>
    <w:rsid w:val="003D5950"/>
    <w:rsid w:val="003D6EC5"/>
    <w:rsid w:val="003D738D"/>
    <w:rsid w:val="003D7E44"/>
    <w:rsid w:val="003D7E5C"/>
    <w:rsid w:val="003E1636"/>
    <w:rsid w:val="003E16FA"/>
    <w:rsid w:val="003E1756"/>
    <w:rsid w:val="003E1B01"/>
    <w:rsid w:val="003E1EC7"/>
    <w:rsid w:val="003E2022"/>
    <w:rsid w:val="003E36D6"/>
    <w:rsid w:val="003E3A12"/>
    <w:rsid w:val="003E440F"/>
    <w:rsid w:val="003E6072"/>
    <w:rsid w:val="003E6826"/>
    <w:rsid w:val="003E69A2"/>
    <w:rsid w:val="003E6A09"/>
    <w:rsid w:val="003E6D8C"/>
    <w:rsid w:val="003E7B9E"/>
    <w:rsid w:val="003F05E9"/>
    <w:rsid w:val="003F14AA"/>
    <w:rsid w:val="003F158B"/>
    <w:rsid w:val="003F173C"/>
    <w:rsid w:val="003F1980"/>
    <w:rsid w:val="003F2E95"/>
    <w:rsid w:val="003F2F6E"/>
    <w:rsid w:val="003F366E"/>
    <w:rsid w:val="003F396B"/>
    <w:rsid w:val="003F4252"/>
    <w:rsid w:val="003F5A5F"/>
    <w:rsid w:val="003F5D62"/>
    <w:rsid w:val="003F5F87"/>
    <w:rsid w:val="003F647A"/>
    <w:rsid w:val="003F65C2"/>
    <w:rsid w:val="003F6E8D"/>
    <w:rsid w:val="003F764D"/>
    <w:rsid w:val="004007E5"/>
    <w:rsid w:val="004018B2"/>
    <w:rsid w:val="0040234F"/>
    <w:rsid w:val="00402354"/>
    <w:rsid w:val="00402480"/>
    <w:rsid w:val="0040296C"/>
    <w:rsid w:val="00402CAF"/>
    <w:rsid w:val="00402E60"/>
    <w:rsid w:val="00402E79"/>
    <w:rsid w:val="00403AE1"/>
    <w:rsid w:val="00403D76"/>
    <w:rsid w:val="004045BB"/>
    <w:rsid w:val="004049FF"/>
    <w:rsid w:val="00404A2A"/>
    <w:rsid w:val="00404D0C"/>
    <w:rsid w:val="00404D9B"/>
    <w:rsid w:val="00405152"/>
    <w:rsid w:val="004061CB"/>
    <w:rsid w:val="004075EA"/>
    <w:rsid w:val="00407685"/>
    <w:rsid w:val="00407FBB"/>
    <w:rsid w:val="00411224"/>
    <w:rsid w:val="004117D3"/>
    <w:rsid w:val="0041196F"/>
    <w:rsid w:val="00412F74"/>
    <w:rsid w:val="004136ED"/>
    <w:rsid w:val="0041408E"/>
    <w:rsid w:val="00415691"/>
    <w:rsid w:val="0041574E"/>
    <w:rsid w:val="004157ED"/>
    <w:rsid w:val="0041591E"/>
    <w:rsid w:val="00415EAC"/>
    <w:rsid w:val="00416851"/>
    <w:rsid w:val="00416D74"/>
    <w:rsid w:val="00417462"/>
    <w:rsid w:val="00417D37"/>
    <w:rsid w:val="004218A9"/>
    <w:rsid w:val="00421E10"/>
    <w:rsid w:val="00422A6E"/>
    <w:rsid w:val="00422C21"/>
    <w:rsid w:val="0042301F"/>
    <w:rsid w:val="00423422"/>
    <w:rsid w:val="0042399D"/>
    <w:rsid w:val="00423AAC"/>
    <w:rsid w:val="004243D7"/>
    <w:rsid w:val="004253CD"/>
    <w:rsid w:val="004255CF"/>
    <w:rsid w:val="004256B9"/>
    <w:rsid w:val="00425FD1"/>
    <w:rsid w:val="00427AB2"/>
    <w:rsid w:val="00427ECA"/>
    <w:rsid w:val="00427F38"/>
    <w:rsid w:val="00430877"/>
    <w:rsid w:val="004308A7"/>
    <w:rsid w:val="00431D43"/>
    <w:rsid w:val="004339D4"/>
    <w:rsid w:val="004358CB"/>
    <w:rsid w:val="00435B04"/>
    <w:rsid w:val="00435C1A"/>
    <w:rsid w:val="004362DB"/>
    <w:rsid w:val="0043652B"/>
    <w:rsid w:val="00436CF7"/>
    <w:rsid w:val="00437C8D"/>
    <w:rsid w:val="00440939"/>
    <w:rsid w:val="00441AFA"/>
    <w:rsid w:val="00441FF0"/>
    <w:rsid w:val="0044206B"/>
    <w:rsid w:val="0044238F"/>
    <w:rsid w:val="00442EED"/>
    <w:rsid w:val="00443A09"/>
    <w:rsid w:val="00445363"/>
    <w:rsid w:val="00445D64"/>
    <w:rsid w:val="004465F4"/>
    <w:rsid w:val="004468B8"/>
    <w:rsid w:val="004473CE"/>
    <w:rsid w:val="00447594"/>
    <w:rsid w:val="00450223"/>
    <w:rsid w:val="00450B18"/>
    <w:rsid w:val="0045169E"/>
    <w:rsid w:val="00451C73"/>
    <w:rsid w:val="00452F18"/>
    <w:rsid w:val="004536DD"/>
    <w:rsid w:val="00454CAD"/>
    <w:rsid w:val="0045561B"/>
    <w:rsid w:val="00455D42"/>
    <w:rsid w:val="00455EA4"/>
    <w:rsid w:val="004562FA"/>
    <w:rsid w:val="00456562"/>
    <w:rsid w:val="004569F9"/>
    <w:rsid w:val="00457499"/>
    <w:rsid w:val="00457774"/>
    <w:rsid w:val="00457AF4"/>
    <w:rsid w:val="00457B55"/>
    <w:rsid w:val="00457C9D"/>
    <w:rsid w:val="004608A0"/>
    <w:rsid w:val="00460D9C"/>
    <w:rsid w:val="00460EC3"/>
    <w:rsid w:val="00461147"/>
    <w:rsid w:val="004616B7"/>
    <w:rsid w:val="0046179E"/>
    <w:rsid w:val="00461C34"/>
    <w:rsid w:val="00461E46"/>
    <w:rsid w:val="00462D40"/>
    <w:rsid w:val="004630CD"/>
    <w:rsid w:val="00463201"/>
    <w:rsid w:val="00463355"/>
    <w:rsid w:val="00463356"/>
    <w:rsid w:val="00464235"/>
    <w:rsid w:val="0046482D"/>
    <w:rsid w:val="00464A72"/>
    <w:rsid w:val="00465588"/>
    <w:rsid w:val="00465779"/>
    <w:rsid w:val="0046580B"/>
    <w:rsid w:val="004668C5"/>
    <w:rsid w:val="00466F1E"/>
    <w:rsid w:val="00470C91"/>
    <w:rsid w:val="004710EB"/>
    <w:rsid w:val="004714A4"/>
    <w:rsid w:val="00471860"/>
    <w:rsid w:val="00471B38"/>
    <w:rsid w:val="00472341"/>
    <w:rsid w:val="00472E8A"/>
    <w:rsid w:val="004738CC"/>
    <w:rsid w:val="00474526"/>
    <w:rsid w:val="004747EE"/>
    <w:rsid w:val="00475165"/>
    <w:rsid w:val="00475AB8"/>
    <w:rsid w:val="00475E01"/>
    <w:rsid w:val="00476367"/>
    <w:rsid w:val="004764EC"/>
    <w:rsid w:val="004813D8"/>
    <w:rsid w:val="004818F7"/>
    <w:rsid w:val="00482727"/>
    <w:rsid w:val="004827E2"/>
    <w:rsid w:val="00483136"/>
    <w:rsid w:val="004836F0"/>
    <w:rsid w:val="00483C36"/>
    <w:rsid w:val="00483C46"/>
    <w:rsid w:val="00484093"/>
    <w:rsid w:val="00484412"/>
    <w:rsid w:val="0048471B"/>
    <w:rsid w:val="00485240"/>
    <w:rsid w:val="00487680"/>
    <w:rsid w:val="00487D7C"/>
    <w:rsid w:val="00487F3E"/>
    <w:rsid w:val="0049044E"/>
    <w:rsid w:val="00490BFF"/>
    <w:rsid w:val="00490E96"/>
    <w:rsid w:val="0049166B"/>
    <w:rsid w:val="00492399"/>
    <w:rsid w:val="004927C0"/>
    <w:rsid w:val="004928D3"/>
    <w:rsid w:val="00492913"/>
    <w:rsid w:val="0049342A"/>
    <w:rsid w:val="0049717D"/>
    <w:rsid w:val="004975B5"/>
    <w:rsid w:val="004A03DA"/>
    <w:rsid w:val="004A061F"/>
    <w:rsid w:val="004A17AD"/>
    <w:rsid w:val="004A18E5"/>
    <w:rsid w:val="004A2112"/>
    <w:rsid w:val="004A212B"/>
    <w:rsid w:val="004A2610"/>
    <w:rsid w:val="004A27A8"/>
    <w:rsid w:val="004A2C97"/>
    <w:rsid w:val="004A2D11"/>
    <w:rsid w:val="004A349F"/>
    <w:rsid w:val="004A422D"/>
    <w:rsid w:val="004A5FB6"/>
    <w:rsid w:val="004A77D6"/>
    <w:rsid w:val="004A7D27"/>
    <w:rsid w:val="004B0118"/>
    <w:rsid w:val="004B094B"/>
    <w:rsid w:val="004B10DD"/>
    <w:rsid w:val="004B1686"/>
    <w:rsid w:val="004B16BF"/>
    <w:rsid w:val="004B25CF"/>
    <w:rsid w:val="004B3D54"/>
    <w:rsid w:val="004B5B2E"/>
    <w:rsid w:val="004B61E2"/>
    <w:rsid w:val="004B67DE"/>
    <w:rsid w:val="004B6B30"/>
    <w:rsid w:val="004B6ED0"/>
    <w:rsid w:val="004C02E9"/>
    <w:rsid w:val="004C03CD"/>
    <w:rsid w:val="004C0ACA"/>
    <w:rsid w:val="004C0D44"/>
    <w:rsid w:val="004C0D69"/>
    <w:rsid w:val="004C1F6C"/>
    <w:rsid w:val="004C270B"/>
    <w:rsid w:val="004C290E"/>
    <w:rsid w:val="004C327F"/>
    <w:rsid w:val="004C5313"/>
    <w:rsid w:val="004C541B"/>
    <w:rsid w:val="004C556A"/>
    <w:rsid w:val="004C684D"/>
    <w:rsid w:val="004C72B3"/>
    <w:rsid w:val="004C73A7"/>
    <w:rsid w:val="004C7645"/>
    <w:rsid w:val="004C779D"/>
    <w:rsid w:val="004D120C"/>
    <w:rsid w:val="004D3055"/>
    <w:rsid w:val="004D38A7"/>
    <w:rsid w:val="004D4730"/>
    <w:rsid w:val="004D5B6D"/>
    <w:rsid w:val="004D62D1"/>
    <w:rsid w:val="004D6355"/>
    <w:rsid w:val="004D6472"/>
    <w:rsid w:val="004D6C16"/>
    <w:rsid w:val="004D7020"/>
    <w:rsid w:val="004D7086"/>
    <w:rsid w:val="004D7413"/>
    <w:rsid w:val="004D7B44"/>
    <w:rsid w:val="004D7EF8"/>
    <w:rsid w:val="004E04C0"/>
    <w:rsid w:val="004E12D4"/>
    <w:rsid w:val="004E1C20"/>
    <w:rsid w:val="004E1C7C"/>
    <w:rsid w:val="004E3EE9"/>
    <w:rsid w:val="004E46A5"/>
    <w:rsid w:val="004E52C4"/>
    <w:rsid w:val="004E5463"/>
    <w:rsid w:val="004E571C"/>
    <w:rsid w:val="004E5D38"/>
    <w:rsid w:val="004E5FD0"/>
    <w:rsid w:val="004F0110"/>
    <w:rsid w:val="004F0405"/>
    <w:rsid w:val="004F2491"/>
    <w:rsid w:val="004F36A1"/>
    <w:rsid w:val="004F38CA"/>
    <w:rsid w:val="004F548A"/>
    <w:rsid w:val="004F54F7"/>
    <w:rsid w:val="004F656E"/>
    <w:rsid w:val="004F6DE1"/>
    <w:rsid w:val="004F6F69"/>
    <w:rsid w:val="004F72BA"/>
    <w:rsid w:val="00500EEA"/>
    <w:rsid w:val="00501D3F"/>
    <w:rsid w:val="00501F1C"/>
    <w:rsid w:val="00502278"/>
    <w:rsid w:val="0050257D"/>
    <w:rsid w:val="005026D0"/>
    <w:rsid w:val="005029C0"/>
    <w:rsid w:val="00504B7D"/>
    <w:rsid w:val="00506DF3"/>
    <w:rsid w:val="00506E5E"/>
    <w:rsid w:val="0050753F"/>
    <w:rsid w:val="005077B1"/>
    <w:rsid w:val="00510549"/>
    <w:rsid w:val="00510E60"/>
    <w:rsid w:val="00511483"/>
    <w:rsid w:val="00511498"/>
    <w:rsid w:val="00511D1D"/>
    <w:rsid w:val="00511D76"/>
    <w:rsid w:val="00512477"/>
    <w:rsid w:val="00513EB1"/>
    <w:rsid w:val="00514440"/>
    <w:rsid w:val="005149D9"/>
    <w:rsid w:val="00514EF6"/>
    <w:rsid w:val="005150A5"/>
    <w:rsid w:val="00515AF7"/>
    <w:rsid w:val="0051608F"/>
    <w:rsid w:val="005173F6"/>
    <w:rsid w:val="00520891"/>
    <w:rsid w:val="0052180E"/>
    <w:rsid w:val="00521B64"/>
    <w:rsid w:val="00523501"/>
    <w:rsid w:val="00523C4C"/>
    <w:rsid w:val="00524BE8"/>
    <w:rsid w:val="00525CF2"/>
    <w:rsid w:val="005260C0"/>
    <w:rsid w:val="005266ED"/>
    <w:rsid w:val="0052696B"/>
    <w:rsid w:val="00526F92"/>
    <w:rsid w:val="00527E46"/>
    <w:rsid w:val="005306BC"/>
    <w:rsid w:val="00530987"/>
    <w:rsid w:val="00530BBE"/>
    <w:rsid w:val="0053148C"/>
    <w:rsid w:val="00531617"/>
    <w:rsid w:val="00531B83"/>
    <w:rsid w:val="00532F37"/>
    <w:rsid w:val="00533B78"/>
    <w:rsid w:val="005341D9"/>
    <w:rsid w:val="005342F7"/>
    <w:rsid w:val="00534C67"/>
    <w:rsid w:val="00534DF9"/>
    <w:rsid w:val="005355C3"/>
    <w:rsid w:val="005362FD"/>
    <w:rsid w:val="00536B32"/>
    <w:rsid w:val="00536B3C"/>
    <w:rsid w:val="00537188"/>
    <w:rsid w:val="005372E6"/>
    <w:rsid w:val="00541ACB"/>
    <w:rsid w:val="00542CA0"/>
    <w:rsid w:val="0054331D"/>
    <w:rsid w:val="005441C7"/>
    <w:rsid w:val="00545AE2"/>
    <w:rsid w:val="00546F65"/>
    <w:rsid w:val="00547B1F"/>
    <w:rsid w:val="00550B19"/>
    <w:rsid w:val="00550DDC"/>
    <w:rsid w:val="00550EA9"/>
    <w:rsid w:val="00551337"/>
    <w:rsid w:val="005513BF"/>
    <w:rsid w:val="00552738"/>
    <w:rsid w:val="00553C7F"/>
    <w:rsid w:val="00554DE9"/>
    <w:rsid w:val="00556A19"/>
    <w:rsid w:val="00557D59"/>
    <w:rsid w:val="00560393"/>
    <w:rsid w:val="00561073"/>
    <w:rsid w:val="005611A3"/>
    <w:rsid w:val="00562255"/>
    <w:rsid w:val="00562D89"/>
    <w:rsid w:val="00563659"/>
    <w:rsid w:val="0056483A"/>
    <w:rsid w:val="005656D7"/>
    <w:rsid w:val="00565A15"/>
    <w:rsid w:val="00565B17"/>
    <w:rsid w:val="00565E94"/>
    <w:rsid w:val="00565F53"/>
    <w:rsid w:val="00567547"/>
    <w:rsid w:val="00567A5F"/>
    <w:rsid w:val="00570E36"/>
    <w:rsid w:val="00571BCB"/>
    <w:rsid w:val="00572C13"/>
    <w:rsid w:val="00572EF0"/>
    <w:rsid w:val="0057341F"/>
    <w:rsid w:val="00573451"/>
    <w:rsid w:val="00573C89"/>
    <w:rsid w:val="00576031"/>
    <w:rsid w:val="005761F8"/>
    <w:rsid w:val="0057631C"/>
    <w:rsid w:val="0057644E"/>
    <w:rsid w:val="0057666A"/>
    <w:rsid w:val="005768D6"/>
    <w:rsid w:val="00576F19"/>
    <w:rsid w:val="00580682"/>
    <w:rsid w:val="00581808"/>
    <w:rsid w:val="00581D0C"/>
    <w:rsid w:val="00582C9D"/>
    <w:rsid w:val="00582DC4"/>
    <w:rsid w:val="00583DA9"/>
    <w:rsid w:val="00584B20"/>
    <w:rsid w:val="00585170"/>
    <w:rsid w:val="0058562B"/>
    <w:rsid w:val="00585A81"/>
    <w:rsid w:val="00590AF7"/>
    <w:rsid w:val="0059100D"/>
    <w:rsid w:val="00591355"/>
    <w:rsid w:val="005916D1"/>
    <w:rsid w:val="00591CF7"/>
    <w:rsid w:val="00592083"/>
    <w:rsid w:val="00592907"/>
    <w:rsid w:val="005929A0"/>
    <w:rsid w:val="00592F76"/>
    <w:rsid w:val="00593130"/>
    <w:rsid w:val="0059377D"/>
    <w:rsid w:val="005939EF"/>
    <w:rsid w:val="00593B73"/>
    <w:rsid w:val="00594F41"/>
    <w:rsid w:val="00594F5D"/>
    <w:rsid w:val="00595471"/>
    <w:rsid w:val="00595A4D"/>
    <w:rsid w:val="00595C0F"/>
    <w:rsid w:val="00596801"/>
    <w:rsid w:val="00597075"/>
    <w:rsid w:val="00597840"/>
    <w:rsid w:val="005A0344"/>
    <w:rsid w:val="005A0421"/>
    <w:rsid w:val="005A0F89"/>
    <w:rsid w:val="005A11F2"/>
    <w:rsid w:val="005A14A6"/>
    <w:rsid w:val="005A1DEE"/>
    <w:rsid w:val="005A3A4A"/>
    <w:rsid w:val="005A3C7D"/>
    <w:rsid w:val="005A480D"/>
    <w:rsid w:val="005A4C42"/>
    <w:rsid w:val="005A4CDC"/>
    <w:rsid w:val="005A52A3"/>
    <w:rsid w:val="005A6294"/>
    <w:rsid w:val="005A69ED"/>
    <w:rsid w:val="005A7F00"/>
    <w:rsid w:val="005B110B"/>
    <w:rsid w:val="005B137D"/>
    <w:rsid w:val="005B2F89"/>
    <w:rsid w:val="005B4D41"/>
    <w:rsid w:val="005B4EBA"/>
    <w:rsid w:val="005B4FFD"/>
    <w:rsid w:val="005B5088"/>
    <w:rsid w:val="005B5CA2"/>
    <w:rsid w:val="005B5E60"/>
    <w:rsid w:val="005B7F65"/>
    <w:rsid w:val="005C001A"/>
    <w:rsid w:val="005C0291"/>
    <w:rsid w:val="005C0AA3"/>
    <w:rsid w:val="005C4CE9"/>
    <w:rsid w:val="005C55BB"/>
    <w:rsid w:val="005C5672"/>
    <w:rsid w:val="005C6549"/>
    <w:rsid w:val="005C7380"/>
    <w:rsid w:val="005C761B"/>
    <w:rsid w:val="005C7804"/>
    <w:rsid w:val="005C7B67"/>
    <w:rsid w:val="005C7EEF"/>
    <w:rsid w:val="005C7FBA"/>
    <w:rsid w:val="005D0224"/>
    <w:rsid w:val="005D0CD6"/>
    <w:rsid w:val="005D1231"/>
    <w:rsid w:val="005D1271"/>
    <w:rsid w:val="005D1CB6"/>
    <w:rsid w:val="005D201F"/>
    <w:rsid w:val="005D2C0F"/>
    <w:rsid w:val="005D2FB8"/>
    <w:rsid w:val="005D3734"/>
    <w:rsid w:val="005D3EC8"/>
    <w:rsid w:val="005D42F6"/>
    <w:rsid w:val="005D45FE"/>
    <w:rsid w:val="005D478C"/>
    <w:rsid w:val="005D5FFB"/>
    <w:rsid w:val="005D6CAB"/>
    <w:rsid w:val="005D6FB4"/>
    <w:rsid w:val="005D71B1"/>
    <w:rsid w:val="005D7A98"/>
    <w:rsid w:val="005E0690"/>
    <w:rsid w:val="005E0A1C"/>
    <w:rsid w:val="005E1CB6"/>
    <w:rsid w:val="005E1CDC"/>
    <w:rsid w:val="005E21A8"/>
    <w:rsid w:val="005E273F"/>
    <w:rsid w:val="005E2DCB"/>
    <w:rsid w:val="005E2E29"/>
    <w:rsid w:val="005E3417"/>
    <w:rsid w:val="005E3DE4"/>
    <w:rsid w:val="005E59DB"/>
    <w:rsid w:val="005E60E3"/>
    <w:rsid w:val="005E6AAF"/>
    <w:rsid w:val="005E6BE1"/>
    <w:rsid w:val="005E6C75"/>
    <w:rsid w:val="005E6FA4"/>
    <w:rsid w:val="005E76A7"/>
    <w:rsid w:val="005F10AE"/>
    <w:rsid w:val="005F1418"/>
    <w:rsid w:val="005F1703"/>
    <w:rsid w:val="005F181A"/>
    <w:rsid w:val="005F23BE"/>
    <w:rsid w:val="005F2BBB"/>
    <w:rsid w:val="005F2E3D"/>
    <w:rsid w:val="005F3414"/>
    <w:rsid w:val="005F3ADF"/>
    <w:rsid w:val="005F3D59"/>
    <w:rsid w:val="005F4919"/>
    <w:rsid w:val="005F4B9C"/>
    <w:rsid w:val="005F52A0"/>
    <w:rsid w:val="005F57C0"/>
    <w:rsid w:val="005F6399"/>
    <w:rsid w:val="005F6EB8"/>
    <w:rsid w:val="005F7272"/>
    <w:rsid w:val="005F731C"/>
    <w:rsid w:val="00600035"/>
    <w:rsid w:val="006003FB"/>
    <w:rsid w:val="00601056"/>
    <w:rsid w:val="00601A79"/>
    <w:rsid w:val="00602626"/>
    <w:rsid w:val="00603522"/>
    <w:rsid w:val="006037D3"/>
    <w:rsid w:val="006042A4"/>
    <w:rsid w:val="0060510F"/>
    <w:rsid w:val="0060594C"/>
    <w:rsid w:val="00605C26"/>
    <w:rsid w:val="00607690"/>
    <w:rsid w:val="006102D9"/>
    <w:rsid w:val="00610AC4"/>
    <w:rsid w:val="0061196D"/>
    <w:rsid w:val="00611DE8"/>
    <w:rsid w:val="006123BE"/>
    <w:rsid w:val="00612782"/>
    <w:rsid w:val="00613237"/>
    <w:rsid w:val="0061323C"/>
    <w:rsid w:val="00614279"/>
    <w:rsid w:val="00615072"/>
    <w:rsid w:val="006150F9"/>
    <w:rsid w:val="00615CF8"/>
    <w:rsid w:val="006167A6"/>
    <w:rsid w:val="0061686B"/>
    <w:rsid w:val="00616948"/>
    <w:rsid w:val="00620F09"/>
    <w:rsid w:val="006213A0"/>
    <w:rsid w:val="006216BD"/>
    <w:rsid w:val="00621798"/>
    <w:rsid w:val="00621E2E"/>
    <w:rsid w:val="006234FA"/>
    <w:rsid w:val="00624230"/>
    <w:rsid w:val="0062427B"/>
    <w:rsid w:val="00624393"/>
    <w:rsid w:val="00626220"/>
    <w:rsid w:val="0062633E"/>
    <w:rsid w:val="0062661D"/>
    <w:rsid w:val="00626E05"/>
    <w:rsid w:val="0062731F"/>
    <w:rsid w:val="00630339"/>
    <w:rsid w:val="00630439"/>
    <w:rsid w:val="00630D0A"/>
    <w:rsid w:val="00630D94"/>
    <w:rsid w:val="006316B8"/>
    <w:rsid w:val="00631E0D"/>
    <w:rsid w:val="006321EB"/>
    <w:rsid w:val="00632966"/>
    <w:rsid w:val="006341EC"/>
    <w:rsid w:val="006346FA"/>
    <w:rsid w:val="00635224"/>
    <w:rsid w:val="0063538B"/>
    <w:rsid w:val="006378A7"/>
    <w:rsid w:val="006379B8"/>
    <w:rsid w:val="006412AC"/>
    <w:rsid w:val="00641313"/>
    <w:rsid w:val="00642082"/>
    <w:rsid w:val="00642B7B"/>
    <w:rsid w:val="00643DD6"/>
    <w:rsid w:val="006440C4"/>
    <w:rsid w:val="00644CBA"/>
    <w:rsid w:val="00644EF9"/>
    <w:rsid w:val="00644F73"/>
    <w:rsid w:val="0064507E"/>
    <w:rsid w:val="00645450"/>
    <w:rsid w:val="00645765"/>
    <w:rsid w:val="00646CBC"/>
    <w:rsid w:val="00646F0E"/>
    <w:rsid w:val="006476EE"/>
    <w:rsid w:val="00647B51"/>
    <w:rsid w:val="00647C07"/>
    <w:rsid w:val="00647C94"/>
    <w:rsid w:val="00647EE7"/>
    <w:rsid w:val="00650343"/>
    <w:rsid w:val="00650E28"/>
    <w:rsid w:val="00651FDC"/>
    <w:rsid w:val="00652552"/>
    <w:rsid w:val="0065256B"/>
    <w:rsid w:val="00654556"/>
    <w:rsid w:val="00654951"/>
    <w:rsid w:val="00655388"/>
    <w:rsid w:val="00655A5B"/>
    <w:rsid w:val="00655D4D"/>
    <w:rsid w:val="006564E2"/>
    <w:rsid w:val="00656A00"/>
    <w:rsid w:val="00656C50"/>
    <w:rsid w:val="006572E1"/>
    <w:rsid w:val="006578E1"/>
    <w:rsid w:val="00660145"/>
    <w:rsid w:val="00660976"/>
    <w:rsid w:val="00660991"/>
    <w:rsid w:val="00660D9D"/>
    <w:rsid w:val="006612EE"/>
    <w:rsid w:val="00661638"/>
    <w:rsid w:val="006616B0"/>
    <w:rsid w:val="00662304"/>
    <w:rsid w:val="00663974"/>
    <w:rsid w:val="00663A1A"/>
    <w:rsid w:val="00664558"/>
    <w:rsid w:val="0066499D"/>
    <w:rsid w:val="00665CB5"/>
    <w:rsid w:val="00666001"/>
    <w:rsid w:val="00666141"/>
    <w:rsid w:val="00666CB8"/>
    <w:rsid w:val="00666D07"/>
    <w:rsid w:val="00666D8C"/>
    <w:rsid w:val="00667D4B"/>
    <w:rsid w:val="00667D9E"/>
    <w:rsid w:val="00670E03"/>
    <w:rsid w:val="0067104E"/>
    <w:rsid w:val="00671164"/>
    <w:rsid w:val="00671E7B"/>
    <w:rsid w:val="00672600"/>
    <w:rsid w:val="006729F1"/>
    <w:rsid w:val="00673B77"/>
    <w:rsid w:val="00673BB2"/>
    <w:rsid w:val="00673CD2"/>
    <w:rsid w:val="00674E72"/>
    <w:rsid w:val="00675024"/>
    <w:rsid w:val="006759DA"/>
    <w:rsid w:val="006760F0"/>
    <w:rsid w:val="00676734"/>
    <w:rsid w:val="00676B5E"/>
    <w:rsid w:val="00676F80"/>
    <w:rsid w:val="006806E6"/>
    <w:rsid w:val="0068088E"/>
    <w:rsid w:val="00681052"/>
    <w:rsid w:val="00681633"/>
    <w:rsid w:val="0068181E"/>
    <w:rsid w:val="00681FDB"/>
    <w:rsid w:val="006830BB"/>
    <w:rsid w:val="006832BF"/>
    <w:rsid w:val="006839FA"/>
    <w:rsid w:val="00684040"/>
    <w:rsid w:val="00684B5A"/>
    <w:rsid w:val="00685576"/>
    <w:rsid w:val="0068633F"/>
    <w:rsid w:val="006867EE"/>
    <w:rsid w:val="00686839"/>
    <w:rsid w:val="00686912"/>
    <w:rsid w:val="00686994"/>
    <w:rsid w:val="006904DA"/>
    <w:rsid w:val="006907DF"/>
    <w:rsid w:val="006909A5"/>
    <w:rsid w:val="00691259"/>
    <w:rsid w:val="006912BC"/>
    <w:rsid w:val="006913A3"/>
    <w:rsid w:val="006917D0"/>
    <w:rsid w:val="00691C21"/>
    <w:rsid w:val="00692BA1"/>
    <w:rsid w:val="006933A2"/>
    <w:rsid w:val="0069373F"/>
    <w:rsid w:val="006937B1"/>
    <w:rsid w:val="00693B99"/>
    <w:rsid w:val="00694170"/>
    <w:rsid w:val="00694F75"/>
    <w:rsid w:val="006952E5"/>
    <w:rsid w:val="00695A85"/>
    <w:rsid w:val="00695DEB"/>
    <w:rsid w:val="00697A51"/>
    <w:rsid w:val="006A1686"/>
    <w:rsid w:val="006A2045"/>
    <w:rsid w:val="006A2188"/>
    <w:rsid w:val="006A2ADB"/>
    <w:rsid w:val="006A33A7"/>
    <w:rsid w:val="006A399C"/>
    <w:rsid w:val="006A4CC1"/>
    <w:rsid w:val="006A5064"/>
    <w:rsid w:val="006A5BEE"/>
    <w:rsid w:val="006A701C"/>
    <w:rsid w:val="006B0053"/>
    <w:rsid w:val="006B00C1"/>
    <w:rsid w:val="006B0313"/>
    <w:rsid w:val="006B19ED"/>
    <w:rsid w:val="006B1A5F"/>
    <w:rsid w:val="006B2E98"/>
    <w:rsid w:val="006B4185"/>
    <w:rsid w:val="006B4760"/>
    <w:rsid w:val="006B4D25"/>
    <w:rsid w:val="006B551F"/>
    <w:rsid w:val="006B6636"/>
    <w:rsid w:val="006B6ADE"/>
    <w:rsid w:val="006B73D5"/>
    <w:rsid w:val="006B7E33"/>
    <w:rsid w:val="006B7E3E"/>
    <w:rsid w:val="006B7E6B"/>
    <w:rsid w:val="006C07B6"/>
    <w:rsid w:val="006C0BA9"/>
    <w:rsid w:val="006C1C0C"/>
    <w:rsid w:val="006C2330"/>
    <w:rsid w:val="006C2575"/>
    <w:rsid w:val="006C2B06"/>
    <w:rsid w:val="006C2BC1"/>
    <w:rsid w:val="006C2C6B"/>
    <w:rsid w:val="006C3980"/>
    <w:rsid w:val="006C3E79"/>
    <w:rsid w:val="006C4267"/>
    <w:rsid w:val="006C4990"/>
    <w:rsid w:val="006C50D7"/>
    <w:rsid w:val="006C5A63"/>
    <w:rsid w:val="006C6A50"/>
    <w:rsid w:val="006C6A5B"/>
    <w:rsid w:val="006C7835"/>
    <w:rsid w:val="006C7DAC"/>
    <w:rsid w:val="006D0E6F"/>
    <w:rsid w:val="006D134D"/>
    <w:rsid w:val="006D22AB"/>
    <w:rsid w:val="006D2D88"/>
    <w:rsid w:val="006D32C5"/>
    <w:rsid w:val="006D3329"/>
    <w:rsid w:val="006D348D"/>
    <w:rsid w:val="006D34A5"/>
    <w:rsid w:val="006D371A"/>
    <w:rsid w:val="006D4D69"/>
    <w:rsid w:val="006D4E04"/>
    <w:rsid w:val="006D5178"/>
    <w:rsid w:val="006D52E4"/>
    <w:rsid w:val="006D61D7"/>
    <w:rsid w:val="006D7864"/>
    <w:rsid w:val="006E102F"/>
    <w:rsid w:val="006E1477"/>
    <w:rsid w:val="006E1C3D"/>
    <w:rsid w:val="006E1F44"/>
    <w:rsid w:val="006E405C"/>
    <w:rsid w:val="006E49CA"/>
    <w:rsid w:val="006E4B8A"/>
    <w:rsid w:val="006E4CC0"/>
    <w:rsid w:val="006E5DC8"/>
    <w:rsid w:val="006E6402"/>
    <w:rsid w:val="006E6734"/>
    <w:rsid w:val="006F041A"/>
    <w:rsid w:val="006F2867"/>
    <w:rsid w:val="006F42B4"/>
    <w:rsid w:val="006F5959"/>
    <w:rsid w:val="006F5CBE"/>
    <w:rsid w:val="006F6294"/>
    <w:rsid w:val="006F6398"/>
    <w:rsid w:val="006F64F4"/>
    <w:rsid w:val="006F66EE"/>
    <w:rsid w:val="006F67A3"/>
    <w:rsid w:val="006F7455"/>
    <w:rsid w:val="006F75ED"/>
    <w:rsid w:val="006F75EE"/>
    <w:rsid w:val="006F7F8C"/>
    <w:rsid w:val="00700271"/>
    <w:rsid w:val="00700B82"/>
    <w:rsid w:val="0070169C"/>
    <w:rsid w:val="007044FC"/>
    <w:rsid w:val="00704677"/>
    <w:rsid w:val="00704AC3"/>
    <w:rsid w:val="00705356"/>
    <w:rsid w:val="0070566E"/>
    <w:rsid w:val="0070796E"/>
    <w:rsid w:val="00707B18"/>
    <w:rsid w:val="00710B74"/>
    <w:rsid w:val="00710E20"/>
    <w:rsid w:val="00710E45"/>
    <w:rsid w:val="00710E4B"/>
    <w:rsid w:val="00711945"/>
    <w:rsid w:val="00711C27"/>
    <w:rsid w:val="00711D39"/>
    <w:rsid w:val="00712FB1"/>
    <w:rsid w:val="007133E9"/>
    <w:rsid w:val="00713E2C"/>
    <w:rsid w:val="00714509"/>
    <w:rsid w:val="007149BA"/>
    <w:rsid w:val="00714EAE"/>
    <w:rsid w:val="00714F41"/>
    <w:rsid w:val="0071540B"/>
    <w:rsid w:val="00715580"/>
    <w:rsid w:val="00716E47"/>
    <w:rsid w:val="00717082"/>
    <w:rsid w:val="007179B4"/>
    <w:rsid w:val="00721459"/>
    <w:rsid w:val="0072166C"/>
    <w:rsid w:val="00722E59"/>
    <w:rsid w:val="00722F64"/>
    <w:rsid w:val="007232A5"/>
    <w:rsid w:val="00723406"/>
    <w:rsid w:val="00723490"/>
    <w:rsid w:val="007236F6"/>
    <w:rsid w:val="00723EC6"/>
    <w:rsid w:val="00724F0A"/>
    <w:rsid w:val="00725021"/>
    <w:rsid w:val="00725732"/>
    <w:rsid w:val="00725CD2"/>
    <w:rsid w:val="0072624B"/>
    <w:rsid w:val="00726906"/>
    <w:rsid w:val="00726D41"/>
    <w:rsid w:val="007271B1"/>
    <w:rsid w:val="00727E2C"/>
    <w:rsid w:val="00727ED0"/>
    <w:rsid w:val="00730975"/>
    <w:rsid w:val="00730BC6"/>
    <w:rsid w:val="007314F9"/>
    <w:rsid w:val="007315CF"/>
    <w:rsid w:val="00732176"/>
    <w:rsid w:val="007321E0"/>
    <w:rsid w:val="00732EA2"/>
    <w:rsid w:val="0073377B"/>
    <w:rsid w:val="00733D14"/>
    <w:rsid w:val="00733FBB"/>
    <w:rsid w:val="007342E0"/>
    <w:rsid w:val="0073487B"/>
    <w:rsid w:val="007357F0"/>
    <w:rsid w:val="00735E18"/>
    <w:rsid w:val="007361F4"/>
    <w:rsid w:val="00736D5B"/>
    <w:rsid w:val="0073733C"/>
    <w:rsid w:val="00737372"/>
    <w:rsid w:val="00740297"/>
    <w:rsid w:val="00741308"/>
    <w:rsid w:val="007429D2"/>
    <w:rsid w:val="00742EDB"/>
    <w:rsid w:val="007443B2"/>
    <w:rsid w:val="00746216"/>
    <w:rsid w:val="0074624C"/>
    <w:rsid w:val="00746285"/>
    <w:rsid w:val="00746D69"/>
    <w:rsid w:val="007471B0"/>
    <w:rsid w:val="0074726B"/>
    <w:rsid w:val="00747F4D"/>
    <w:rsid w:val="00747FD0"/>
    <w:rsid w:val="0075059A"/>
    <w:rsid w:val="00750E4E"/>
    <w:rsid w:val="00752D25"/>
    <w:rsid w:val="00752FBA"/>
    <w:rsid w:val="00753BD8"/>
    <w:rsid w:val="00754307"/>
    <w:rsid w:val="007546CE"/>
    <w:rsid w:val="00754838"/>
    <w:rsid w:val="007553D2"/>
    <w:rsid w:val="00755586"/>
    <w:rsid w:val="00755EFD"/>
    <w:rsid w:val="0075619A"/>
    <w:rsid w:val="007569FE"/>
    <w:rsid w:val="00757031"/>
    <w:rsid w:val="0075735B"/>
    <w:rsid w:val="00757A20"/>
    <w:rsid w:val="00760FD9"/>
    <w:rsid w:val="0076130A"/>
    <w:rsid w:val="00761B21"/>
    <w:rsid w:val="007625B4"/>
    <w:rsid w:val="00762C49"/>
    <w:rsid w:val="00763299"/>
    <w:rsid w:val="00763916"/>
    <w:rsid w:val="00763ACC"/>
    <w:rsid w:val="00763AD6"/>
    <w:rsid w:val="0076468B"/>
    <w:rsid w:val="007649B9"/>
    <w:rsid w:val="00765224"/>
    <w:rsid w:val="007654D5"/>
    <w:rsid w:val="007654EF"/>
    <w:rsid w:val="0076576F"/>
    <w:rsid w:val="00766370"/>
    <w:rsid w:val="0076683E"/>
    <w:rsid w:val="00766AAB"/>
    <w:rsid w:val="00766B49"/>
    <w:rsid w:val="00767950"/>
    <w:rsid w:val="00767F53"/>
    <w:rsid w:val="007718E0"/>
    <w:rsid w:val="007722C8"/>
    <w:rsid w:val="00772560"/>
    <w:rsid w:val="0077259E"/>
    <w:rsid w:val="00773192"/>
    <w:rsid w:val="00774E82"/>
    <w:rsid w:val="00775FE3"/>
    <w:rsid w:val="00776635"/>
    <w:rsid w:val="00776A44"/>
    <w:rsid w:val="00777372"/>
    <w:rsid w:val="00777D17"/>
    <w:rsid w:val="00777E89"/>
    <w:rsid w:val="00781B61"/>
    <w:rsid w:val="00782750"/>
    <w:rsid w:val="00782C5B"/>
    <w:rsid w:val="007835B8"/>
    <w:rsid w:val="007838B3"/>
    <w:rsid w:val="007842A6"/>
    <w:rsid w:val="00785344"/>
    <w:rsid w:val="00786310"/>
    <w:rsid w:val="00790088"/>
    <w:rsid w:val="00791279"/>
    <w:rsid w:val="007912DC"/>
    <w:rsid w:val="007915D8"/>
    <w:rsid w:val="00791E70"/>
    <w:rsid w:val="00794113"/>
    <w:rsid w:val="0079459C"/>
    <w:rsid w:val="00794836"/>
    <w:rsid w:val="00794F28"/>
    <w:rsid w:val="0079542E"/>
    <w:rsid w:val="00795899"/>
    <w:rsid w:val="00795942"/>
    <w:rsid w:val="00795950"/>
    <w:rsid w:val="0079656C"/>
    <w:rsid w:val="007965EF"/>
    <w:rsid w:val="00796A51"/>
    <w:rsid w:val="00797018"/>
    <w:rsid w:val="00797233"/>
    <w:rsid w:val="007973E6"/>
    <w:rsid w:val="00797AA5"/>
    <w:rsid w:val="00797C6F"/>
    <w:rsid w:val="007A17E1"/>
    <w:rsid w:val="007A18EC"/>
    <w:rsid w:val="007A19E9"/>
    <w:rsid w:val="007A2453"/>
    <w:rsid w:val="007A2DB6"/>
    <w:rsid w:val="007A2F21"/>
    <w:rsid w:val="007A50D5"/>
    <w:rsid w:val="007A60ED"/>
    <w:rsid w:val="007A6260"/>
    <w:rsid w:val="007A7427"/>
    <w:rsid w:val="007A76B0"/>
    <w:rsid w:val="007A78BC"/>
    <w:rsid w:val="007B2455"/>
    <w:rsid w:val="007B2493"/>
    <w:rsid w:val="007B2660"/>
    <w:rsid w:val="007B2840"/>
    <w:rsid w:val="007B28EE"/>
    <w:rsid w:val="007B4092"/>
    <w:rsid w:val="007B4255"/>
    <w:rsid w:val="007B4421"/>
    <w:rsid w:val="007B4475"/>
    <w:rsid w:val="007B4BB1"/>
    <w:rsid w:val="007B4F3C"/>
    <w:rsid w:val="007B5330"/>
    <w:rsid w:val="007B54A4"/>
    <w:rsid w:val="007B5F2D"/>
    <w:rsid w:val="007B71B4"/>
    <w:rsid w:val="007B7728"/>
    <w:rsid w:val="007C07B1"/>
    <w:rsid w:val="007C0B1D"/>
    <w:rsid w:val="007C12A2"/>
    <w:rsid w:val="007C1CEE"/>
    <w:rsid w:val="007C1F28"/>
    <w:rsid w:val="007C2724"/>
    <w:rsid w:val="007C30D2"/>
    <w:rsid w:val="007C3B8F"/>
    <w:rsid w:val="007C439A"/>
    <w:rsid w:val="007C456D"/>
    <w:rsid w:val="007C46A3"/>
    <w:rsid w:val="007C56BA"/>
    <w:rsid w:val="007C5B08"/>
    <w:rsid w:val="007C5ED8"/>
    <w:rsid w:val="007C6100"/>
    <w:rsid w:val="007C643C"/>
    <w:rsid w:val="007D1CBB"/>
    <w:rsid w:val="007D2290"/>
    <w:rsid w:val="007D24F6"/>
    <w:rsid w:val="007D2B05"/>
    <w:rsid w:val="007D4612"/>
    <w:rsid w:val="007D4A26"/>
    <w:rsid w:val="007D4FE9"/>
    <w:rsid w:val="007D509A"/>
    <w:rsid w:val="007D545C"/>
    <w:rsid w:val="007D61A1"/>
    <w:rsid w:val="007E010F"/>
    <w:rsid w:val="007E01AA"/>
    <w:rsid w:val="007E0498"/>
    <w:rsid w:val="007E0526"/>
    <w:rsid w:val="007E06C3"/>
    <w:rsid w:val="007E1086"/>
    <w:rsid w:val="007E2280"/>
    <w:rsid w:val="007E24C8"/>
    <w:rsid w:val="007E29FD"/>
    <w:rsid w:val="007E2B2B"/>
    <w:rsid w:val="007E300D"/>
    <w:rsid w:val="007E3A26"/>
    <w:rsid w:val="007E4469"/>
    <w:rsid w:val="007E4900"/>
    <w:rsid w:val="007E52B1"/>
    <w:rsid w:val="007E52F2"/>
    <w:rsid w:val="007E57E6"/>
    <w:rsid w:val="007E595E"/>
    <w:rsid w:val="007E5DF6"/>
    <w:rsid w:val="007E621A"/>
    <w:rsid w:val="007E67FC"/>
    <w:rsid w:val="007E6846"/>
    <w:rsid w:val="007E6EED"/>
    <w:rsid w:val="007E74FF"/>
    <w:rsid w:val="007E75EA"/>
    <w:rsid w:val="007E7F33"/>
    <w:rsid w:val="007E7FF5"/>
    <w:rsid w:val="007F0493"/>
    <w:rsid w:val="007F163A"/>
    <w:rsid w:val="007F20A7"/>
    <w:rsid w:val="007F2209"/>
    <w:rsid w:val="007F22A5"/>
    <w:rsid w:val="007F259F"/>
    <w:rsid w:val="007F2C08"/>
    <w:rsid w:val="007F315E"/>
    <w:rsid w:val="007F33E6"/>
    <w:rsid w:val="007F3582"/>
    <w:rsid w:val="007F390F"/>
    <w:rsid w:val="007F4622"/>
    <w:rsid w:val="007F5892"/>
    <w:rsid w:val="007F67DB"/>
    <w:rsid w:val="007F716A"/>
    <w:rsid w:val="007F7A48"/>
    <w:rsid w:val="007F7D21"/>
    <w:rsid w:val="0080058D"/>
    <w:rsid w:val="00800DF0"/>
    <w:rsid w:val="0080114A"/>
    <w:rsid w:val="00801A5F"/>
    <w:rsid w:val="00801B79"/>
    <w:rsid w:val="00801F5C"/>
    <w:rsid w:val="008020FD"/>
    <w:rsid w:val="008024D9"/>
    <w:rsid w:val="0080270C"/>
    <w:rsid w:val="00802D6A"/>
    <w:rsid w:val="00802DF0"/>
    <w:rsid w:val="00803D40"/>
    <w:rsid w:val="008042EF"/>
    <w:rsid w:val="00804871"/>
    <w:rsid w:val="00804EAE"/>
    <w:rsid w:val="0080546C"/>
    <w:rsid w:val="0080754B"/>
    <w:rsid w:val="00807B77"/>
    <w:rsid w:val="00807FEE"/>
    <w:rsid w:val="00810AF3"/>
    <w:rsid w:val="00810B2B"/>
    <w:rsid w:val="00810D39"/>
    <w:rsid w:val="00810E9E"/>
    <w:rsid w:val="008119DB"/>
    <w:rsid w:val="00811A4F"/>
    <w:rsid w:val="00811F7B"/>
    <w:rsid w:val="008137CB"/>
    <w:rsid w:val="00813858"/>
    <w:rsid w:val="0081482A"/>
    <w:rsid w:val="00815257"/>
    <w:rsid w:val="00816132"/>
    <w:rsid w:val="00816280"/>
    <w:rsid w:val="0081774E"/>
    <w:rsid w:val="00817E68"/>
    <w:rsid w:val="00817F47"/>
    <w:rsid w:val="00817FE2"/>
    <w:rsid w:val="0082026F"/>
    <w:rsid w:val="00820E54"/>
    <w:rsid w:val="00821592"/>
    <w:rsid w:val="008220F0"/>
    <w:rsid w:val="008222A3"/>
    <w:rsid w:val="00822330"/>
    <w:rsid w:val="00822820"/>
    <w:rsid w:val="00822FDC"/>
    <w:rsid w:val="00823A2E"/>
    <w:rsid w:val="00823A5B"/>
    <w:rsid w:val="00824597"/>
    <w:rsid w:val="008247A3"/>
    <w:rsid w:val="00824E2A"/>
    <w:rsid w:val="008258F9"/>
    <w:rsid w:val="00825B26"/>
    <w:rsid w:val="00826B99"/>
    <w:rsid w:val="00826BBD"/>
    <w:rsid w:val="00827090"/>
    <w:rsid w:val="00827DB9"/>
    <w:rsid w:val="00830705"/>
    <w:rsid w:val="00830D69"/>
    <w:rsid w:val="00831AF2"/>
    <w:rsid w:val="00832246"/>
    <w:rsid w:val="00832B0D"/>
    <w:rsid w:val="00832BE8"/>
    <w:rsid w:val="0083355A"/>
    <w:rsid w:val="008340DC"/>
    <w:rsid w:val="00834911"/>
    <w:rsid w:val="00834944"/>
    <w:rsid w:val="00834E6E"/>
    <w:rsid w:val="008353F1"/>
    <w:rsid w:val="00835706"/>
    <w:rsid w:val="008359A3"/>
    <w:rsid w:val="00835B4D"/>
    <w:rsid w:val="00835E2A"/>
    <w:rsid w:val="00836018"/>
    <w:rsid w:val="008363EC"/>
    <w:rsid w:val="008363EF"/>
    <w:rsid w:val="008365DE"/>
    <w:rsid w:val="0083762B"/>
    <w:rsid w:val="008403CB"/>
    <w:rsid w:val="008412C6"/>
    <w:rsid w:val="00841AD5"/>
    <w:rsid w:val="00841CF8"/>
    <w:rsid w:val="00841D4B"/>
    <w:rsid w:val="00841EF3"/>
    <w:rsid w:val="00842B72"/>
    <w:rsid w:val="008431B5"/>
    <w:rsid w:val="008442DF"/>
    <w:rsid w:val="008446A3"/>
    <w:rsid w:val="00845139"/>
    <w:rsid w:val="00845B09"/>
    <w:rsid w:val="00846269"/>
    <w:rsid w:val="00847DB3"/>
    <w:rsid w:val="008508F1"/>
    <w:rsid w:val="00850B6D"/>
    <w:rsid w:val="00851658"/>
    <w:rsid w:val="00851786"/>
    <w:rsid w:val="00851B45"/>
    <w:rsid w:val="00853929"/>
    <w:rsid w:val="008541E8"/>
    <w:rsid w:val="00854AAD"/>
    <w:rsid w:val="0085524F"/>
    <w:rsid w:val="00855364"/>
    <w:rsid w:val="00855449"/>
    <w:rsid w:val="00856142"/>
    <w:rsid w:val="00856942"/>
    <w:rsid w:val="00856A93"/>
    <w:rsid w:val="00857404"/>
    <w:rsid w:val="00857678"/>
    <w:rsid w:val="00857968"/>
    <w:rsid w:val="00861104"/>
    <w:rsid w:val="00861563"/>
    <w:rsid w:val="008617B2"/>
    <w:rsid w:val="00861C86"/>
    <w:rsid w:val="0086218D"/>
    <w:rsid w:val="008627D9"/>
    <w:rsid w:val="00863F96"/>
    <w:rsid w:val="00863FF2"/>
    <w:rsid w:val="00864285"/>
    <w:rsid w:val="008649BC"/>
    <w:rsid w:val="00864BF8"/>
    <w:rsid w:val="00865C86"/>
    <w:rsid w:val="00866316"/>
    <w:rsid w:val="00867820"/>
    <w:rsid w:val="008679F1"/>
    <w:rsid w:val="00870999"/>
    <w:rsid w:val="00871028"/>
    <w:rsid w:val="00871278"/>
    <w:rsid w:val="008719BE"/>
    <w:rsid w:val="00871A11"/>
    <w:rsid w:val="00873178"/>
    <w:rsid w:val="00873625"/>
    <w:rsid w:val="00873D70"/>
    <w:rsid w:val="00874FEC"/>
    <w:rsid w:val="00875200"/>
    <w:rsid w:val="0087599A"/>
    <w:rsid w:val="0087618D"/>
    <w:rsid w:val="00877AC4"/>
    <w:rsid w:val="00880569"/>
    <w:rsid w:val="00880CCC"/>
    <w:rsid w:val="00881CE9"/>
    <w:rsid w:val="008822C9"/>
    <w:rsid w:val="00883086"/>
    <w:rsid w:val="0088342E"/>
    <w:rsid w:val="0088343A"/>
    <w:rsid w:val="008834CD"/>
    <w:rsid w:val="00884741"/>
    <w:rsid w:val="0088637C"/>
    <w:rsid w:val="008863C0"/>
    <w:rsid w:val="00887106"/>
    <w:rsid w:val="00887B89"/>
    <w:rsid w:val="0089055A"/>
    <w:rsid w:val="008905CD"/>
    <w:rsid w:val="008916EE"/>
    <w:rsid w:val="0089262D"/>
    <w:rsid w:val="00892D6F"/>
    <w:rsid w:val="0089338A"/>
    <w:rsid w:val="00895688"/>
    <w:rsid w:val="00895C5B"/>
    <w:rsid w:val="00895E6A"/>
    <w:rsid w:val="008965D2"/>
    <w:rsid w:val="00896635"/>
    <w:rsid w:val="0089720E"/>
    <w:rsid w:val="0089733B"/>
    <w:rsid w:val="0089798F"/>
    <w:rsid w:val="008A0195"/>
    <w:rsid w:val="008A03B6"/>
    <w:rsid w:val="008A10A1"/>
    <w:rsid w:val="008A2E6A"/>
    <w:rsid w:val="008A328D"/>
    <w:rsid w:val="008A3292"/>
    <w:rsid w:val="008A471A"/>
    <w:rsid w:val="008A4744"/>
    <w:rsid w:val="008A493B"/>
    <w:rsid w:val="008A4B18"/>
    <w:rsid w:val="008A6845"/>
    <w:rsid w:val="008A7A44"/>
    <w:rsid w:val="008B2020"/>
    <w:rsid w:val="008B2280"/>
    <w:rsid w:val="008B236C"/>
    <w:rsid w:val="008B3374"/>
    <w:rsid w:val="008B35F9"/>
    <w:rsid w:val="008B3B95"/>
    <w:rsid w:val="008B463F"/>
    <w:rsid w:val="008B4892"/>
    <w:rsid w:val="008B6728"/>
    <w:rsid w:val="008B7163"/>
    <w:rsid w:val="008B7446"/>
    <w:rsid w:val="008B74D3"/>
    <w:rsid w:val="008B7F15"/>
    <w:rsid w:val="008C0A85"/>
    <w:rsid w:val="008C0AE4"/>
    <w:rsid w:val="008C0C6B"/>
    <w:rsid w:val="008C1598"/>
    <w:rsid w:val="008C1F37"/>
    <w:rsid w:val="008C2074"/>
    <w:rsid w:val="008C27EB"/>
    <w:rsid w:val="008C28FA"/>
    <w:rsid w:val="008C2CA4"/>
    <w:rsid w:val="008C3877"/>
    <w:rsid w:val="008C4743"/>
    <w:rsid w:val="008C505A"/>
    <w:rsid w:val="008C5AD2"/>
    <w:rsid w:val="008C7770"/>
    <w:rsid w:val="008C7BD2"/>
    <w:rsid w:val="008D0057"/>
    <w:rsid w:val="008D0959"/>
    <w:rsid w:val="008D0E99"/>
    <w:rsid w:val="008D0FAC"/>
    <w:rsid w:val="008D15CC"/>
    <w:rsid w:val="008D1C50"/>
    <w:rsid w:val="008D20F3"/>
    <w:rsid w:val="008D22AB"/>
    <w:rsid w:val="008D2994"/>
    <w:rsid w:val="008D2DD6"/>
    <w:rsid w:val="008D3212"/>
    <w:rsid w:val="008D34D9"/>
    <w:rsid w:val="008D463C"/>
    <w:rsid w:val="008D4BDB"/>
    <w:rsid w:val="008D4F49"/>
    <w:rsid w:val="008D585D"/>
    <w:rsid w:val="008D5C5C"/>
    <w:rsid w:val="008D6222"/>
    <w:rsid w:val="008E0208"/>
    <w:rsid w:val="008E021B"/>
    <w:rsid w:val="008E03E5"/>
    <w:rsid w:val="008E04AE"/>
    <w:rsid w:val="008E151D"/>
    <w:rsid w:val="008E20FC"/>
    <w:rsid w:val="008E28EE"/>
    <w:rsid w:val="008E2D95"/>
    <w:rsid w:val="008E2E16"/>
    <w:rsid w:val="008E3485"/>
    <w:rsid w:val="008E34D7"/>
    <w:rsid w:val="008E35F4"/>
    <w:rsid w:val="008E3E3A"/>
    <w:rsid w:val="008E3FF5"/>
    <w:rsid w:val="008E4471"/>
    <w:rsid w:val="008E455B"/>
    <w:rsid w:val="008E4691"/>
    <w:rsid w:val="008E4835"/>
    <w:rsid w:val="008E4CB5"/>
    <w:rsid w:val="008E5738"/>
    <w:rsid w:val="008E5C73"/>
    <w:rsid w:val="008E5EBF"/>
    <w:rsid w:val="008E6842"/>
    <w:rsid w:val="008E7839"/>
    <w:rsid w:val="008E7D9F"/>
    <w:rsid w:val="008F0811"/>
    <w:rsid w:val="008F1E69"/>
    <w:rsid w:val="008F2CC5"/>
    <w:rsid w:val="008F2CE1"/>
    <w:rsid w:val="008F2D0D"/>
    <w:rsid w:val="008F2DB8"/>
    <w:rsid w:val="008F475E"/>
    <w:rsid w:val="008F575A"/>
    <w:rsid w:val="008F5C09"/>
    <w:rsid w:val="008F610B"/>
    <w:rsid w:val="008F684F"/>
    <w:rsid w:val="00900036"/>
    <w:rsid w:val="009001C9"/>
    <w:rsid w:val="009005DD"/>
    <w:rsid w:val="009007CA"/>
    <w:rsid w:val="00900C0A"/>
    <w:rsid w:val="00902047"/>
    <w:rsid w:val="00902539"/>
    <w:rsid w:val="0090298E"/>
    <w:rsid w:val="00902E1A"/>
    <w:rsid w:val="00902FFB"/>
    <w:rsid w:val="009036A3"/>
    <w:rsid w:val="00904198"/>
    <w:rsid w:val="0090497C"/>
    <w:rsid w:val="00905193"/>
    <w:rsid w:val="00905CAE"/>
    <w:rsid w:val="00906A17"/>
    <w:rsid w:val="00906EB9"/>
    <w:rsid w:val="00907314"/>
    <w:rsid w:val="00910F6E"/>
    <w:rsid w:val="009110E1"/>
    <w:rsid w:val="0091155C"/>
    <w:rsid w:val="00911577"/>
    <w:rsid w:val="00911FFC"/>
    <w:rsid w:val="009121DA"/>
    <w:rsid w:val="00912223"/>
    <w:rsid w:val="00912418"/>
    <w:rsid w:val="00912506"/>
    <w:rsid w:val="00912A60"/>
    <w:rsid w:val="00912C73"/>
    <w:rsid w:val="009131AC"/>
    <w:rsid w:val="0091376E"/>
    <w:rsid w:val="0091471A"/>
    <w:rsid w:val="0091482C"/>
    <w:rsid w:val="00914A1A"/>
    <w:rsid w:val="009152BF"/>
    <w:rsid w:val="00916A10"/>
    <w:rsid w:val="00917784"/>
    <w:rsid w:val="009177D1"/>
    <w:rsid w:val="00920BB5"/>
    <w:rsid w:val="009210B0"/>
    <w:rsid w:val="0092195E"/>
    <w:rsid w:val="00921F3A"/>
    <w:rsid w:val="00922500"/>
    <w:rsid w:val="00922C24"/>
    <w:rsid w:val="00922CC8"/>
    <w:rsid w:val="00922D7D"/>
    <w:rsid w:val="0092337B"/>
    <w:rsid w:val="0092550A"/>
    <w:rsid w:val="00925E96"/>
    <w:rsid w:val="0092697E"/>
    <w:rsid w:val="00926C96"/>
    <w:rsid w:val="00927005"/>
    <w:rsid w:val="00927837"/>
    <w:rsid w:val="00927DED"/>
    <w:rsid w:val="00930857"/>
    <w:rsid w:val="009337A1"/>
    <w:rsid w:val="0093386E"/>
    <w:rsid w:val="009352AC"/>
    <w:rsid w:val="009358E5"/>
    <w:rsid w:val="00937462"/>
    <w:rsid w:val="0093779E"/>
    <w:rsid w:val="00940097"/>
    <w:rsid w:val="00941956"/>
    <w:rsid w:val="00941F24"/>
    <w:rsid w:val="00941F3D"/>
    <w:rsid w:val="00942913"/>
    <w:rsid w:val="00942D5A"/>
    <w:rsid w:val="00942F15"/>
    <w:rsid w:val="00943224"/>
    <w:rsid w:val="00943CB9"/>
    <w:rsid w:val="0094429C"/>
    <w:rsid w:val="00944AD9"/>
    <w:rsid w:val="00945109"/>
    <w:rsid w:val="009474A6"/>
    <w:rsid w:val="00947976"/>
    <w:rsid w:val="00950BD8"/>
    <w:rsid w:val="00951733"/>
    <w:rsid w:val="00951ED7"/>
    <w:rsid w:val="00952458"/>
    <w:rsid w:val="00952E43"/>
    <w:rsid w:val="0095333E"/>
    <w:rsid w:val="00953819"/>
    <w:rsid w:val="00953896"/>
    <w:rsid w:val="009538B1"/>
    <w:rsid w:val="00953989"/>
    <w:rsid w:val="00954520"/>
    <w:rsid w:val="009547BC"/>
    <w:rsid w:val="00955388"/>
    <w:rsid w:val="00955978"/>
    <w:rsid w:val="0095624B"/>
    <w:rsid w:val="009562A9"/>
    <w:rsid w:val="00956509"/>
    <w:rsid w:val="009565A0"/>
    <w:rsid w:val="00956667"/>
    <w:rsid w:val="0095686C"/>
    <w:rsid w:val="00957233"/>
    <w:rsid w:val="009575E1"/>
    <w:rsid w:val="00960FE8"/>
    <w:rsid w:val="0096183E"/>
    <w:rsid w:val="0096184F"/>
    <w:rsid w:val="00961883"/>
    <w:rsid w:val="00961CB8"/>
    <w:rsid w:val="00961E56"/>
    <w:rsid w:val="0096300F"/>
    <w:rsid w:val="00963606"/>
    <w:rsid w:val="0096394C"/>
    <w:rsid w:val="009646BB"/>
    <w:rsid w:val="009646CA"/>
    <w:rsid w:val="00964F7B"/>
    <w:rsid w:val="009661C2"/>
    <w:rsid w:val="00966B0C"/>
    <w:rsid w:val="00966FF4"/>
    <w:rsid w:val="0096764E"/>
    <w:rsid w:val="00967B5B"/>
    <w:rsid w:val="009704F2"/>
    <w:rsid w:val="00971306"/>
    <w:rsid w:val="00971402"/>
    <w:rsid w:val="00972D2E"/>
    <w:rsid w:val="0097331E"/>
    <w:rsid w:val="00974364"/>
    <w:rsid w:val="009752C7"/>
    <w:rsid w:val="00975303"/>
    <w:rsid w:val="009753DC"/>
    <w:rsid w:val="00976410"/>
    <w:rsid w:val="009766A5"/>
    <w:rsid w:val="00976EE3"/>
    <w:rsid w:val="0097728B"/>
    <w:rsid w:val="00977849"/>
    <w:rsid w:val="00980184"/>
    <w:rsid w:val="00980292"/>
    <w:rsid w:val="009808F9"/>
    <w:rsid w:val="00980B41"/>
    <w:rsid w:val="00981B04"/>
    <w:rsid w:val="00981BAB"/>
    <w:rsid w:val="00981EA1"/>
    <w:rsid w:val="00982309"/>
    <w:rsid w:val="0098349C"/>
    <w:rsid w:val="009841E2"/>
    <w:rsid w:val="0098454D"/>
    <w:rsid w:val="00984796"/>
    <w:rsid w:val="00985944"/>
    <w:rsid w:val="00986214"/>
    <w:rsid w:val="00986C32"/>
    <w:rsid w:val="00986C3A"/>
    <w:rsid w:val="00987968"/>
    <w:rsid w:val="00987E3D"/>
    <w:rsid w:val="0099009E"/>
    <w:rsid w:val="00990DB3"/>
    <w:rsid w:val="0099237C"/>
    <w:rsid w:val="00992AFC"/>
    <w:rsid w:val="0099322D"/>
    <w:rsid w:val="0099369F"/>
    <w:rsid w:val="009939EB"/>
    <w:rsid w:val="009943B7"/>
    <w:rsid w:val="0099666F"/>
    <w:rsid w:val="00996C0B"/>
    <w:rsid w:val="00996D44"/>
    <w:rsid w:val="00996F4C"/>
    <w:rsid w:val="00997C84"/>
    <w:rsid w:val="00997EBF"/>
    <w:rsid w:val="009A067B"/>
    <w:rsid w:val="009A06EA"/>
    <w:rsid w:val="009A095A"/>
    <w:rsid w:val="009A2437"/>
    <w:rsid w:val="009A299C"/>
    <w:rsid w:val="009A2D2F"/>
    <w:rsid w:val="009A3016"/>
    <w:rsid w:val="009A31FC"/>
    <w:rsid w:val="009A4028"/>
    <w:rsid w:val="009A43F0"/>
    <w:rsid w:val="009A5AE6"/>
    <w:rsid w:val="009A5E04"/>
    <w:rsid w:val="009A6402"/>
    <w:rsid w:val="009A640E"/>
    <w:rsid w:val="009A6C0E"/>
    <w:rsid w:val="009A6CAB"/>
    <w:rsid w:val="009A7820"/>
    <w:rsid w:val="009A78DC"/>
    <w:rsid w:val="009A7B9E"/>
    <w:rsid w:val="009A7E35"/>
    <w:rsid w:val="009A7FC8"/>
    <w:rsid w:val="009B01FD"/>
    <w:rsid w:val="009B063A"/>
    <w:rsid w:val="009B06DB"/>
    <w:rsid w:val="009B12E1"/>
    <w:rsid w:val="009B1C05"/>
    <w:rsid w:val="009B2071"/>
    <w:rsid w:val="009B23CB"/>
    <w:rsid w:val="009B29D9"/>
    <w:rsid w:val="009B3054"/>
    <w:rsid w:val="009B35FC"/>
    <w:rsid w:val="009B366D"/>
    <w:rsid w:val="009B44A3"/>
    <w:rsid w:val="009B5A78"/>
    <w:rsid w:val="009B62DE"/>
    <w:rsid w:val="009B6986"/>
    <w:rsid w:val="009B7687"/>
    <w:rsid w:val="009B7816"/>
    <w:rsid w:val="009C019E"/>
    <w:rsid w:val="009C0625"/>
    <w:rsid w:val="009C0A4B"/>
    <w:rsid w:val="009C10A9"/>
    <w:rsid w:val="009C1180"/>
    <w:rsid w:val="009C2445"/>
    <w:rsid w:val="009C296F"/>
    <w:rsid w:val="009C2CB2"/>
    <w:rsid w:val="009C2FAC"/>
    <w:rsid w:val="009C4547"/>
    <w:rsid w:val="009C4BC1"/>
    <w:rsid w:val="009C5117"/>
    <w:rsid w:val="009C5961"/>
    <w:rsid w:val="009C5D00"/>
    <w:rsid w:val="009C5F93"/>
    <w:rsid w:val="009C628F"/>
    <w:rsid w:val="009C6A29"/>
    <w:rsid w:val="009C73F6"/>
    <w:rsid w:val="009C74B4"/>
    <w:rsid w:val="009C7B82"/>
    <w:rsid w:val="009C7D10"/>
    <w:rsid w:val="009C7F7C"/>
    <w:rsid w:val="009D0938"/>
    <w:rsid w:val="009D0B1D"/>
    <w:rsid w:val="009D0B8C"/>
    <w:rsid w:val="009D1B5C"/>
    <w:rsid w:val="009D2388"/>
    <w:rsid w:val="009D2FD0"/>
    <w:rsid w:val="009D302E"/>
    <w:rsid w:val="009D342E"/>
    <w:rsid w:val="009D366E"/>
    <w:rsid w:val="009D379C"/>
    <w:rsid w:val="009D37D3"/>
    <w:rsid w:val="009D3D8F"/>
    <w:rsid w:val="009D4625"/>
    <w:rsid w:val="009D49CC"/>
    <w:rsid w:val="009D4C92"/>
    <w:rsid w:val="009D5613"/>
    <w:rsid w:val="009D64BB"/>
    <w:rsid w:val="009D762A"/>
    <w:rsid w:val="009D77DE"/>
    <w:rsid w:val="009D7931"/>
    <w:rsid w:val="009D7A63"/>
    <w:rsid w:val="009E0C64"/>
    <w:rsid w:val="009E1343"/>
    <w:rsid w:val="009E1ECB"/>
    <w:rsid w:val="009E2173"/>
    <w:rsid w:val="009E2548"/>
    <w:rsid w:val="009E27CA"/>
    <w:rsid w:val="009E27FB"/>
    <w:rsid w:val="009E2CAF"/>
    <w:rsid w:val="009E33FA"/>
    <w:rsid w:val="009E348B"/>
    <w:rsid w:val="009E3659"/>
    <w:rsid w:val="009E3B63"/>
    <w:rsid w:val="009E4019"/>
    <w:rsid w:val="009E49E1"/>
    <w:rsid w:val="009E526D"/>
    <w:rsid w:val="009E5DAD"/>
    <w:rsid w:val="009E5DD5"/>
    <w:rsid w:val="009E694C"/>
    <w:rsid w:val="009E699E"/>
    <w:rsid w:val="009E6A1A"/>
    <w:rsid w:val="009E6BB0"/>
    <w:rsid w:val="009E6F54"/>
    <w:rsid w:val="009E72FB"/>
    <w:rsid w:val="009E766D"/>
    <w:rsid w:val="009F0DB9"/>
    <w:rsid w:val="009F1497"/>
    <w:rsid w:val="009F14A5"/>
    <w:rsid w:val="009F1DD7"/>
    <w:rsid w:val="009F2001"/>
    <w:rsid w:val="009F28F1"/>
    <w:rsid w:val="009F2E04"/>
    <w:rsid w:val="009F3356"/>
    <w:rsid w:val="009F393E"/>
    <w:rsid w:val="009F3AE0"/>
    <w:rsid w:val="009F5289"/>
    <w:rsid w:val="009F553D"/>
    <w:rsid w:val="009F74A7"/>
    <w:rsid w:val="00A00223"/>
    <w:rsid w:val="00A00280"/>
    <w:rsid w:val="00A01828"/>
    <w:rsid w:val="00A01DCE"/>
    <w:rsid w:val="00A03009"/>
    <w:rsid w:val="00A03076"/>
    <w:rsid w:val="00A03EAE"/>
    <w:rsid w:val="00A047C1"/>
    <w:rsid w:val="00A04C89"/>
    <w:rsid w:val="00A052CB"/>
    <w:rsid w:val="00A05671"/>
    <w:rsid w:val="00A060FE"/>
    <w:rsid w:val="00A06154"/>
    <w:rsid w:val="00A068D8"/>
    <w:rsid w:val="00A07386"/>
    <w:rsid w:val="00A077D1"/>
    <w:rsid w:val="00A07F53"/>
    <w:rsid w:val="00A102BA"/>
    <w:rsid w:val="00A104CE"/>
    <w:rsid w:val="00A10642"/>
    <w:rsid w:val="00A1092B"/>
    <w:rsid w:val="00A10D48"/>
    <w:rsid w:val="00A11029"/>
    <w:rsid w:val="00A1205D"/>
    <w:rsid w:val="00A12FB9"/>
    <w:rsid w:val="00A1393F"/>
    <w:rsid w:val="00A14035"/>
    <w:rsid w:val="00A14F9F"/>
    <w:rsid w:val="00A15860"/>
    <w:rsid w:val="00A15881"/>
    <w:rsid w:val="00A161AA"/>
    <w:rsid w:val="00A165F1"/>
    <w:rsid w:val="00A228C6"/>
    <w:rsid w:val="00A23E7F"/>
    <w:rsid w:val="00A258BB"/>
    <w:rsid w:val="00A259F1"/>
    <w:rsid w:val="00A25BB5"/>
    <w:rsid w:val="00A25E18"/>
    <w:rsid w:val="00A27735"/>
    <w:rsid w:val="00A30A80"/>
    <w:rsid w:val="00A31098"/>
    <w:rsid w:val="00A31E0E"/>
    <w:rsid w:val="00A3246A"/>
    <w:rsid w:val="00A32971"/>
    <w:rsid w:val="00A32B69"/>
    <w:rsid w:val="00A338B5"/>
    <w:rsid w:val="00A34857"/>
    <w:rsid w:val="00A36520"/>
    <w:rsid w:val="00A369DF"/>
    <w:rsid w:val="00A36B73"/>
    <w:rsid w:val="00A374FE"/>
    <w:rsid w:val="00A40080"/>
    <w:rsid w:val="00A40471"/>
    <w:rsid w:val="00A4079A"/>
    <w:rsid w:val="00A417C9"/>
    <w:rsid w:val="00A4197C"/>
    <w:rsid w:val="00A42D9B"/>
    <w:rsid w:val="00A43082"/>
    <w:rsid w:val="00A43204"/>
    <w:rsid w:val="00A43ABB"/>
    <w:rsid w:val="00A44382"/>
    <w:rsid w:val="00A447F6"/>
    <w:rsid w:val="00A452BD"/>
    <w:rsid w:val="00A479D9"/>
    <w:rsid w:val="00A47E65"/>
    <w:rsid w:val="00A50045"/>
    <w:rsid w:val="00A5145C"/>
    <w:rsid w:val="00A51B11"/>
    <w:rsid w:val="00A51E17"/>
    <w:rsid w:val="00A51E8A"/>
    <w:rsid w:val="00A52ADD"/>
    <w:rsid w:val="00A52F0D"/>
    <w:rsid w:val="00A53449"/>
    <w:rsid w:val="00A538FE"/>
    <w:rsid w:val="00A53D8C"/>
    <w:rsid w:val="00A55A9F"/>
    <w:rsid w:val="00A55CA2"/>
    <w:rsid w:val="00A604B7"/>
    <w:rsid w:val="00A60BDB"/>
    <w:rsid w:val="00A60BF4"/>
    <w:rsid w:val="00A6139F"/>
    <w:rsid w:val="00A61595"/>
    <w:rsid w:val="00A61C07"/>
    <w:rsid w:val="00A61E2F"/>
    <w:rsid w:val="00A61E9B"/>
    <w:rsid w:val="00A622C6"/>
    <w:rsid w:val="00A6267C"/>
    <w:rsid w:val="00A62769"/>
    <w:rsid w:val="00A62ED3"/>
    <w:rsid w:val="00A63A53"/>
    <w:rsid w:val="00A64002"/>
    <w:rsid w:val="00A6449E"/>
    <w:rsid w:val="00A64561"/>
    <w:rsid w:val="00A654B7"/>
    <w:rsid w:val="00A65F74"/>
    <w:rsid w:val="00A660CD"/>
    <w:rsid w:val="00A67207"/>
    <w:rsid w:val="00A673F1"/>
    <w:rsid w:val="00A67AFA"/>
    <w:rsid w:val="00A70277"/>
    <w:rsid w:val="00A70418"/>
    <w:rsid w:val="00A7106E"/>
    <w:rsid w:val="00A71503"/>
    <w:rsid w:val="00A71BBE"/>
    <w:rsid w:val="00A72601"/>
    <w:rsid w:val="00A72C13"/>
    <w:rsid w:val="00A72C41"/>
    <w:rsid w:val="00A736BB"/>
    <w:rsid w:val="00A7390C"/>
    <w:rsid w:val="00A73F90"/>
    <w:rsid w:val="00A74F96"/>
    <w:rsid w:val="00A75305"/>
    <w:rsid w:val="00A754FD"/>
    <w:rsid w:val="00A7588F"/>
    <w:rsid w:val="00A75B50"/>
    <w:rsid w:val="00A75FF1"/>
    <w:rsid w:val="00A7604C"/>
    <w:rsid w:val="00A7668C"/>
    <w:rsid w:val="00A76719"/>
    <w:rsid w:val="00A76757"/>
    <w:rsid w:val="00A770D4"/>
    <w:rsid w:val="00A773F2"/>
    <w:rsid w:val="00A7764B"/>
    <w:rsid w:val="00A77A0A"/>
    <w:rsid w:val="00A77BC2"/>
    <w:rsid w:val="00A8058E"/>
    <w:rsid w:val="00A812F3"/>
    <w:rsid w:val="00A827F4"/>
    <w:rsid w:val="00A83C05"/>
    <w:rsid w:val="00A843D3"/>
    <w:rsid w:val="00A8492E"/>
    <w:rsid w:val="00A854FF"/>
    <w:rsid w:val="00A867D7"/>
    <w:rsid w:val="00A87571"/>
    <w:rsid w:val="00A87766"/>
    <w:rsid w:val="00A87FEE"/>
    <w:rsid w:val="00A90744"/>
    <w:rsid w:val="00A914C7"/>
    <w:rsid w:val="00A91547"/>
    <w:rsid w:val="00A91B44"/>
    <w:rsid w:val="00A92507"/>
    <w:rsid w:val="00A931AD"/>
    <w:rsid w:val="00A933DE"/>
    <w:rsid w:val="00A935A9"/>
    <w:rsid w:val="00A93B63"/>
    <w:rsid w:val="00A947D1"/>
    <w:rsid w:val="00A94DD7"/>
    <w:rsid w:val="00A95698"/>
    <w:rsid w:val="00A957D0"/>
    <w:rsid w:val="00A95D4A"/>
    <w:rsid w:val="00A95D98"/>
    <w:rsid w:val="00A96D47"/>
    <w:rsid w:val="00A9719F"/>
    <w:rsid w:val="00A9759C"/>
    <w:rsid w:val="00AA013F"/>
    <w:rsid w:val="00AA017F"/>
    <w:rsid w:val="00AA0C99"/>
    <w:rsid w:val="00AA1B8C"/>
    <w:rsid w:val="00AA411F"/>
    <w:rsid w:val="00AA412F"/>
    <w:rsid w:val="00AA4ED1"/>
    <w:rsid w:val="00AA6230"/>
    <w:rsid w:val="00AA627B"/>
    <w:rsid w:val="00AA6663"/>
    <w:rsid w:val="00AA6811"/>
    <w:rsid w:val="00AA7D1D"/>
    <w:rsid w:val="00AB05FD"/>
    <w:rsid w:val="00AB0885"/>
    <w:rsid w:val="00AB0F00"/>
    <w:rsid w:val="00AB1A23"/>
    <w:rsid w:val="00AB1C76"/>
    <w:rsid w:val="00AB24C6"/>
    <w:rsid w:val="00AB2E62"/>
    <w:rsid w:val="00AB3DEE"/>
    <w:rsid w:val="00AB3E2F"/>
    <w:rsid w:val="00AB3E53"/>
    <w:rsid w:val="00AB4638"/>
    <w:rsid w:val="00AB62CF"/>
    <w:rsid w:val="00AB69FA"/>
    <w:rsid w:val="00AB6C13"/>
    <w:rsid w:val="00AB72B4"/>
    <w:rsid w:val="00AB76B0"/>
    <w:rsid w:val="00AB7D04"/>
    <w:rsid w:val="00AC0123"/>
    <w:rsid w:val="00AC024D"/>
    <w:rsid w:val="00AC045B"/>
    <w:rsid w:val="00AC0484"/>
    <w:rsid w:val="00AC0B7F"/>
    <w:rsid w:val="00AC1EED"/>
    <w:rsid w:val="00AC24BE"/>
    <w:rsid w:val="00AC2859"/>
    <w:rsid w:val="00AC2B25"/>
    <w:rsid w:val="00AC3741"/>
    <w:rsid w:val="00AC44F7"/>
    <w:rsid w:val="00AC4E1C"/>
    <w:rsid w:val="00AC59A6"/>
    <w:rsid w:val="00AC6004"/>
    <w:rsid w:val="00AC6846"/>
    <w:rsid w:val="00AC6D1B"/>
    <w:rsid w:val="00AC6E18"/>
    <w:rsid w:val="00AC729E"/>
    <w:rsid w:val="00AC7AD3"/>
    <w:rsid w:val="00AD0DB6"/>
    <w:rsid w:val="00AD22D3"/>
    <w:rsid w:val="00AD244F"/>
    <w:rsid w:val="00AD2611"/>
    <w:rsid w:val="00AD2B78"/>
    <w:rsid w:val="00AD3486"/>
    <w:rsid w:val="00AD3495"/>
    <w:rsid w:val="00AD3D0C"/>
    <w:rsid w:val="00AD4E92"/>
    <w:rsid w:val="00AD5064"/>
    <w:rsid w:val="00AD5740"/>
    <w:rsid w:val="00AD5D63"/>
    <w:rsid w:val="00AD5D7B"/>
    <w:rsid w:val="00AD6237"/>
    <w:rsid w:val="00AD6DAD"/>
    <w:rsid w:val="00AD74AA"/>
    <w:rsid w:val="00AD7F46"/>
    <w:rsid w:val="00AE028A"/>
    <w:rsid w:val="00AE0737"/>
    <w:rsid w:val="00AE0855"/>
    <w:rsid w:val="00AE0976"/>
    <w:rsid w:val="00AE1659"/>
    <w:rsid w:val="00AE27A6"/>
    <w:rsid w:val="00AE2CBD"/>
    <w:rsid w:val="00AE3037"/>
    <w:rsid w:val="00AE307A"/>
    <w:rsid w:val="00AE3B21"/>
    <w:rsid w:val="00AE3CF0"/>
    <w:rsid w:val="00AE3F2B"/>
    <w:rsid w:val="00AE478C"/>
    <w:rsid w:val="00AE4F76"/>
    <w:rsid w:val="00AE555E"/>
    <w:rsid w:val="00AE63AA"/>
    <w:rsid w:val="00AE6AF8"/>
    <w:rsid w:val="00AE702C"/>
    <w:rsid w:val="00AE7A27"/>
    <w:rsid w:val="00AF0B4B"/>
    <w:rsid w:val="00AF0F4A"/>
    <w:rsid w:val="00AF0FFC"/>
    <w:rsid w:val="00AF102F"/>
    <w:rsid w:val="00AF14A4"/>
    <w:rsid w:val="00AF1753"/>
    <w:rsid w:val="00AF1F87"/>
    <w:rsid w:val="00AF21B3"/>
    <w:rsid w:val="00AF295C"/>
    <w:rsid w:val="00AF42A3"/>
    <w:rsid w:val="00AF4909"/>
    <w:rsid w:val="00AF49DE"/>
    <w:rsid w:val="00AF5A32"/>
    <w:rsid w:val="00AF606C"/>
    <w:rsid w:val="00AF62BF"/>
    <w:rsid w:val="00AF6875"/>
    <w:rsid w:val="00AF6C36"/>
    <w:rsid w:val="00AF72F7"/>
    <w:rsid w:val="00AF74A2"/>
    <w:rsid w:val="00AF7CE4"/>
    <w:rsid w:val="00B00379"/>
    <w:rsid w:val="00B005D8"/>
    <w:rsid w:val="00B01666"/>
    <w:rsid w:val="00B02F29"/>
    <w:rsid w:val="00B038EE"/>
    <w:rsid w:val="00B03960"/>
    <w:rsid w:val="00B03A51"/>
    <w:rsid w:val="00B03CD9"/>
    <w:rsid w:val="00B043BF"/>
    <w:rsid w:val="00B04B92"/>
    <w:rsid w:val="00B05288"/>
    <w:rsid w:val="00B057B3"/>
    <w:rsid w:val="00B06931"/>
    <w:rsid w:val="00B07704"/>
    <w:rsid w:val="00B10F5A"/>
    <w:rsid w:val="00B11CA0"/>
    <w:rsid w:val="00B1234D"/>
    <w:rsid w:val="00B134B7"/>
    <w:rsid w:val="00B1458C"/>
    <w:rsid w:val="00B15074"/>
    <w:rsid w:val="00B15BA5"/>
    <w:rsid w:val="00B15BFD"/>
    <w:rsid w:val="00B15C85"/>
    <w:rsid w:val="00B17D4A"/>
    <w:rsid w:val="00B17E97"/>
    <w:rsid w:val="00B21229"/>
    <w:rsid w:val="00B21FD3"/>
    <w:rsid w:val="00B21FE3"/>
    <w:rsid w:val="00B223A4"/>
    <w:rsid w:val="00B22F14"/>
    <w:rsid w:val="00B22F54"/>
    <w:rsid w:val="00B23408"/>
    <w:rsid w:val="00B23801"/>
    <w:rsid w:val="00B238CA"/>
    <w:rsid w:val="00B240D8"/>
    <w:rsid w:val="00B24765"/>
    <w:rsid w:val="00B25ABD"/>
    <w:rsid w:val="00B2618A"/>
    <w:rsid w:val="00B2679B"/>
    <w:rsid w:val="00B26F21"/>
    <w:rsid w:val="00B27E54"/>
    <w:rsid w:val="00B27F9F"/>
    <w:rsid w:val="00B3003A"/>
    <w:rsid w:val="00B30075"/>
    <w:rsid w:val="00B30213"/>
    <w:rsid w:val="00B3118A"/>
    <w:rsid w:val="00B326E8"/>
    <w:rsid w:val="00B32755"/>
    <w:rsid w:val="00B335CC"/>
    <w:rsid w:val="00B335D6"/>
    <w:rsid w:val="00B338E9"/>
    <w:rsid w:val="00B348A4"/>
    <w:rsid w:val="00B351E8"/>
    <w:rsid w:val="00B35A48"/>
    <w:rsid w:val="00B35B2A"/>
    <w:rsid w:val="00B35F56"/>
    <w:rsid w:val="00B37338"/>
    <w:rsid w:val="00B373F6"/>
    <w:rsid w:val="00B378CA"/>
    <w:rsid w:val="00B40D9E"/>
    <w:rsid w:val="00B40E98"/>
    <w:rsid w:val="00B412C2"/>
    <w:rsid w:val="00B41638"/>
    <w:rsid w:val="00B421BD"/>
    <w:rsid w:val="00B43CB6"/>
    <w:rsid w:val="00B445C2"/>
    <w:rsid w:val="00B44762"/>
    <w:rsid w:val="00B449A0"/>
    <w:rsid w:val="00B44D87"/>
    <w:rsid w:val="00B450B5"/>
    <w:rsid w:val="00B45653"/>
    <w:rsid w:val="00B46B4A"/>
    <w:rsid w:val="00B46F0F"/>
    <w:rsid w:val="00B47248"/>
    <w:rsid w:val="00B479EB"/>
    <w:rsid w:val="00B47AF0"/>
    <w:rsid w:val="00B502BE"/>
    <w:rsid w:val="00B50338"/>
    <w:rsid w:val="00B50573"/>
    <w:rsid w:val="00B50602"/>
    <w:rsid w:val="00B507A3"/>
    <w:rsid w:val="00B51A0C"/>
    <w:rsid w:val="00B51A33"/>
    <w:rsid w:val="00B51CC7"/>
    <w:rsid w:val="00B51F16"/>
    <w:rsid w:val="00B5261F"/>
    <w:rsid w:val="00B52646"/>
    <w:rsid w:val="00B52C7B"/>
    <w:rsid w:val="00B53465"/>
    <w:rsid w:val="00B53F78"/>
    <w:rsid w:val="00B54219"/>
    <w:rsid w:val="00B55B72"/>
    <w:rsid w:val="00B55D53"/>
    <w:rsid w:val="00B55E40"/>
    <w:rsid w:val="00B5656F"/>
    <w:rsid w:val="00B5657C"/>
    <w:rsid w:val="00B57EF2"/>
    <w:rsid w:val="00B608A8"/>
    <w:rsid w:val="00B61057"/>
    <w:rsid w:val="00B62F4F"/>
    <w:rsid w:val="00B6388B"/>
    <w:rsid w:val="00B63991"/>
    <w:rsid w:val="00B63A18"/>
    <w:rsid w:val="00B63C82"/>
    <w:rsid w:val="00B6425F"/>
    <w:rsid w:val="00B648CB"/>
    <w:rsid w:val="00B653C1"/>
    <w:rsid w:val="00B65597"/>
    <w:rsid w:val="00B65ABD"/>
    <w:rsid w:val="00B67A92"/>
    <w:rsid w:val="00B67DD8"/>
    <w:rsid w:val="00B704FF"/>
    <w:rsid w:val="00B71767"/>
    <w:rsid w:val="00B721B2"/>
    <w:rsid w:val="00B72C79"/>
    <w:rsid w:val="00B738D7"/>
    <w:rsid w:val="00B73B57"/>
    <w:rsid w:val="00B7403B"/>
    <w:rsid w:val="00B7476D"/>
    <w:rsid w:val="00B75C6E"/>
    <w:rsid w:val="00B76213"/>
    <w:rsid w:val="00B7698C"/>
    <w:rsid w:val="00B770E4"/>
    <w:rsid w:val="00B7719D"/>
    <w:rsid w:val="00B772BA"/>
    <w:rsid w:val="00B77F69"/>
    <w:rsid w:val="00B80B1C"/>
    <w:rsid w:val="00B80D1E"/>
    <w:rsid w:val="00B813F0"/>
    <w:rsid w:val="00B816CC"/>
    <w:rsid w:val="00B81BD9"/>
    <w:rsid w:val="00B8219C"/>
    <w:rsid w:val="00B839FF"/>
    <w:rsid w:val="00B850D3"/>
    <w:rsid w:val="00B857F9"/>
    <w:rsid w:val="00B9082B"/>
    <w:rsid w:val="00B9092B"/>
    <w:rsid w:val="00B90EA7"/>
    <w:rsid w:val="00B90F95"/>
    <w:rsid w:val="00B915E4"/>
    <w:rsid w:val="00B9182F"/>
    <w:rsid w:val="00B91C30"/>
    <w:rsid w:val="00B91EDC"/>
    <w:rsid w:val="00B9213A"/>
    <w:rsid w:val="00B93C72"/>
    <w:rsid w:val="00B96154"/>
    <w:rsid w:val="00B96836"/>
    <w:rsid w:val="00B96AAC"/>
    <w:rsid w:val="00B96B7E"/>
    <w:rsid w:val="00B97170"/>
    <w:rsid w:val="00B97485"/>
    <w:rsid w:val="00B97C14"/>
    <w:rsid w:val="00B97D4D"/>
    <w:rsid w:val="00BA0C4B"/>
    <w:rsid w:val="00BA0E61"/>
    <w:rsid w:val="00BA1156"/>
    <w:rsid w:val="00BA1233"/>
    <w:rsid w:val="00BA1268"/>
    <w:rsid w:val="00BA1342"/>
    <w:rsid w:val="00BA1F4B"/>
    <w:rsid w:val="00BA2530"/>
    <w:rsid w:val="00BA32B2"/>
    <w:rsid w:val="00BA363D"/>
    <w:rsid w:val="00BA3821"/>
    <w:rsid w:val="00BA4418"/>
    <w:rsid w:val="00BA51D5"/>
    <w:rsid w:val="00BA52F8"/>
    <w:rsid w:val="00BA6968"/>
    <w:rsid w:val="00BA6CED"/>
    <w:rsid w:val="00BA7161"/>
    <w:rsid w:val="00BA7624"/>
    <w:rsid w:val="00BA7721"/>
    <w:rsid w:val="00BB034C"/>
    <w:rsid w:val="00BB0943"/>
    <w:rsid w:val="00BB1A41"/>
    <w:rsid w:val="00BB1ABB"/>
    <w:rsid w:val="00BB2B53"/>
    <w:rsid w:val="00BB319C"/>
    <w:rsid w:val="00BB3437"/>
    <w:rsid w:val="00BB3558"/>
    <w:rsid w:val="00BB3753"/>
    <w:rsid w:val="00BB3B55"/>
    <w:rsid w:val="00BB5012"/>
    <w:rsid w:val="00BB5038"/>
    <w:rsid w:val="00BB59F3"/>
    <w:rsid w:val="00BB7F33"/>
    <w:rsid w:val="00BC185C"/>
    <w:rsid w:val="00BC27BC"/>
    <w:rsid w:val="00BC2B82"/>
    <w:rsid w:val="00BC358A"/>
    <w:rsid w:val="00BC3F93"/>
    <w:rsid w:val="00BC4341"/>
    <w:rsid w:val="00BC4CB5"/>
    <w:rsid w:val="00BC4D0A"/>
    <w:rsid w:val="00BC505F"/>
    <w:rsid w:val="00BC5E82"/>
    <w:rsid w:val="00BC63B3"/>
    <w:rsid w:val="00BC6522"/>
    <w:rsid w:val="00BC6CD6"/>
    <w:rsid w:val="00BC7898"/>
    <w:rsid w:val="00BC7FBA"/>
    <w:rsid w:val="00BD0563"/>
    <w:rsid w:val="00BD096C"/>
    <w:rsid w:val="00BD0E11"/>
    <w:rsid w:val="00BD0F8B"/>
    <w:rsid w:val="00BD15FB"/>
    <w:rsid w:val="00BD1703"/>
    <w:rsid w:val="00BD217F"/>
    <w:rsid w:val="00BD2314"/>
    <w:rsid w:val="00BD36F8"/>
    <w:rsid w:val="00BD3A26"/>
    <w:rsid w:val="00BD3A7A"/>
    <w:rsid w:val="00BD3B71"/>
    <w:rsid w:val="00BD41BA"/>
    <w:rsid w:val="00BD4E8C"/>
    <w:rsid w:val="00BD4F5B"/>
    <w:rsid w:val="00BD5F2B"/>
    <w:rsid w:val="00BD67ED"/>
    <w:rsid w:val="00BD683C"/>
    <w:rsid w:val="00BD69A4"/>
    <w:rsid w:val="00BD6B3F"/>
    <w:rsid w:val="00BD6D71"/>
    <w:rsid w:val="00BD7486"/>
    <w:rsid w:val="00BD75D3"/>
    <w:rsid w:val="00BE1820"/>
    <w:rsid w:val="00BE1DF2"/>
    <w:rsid w:val="00BE249D"/>
    <w:rsid w:val="00BE2B76"/>
    <w:rsid w:val="00BE34FA"/>
    <w:rsid w:val="00BE36D4"/>
    <w:rsid w:val="00BE36FD"/>
    <w:rsid w:val="00BE3CAA"/>
    <w:rsid w:val="00BE5E60"/>
    <w:rsid w:val="00BE75B8"/>
    <w:rsid w:val="00BE7973"/>
    <w:rsid w:val="00BE7A6E"/>
    <w:rsid w:val="00BE7B8B"/>
    <w:rsid w:val="00BE7E7F"/>
    <w:rsid w:val="00BF0805"/>
    <w:rsid w:val="00BF0E38"/>
    <w:rsid w:val="00BF212C"/>
    <w:rsid w:val="00BF225B"/>
    <w:rsid w:val="00BF2275"/>
    <w:rsid w:val="00BF2702"/>
    <w:rsid w:val="00BF3314"/>
    <w:rsid w:val="00BF4132"/>
    <w:rsid w:val="00BF46E6"/>
    <w:rsid w:val="00BF4AB8"/>
    <w:rsid w:val="00BF584C"/>
    <w:rsid w:val="00BF69DF"/>
    <w:rsid w:val="00BF6CE0"/>
    <w:rsid w:val="00BF6D5A"/>
    <w:rsid w:val="00BF7555"/>
    <w:rsid w:val="00BF767C"/>
    <w:rsid w:val="00BF7878"/>
    <w:rsid w:val="00BF7931"/>
    <w:rsid w:val="00BF7C6C"/>
    <w:rsid w:val="00BF7FB3"/>
    <w:rsid w:val="00C011ED"/>
    <w:rsid w:val="00C028E1"/>
    <w:rsid w:val="00C02AD3"/>
    <w:rsid w:val="00C02B70"/>
    <w:rsid w:val="00C02CF2"/>
    <w:rsid w:val="00C02DE2"/>
    <w:rsid w:val="00C03E33"/>
    <w:rsid w:val="00C0410A"/>
    <w:rsid w:val="00C044B7"/>
    <w:rsid w:val="00C047E4"/>
    <w:rsid w:val="00C049CE"/>
    <w:rsid w:val="00C05A04"/>
    <w:rsid w:val="00C05A20"/>
    <w:rsid w:val="00C06D9C"/>
    <w:rsid w:val="00C073BF"/>
    <w:rsid w:val="00C07AC8"/>
    <w:rsid w:val="00C105C6"/>
    <w:rsid w:val="00C10A58"/>
    <w:rsid w:val="00C11654"/>
    <w:rsid w:val="00C125D3"/>
    <w:rsid w:val="00C12F93"/>
    <w:rsid w:val="00C14978"/>
    <w:rsid w:val="00C1520E"/>
    <w:rsid w:val="00C156FB"/>
    <w:rsid w:val="00C15996"/>
    <w:rsid w:val="00C166AA"/>
    <w:rsid w:val="00C202F3"/>
    <w:rsid w:val="00C20C62"/>
    <w:rsid w:val="00C20D69"/>
    <w:rsid w:val="00C211C1"/>
    <w:rsid w:val="00C2135B"/>
    <w:rsid w:val="00C21441"/>
    <w:rsid w:val="00C21B99"/>
    <w:rsid w:val="00C21C38"/>
    <w:rsid w:val="00C22E10"/>
    <w:rsid w:val="00C2301B"/>
    <w:rsid w:val="00C23379"/>
    <w:rsid w:val="00C23E2F"/>
    <w:rsid w:val="00C23EA2"/>
    <w:rsid w:val="00C251CC"/>
    <w:rsid w:val="00C251E8"/>
    <w:rsid w:val="00C256B7"/>
    <w:rsid w:val="00C262B3"/>
    <w:rsid w:val="00C26503"/>
    <w:rsid w:val="00C2693E"/>
    <w:rsid w:val="00C271E5"/>
    <w:rsid w:val="00C2736E"/>
    <w:rsid w:val="00C27699"/>
    <w:rsid w:val="00C3171D"/>
    <w:rsid w:val="00C31BCE"/>
    <w:rsid w:val="00C3295F"/>
    <w:rsid w:val="00C32A63"/>
    <w:rsid w:val="00C332DA"/>
    <w:rsid w:val="00C33611"/>
    <w:rsid w:val="00C339A7"/>
    <w:rsid w:val="00C339CE"/>
    <w:rsid w:val="00C3496F"/>
    <w:rsid w:val="00C35136"/>
    <w:rsid w:val="00C35491"/>
    <w:rsid w:val="00C3747C"/>
    <w:rsid w:val="00C3755C"/>
    <w:rsid w:val="00C375DF"/>
    <w:rsid w:val="00C37A73"/>
    <w:rsid w:val="00C37D45"/>
    <w:rsid w:val="00C37F7A"/>
    <w:rsid w:val="00C4172B"/>
    <w:rsid w:val="00C41D8C"/>
    <w:rsid w:val="00C41F78"/>
    <w:rsid w:val="00C42206"/>
    <w:rsid w:val="00C42872"/>
    <w:rsid w:val="00C43060"/>
    <w:rsid w:val="00C43A69"/>
    <w:rsid w:val="00C446D8"/>
    <w:rsid w:val="00C44DC0"/>
    <w:rsid w:val="00C454F3"/>
    <w:rsid w:val="00C45775"/>
    <w:rsid w:val="00C46F35"/>
    <w:rsid w:val="00C47EB7"/>
    <w:rsid w:val="00C50322"/>
    <w:rsid w:val="00C509BD"/>
    <w:rsid w:val="00C52F59"/>
    <w:rsid w:val="00C53534"/>
    <w:rsid w:val="00C54979"/>
    <w:rsid w:val="00C54D2F"/>
    <w:rsid w:val="00C55C17"/>
    <w:rsid w:val="00C56581"/>
    <w:rsid w:val="00C56B85"/>
    <w:rsid w:val="00C57048"/>
    <w:rsid w:val="00C574AF"/>
    <w:rsid w:val="00C57536"/>
    <w:rsid w:val="00C575C6"/>
    <w:rsid w:val="00C57DC5"/>
    <w:rsid w:val="00C60480"/>
    <w:rsid w:val="00C61FBF"/>
    <w:rsid w:val="00C624C1"/>
    <w:rsid w:val="00C62A38"/>
    <w:rsid w:val="00C62A9F"/>
    <w:rsid w:val="00C62CB3"/>
    <w:rsid w:val="00C630F7"/>
    <w:rsid w:val="00C631A5"/>
    <w:rsid w:val="00C638AA"/>
    <w:rsid w:val="00C63B76"/>
    <w:rsid w:val="00C6403D"/>
    <w:rsid w:val="00C64F91"/>
    <w:rsid w:val="00C65111"/>
    <w:rsid w:val="00C65299"/>
    <w:rsid w:val="00C65665"/>
    <w:rsid w:val="00C656DB"/>
    <w:rsid w:val="00C65721"/>
    <w:rsid w:val="00C65978"/>
    <w:rsid w:val="00C669AA"/>
    <w:rsid w:val="00C6777C"/>
    <w:rsid w:val="00C67BEB"/>
    <w:rsid w:val="00C717DD"/>
    <w:rsid w:val="00C722C2"/>
    <w:rsid w:val="00C7277E"/>
    <w:rsid w:val="00C72E18"/>
    <w:rsid w:val="00C73044"/>
    <w:rsid w:val="00C73F57"/>
    <w:rsid w:val="00C76122"/>
    <w:rsid w:val="00C765A0"/>
    <w:rsid w:val="00C766AE"/>
    <w:rsid w:val="00C76788"/>
    <w:rsid w:val="00C768DA"/>
    <w:rsid w:val="00C80D4D"/>
    <w:rsid w:val="00C81BBC"/>
    <w:rsid w:val="00C81BC1"/>
    <w:rsid w:val="00C838AD"/>
    <w:rsid w:val="00C8393E"/>
    <w:rsid w:val="00C83A67"/>
    <w:rsid w:val="00C848A9"/>
    <w:rsid w:val="00C84CC4"/>
    <w:rsid w:val="00C85D46"/>
    <w:rsid w:val="00C85EFF"/>
    <w:rsid w:val="00C85F09"/>
    <w:rsid w:val="00C868A5"/>
    <w:rsid w:val="00C86BC5"/>
    <w:rsid w:val="00C86E8F"/>
    <w:rsid w:val="00C87207"/>
    <w:rsid w:val="00C87504"/>
    <w:rsid w:val="00C90333"/>
    <w:rsid w:val="00C906E6"/>
    <w:rsid w:val="00C90D8F"/>
    <w:rsid w:val="00C90E0A"/>
    <w:rsid w:val="00C90F1F"/>
    <w:rsid w:val="00C91D59"/>
    <w:rsid w:val="00C92261"/>
    <w:rsid w:val="00C92687"/>
    <w:rsid w:val="00C92E05"/>
    <w:rsid w:val="00C92FDF"/>
    <w:rsid w:val="00C939E9"/>
    <w:rsid w:val="00C94C76"/>
    <w:rsid w:val="00C94D6F"/>
    <w:rsid w:val="00C9506C"/>
    <w:rsid w:val="00C963AE"/>
    <w:rsid w:val="00C96B57"/>
    <w:rsid w:val="00C96C7F"/>
    <w:rsid w:val="00C96CA8"/>
    <w:rsid w:val="00C97D22"/>
    <w:rsid w:val="00CA08CB"/>
    <w:rsid w:val="00CA0A54"/>
    <w:rsid w:val="00CA0AFF"/>
    <w:rsid w:val="00CA1D2F"/>
    <w:rsid w:val="00CA1D77"/>
    <w:rsid w:val="00CA2076"/>
    <w:rsid w:val="00CA27B7"/>
    <w:rsid w:val="00CA3239"/>
    <w:rsid w:val="00CA3897"/>
    <w:rsid w:val="00CA3903"/>
    <w:rsid w:val="00CA4784"/>
    <w:rsid w:val="00CA4BD1"/>
    <w:rsid w:val="00CA5781"/>
    <w:rsid w:val="00CA5DE6"/>
    <w:rsid w:val="00CA7019"/>
    <w:rsid w:val="00CB0307"/>
    <w:rsid w:val="00CB041C"/>
    <w:rsid w:val="00CB143F"/>
    <w:rsid w:val="00CB23F2"/>
    <w:rsid w:val="00CB2A3F"/>
    <w:rsid w:val="00CB2B38"/>
    <w:rsid w:val="00CB302C"/>
    <w:rsid w:val="00CB3096"/>
    <w:rsid w:val="00CB35A6"/>
    <w:rsid w:val="00CB4E97"/>
    <w:rsid w:val="00CB6329"/>
    <w:rsid w:val="00CB68F0"/>
    <w:rsid w:val="00CC0592"/>
    <w:rsid w:val="00CC1012"/>
    <w:rsid w:val="00CC16EB"/>
    <w:rsid w:val="00CC1F4C"/>
    <w:rsid w:val="00CC21AA"/>
    <w:rsid w:val="00CC3387"/>
    <w:rsid w:val="00CC3D43"/>
    <w:rsid w:val="00CC4164"/>
    <w:rsid w:val="00CC584A"/>
    <w:rsid w:val="00CC5A04"/>
    <w:rsid w:val="00CC5CFD"/>
    <w:rsid w:val="00CC65E2"/>
    <w:rsid w:val="00CC6AAF"/>
    <w:rsid w:val="00CC7292"/>
    <w:rsid w:val="00CD0103"/>
    <w:rsid w:val="00CD0BFD"/>
    <w:rsid w:val="00CD1D54"/>
    <w:rsid w:val="00CD1FFD"/>
    <w:rsid w:val="00CD2159"/>
    <w:rsid w:val="00CD249E"/>
    <w:rsid w:val="00CD2778"/>
    <w:rsid w:val="00CD27C5"/>
    <w:rsid w:val="00CD2804"/>
    <w:rsid w:val="00CD3093"/>
    <w:rsid w:val="00CD30C5"/>
    <w:rsid w:val="00CD3BE1"/>
    <w:rsid w:val="00CD4DAA"/>
    <w:rsid w:val="00CD523E"/>
    <w:rsid w:val="00CD5C59"/>
    <w:rsid w:val="00CD6ED6"/>
    <w:rsid w:val="00CD755C"/>
    <w:rsid w:val="00CD78B0"/>
    <w:rsid w:val="00CD7C69"/>
    <w:rsid w:val="00CE0C43"/>
    <w:rsid w:val="00CE1513"/>
    <w:rsid w:val="00CE1D2A"/>
    <w:rsid w:val="00CE1EF0"/>
    <w:rsid w:val="00CE4D27"/>
    <w:rsid w:val="00CE52CE"/>
    <w:rsid w:val="00CE54AD"/>
    <w:rsid w:val="00CE5EE0"/>
    <w:rsid w:val="00CE62C4"/>
    <w:rsid w:val="00CE6F2B"/>
    <w:rsid w:val="00CE7064"/>
    <w:rsid w:val="00CE73C1"/>
    <w:rsid w:val="00CF16D0"/>
    <w:rsid w:val="00CF1DA2"/>
    <w:rsid w:val="00CF21CE"/>
    <w:rsid w:val="00CF2B49"/>
    <w:rsid w:val="00CF2D61"/>
    <w:rsid w:val="00CF3719"/>
    <w:rsid w:val="00CF3B02"/>
    <w:rsid w:val="00CF5CBC"/>
    <w:rsid w:val="00CF627E"/>
    <w:rsid w:val="00CF6C49"/>
    <w:rsid w:val="00CF7D94"/>
    <w:rsid w:val="00D004C2"/>
    <w:rsid w:val="00D00F75"/>
    <w:rsid w:val="00D02C59"/>
    <w:rsid w:val="00D02DDE"/>
    <w:rsid w:val="00D02ED3"/>
    <w:rsid w:val="00D03046"/>
    <w:rsid w:val="00D03573"/>
    <w:rsid w:val="00D03F69"/>
    <w:rsid w:val="00D045C7"/>
    <w:rsid w:val="00D045CE"/>
    <w:rsid w:val="00D04B4D"/>
    <w:rsid w:val="00D053FD"/>
    <w:rsid w:val="00D05D8B"/>
    <w:rsid w:val="00D06410"/>
    <w:rsid w:val="00D072A7"/>
    <w:rsid w:val="00D10F5A"/>
    <w:rsid w:val="00D11DE6"/>
    <w:rsid w:val="00D11F3C"/>
    <w:rsid w:val="00D128D2"/>
    <w:rsid w:val="00D129C5"/>
    <w:rsid w:val="00D13079"/>
    <w:rsid w:val="00D1329A"/>
    <w:rsid w:val="00D13428"/>
    <w:rsid w:val="00D1467E"/>
    <w:rsid w:val="00D149E7"/>
    <w:rsid w:val="00D14BF0"/>
    <w:rsid w:val="00D165C0"/>
    <w:rsid w:val="00D16B28"/>
    <w:rsid w:val="00D172E5"/>
    <w:rsid w:val="00D17947"/>
    <w:rsid w:val="00D179E7"/>
    <w:rsid w:val="00D20405"/>
    <w:rsid w:val="00D20AE4"/>
    <w:rsid w:val="00D20D0C"/>
    <w:rsid w:val="00D21D4B"/>
    <w:rsid w:val="00D22CCB"/>
    <w:rsid w:val="00D24305"/>
    <w:rsid w:val="00D24CE4"/>
    <w:rsid w:val="00D25E1F"/>
    <w:rsid w:val="00D26680"/>
    <w:rsid w:val="00D266B5"/>
    <w:rsid w:val="00D30F1C"/>
    <w:rsid w:val="00D31199"/>
    <w:rsid w:val="00D32383"/>
    <w:rsid w:val="00D32950"/>
    <w:rsid w:val="00D34044"/>
    <w:rsid w:val="00D34636"/>
    <w:rsid w:val="00D3494B"/>
    <w:rsid w:val="00D35246"/>
    <w:rsid w:val="00D3547B"/>
    <w:rsid w:val="00D35D3C"/>
    <w:rsid w:val="00D36971"/>
    <w:rsid w:val="00D369D0"/>
    <w:rsid w:val="00D36BD6"/>
    <w:rsid w:val="00D372C5"/>
    <w:rsid w:val="00D37873"/>
    <w:rsid w:val="00D40202"/>
    <w:rsid w:val="00D4051A"/>
    <w:rsid w:val="00D40876"/>
    <w:rsid w:val="00D412FF"/>
    <w:rsid w:val="00D41353"/>
    <w:rsid w:val="00D41693"/>
    <w:rsid w:val="00D41BBE"/>
    <w:rsid w:val="00D4257C"/>
    <w:rsid w:val="00D42952"/>
    <w:rsid w:val="00D42F66"/>
    <w:rsid w:val="00D43030"/>
    <w:rsid w:val="00D43053"/>
    <w:rsid w:val="00D433B4"/>
    <w:rsid w:val="00D4345D"/>
    <w:rsid w:val="00D43814"/>
    <w:rsid w:val="00D43C42"/>
    <w:rsid w:val="00D43D9A"/>
    <w:rsid w:val="00D4596A"/>
    <w:rsid w:val="00D468AF"/>
    <w:rsid w:val="00D5011D"/>
    <w:rsid w:val="00D50477"/>
    <w:rsid w:val="00D50597"/>
    <w:rsid w:val="00D5065B"/>
    <w:rsid w:val="00D50E7F"/>
    <w:rsid w:val="00D51039"/>
    <w:rsid w:val="00D52B00"/>
    <w:rsid w:val="00D53512"/>
    <w:rsid w:val="00D55AAB"/>
    <w:rsid w:val="00D55B92"/>
    <w:rsid w:val="00D55D6C"/>
    <w:rsid w:val="00D56491"/>
    <w:rsid w:val="00D5700F"/>
    <w:rsid w:val="00D57011"/>
    <w:rsid w:val="00D577BD"/>
    <w:rsid w:val="00D5783B"/>
    <w:rsid w:val="00D578CF"/>
    <w:rsid w:val="00D57E2C"/>
    <w:rsid w:val="00D57EF0"/>
    <w:rsid w:val="00D57F6F"/>
    <w:rsid w:val="00D60160"/>
    <w:rsid w:val="00D604D7"/>
    <w:rsid w:val="00D60EB7"/>
    <w:rsid w:val="00D6141A"/>
    <w:rsid w:val="00D62152"/>
    <w:rsid w:val="00D62C65"/>
    <w:rsid w:val="00D63472"/>
    <w:rsid w:val="00D64693"/>
    <w:rsid w:val="00D646C0"/>
    <w:rsid w:val="00D6481C"/>
    <w:rsid w:val="00D65D36"/>
    <w:rsid w:val="00D6647A"/>
    <w:rsid w:val="00D66715"/>
    <w:rsid w:val="00D66762"/>
    <w:rsid w:val="00D66F59"/>
    <w:rsid w:val="00D67BDA"/>
    <w:rsid w:val="00D67C16"/>
    <w:rsid w:val="00D67F79"/>
    <w:rsid w:val="00D70162"/>
    <w:rsid w:val="00D701ED"/>
    <w:rsid w:val="00D715B6"/>
    <w:rsid w:val="00D727AC"/>
    <w:rsid w:val="00D72926"/>
    <w:rsid w:val="00D7297E"/>
    <w:rsid w:val="00D72AD5"/>
    <w:rsid w:val="00D72B51"/>
    <w:rsid w:val="00D72B60"/>
    <w:rsid w:val="00D72D38"/>
    <w:rsid w:val="00D72E06"/>
    <w:rsid w:val="00D732CF"/>
    <w:rsid w:val="00D734C6"/>
    <w:rsid w:val="00D73817"/>
    <w:rsid w:val="00D73EC1"/>
    <w:rsid w:val="00D748EC"/>
    <w:rsid w:val="00D74D95"/>
    <w:rsid w:val="00D754F2"/>
    <w:rsid w:val="00D75564"/>
    <w:rsid w:val="00D75B04"/>
    <w:rsid w:val="00D762E5"/>
    <w:rsid w:val="00D7630C"/>
    <w:rsid w:val="00D7765A"/>
    <w:rsid w:val="00D80AC5"/>
    <w:rsid w:val="00D8104C"/>
    <w:rsid w:val="00D813C7"/>
    <w:rsid w:val="00D8215E"/>
    <w:rsid w:val="00D82DC2"/>
    <w:rsid w:val="00D83981"/>
    <w:rsid w:val="00D84223"/>
    <w:rsid w:val="00D845CE"/>
    <w:rsid w:val="00D8468B"/>
    <w:rsid w:val="00D855B3"/>
    <w:rsid w:val="00D857A9"/>
    <w:rsid w:val="00D85984"/>
    <w:rsid w:val="00D859B6"/>
    <w:rsid w:val="00D85CB6"/>
    <w:rsid w:val="00D85DE0"/>
    <w:rsid w:val="00D85EDF"/>
    <w:rsid w:val="00D8671F"/>
    <w:rsid w:val="00D8681E"/>
    <w:rsid w:val="00D871DE"/>
    <w:rsid w:val="00D8758B"/>
    <w:rsid w:val="00D876F7"/>
    <w:rsid w:val="00D91BD5"/>
    <w:rsid w:val="00D9385A"/>
    <w:rsid w:val="00D93DD4"/>
    <w:rsid w:val="00D94F89"/>
    <w:rsid w:val="00D9593C"/>
    <w:rsid w:val="00D962B7"/>
    <w:rsid w:val="00D96EC1"/>
    <w:rsid w:val="00D96FD2"/>
    <w:rsid w:val="00D97053"/>
    <w:rsid w:val="00DA01A9"/>
    <w:rsid w:val="00DA0266"/>
    <w:rsid w:val="00DA0D4B"/>
    <w:rsid w:val="00DA2FDD"/>
    <w:rsid w:val="00DA35D5"/>
    <w:rsid w:val="00DA39E3"/>
    <w:rsid w:val="00DA3B17"/>
    <w:rsid w:val="00DA4724"/>
    <w:rsid w:val="00DA52AB"/>
    <w:rsid w:val="00DA662A"/>
    <w:rsid w:val="00DA66AB"/>
    <w:rsid w:val="00DA67B7"/>
    <w:rsid w:val="00DA6E97"/>
    <w:rsid w:val="00DA7118"/>
    <w:rsid w:val="00DA71D1"/>
    <w:rsid w:val="00DA722C"/>
    <w:rsid w:val="00DB0114"/>
    <w:rsid w:val="00DB0504"/>
    <w:rsid w:val="00DB0C51"/>
    <w:rsid w:val="00DB1AC2"/>
    <w:rsid w:val="00DB415F"/>
    <w:rsid w:val="00DB42B4"/>
    <w:rsid w:val="00DB4879"/>
    <w:rsid w:val="00DB62D8"/>
    <w:rsid w:val="00DB6E6C"/>
    <w:rsid w:val="00DC0D76"/>
    <w:rsid w:val="00DC1195"/>
    <w:rsid w:val="00DC121E"/>
    <w:rsid w:val="00DC1A81"/>
    <w:rsid w:val="00DC1B6D"/>
    <w:rsid w:val="00DC1E1E"/>
    <w:rsid w:val="00DC39F1"/>
    <w:rsid w:val="00DC3BF4"/>
    <w:rsid w:val="00DC3F73"/>
    <w:rsid w:val="00DC4AAE"/>
    <w:rsid w:val="00DC4D9D"/>
    <w:rsid w:val="00DC5FB4"/>
    <w:rsid w:val="00DC6113"/>
    <w:rsid w:val="00DC6D22"/>
    <w:rsid w:val="00DC70A8"/>
    <w:rsid w:val="00DC7D34"/>
    <w:rsid w:val="00DD0965"/>
    <w:rsid w:val="00DD10E4"/>
    <w:rsid w:val="00DD173B"/>
    <w:rsid w:val="00DD1DF1"/>
    <w:rsid w:val="00DD2650"/>
    <w:rsid w:val="00DD37DA"/>
    <w:rsid w:val="00DD38C6"/>
    <w:rsid w:val="00DD3C00"/>
    <w:rsid w:val="00DD3F96"/>
    <w:rsid w:val="00DD4183"/>
    <w:rsid w:val="00DD4663"/>
    <w:rsid w:val="00DD4BBF"/>
    <w:rsid w:val="00DD53D4"/>
    <w:rsid w:val="00DD543D"/>
    <w:rsid w:val="00DD5F58"/>
    <w:rsid w:val="00DD62A4"/>
    <w:rsid w:val="00DD6875"/>
    <w:rsid w:val="00DD7911"/>
    <w:rsid w:val="00DE05E2"/>
    <w:rsid w:val="00DE07E3"/>
    <w:rsid w:val="00DE0E96"/>
    <w:rsid w:val="00DE2486"/>
    <w:rsid w:val="00DE31CA"/>
    <w:rsid w:val="00DE3E7D"/>
    <w:rsid w:val="00DE3F6B"/>
    <w:rsid w:val="00DE4D82"/>
    <w:rsid w:val="00DE4DFA"/>
    <w:rsid w:val="00DE522D"/>
    <w:rsid w:val="00DE61FC"/>
    <w:rsid w:val="00DE69CC"/>
    <w:rsid w:val="00DE6EDB"/>
    <w:rsid w:val="00DE73B4"/>
    <w:rsid w:val="00DE74A9"/>
    <w:rsid w:val="00DE77AA"/>
    <w:rsid w:val="00DF040F"/>
    <w:rsid w:val="00DF0EA6"/>
    <w:rsid w:val="00DF1084"/>
    <w:rsid w:val="00DF13F0"/>
    <w:rsid w:val="00DF190A"/>
    <w:rsid w:val="00DF2D5C"/>
    <w:rsid w:val="00DF2E3D"/>
    <w:rsid w:val="00DF305A"/>
    <w:rsid w:val="00DF40CB"/>
    <w:rsid w:val="00DF4C73"/>
    <w:rsid w:val="00DF4ECD"/>
    <w:rsid w:val="00DF5181"/>
    <w:rsid w:val="00DF604D"/>
    <w:rsid w:val="00DF6075"/>
    <w:rsid w:val="00DF710E"/>
    <w:rsid w:val="00DF72C0"/>
    <w:rsid w:val="00DF76BE"/>
    <w:rsid w:val="00DF7A12"/>
    <w:rsid w:val="00E000DC"/>
    <w:rsid w:val="00E00BDD"/>
    <w:rsid w:val="00E0134D"/>
    <w:rsid w:val="00E01A22"/>
    <w:rsid w:val="00E01E4E"/>
    <w:rsid w:val="00E0230E"/>
    <w:rsid w:val="00E03473"/>
    <w:rsid w:val="00E03685"/>
    <w:rsid w:val="00E03E35"/>
    <w:rsid w:val="00E04970"/>
    <w:rsid w:val="00E04CBF"/>
    <w:rsid w:val="00E04EBC"/>
    <w:rsid w:val="00E05812"/>
    <w:rsid w:val="00E05C00"/>
    <w:rsid w:val="00E05CBC"/>
    <w:rsid w:val="00E05CCD"/>
    <w:rsid w:val="00E05F78"/>
    <w:rsid w:val="00E06245"/>
    <w:rsid w:val="00E07989"/>
    <w:rsid w:val="00E07A4C"/>
    <w:rsid w:val="00E10C8F"/>
    <w:rsid w:val="00E115BD"/>
    <w:rsid w:val="00E11721"/>
    <w:rsid w:val="00E11D5F"/>
    <w:rsid w:val="00E11E6C"/>
    <w:rsid w:val="00E11ED0"/>
    <w:rsid w:val="00E11EFE"/>
    <w:rsid w:val="00E12141"/>
    <w:rsid w:val="00E12B73"/>
    <w:rsid w:val="00E131E0"/>
    <w:rsid w:val="00E1456A"/>
    <w:rsid w:val="00E14590"/>
    <w:rsid w:val="00E1484D"/>
    <w:rsid w:val="00E1564C"/>
    <w:rsid w:val="00E159FB"/>
    <w:rsid w:val="00E15C69"/>
    <w:rsid w:val="00E164E0"/>
    <w:rsid w:val="00E1654A"/>
    <w:rsid w:val="00E167F3"/>
    <w:rsid w:val="00E16FE8"/>
    <w:rsid w:val="00E17331"/>
    <w:rsid w:val="00E17B44"/>
    <w:rsid w:val="00E17EA7"/>
    <w:rsid w:val="00E20ABB"/>
    <w:rsid w:val="00E215EC"/>
    <w:rsid w:val="00E21F72"/>
    <w:rsid w:val="00E221CA"/>
    <w:rsid w:val="00E22DF6"/>
    <w:rsid w:val="00E23592"/>
    <w:rsid w:val="00E2405E"/>
    <w:rsid w:val="00E247BC"/>
    <w:rsid w:val="00E25943"/>
    <w:rsid w:val="00E25A4F"/>
    <w:rsid w:val="00E25F5E"/>
    <w:rsid w:val="00E26C7F"/>
    <w:rsid w:val="00E27099"/>
    <w:rsid w:val="00E27650"/>
    <w:rsid w:val="00E27843"/>
    <w:rsid w:val="00E30522"/>
    <w:rsid w:val="00E3117E"/>
    <w:rsid w:val="00E31B50"/>
    <w:rsid w:val="00E32145"/>
    <w:rsid w:val="00E32158"/>
    <w:rsid w:val="00E3330A"/>
    <w:rsid w:val="00E3352E"/>
    <w:rsid w:val="00E34654"/>
    <w:rsid w:val="00E34B94"/>
    <w:rsid w:val="00E360E0"/>
    <w:rsid w:val="00E36931"/>
    <w:rsid w:val="00E36BB2"/>
    <w:rsid w:val="00E37122"/>
    <w:rsid w:val="00E3792F"/>
    <w:rsid w:val="00E40A29"/>
    <w:rsid w:val="00E40AE0"/>
    <w:rsid w:val="00E41049"/>
    <w:rsid w:val="00E4113B"/>
    <w:rsid w:val="00E411E9"/>
    <w:rsid w:val="00E417A6"/>
    <w:rsid w:val="00E41826"/>
    <w:rsid w:val="00E41C70"/>
    <w:rsid w:val="00E42882"/>
    <w:rsid w:val="00E428AE"/>
    <w:rsid w:val="00E43055"/>
    <w:rsid w:val="00E43309"/>
    <w:rsid w:val="00E43359"/>
    <w:rsid w:val="00E433A6"/>
    <w:rsid w:val="00E44792"/>
    <w:rsid w:val="00E44DEA"/>
    <w:rsid w:val="00E46E93"/>
    <w:rsid w:val="00E47A8E"/>
    <w:rsid w:val="00E51505"/>
    <w:rsid w:val="00E521CB"/>
    <w:rsid w:val="00E5229C"/>
    <w:rsid w:val="00E533BA"/>
    <w:rsid w:val="00E53A97"/>
    <w:rsid w:val="00E53BC5"/>
    <w:rsid w:val="00E53E02"/>
    <w:rsid w:val="00E55629"/>
    <w:rsid w:val="00E55D7A"/>
    <w:rsid w:val="00E568C2"/>
    <w:rsid w:val="00E56BCE"/>
    <w:rsid w:val="00E56BEC"/>
    <w:rsid w:val="00E56CA3"/>
    <w:rsid w:val="00E56EDC"/>
    <w:rsid w:val="00E57758"/>
    <w:rsid w:val="00E601AE"/>
    <w:rsid w:val="00E601ED"/>
    <w:rsid w:val="00E6034C"/>
    <w:rsid w:val="00E60430"/>
    <w:rsid w:val="00E60A1D"/>
    <w:rsid w:val="00E60E11"/>
    <w:rsid w:val="00E61085"/>
    <w:rsid w:val="00E61B4E"/>
    <w:rsid w:val="00E62487"/>
    <w:rsid w:val="00E628C3"/>
    <w:rsid w:val="00E628CF"/>
    <w:rsid w:val="00E6316E"/>
    <w:rsid w:val="00E63217"/>
    <w:rsid w:val="00E633A1"/>
    <w:rsid w:val="00E635DB"/>
    <w:rsid w:val="00E63681"/>
    <w:rsid w:val="00E63D44"/>
    <w:rsid w:val="00E6425B"/>
    <w:rsid w:val="00E64885"/>
    <w:rsid w:val="00E65216"/>
    <w:rsid w:val="00E65350"/>
    <w:rsid w:val="00E65750"/>
    <w:rsid w:val="00E65EC0"/>
    <w:rsid w:val="00E66088"/>
    <w:rsid w:val="00E66A49"/>
    <w:rsid w:val="00E6729A"/>
    <w:rsid w:val="00E67F0A"/>
    <w:rsid w:val="00E70221"/>
    <w:rsid w:val="00E70941"/>
    <w:rsid w:val="00E70995"/>
    <w:rsid w:val="00E70FC2"/>
    <w:rsid w:val="00E70FE7"/>
    <w:rsid w:val="00E71614"/>
    <w:rsid w:val="00E71C0F"/>
    <w:rsid w:val="00E71EC8"/>
    <w:rsid w:val="00E720CD"/>
    <w:rsid w:val="00E7259F"/>
    <w:rsid w:val="00E728B7"/>
    <w:rsid w:val="00E72AD8"/>
    <w:rsid w:val="00E73CC4"/>
    <w:rsid w:val="00E749F3"/>
    <w:rsid w:val="00E75529"/>
    <w:rsid w:val="00E7604F"/>
    <w:rsid w:val="00E77DBC"/>
    <w:rsid w:val="00E80E06"/>
    <w:rsid w:val="00E818DF"/>
    <w:rsid w:val="00E8196A"/>
    <w:rsid w:val="00E82D4A"/>
    <w:rsid w:val="00E82EB3"/>
    <w:rsid w:val="00E84202"/>
    <w:rsid w:val="00E855CA"/>
    <w:rsid w:val="00E85A96"/>
    <w:rsid w:val="00E863C0"/>
    <w:rsid w:val="00E865A0"/>
    <w:rsid w:val="00E869C3"/>
    <w:rsid w:val="00E87273"/>
    <w:rsid w:val="00E9004C"/>
    <w:rsid w:val="00E90191"/>
    <w:rsid w:val="00E908A2"/>
    <w:rsid w:val="00E90AC8"/>
    <w:rsid w:val="00E91C41"/>
    <w:rsid w:val="00E9267A"/>
    <w:rsid w:val="00E92A57"/>
    <w:rsid w:val="00E92F16"/>
    <w:rsid w:val="00E930C7"/>
    <w:rsid w:val="00E93423"/>
    <w:rsid w:val="00E93CE2"/>
    <w:rsid w:val="00E95476"/>
    <w:rsid w:val="00E96037"/>
    <w:rsid w:val="00E97256"/>
    <w:rsid w:val="00E97CD9"/>
    <w:rsid w:val="00EA05B1"/>
    <w:rsid w:val="00EA1F02"/>
    <w:rsid w:val="00EA2686"/>
    <w:rsid w:val="00EA32BE"/>
    <w:rsid w:val="00EA3586"/>
    <w:rsid w:val="00EA3CF9"/>
    <w:rsid w:val="00EA41BD"/>
    <w:rsid w:val="00EA422D"/>
    <w:rsid w:val="00EA4D38"/>
    <w:rsid w:val="00EA4F8F"/>
    <w:rsid w:val="00EA5401"/>
    <w:rsid w:val="00EA5973"/>
    <w:rsid w:val="00EA5AE4"/>
    <w:rsid w:val="00EA5F3C"/>
    <w:rsid w:val="00EA7A54"/>
    <w:rsid w:val="00EA7A5A"/>
    <w:rsid w:val="00EB1237"/>
    <w:rsid w:val="00EB1985"/>
    <w:rsid w:val="00EB1B98"/>
    <w:rsid w:val="00EB20A6"/>
    <w:rsid w:val="00EB35CF"/>
    <w:rsid w:val="00EB378C"/>
    <w:rsid w:val="00EB3BD7"/>
    <w:rsid w:val="00EB4798"/>
    <w:rsid w:val="00EB486F"/>
    <w:rsid w:val="00EB4DE4"/>
    <w:rsid w:val="00EB547B"/>
    <w:rsid w:val="00EB67F2"/>
    <w:rsid w:val="00EB7A65"/>
    <w:rsid w:val="00EC07E3"/>
    <w:rsid w:val="00EC09C3"/>
    <w:rsid w:val="00EC1154"/>
    <w:rsid w:val="00EC11C7"/>
    <w:rsid w:val="00EC1429"/>
    <w:rsid w:val="00EC1697"/>
    <w:rsid w:val="00EC244A"/>
    <w:rsid w:val="00EC3902"/>
    <w:rsid w:val="00EC4022"/>
    <w:rsid w:val="00EC4224"/>
    <w:rsid w:val="00EC48EC"/>
    <w:rsid w:val="00EC537A"/>
    <w:rsid w:val="00EC55E7"/>
    <w:rsid w:val="00EC6C52"/>
    <w:rsid w:val="00EC7392"/>
    <w:rsid w:val="00EC7EE8"/>
    <w:rsid w:val="00ED01A9"/>
    <w:rsid w:val="00ED05F1"/>
    <w:rsid w:val="00ED0855"/>
    <w:rsid w:val="00ED0BEC"/>
    <w:rsid w:val="00ED1126"/>
    <w:rsid w:val="00ED1A28"/>
    <w:rsid w:val="00ED1CE1"/>
    <w:rsid w:val="00ED4087"/>
    <w:rsid w:val="00ED418C"/>
    <w:rsid w:val="00ED43C9"/>
    <w:rsid w:val="00ED46DB"/>
    <w:rsid w:val="00ED54FE"/>
    <w:rsid w:val="00ED60D8"/>
    <w:rsid w:val="00ED7B92"/>
    <w:rsid w:val="00ED7DF3"/>
    <w:rsid w:val="00ED7E13"/>
    <w:rsid w:val="00EE08B1"/>
    <w:rsid w:val="00EE0AA3"/>
    <w:rsid w:val="00EE1864"/>
    <w:rsid w:val="00EE1936"/>
    <w:rsid w:val="00EE2750"/>
    <w:rsid w:val="00EE2F6B"/>
    <w:rsid w:val="00EE364B"/>
    <w:rsid w:val="00EE4B3A"/>
    <w:rsid w:val="00EE52EE"/>
    <w:rsid w:val="00EE5DBF"/>
    <w:rsid w:val="00EE648B"/>
    <w:rsid w:val="00EE6E7E"/>
    <w:rsid w:val="00EE73DF"/>
    <w:rsid w:val="00EE74D4"/>
    <w:rsid w:val="00EE7588"/>
    <w:rsid w:val="00EF1B73"/>
    <w:rsid w:val="00EF1ECE"/>
    <w:rsid w:val="00EF24C9"/>
    <w:rsid w:val="00EF3410"/>
    <w:rsid w:val="00EF36AE"/>
    <w:rsid w:val="00EF391A"/>
    <w:rsid w:val="00EF39AD"/>
    <w:rsid w:val="00EF3BA6"/>
    <w:rsid w:val="00EF4C2C"/>
    <w:rsid w:val="00EF504F"/>
    <w:rsid w:val="00EF52FD"/>
    <w:rsid w:val="00EF53E8"/>
    <w:rsid w:val="00EF55D5"/>
    <w:rsid w:val="00EF5779"/>
    <w:rsid w:val="00EF6479"/>
    <w:rsid w:val="00EF7F6C"/>
    <w:rsid w:val="00F003BA"/>
    <w:rsid w:val="00F00781"/>
    <w:rsid w:val="00F0081C"/>
    <w:rsid w:val="00F00CD5"/>
    <w:rsid w:val="00F00F21"/>
    <w:rsid w:val="00F02667"/>
    <w:rsid w:val="00F03B61"/>
    <w:rsid w:val="00F04007"/>
    <w:rsid w:val="00F051D1"/>
    <w:rsid w:val="00F0578B"/>
    <w:rsid w:val="00F058B5"/>
    <w:rsid w:val="00F05DC5"/>
    <w:rsid w:val="00F05F98"/>
    <w:rsid w:val="00F070BB"/>
    <w:rsid w:val="00F109D2"/>
    <w:rsid w:val="00F10DDF"/>
    <w:rsid w:val="00F10E47"/>
    <w:rsid w:val="00F12518"/>
    <w:rsid w:val="00F132F7"/>
    <w:rsid w:val="00F13385"/>
    <w:rsid w:val="00F13992"/>
    <w:rsid w:val="00F13B19"/>
    <w:rsid w:val="00F14101"/>
    <w:rsid w:val="00F15FBE"/>
    <w:rsid w:val="00F16011"/>
    <w:rsid w:val="00F1622F"/>
    <w:rsid w:val="00F2027C"/>
    <w:rsid w:val="00F202F5"/>
    <w:rsid w:val="00F21274"/>
    <w:rsid w:val="00F212C1"/>
    <w:rsid w:val="00F213E3"/>
    <w:rsid w:val="00F22300"/>
    <w:rsid w:val="00F2245A"/>
    <w:rsid w:val="00F22600"/>
    <w:rsid w:val="00F22842"/>
    <w:rsid w:val="00F22D81"/>
    <w:rsid w:val="00F233B1"/>
    <w:rsid w:val="00F23549"/>
    <w:rsid w:val="00F236A8"/>
    <w:rsid w:val="00F23909"/>
    <w:rsid w:val="00F23963"/>
    <w:rsid w:val="00F23987"/>
    <w:rsid w:val="00F23FBF"/>
    <w:rsid w:val="00F253C5"/>
    <w:rsid w:val="00F25BF8"/>
    <w:rsid w:val="00F25FE8"/>
    <w:rsid w:val="00F2647A"/>
    <w:rsid w:val="00F26742"/>
    <w:rsid w:val="00F26BBA"/>
    <w:rsid w:val="00F27AF2"/>
    <w:rsid w:val="00F30F76"/>
    <w:rsid w:val="00F30F92"/>
    <w:rsid w:val="00F31056"/>
    <w:rsid w:val="00F318AC"/>
    <w:rsid w:val="00F32717"/>
    <w:rsid w:val="00F3271A"/>
    <w:rsid w:val="00F32AD3"/>
    <w:rsid w:val="00F32E4E"/>
    <w:rsid w:val="00F32E8F"/>
    <w:rsid w:val="00F33169"/>
    <w:rsid w:val="00F335DF"/>
    <w:rsid w:val="00F33D08"/>
    <w:rsid w:val="00F343B2"/>
    <w:rsid w:val="00F34AFC"/>
    <w:rsid w:val="00F35AE4"/>
    <w:rsid w:val="00F36F91"/>
    <w:rsid w:val="00F378B1"/>
    <w:rsid w:val="00F37DAB"/>
    <w:rsid w:val="00F40602"/>
    <w:rsid w:val="00F410CC"/>
    <w:rsid w:val="00F41257"/>
    <w:rsid w:val="00F41A7D"/>
    <w:rsid w:val="00F420B1"/>
    <w:rsid w:val="00F42144"/>
    <w:rsid w:val="00F4243F"/>
    <w:rsid w:val="00F42D88"/>
    <w:rsid w:val="00F43306"/>
    <w:rsid w:val="00F43423"/>
    <w:rsid w:val="00F43525"/>
    <w:rsid w:val="00F44542"/>
    <w:rsid w:val="00F44FF2"/>
    <w:rsid w:val="00F450E2"/>
    <w:rsid w:val="00F45697"/>
    <w:rsid w:val="00F465CF"/>
    <w:rsid w:val="00F46C5B"/>
    <w:rsid w:val="00F46E09"/>
    <w:rsid w:val="00F5040A"/>
    <w:rsid w:val="00F50C12"/>
    <w:rsid w:val="00F50C6C"/>
    <w:rsid w:val="00F51435"/>
    <w:rsid w:val="00F519ED"/>
    <w:rsid w:val="00F51D43"/>
    <w:rsid w:val="00F51E72"/>
    <w:rsid w:val="00F52A40"/>
    <w:rsid w:val="00F52B62"/>
    <w:rsid w:val="00F52B79"/>
    <w:rsid w:val="00F52D32"/>
    <w:rsid w:val="00F539F8"/>
    <w:rsid w:val="00F53A9A"/>
    <w:rsid w:val="00F54665"/>
    <w:rsid w:val="00F5495E"/>
    <w:rsid w:val="00F549D1"/>
    <w:rsid w:val="00F54A0F"/>
    <w:rsid w:val="00F54F43"/>
    <w:rsid w:val="00F54FD9"/>
    <w:rsid w:val="00F55108"/>
    <w:rsid w:val="00F55C6A"/>
    <w:rsid w:val="00F55EF2"/>
    <w:rsid w:val="00F5701E"/>
    <w:rsid w:val="00F577FD"/>
    <w:rsid w:val="00F579DC"/>
    <w:rsid w:val="00F57E14"/>
    <w:rsid w:val="00F57F9E"/>
    <w:rsid w:val="00F6004D"/>
    <w:rsid w:val="00F6038B"/>
    <w:rsid w:val="00F60439"/>
    <w:rsid w:val="00F60864"/>
    <w:rsid w:val="00F61B93"/>
    <w:rsid w:val="00F62FD4"/>
    <w:rsid w:val="00F633FE"/>
    <w:rsid w:val="00F6587A"/>
    <w:rsid w:val="00F65AB2"/>
    <w:rsid w:val="00F670D4"/>
    <w:rsid w:val="00F70D3B"/>
    <w:rsid w:val="00F70DC2"/>
    <w:rsid w:val="00F70F24"/>
    <w:rsid w:val="00F72F36"/>
    <w:rsid w:val="00F73070"/>
    <w:rsid w:val="00F739D3"/>
    <w:rsid w:val="00F74721"/>
    <w:rsid w:val="00F7520E"/>
    <w:rsid w:val="00F75A3C"/>
    <w:rsid w:val="00F75A99"/>
    <w:rsid w:val="00F76136"/>
    <w:rsid w:val="00F76A6C"/>
    <w:rsid w:val="00F772E6"/>
    <w:rsid w:val="00F775ED"/>
    <w:rsid w:val="00F7775C"/>
    <w:rsid w:val="00F77E24"/>
    <w:rsid w:val="00F80984"/>
    <w:rsid w:val="00F80A1E"/>
    <w:rsid w:val="00F80B83"/>
    <w:rsid w:val="00F81CFC"/>
    <w:rsid w:val="00F82513"/>
    <w:rsid w:val="00F830A2"/>
    <w:rsid w:val="00F845C4"/>
    <w:rsid w:val="00F849A9"/>
    <w:rsid w:val="00F84EB7"/>
    <w:rsid w:val="00F85709"/>
    <w:rsid w:val="00F859DB"/>
    <w:rsid w:val="00F85AFF"/>
    <w:rsid w:val="00F85D1B"/>
    <w:rsid w:val="00F867DA"/>
    <w:rsid w:val="00F86B57"/>
    <w:rsid w:val="00F872BE"/>
    <w:rsid w:val="00F872FA"/>
    <w:rsid w:val="00F87E60"/>
    <w:rsid w:val="00F907D5"/>
    <w:rsid w:val="00F9089E"/>
    <w:rsid w:val="00F91D77"/>
    <w:rsid w:val="00F930F9"/>
    <w:rsid w:val="00F93177"/>
    <w:rsid w:val="00F94BB4"/>
    <w:rsid w:val="00F95B75"/>
    <w:rsid w:val="00F9679B"/>
    <w:rsid w:val="00F968F6"/>
    <w:rsid w:val="00FA0852"/>
    <w:rsid w:val="00FA0F67"/>
    <w:rsid w:val="00FA16C3"/>
    <w:rsid w:val="00FA1C3D"/>
    <w:rsid w:val="00FA331B"/>
    <w:rsid w:val="00FA350F"/>
    <w:rsid w:val="00FA36E8"/>
    <w:rsid w:val="00FA3A7B"/>
    <w:rsid w:val="00FA4267"/>
    <w:rsid w:val="00FA461E"/>
    <w:rsid w:val="00FA48A2"/>
    <w:rsid w:val="00FA50F6"/>
    <w:rsid w:val="00FA5869"/>
    <w:rsid w:val="00FA6E9D"/>
    <w:rsid w:val="00FA716B"/>
    <w:rsid w:val="00FA719D"/>
    <w:rsid w:val="00FA7ACA"/>
    <w:rsid w:val="00FA7F04"/>
    <w:rsid w:val="00FB090B"/>
    <w:rsid w:val="00FB092B"/>
    <w:rsid w:val="00FB1431"/>
    <w:rsid w:val="00FB1852"/>
    <w:rsid w:val="00FB1925"/>
    <w:rsid w:val="00FB1996"/>
    <w:rsid w:val="00FB2023"/>
    <w:rsid w:val="00FB2510"/>
    <w:rsid w:val="00FB27B4"/>
    <w:rsid w:val="00FB35B0"/>
    <w:rsid w:val="00FB3B9F"/>
    <w:rsid w:val="00FB5183"/>
    <w:rsid w:val="00FB5B14"/>
    <w:rsid w:val="00FB5D8F"/>
    <w:rsid w:val="00FB614B"/>
    <w:rsid w:val="00FB621B"/>
    <w:rsid w:val="00FB69C1"/>
    <w:rsid w:val="00FB75DC"/>
    <w:rsid w:val="00FB7AC2"/>
    <w:rsid w:val="00FB7DB7"/>
    <w:rsid w:val="00FB7E36"/>
    <w:rsid w:val="00FC104B"/>
    <w:rsid w:val="00FC15B3"/>
    <w:rsid w:val="00FC183F"/>
    <w:rsid w:val="00FC1C75"/>
    <w:rsid w:val="00FC24E4"/>
    <w:rsid w:val="00FC2C31"/>
    <w:rsid w:val="00FC5B05"/>
    <w:rsid w:val="00FC5B5B"/>
    <w:rsid w:val="00FC68F8"/>
    <w:rsid w:val="00FC6F18"/>
    <w:rsid w:val="00FC7263"/>
    <w:rsid w:val="00FC7965"/>
    <w:rsid w:val="00FD080F"/>
    <w:rsid w:val="00FD1004"/>
    <w:rsid w:val="00FD11FC"/>
    <w:rsid w:val="00FD1464"/>
    <w:rsid w:val="00FD1943"/>
    <w:rsid w:val="00FD243E"/>
    <w:rsid w:val="00FD25FD"/>
    <w:rsid w:val="00FD2A8A"/>
    <w:rsid w:val="00FD4257"/>
    <w:rsid w:val="00FD4C16"/>
    <w:rsid w:val="00FD4E98"/>
    <w:rsid w:val="00FD5C1D"/>
    <w:rsid w:val="00FD5EA8"/>
    <w:rsid w:val="00FD7656"/>
    <w:rsid w:val="00FD7F62"/>
    <w:rsid w:val="00FE0642"/>
    <w:rsid w:val="00FE092D"/>
    <w:rsid w:val="00FE3563"/>
    <w:rsid w:val="00FE4516"/>
    <w:rsid w:val="00FE4744"/>
    <w:rsid w:val="00FE4D1E"/>
    <w:rsid w:val="00FE5953"/>
    <w:rsid w:val="00FE5D44"/>
    <w:rsid w:val="00FE7537"/>
    <w:rsid w:val="00FE76AD"/>
    <w:rsid w:val="00FE7A76"/>
    <w:rsid w:val="00FF02E8"/>
    <w:rsid w:val="00FF0527"/>
    <w:rsid w:val="00FF0A88"/>
    <w:rsid w:val="00FF1BDF"/>
    <w:rsid w:val="00FF2F54"/>
    <w:rsid w:val="00FF3323"/>
    <w:rsid w:val="00FF33D3"/>
    <w:rsid w:val="00FF397A"/>
    <w:rsid w:val="00FF3A99"/>
    <w:rsid w:val="00FF55EF"/>
    <w:rsid w:val="00FF574F"/>
    <w:rsid w:val="00FF6E1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C1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BD9"/>
    <w:pPr>
      <w:widowControl w:val="0"/>
    </w:pPr>
  </w:style>
  <w:style w:type="paragraph" w:styleId="1">
    <w:name w:val="heading 1"/>
    <w:basedOn w:val="a1"/>
    <w:next w:val="a1"/>
    <w:link w:val="10"/>
    <w:qFormat/>
    <w:rsid w:val="00024B9E"/>
    <w:pPr>
      <w:keepNext/>
      <w:outlineLvl w:val="0"/>
    </w:pPr>
    <w:rPr>
      <w:rFonts w:ascii="標楷體" w:eastAsia="標楷體" w:hAnsi="Times New Roman" w:cs="Times New Roman"/>
      <w:b/>
      <w:bCs/>
      <w:spacing w:val="-10"/>
      <w:sz w:val="18"/>
      <w:szCs w:val="20"/>
    </w:rPr>
  </w:style>
  <w:style w:type="paragraph" w:styleId="21">
    <w:name w:val="heading 2"/>
    <w:basedOn w:val="a1"/>
    <w:next w:val="a1"/>
    <w:link w:val="22"/>
    <w:qFormat/>
    <w:rsid w:val="00024B9E"/>
    <w:pPr>
      <w:keepNext/>
      <w:jc w:val="both"/>
      <w:outlineLvl w:val="1"/>
    </w:pPr>
    <w:rPr>
      <w:rFonts w:ascii="標楷體" w:eastAsia="標楷體" w:hAnsi="Times New Roman" w:cs="Times New Roman"/>
      <w:spacing w:val="-20"/>
      <w:sz w:val="40"/>
      <w:szCs w:val="20"/>
    </w:rPr>
  </w:style>
  <w:style w:type="paragraph" w:styleId="31">
    <w:name w:val="heading 3"/>
    <w:aliases w:val="括一二二"/>
    <w:basedOn w:val="a1"/>
    <w:next w:val="a1"/>
    <w:link w:val="32"/>
    <w:qFormat/>
    <w:rsid w:val="00024B9E"/>
    <w:pPr>
      <w:keepNext/>
      <w:snapToGrid w:val="0"/>
      <w:spacing w:line="720" w:lineRule="auto"/>
      <w:jc w:val="center"/>
      <w:outlineLvl w:val="2"/>
    </w:pPr>
    <w:rPr>
      <w:rFonts w:ascii="Arial" w:eastAsia="新細明體" w:hAnsi="Arial" w:cs="Times New Roman"/>
      <w:b/>
      <w:bCs/>
      <w:sz w:val="36"/>
      <w:szCs w:val="36"/>
    </w:rPr>
  </w:style>
  <w:style w:type="paragraph" w:styleId="41">
    <w:name w:val="heading 4"/>
    <w:basedOn w:val="a1"/>
    <w:next w:val="a1"/>
    <w:link w:val="42"/>
    <w:qFormat/>
    <w:rsid w:val="00024B9E"/>
    <w:pPr>
      <w:keepNext/>
      <w:snapToGrid w:val="0"/>
      <w:spacing w:line="720" w:lineRule="auto"/>
      <w:jc w:val="center"/>
      <w:outlineLvl w:val="3"/>
    </w:pPr>
    <w:rPr>
      <w:rFonts w:ascii="Arial" w:eastAsia="新細明體" w:hAnsi="Arial" w:cs="Times New Roman"/>
      <w:sz w:val="36"/>
      <w:szCs w:val="36"/>
    </w:rPr>
  </w:style>
  <w:style w:type="paragraph" w:styleId="51">
    <w:name w:val="heading 5"/>
    <w:basedOn w:val="a1"/>
    <w:next w:val="a1"/>
    <w:link w:val="52"/>
    <w:qFormat/>
    <w:rsid w:val="00024B9E"/>
    <w:pPr>
      <w:keepNext/>
      <w:snapToGrid w:val="0"/>
      <w:spacing w:line="720" w:lineRule="auto"/>
      <w:ind w:leftChars="200" w:left="200"/>
      <w:jc w:val="center"/>
      <w:outlineLvl w:val="4"/>
    </w:pPr>
    <w:rPr>
      <w:rFonts w:ascii="Arial" w:eastAsia="新細明體" w:hAnsi="Arial" w:cs="Times New Roman"/>
      <w:b/>
      <w:bCs/>
      <w:sz w:val="36"/>
      <w:szCs w:val="36"/>
    </w:rPr>
  </w:style>
  <w:style w:type="paragraph" w:styleId="6">
    <w:name w:val="heading 6"/>
    <w:basedOn w:val="a1"/>
    <w:next w:val="a1"/>
    <w:link w:val="60"/>
    <w:qFormat/>
    <w:rsid w:val="00024B9E"/>
    <w:pPr>
      <w:keepNext/>
      <w:snapToGrid w:val="0"/>
      <w:spacing w:line="720" w:lineRule="auto"/>
      <w:ind w:leftChars="200" w:left="200"/>
      <w:jc w:val="center"/>
      <w:outlineLvl w:val="5"/>
    </w:pPr>
    <w:rPr>
      <w:rFonts w:ascii="Arial" w:eastAsia="新細明體" w:hAnsi="Arial" w:cs="Times New Roman"/>
      <w:sz w:val="36"/>
      <w:szCs w:val="36"/>
    </w:rPr>
  </w:style>
  <w:style w:type="paragraph" w:styleId="7">
    <w:name w:val="heading 7"/>
    <w:basedOn w:val="a1"/>
    <w:next w:val="a1"/>
    <w:link w:val="70"/>
    <w:qFormat/>
    <w:rsid w:val="00024B9E"/>
    <w:pPr>
      <w:keepNext/>
      <w:snapToGrid w:val="0"/>
      <w:spacing w:line="720" w:lineRule="auto"/>
      <w:ind w:leftChars="400" w:left="400"/>
      <w:jc w:val="center"/>
      <w:outlineLvl w:val="6"/>
    </w:pPr>
    <w:rPr>
      <w:rFonts w:ascii="Arial" w:eastAsia="新細明體" w:hAnsi="Arial" w:cs="Times New Roman"/>
      <w:b/>
      <w:bCs/>
      <w:sz w:val="36"/>
      <w:szCs w:val="36"/>
    </w:rPr>
  </w:style>
  <w:style w:type="paragraph" w:styleId="8">
    <w:name w:val="heading 8"/>
    <w:basedOn w:val="a1"/>
    <w:next w:val="a1"/>
    <w:link w:val="80"/>
    <w:qFormat/>
    <w:rsid w:val="00024B9E"/>
    <w:pPr>
      <w:keepNext/>
      <w:snapToGrid w:val="0"/>
      <w:spacing w:line="720" w:lineRule="auto"/>
      <w:ind w:leftChars="400" w:left="400"/>
      <w:jc w:val="center"/>
      <w:outlineLvl w:val="7"/>
    </w:pPr>
    <w:rPr>
      <w:rFonts w:ascii="Arial" w:eastAsia="新細明體" w:hAnsi="Arial" w:cs="Times New Roman"/>
      <w:sz w:val="36"/>
      <w:szCs w:val="36"/>
    </w:rPr>
  </w:style>
  <w:style w:type="paragraph" w:styleId="9">
    <w:name w:val="heading 9"/>
    <w:basedOn w:val="a1"/>
    <w:next w:val="a1"/>
    <w:link w:val="90"/>
    <w:qFormat/>
    <w:rsid w:val="00024B9E"/>
    <w:pPr>
      <w:keepNext/>
      <w:snapToGrid w:val="0"/>
      <w:spacing w:line="720" w:lineRule="auto"/>
      <w:ind w:leftChars="400" w:left="400"/>
      <w:jc w:val="center"/>
      <w:outlineLvl w:val="8"/>
    </w:pPr>
    <w:rPr>
      <w:rFonts w:ascii="Arial" w:eastAsia="新細明體" w:hAnsi="Arial" w:cs="Times New Roman"/>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
    <w:name w:val="二冊-甲篇-甲乙丙"/>
    <w:qFormat/>
    <w:rsid w:val="006904DA"/>
    <w:pPr>
      <w:spacing w:afterLines="100"/>
      <w:jc w:val="center"/>
    </w:pPr>
    <w:rPr>
      <w:rFonts w:ascii="標楷體" w:eastAsia="標楷體" w:hAnsi="標楷體"/>
      <w:b/>
      <w:sz w:val="40"/>
      <w:szCs w:val="24"/>
    </w:rPr>
  </w:style>
  <w:style w:type="paragraph" w:customStyle="1" w:styleId="--0">
    <w:name w:val="二冊-甲篇-壹貳叁"/>
    <w:qFormat/>
    <w:rsid w:val="00E7259F"/>
    <w:pPr>
      <w:overflowPunct w:val="0"/>
      <w:spacing w:afterLines="30" w:after="30" w:line="420" w:lineRule="exact"/>
      <w:jc w:val="both"/>
    </w:pPr>
    <w:rPr>
      <w:rFonts w:ascii="標楷體" w:eastAsia="標楷體" w:hAnsi="標楷體"/>
      <w:b/>
      <w:sz w:val="32"/>
      <w:szCs w:val="24"/>
    </w:rPr>
  </w:style>
  <w:style w:type="paragraph" w:customStyle="1" w:styleId="--1">
    <w:name w:val="二冊-甲篇-一二三"/>
    <w:qFormat/>
    <w:rsid w:val="00E7259F"/>
    <w:pPr>
      <w:overflowPunct w:val="0"/>
      <w:spacing w:beforeLines="30" w:before="30" w:afterLines="30" w:after="30" w:line="420" w:lineRule="exact"/>
      <w:ind w:leftChars="-70" w:left="-70" w:firstLineChars="100" w:firstLine="100"/>
      <w:jc w:val="both"/>
    </w:pPr>
    <w:rPr>
      <w:rFonts w:ascii="標楷體" w:eastAsia="標楷體" w:hAnsi="標楷體"/>
      <w:b/>
      <w:sz w:val="28"/>
      <w:szCs w:val="24"/>
    </w:rPr>
  </w:style>
  <w:style w:type="paragraph" w:customStyle="1" w:styleId="--2">
    <w:name w:val="二冊-甲篇-(一)(二)(三)"/>
    <w:qFormat/>
    <w:rsid w:val="00E7259F"/>
    <w:pPr>
      <w:spacing w:beforeLines="30" w:before="30" w:afterLines="30" w:after="30" w:line="420" w:lineRule="exact"/>
      <w:ind w:leftChars="180" w:left="180" w:firstLineChars="236" w:firstLine="236"/>
      <w:jc w:val="both"/>
    </w:pPr>
    <w:rPr>
      <w:rFonts w:ascii="標楷體" w:eastAsia="標楷體" w:hAnsi="標楷體"/>
      <w:b/>
      <w:szCs w:val="24"/>
    </w:rPr>
  </w:style>
  <w:style w:type="paragraph" w:customStyle="1" w:styleId="--123">
    <w:name w:val="二冊-甲篇-123"/>
    <w:qFormat/>
    <w:rsid w:val="00E7259F"/>
    <w:pPr>
      <w:overflowPunct w:val="0"/>
      <w:spacing w:beforeLines="30" w:before="30" w:afterLines="30" w:after="30" w:line="400" w:lineRule="exact"/>
      <w:ind w:leftChars="-170" w:left="-170" w:firstLineChars="560" w:firstLine="560"/>
      <w:jc w:val="both"/>
    </w:pPr>
    <w:rPr>
      <w:rFonts w:ascii="標楷體" w:eastAsia="標楷體" w:hAnsi="標楷體"/>
      <w:szCs w:val="24"/>
    </w:rPr>
  </w:style>
  <w:style w:type="paragraph" w:styleId="a5">
    <w:name w:val="header"/>
    <w:basedOn w:val="a1"/>
    <w:link w:val="a6"/>
    <w:uiPriority w:val="99"/>
    <w:unhideWhenUsed/>
    <w:rsid w:val="00FE5953"/>
    <w:pPr>
      <w:tabs>
        <w:tab w:val="center" w:pos="4153"/>
        <w:tab w:val="right" w:pos="8306"/>
      </w:tabs>
      <w:snapToGrid w:val="0"/>
    </w:pPr>
    <w:rPr>
      <w:sz w:val="20"/>
      <w:szCs w:val="20"/>
    </w:rPr>
  </w:style>
  <w:style w:type="character" w:customStyle="1" w:styleId="a6">
    <w:name w:val="頁首 字元"/>
    <w:basedOn w:val="a2"/>
    <w:link w:val="a5"/>
    <w:uiPriority w:val="99"/>
    <w:rsid w:val="00FE5953"/>
    <w:rPr>
      <w:sz w:val="20"/>
      <w:szCs w:val="20"/>
    </w:rPr>
  </w:style>
  <w:style w:type="paragraph" w:styleId="a7">
    <w:name w:val="footer"/>
    <w:basedOn w:val="a1"/>
    <w:link w:val="a8"/>
    <w:uiPriority w:val="99"/>
    <w:unhideWhenUsed/>
    <w:rsid w:val="00FE5953"/>
    <w:pPr>
      <w:tabs>
        <w:tab w:val="center" w:pos="4153"/>
        <w:tab w:val="right" w:pos="8306"/>
      </w:tabs>
      <w:snapToGrid w:val="0"/>
    </w:pPr>
    <w:rPr>
      <w:sz w:val="20"/>
      <w:szCs w:val="20"/>
    </w:rPr>
  </w:style>
  <w:style w:type="character" w:customStyle="1" w:styleId="a8">
    <w:name w:val="頁尾 字元"/>
    <w:basedOn w:val="a2"/>
    <w:link w:val="a7"/>
    <w:uiPriority w:val="99"/>
    <w:rsid w:val="00FE5953"/>
    <w:rPr>
      <w:sz w:val="20"/>
      <w:szCs w:val="20"/>
    </w:rPr>
  </w:style>
  <w:style w:type="paragraph" w:customStyle="1" w:styleId="--3">
    <w:name w:val="二冊-甲篇-內文"/>
    <w:qFormat/>
    <w:rsid w:val="006904DA"/>
    <w:pPr>
      <w:overflowPunct w:val="0"/>
      <w:jc w:val="both"/>
    </w:pPr>
    <w:rPr>
      <w:rFonts w:ascii="標楷體" w:eastAsia="標楷體"/>
    </w:rPr>
  </w:style>
  <w:style w:type="character" w:customStyle="1" w:styleId="10">
    <w:name w:val="標題 1 字元"/>
    <w:basedOn w:val="a2"/>
    <w:link w:val="1"/>
    <w:rsid w:val="00024B9E"/>
    <w:rPr>
      <w:rFonts w:ascii="標楷體" w:eastAsia="標楷體" w:hAnsi="Times New Roman" w:cs="Times New Roman"/>
      <w:b/>
      <w:bCs/>
      <w:spacing w:val="-10"/>
      <w:sz w:val="18"/>
      <w:szCs w:val="20"/>
    </w:rPr>
  </w:style>
  <w:style w:type="character" w:customStyle="1" w:styleId="22">
    <w:name w:val="標題 2 字元"/>
    <w:basedOn w:val="a2"/>
    <w:link w:val="21"/>
    <w:rsid w:val="00024B9E"/>
    <w:rPr>
      <w:rFonts w:ascii="標楷體" w:eastAsia="標楷體" w:hAnsi="Times New Roman" w:cs="Times New Roman"/>
      <w:spacing w:val="-20"/>
      <w:sz w:val="40"/>
      <w:szCs w:val="20"/>
    </w:rPr>
  </w:style>
  <w:style w:type="character" w:customStyle="1" w:styleId="32">
    <w:name w:val="標題 3 字元"/>
    <w:aliases w:val="括一二二 字元"/>
    <w:basedOn w:val="a2"/>
    <w:link w:val="31"/>
    <w:rsid w:val="00024B9E"/>
    <w:rPr>
      <w:rFonts w:ascii="Arial" w:eastAsia="新細明體" w:hAnsi="Arial" w:cs="Times New Roman"/>
      <w:b/>
      <w:bCs/>
      <w:sz w:val="36"/>
      <w:szCs w:val="36"/>
    </w:rPr>
  </w:style>
  <w:style w:type="character" w:customStyle="1" w:styleId="42">
    <w:name w:val="標題 4 字元"/>
    <w:basedOn w:val="a2"/>
    <w:link w:val="41"/>
    <w:rsid w:val="00024B9E"/>
    <w:rPr>
      <w:rFonts w:ascii="Arial" w:eastAsia="新細明體" w:hAnsi="Arial" w:cs="Times New Roman"/>
      <w:sz w:val="36"/>
      <w:szCs w:val="36"/>
    </w:rPr>
  </w:style>
  <w:style w:type="character" w:customStyle="1" w:styleId="52">
    <w:name w:val="標題 5 字元"/>
    <w:basedOn w:val="a2"/>
    <w:link w:val="51"/>
    <w:rsid w:val="00024B9E"/>
    <w:rPr>
      <w:rFonts w:ascii="Arial" w:eastAsia="新細明體" w:hAnsi="Arial" w:cs="Times New Roman"/>
      <w:b/>
      <w:bCs/>
      <w:sz w:val="36"/>
      <w:szCs w:val="36"/>
    </w:rPr>
  </w:style>
  <w:style w:type="character" w:customStyle="1" w:styleId="60">
    <w:name w:val="標題 6 字元"/>
    <w:basedOn w:val="a2"/>
    <w:link w:val="6"/>
    <w:rsid w:val="00024B9E"/>
    <w:rPr>
      <w:rFonts w:ascii="Arial" w:eastAsia="新細明體" w:hAnsi="Arial" w:cs="Times New Roman"/>
      <w:sz w:val="36"/>
      <w:szCs w:val="36"/>
    </w:rPr>
  </w:style>
  <w:style w:type="character" w:customStyle="1" w:styleId="70">
    <w:name w:val="標題 7 字元"/>
    <w:basedOn w:val="a2"/>
    <w:link w:val="7"/>
    <w:rsid w:val="00024B9E"/>
    <w:rPr>
      <w:rFonts w:ascii="Arial" w:eastAsia="新細明體" w:hAnsi="Arial" w:cs="Times New Roman"/>
      <w:b/>
      <w:bCs/>
      <w:sz w:val="36"/>
      <w:szCs w:val="36"/>
    </w:rPr>
  </w:style>
  <w:style w:type="character" w:customStyle="1" w:styleId="80">
    <w:name w:val="標題 8 字元"/>
    <w:basedOn w:val="a2"/>
    <w:link w:val="8"/>
    <w:rsid w:val="00024B9E"/>
    <w:rPr>
      <w:rFonts w:ascii="Arial" w:eastAsia="新細明體" w:hAnsi="Arial" w:cs="Times New Roman"/>
      <w:sz w:val="36"/>
      <w:szCs w:val="36"/>
    </w:rPr>
  </w:style>
  <w:style w:type="character" w:customStyle="1" w:styleId="90">
    <w:name w:val="標題 9 字元"/>
    <w:basedOn w:val="a2"/>
    <w:link w:val="9"/>
    <w:rsid w:val="00024B9E"/>
    <w:rPr>
      <w:rFonts w:ascii="Arial" w:eastAsia="新細明體" w:hAnsi="Arial" w:cs="Times New Roman"/>
      <w:sz w:val="36"/>
      <w:szCs w:val="36"/>
    </w:rPr>
  </w:style>
  <w:style w:type="numbering" w:customStyle="1" w:styleId="11">
    <w:name w:val="無清單1"/>
    <w:next w:val="a4"/>
    <w:semiHidden/>
    <w:unhideWhenUsed/>
    <w:rsid w:val="00024B9E"/>
  </w:style>
  <w:style w:type="numbering" w:customStyle="1" w:styleId="110">
    <w:name w:val="無清單11"/>
    <w:next w:val="a4"/>
    <w:semiHidden/>
    <w:rsid w:val="00024B9E"/>
  </w:style>
  <w:style w:type="paragraph" w:customStyle="1" w:styleId="a9">
    <w:name w:val="甲乙丙"/>
    <w:basedOn w:val="a1"/>
    <w:qFormat/>
    <w:rsid w:val="00024B9E"/>
    <w:pPr>
      <w:spacing w:after="360" w:line="360" w:lineRule="auto"/>
      <w:jc w:val="center"/>
    </w:pPr>
    <w:rPr>
      <w:rFonts w:ascii="標楷體" w:eastAsia="標楷體" w:hAnsi="Times New Roman" w:cs="Times New Roman"/>
      <w:b/>
      <w:spacing w:val="-20"/>
      <w:sz w:val="40"/>
      <w:szCs w:val="20"/>
    </w:rPr>
  </w:style>
  <w:style w:type="paragraph" w:customStyle="1" w:styleId="aa">
    <w:name w:val="壹貳參"/>
    <w:basedOn w:val="a9"/>
    <w:qFormat/>
    <w:rsid w:val="00024B9E"/>
    <w:pPr>
      <w:spacing w:after="240"/>
      <w:ind w:left="624"/>
      <w:jc w:val="left"/>
    </w:pPr>
    <w:rPr>
      <w:sz w:val="36"/>
    </w:rPr>
  </w:style>
  <w:style w:type="paragraph" w:customStyle="1" w:styleId="ab">
    <w:name w:val="一二三"/>
    <w:basedOn w:val="aa"/>
    <w:qFormat/>
    <w:rsid w:val="00024B9E"/>
  </w:style>
  <w:style w:type="paragraph" w:customStyle="1" w:styleId="ac">
    <w:name w:val="括號一二三"/>
    <w:basedOn w:val="ab"/>
    <w:rsid w:val="00024B9E"/>
    <w:pPr>
      <w:spacing w:after="0"/>
      <w:ind w:left="0" w:firstLine="624"/>
      <w:jc w:val="both"/>
    </w:pPr>
    <w:rPr>
      <w:sz w:val="28"/>
    </w:rPr>
  </w:style>
  <w:style w:type="paragraph" w:customStyle="1" w:styleId="123">
    <w:name w:val="123"/>
    <w:basedOn w:val="ac"/>
    <w:qFormat/>
    <w:rsid w:val="00024B9E"/>
    <w:pPr>
      <w:ind w:firstLine="425"/>
    </w:pPr>
    <w:rPr>
      <w:b w:val="0"/>
      <w:sz w:val="24"/>
    </w:rPr>
  </w:style>
  <w:style w:type="paragraph" w:customStyle="1" w:styleId="1230">
    <w:name w:val="括號123"/>
    <w:basedOn w:val="123"/>
    <w:rsid w:val="00024B9E"/>
    <w:pPr>
      <w:ind w:firstLine="624"/>
    </w:pPr>
  </w:style>
  <w:style w:type="paragraph" w:customStyle="1" w:styleId="1231">
    <w:name w:val="圓圈123"/>
    <w:basedOn w:val="1230"/>
    <w:rsid w:val="00024B9E"/>
    <w:pPr>
      <w:ind w:firstLine="1008"/>
    </w:pPr>
  </w:style>
  <w:style w:type="paragraph" w:styleId="ad">
    <w:name w:val="Body Text"/>
    <w:basedOn w:val="a1"/>
    <w:link w:val="ae"/>
    <w:rsid w:val="00024B9E"/>
    <w:pPr>
      <w:spacing w:line="360" w:lineRule="auto"/>
      <w:ind w:firstLine="482"/>
      <w:jc w:val="both"/>
    </w:pPr>
    <w:rPr>
      <w:rFonts w:ascii="標楷體" w:eastAsia="標楷體" w:hAnsi="Times New Roman" w:cs="Times New Roman"/>
      <w:spacing w:val="-20"/>
      <w:sz w:val="18"/>
      <w:szCs w:val="20"/>
    </w:rPr>
  </w:style>
  <w:style w:type="character" w:customStyle="1" w:styleId="ae">
    <w:name w:val="本文 字元"/>
    <w:basedOn w:val="a2"/>
    <w:link w:val="ad"/>
    <w:rsid w:val="00024B9E"/>
    <w:rPr>
      <w:rFonts w:ascii="標楷體" w:eastAsia="標楷體" w:hAnsi="Times New Roman" w:cs="Times New Roman"/>
      <w:spacing w:val="-20"/>
      <w:sz w:val="18"/>
      <w:szCs w:val="20"/>
    </w:rPr>
  </w:style>
  <w:style w:type="character" w:styleId="af">
    <w:name w:val="page number"/>
    <w:basedOn w:val="a2"/>
    <w:rsid w:val="00024B9E"/>
  </w:style>
  <w:style w:type="paragraph" w:customStyle="1" w:styleId="af0">
    <w:name w:val="公文(密等)"/>
    <w:basedOn w:val="a1"/>
    <w:rsid w:val="00024B9E"/>
    <w:pPr>
      <w:widowControl/>
      <w:textAlignment w:val="baseline"/>
    </w:pPr>
    <w:rPr>
      <w:rFonts w:ascii="Times New Roman" w:eastAsia="標楷體" w:hAnsi="Times New Roman" w:cs="Times New Roman"/>
      <w:noProof/>
      <w:kern w:val="0"/>
      <w:szCs w:val="20"/>
    </w:rPr>
  </w:style>
  <w:style w:type="paragraph" w:styleId="af1">
    <w:name w:val="Balloon Text"/>
    <w:basedOn w:val="a1"/>
    <w:link w:val="af2"/>
    <w:rsid w:val="00024B9E"/>
    <w:rPr>
      <w:rFonts w:ascii="Arial" w:eastAsia="新細明體" w:hAnsi="Arial" w:cs="Times New Roman"/>
      <w:spacing w:val="-20"/>
      <w:sz w:val="18"/>
      <w:szCs w:val="18"/>
    </w:rPr>
  </w:style>
  <w:style w:type="character" w:customStyle="1" w:styleId="af2">
    <w:name w:val="註解方塊文字 字元"/>
    <w:basedOn w:val="a2"/>
    <w:link w:val="af1"/>
    <w:rsid w:val="00024B9E"/>
    <w:rPr>
      <w:rFonts w:ascii="Arial" w:eastAsia="新細明體" w:hAnsi="Arial" w:cs="Times New Roman"/>
      <w:spacing w:val="-20"/>
      <w:sz w:val="18"/>
      <w:szCs w:val="18"/>
    </w:rPr>
  </w:style>
  <w:style w:type="paragraph" w:styleId="23">
    <w:name w:val="Body Text Indent 2"/>
    <w:basedOn w:val="a1"/>
    <w:link w:val="24"/>
    <w:rsid w:val="00024B9E"/>
    <w:pPr>
      <w:spacing w:after="120" w:line="480" w:lineRule="auto"/>
      <w:ind w:leftChars="200" w:left="480"/>
    </w:pPr>
    <w:rPr>
      <w:rFonts w:ascii="標楷體" w:eastAsia="標楷體" w:hAnsi="Times New Roman" w:cs="Times New Roman"/>
      <w:spacing w:val="-20"/>
      <w:sz w:val="18"/>
      <w:szCs w:val="20"/>
    </w:rPr>
  </w:style>
  <w:style w:type="character" w:customStyle="1" w:styleId="24">
    <w:name w:val="本文縮排 2 字元"/>
    <w:basedOn w:val="a2"/>
    <w:link w:val="23"/>
    <w:rsid w:val="00024B9E"/>
    <w:rPr>
      <w:rFonts w:ascii="標楷體" w:eastAsia="標楷體" w:hAnsi="Times New Roman" w:cs="Times New Roman"/>
      <w:spacing w:val="-20"/>
      <w:sz w:val="18"/>
      <w:szCs w:val="20"/>
    </w:rPr>
  </w:style>
  <w:style w:type="paragraph" w:customStyle="1" w:styleId="CharCharCharChar">
    <w:name w:val="字元 字元 字元 Char Char 字元 Char Char 字元 字元"/>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af3">
    <w:name w:val="甲篇、壹貳參"/>
    <w:autoRedefine/>
    <w:rsid w:val="00024B9E"/>
    <w:pPr>
      <w:snapToGrid w:val="0"/>
      <w:jc w:val="both"/>
    </w:pPr>
    <w:rPr>
      <w:rFonts w:ascii="新細明體" w:eastAsia="標楷體" w:hAnsi="新細明體" w:cs="Times New Roman"/>
      <w:b/>
      <w:sz w:val="32"/>
      <w:szCs w:val="32"/>
    </w:rPr>
  </w:style>
  <w:style w:type="paragraph" w:customStyle="1" w:styleId="af4">
    <w:name w:val="甲篇、一二三"/>
    <w:autoRedefine/>
    <w:rsid w:val="00024B9E"/>
    <w:pPr>
      <w:snapToGrid w:val="0"/>
      <w:spacing w:line="500" w:lineRule="exact"/>
      <w:jc w:val="both"/>
    </w:pPr>
    <w:rPr>
      <w:rFonts w:ascii="新細明體" w:eastAsia="標楷體" w:hAnsi="新細明體" w:cs="Times New Roman"/>
      <w:b/>
      <w:sz w:val="28"/>
      <w:szCs w:val="28"/>
    </w:rPr>
  </w:style>
  <w:style w:type="paragraph" w:customStyle="1" w:styleId="af5">
    <w:name w:val="甲篇、(一)(二)(三)"/>
    <w:autoRedefine/>
    <w:rsid w:val="00024B9E"/>
    <w:pPr>
      <w:snapToGrid w:val="0"/>
      <w:ind w:firstLineChars="100" w:firstLine="240"/>
      <w:jc w:val="both"/>
    </w:pPr>
    <w:rPr>
      <w:rFonts w:ascii="新細明體" w:eastAsia="標楷體" w:hAnsi="新細明體" w:cs="Times New Roman"/>
      <w:b/>
      <w:szCs w:val="24"/>
    </w:rPr>
  </w:style>
  <w:style w:type="paragraph" w:customStyle="1" w:styleId="1232">
    <w:name w:val="甲篇、123"/>
    <w:link w:val="1233"/>
    <w:autoRedefine/>
    <w:rsid w:val="00024B9E"/>
    <w:pPr>
      <w:snapToGrid w:val="0"/>
      <w:spacing w:line="460" w:lineRule="exact"/>
      <w:ind w:firstLineChars="200" w:firstLine="480"/>
      <w:jc w:val="both"/>
    </w:pPr>
    <w:rPr>
      <w:rFonts w:ascii="新細明體" w:eastAsia="標楷體" w:hAnsi="新細明體" w:cs="Times New Roman"/>
      <w:szCs w:val="24"/>
    </w:rPr>
  </w:style>
  <w:style w:type="character" w:customStyle="1" w:styleId="af6">
    <w:name w:val="表格、表頭 字元 字元 字元 字元 字元 字元 字元 字元 字元 字元 字元 字元 字元 字元 字元 字元"/>
    <w:link w:val="af7"/>
    <w:rsid w:val="00024B9E"/>
    <w:rPr>
      <w:rFonts w:ascii="新細明體" w:eastAsia="標楷體" w:hAnsi="新細明體"/>
      <w:spacing w:val="-30"/>
      <w:szCs w:val="24"/>
    </w:rPr>
  </w:style>
  <w:style w:type="paragraph" w:customStyle="1" w:styleId="33">
    <w:name w:val="樣式3"/>
    <w:basedOn w:val="a1"/>
    <w:autoRedefine/>
    <w:rsid w:val="00024B9E"/>
    <w:pPr>
      <w:adjustRightInd w:val="0"/>
      <w:spacing w:line="460" w:lineRule="exact"/>
      <w:ind w:firstLineChars="100" w:firstLine="240"/>
      <w:jc w:val="both"/>
    </w:pPr>
    <w:rPr>
      <w:rFonts w:ascii="新細明體" w:eastAsia="標楷體" w:hAnsi="新細明體" w:cs="Times New Roman"/>
      <w:b/>
      <w:bCs/>
      <w:szCs w:val="24"/>
    </w:rPr>
  </w:style>
  <w:style w:type="paragraph" w:customStyle="1" w:styleId="af8">
    <w:name w:val="表格、表頭"/>
    <w:autoRedefine/>
    <w:rsid w:val="00024B9E"/>
    <w:pPr>
      <w:snapToGrid w:val="0"/>
      <w:jc w:val="distribute"/>
    </w:pPr>
    <w:rPr>
      <w:rFonts w:ascii="新細明體" w:eastAsia="標楷體" w:hAnsi="新細明體" w:cs="Times New Roman"/>
      <w:sz w:val="18"/>
      <w:szCs w:val="18"/>
    </w:rPr>
  </w:style>
  <w:style w:type="paragraph" w:customStyle="1" w:styleId="af9">
    <w:name w:val="表格、主管機關"/>
    <w:autoRedefine/>
    <w:rsid w:val="00024B9E"/>
    <w:pPr>
      <w:snapToGrid w:val="0"/>
      <w:jc w:val="both"/>
    </w:pPr>
    <w:rPr>
      <w:rFonts w:ascii="新細明體" w:eastAsia="標楷體" w:hAnsi="新細明體" w:cs="Times New Roman"/>
      <w:b/>
      <w:spacing w:val="-10"/>
      <w:sz w:val="18"/>
      <w:szCs w:val="18"/>
    </w:rPr>
  </w:style>
  <w:style w:type="paragraph" w:customStyle="1" w:styleId="afa">
    <w:name w:val="表格、機關名"/>
    <w:basedOn w:val="a1"/>
    <w:link w:val="afb"/>
    <w:autoRedefine/>
    <w:rsid w:val="00024B9E"/>
    <w:pPr>
      <w:ind w:leftChars="100" w:left="180"/>
    </w:pPr>
    <w:rPr>
      <w:rFonts w:ascii="新細明體" w:eastAsia="標楷體" w:hAnsi="新細明體" w:cs="Times New Roman"/>
      <w:b/>
      <w:sz w:val="18"/>
      <w:szCs w:val="18"/>
    </w:rPr>
  </w:style>
  <w:style w:type="paragraph" w:customStyle="1" w:styleId="afc">
    <w:name w:val="表格、科目"/>
    <w:autoRedefine/>
    <w:rsid w:val="00024B9E"/>
    <w:pPr>
      <w:ind w:leftChars="200" w:left="200"/>
    </w:pPr>
    <w:rPr>
      <w:rFonts w:ascii="新細明體" w:eastAsia="標楷體" w:hAnsi="新細明體" w:cs="Times New Roman"/>
      <w:sz w:val="18"/>
      <w:szCs w:val="18"/>
    </w:rPr>
  </w:style>
  <w:style w:type="character" w:customStyle="1" w:styleId="afb">
    <w:name w:val="表格、機關名 字元"/>
    <w:link w:val="afa"/>
    <w:rsid w:val="00024B9E"/>
    <w:rPr>
      <w:rFonts w:ascii="新細明體" w:eastAsia="標楷體" w:hAnsi="新細明體" w:cs="Times New Roman"/>
      <w:b/>
      <w:sz w:val="18"/>
      <w:szCs w:val="18"/>
    </w:rPr>
  </w:style>
  <w:style w:type="paragraph" w:customStyle="1" w:styleId="afd">
    <w:name w:val="表格、數字"/>
    <w:autoRedefine/>
    <w:rsid w:val="00024B9E"/>
    <w:pPr>
      <w:ind w:rightChars="10" w:right="10"/>
      <w:jc w:val="right"/>
    </w:pPr>
    <w:rPr>
      <w:rFonts w:ascii="新細明體" w:eastAsia="標楷體" w:hAnsi="新細明體" w:cs="Times New Roman"/>
      <w:sz w:val="18"/>
      <w:szCs w:val="18"/>
    </w:rPr>
  </w:style>
  <w:style w:type="paragraph" w:customStyle="1" w:styleId="afe">
    <w:name w:val="表格、單位"/>
    <w:autoRedefine/>
    <w:rsid w:val="00024B9E"/>
    <w:pPr>
      <w:snapToGrid w:val="0"/>
      <w:jc w:val="right"/>
    </w:pPr>
    <w:rPr>
      <w:rFonts w:ascii="新細明體" w:eastAsia="標楷體" w:hAnsi="新細明體" w:cs="Times New Roman"/>
      <w:sz w:val="20"/>
      <w:szCs w:val="18"/>
    </w:rPr>
  </w:style>
  <w:style w:type="paragraph" w:customStyle="1" w:styleId="aff">
    <w:name w:val="表格、註"/>
    <w:link w:val="aff0"/>
    <w:autoRedefine/>
    <w:rsid w:val="00024B9E"/>
    <w:rPr>
      <w:rFonts w:ascii="新細明體" w:eastAsia="標楷體" w:hAnsi="新細明體" w:cs="Times New Roman"/>
      <w:sz w:val="20"/>
      <w:szCs w:val="18"/>
    </w:rPr>
  </w:style>
  <w:style w:type="paragraph" w:customStyle="1" w:styleId="aff1">
    <w:name w:val="表格、原因分析"/>
    <w:autoRedefine/>
    <w:rsid w:val="00024B9E"/>
    <w:rPr>
      <w:rFonts w:ascii="新細明體" w:eastAsia="標楷體" w:hAnsi="新細明體" w:cs="Times New Roman"/>
      <w:sz w:val="20"/>
      <w:szCs w:val="20"/>
    </w:rPr>
  </w:style>
  <w:style w:type="paragraph" w:customStyle="1" w:styleId="aff2">
    <w:name w:val="表格、差異數字"/>
    <w:autoRedefine/>
    <w:rsid w:val="00024B9E"/>
    <w:pPr>
      <w:ind w:rightChars="10" w:right="10"/>
      <w:jc w:val="right"/>
    </w:pPr>
    <w:rPr>
      <w:rFonts w:ascii="新細明體" w:eastAsia="標楷體" w:hAnsi="新細明體" w:cs="Times New Roman"/>
      <w:sz w:val="20"/>
      <w:szCs w:val="20"/>
    </w:rPr>
  </w:style>
  <w:style w:type="paragraph" w:customStyle="1" w:styleId="12">
    <w:name w:val="樣式1"/>
    <w:basedOn w:val="a1"/>
    <w:next w:val="a1"/>
    <w:autoRedefine/>
    <w:rsid w:val="00024B9E"/>
    <w:pPr>
      <w:snapToGrid w:val="0"/>
      <w:spacing w:beforeLines="50"/>
      <w:jc w:val="both"/>
    </w:pPr>
    <w:rPr>
      <w:rFonts w:ascii="Times New Roman" w:eastAsia="標楷體" w:hAnsi="Times New Roman" w:cs="Times New Roman"/>
      <w:b/>
      <w:bCs/>
      <w:sz w:val="36"/>
      <w:szCs w:val="36"/>
    </w:rPr>
  </w:style>
  <w:style w:type="paragraph" w:customStyle="1" w:styleId="aff3">
    <w:name w:val="甲篇、內文"/>
    <w:link w:val="aff4"/>
    <w:autoRedefine/>
    <w:rsid w:val="00024B9E"/>
    <w:pPr>
      <w:spacing w:line="500" w:lineRule="exact"/>
      <w:ind w:left="5680" w:firstLineChars="200" w:firstLine="560"/>
      <w:jc w:val="right"/>
    </w:pPr>
    <w:rPr>
      <w:rFonts w:ascii="新細明體" w:eastAsia="標楷體" w:hAnsi="新細明體" w:cs="Times New Roman"/>
      <w:sz w:val="20"/>
      <w:szCs w:val="20"/>
    </w:rPr>
  </w:style>
  <w:style w:type="paragraph" w:customStyle="1" w:styleId="aff5">
    <w:name w:val="表格、差異科目"/>
    <w:autoRedefine/>
    <w:rsid w:val="00024B9E"/>
    <w:pPr>
      <w:ind w:right="57" w:firstLineChars="100" w:firstLine="200"/>
    </w:pPr>
    <w:rPr>
      <w:rFonts w:ascii="新細明體" w:eastAsia="標楷體" w:hAnsi="新細明體" w:cs="Times New Roman"/>
      <w:noProof/>
      <w:sz w:val="20"/>
      <w:szCs w:val="20"/>
    </w:rPr>
  </w:style>
  <w:style w:type="character" w:customStyle="1" w:styleId="aff4">
    <w:name w:val="甲篇、內文 字元"/>
    <w:link w:val="aff3"/>
    <w:rsid w:val="00024B9E"/>
    <w:rPr>
      <w:rFonts w:ascii="新細明體" w:eastAsia="標楷體" w:hAnsi="新細明體" w:cs="Times New Roman"/>
      <w:sz w:val="20"/>
      <w:szCs w:val="20"/>
    </w:rPr>
  </w:style>
  <w:style w:type="character" w:customStyle="1" w:styleId="aff0">
    <w:name w:val="表格、註 字元"/>
    <w:link w:val="aff"/>
    <w:rsid w:val="00024B9E"/>
    <w:rPr>
      <w:rFonts w:ascii="新細明體" w:eastAsia="標楷體" w:hAnsi="新細明體" w:cs="Times New Roman"/>
      <w:sz w:val="20"/>
      <w:szCs w:val="18"/>
    </w:rPr>
  </w:style>
  <w:style w:type="paragraph" w:customStyle="1" w:styleId="25">
    <w:name w:val="樣式2"/>
    <w:basedOn w:val="a1"/>
    <w:autoRedefine/>
    <w:rsid w:val="00024B9E"/>
    <w:pPr>
      <w:spacing w:before="440" w:after="80"/>
      <w:jc w:val="both"/>
    </w:pPr>
    <w:rPr>
      <w:rFonts w:ascii="標楷體" w:eastAsia="標楷體" w:hAnsi="標楷體" w:cs="Times New Roman"/>
      <w:b/>
      <w:spacing w:val="20"/>
      <w:sz w:val="32"/>
      <w:szCs w:val="20"/>
    </w:rPr>
  </w:style>
  <w:style w:type="paragraph" w:customStyle="1" w:styleId="53">
    <w:name w:val="樣式5"/>
    <w:basedOn w:val="a1"/>
    <w:autoRedefine/>
    <w:rsid w:val="00024B9E"/>
    <w:pPr>
      <w:spacing w:before="240" w:line="440" w:lineRule="exact"/>
      <w:ind w:firstLineChars="204" w:firstLine="572"/>
    </w:pPr>
    <w:rPr>
      <w:rFonts w:ascii="標楷體" w:eastAsia="標楷體" w:hAnsi="標楷體" w:cs="Times New Roman"/>
      <w:b/>
      <w:sz w:val="28"/>
      <w:szCs w:val="28"/>
    </w:rPr>
  </w:style>
  <w:style w:type="paragraph" w:customStyle="1" w:styleId="13">
    <w:name w:val="一(1)"/>
    <w:basedOn w:val="a1"/>
    <w:rsid w:val="00024B9E"/>
    <w:pPr>
      <w:autoSpaceDN w:val="0"/>
      <w:spacing w:after="120" w:line="600" w:lineRule="exact"/>
      <w:ind w:left="1985" w:hanging="284"/>
      <w:jc w:val="both"/>
    </w:pPr>
    <w:rPr>
      <w:rFonts w:ascii="Times New Roman" w:eastAsia="標楷體" w:hAnsi="Times New Roman" w:cs="Times New Roman"/>
      <w:sz w:val="28"/>
      <w:szCs w:val="20"/>
    </w:rPr>
  </w:style>
  <w:style w:type="paragraph" w:customStyle="1" w:styleId="91">
    <w:name w:val="表格、主管機關9"/>
    <w:autoRedefine/>
    <w:rsid w:val="00024B9E"/>
    <w:pPr>
      <w:widowControl w:val="0"/>
      <w:snapToGrid w:val="0"/>
      <w:ind w:rightChars="10" w:right="24"/>
    </w:pPr>
    <w:rPr>
      <w:rFonts w:ascii="新細明體" w:eastAsia="標楷體" w:hAnsi="新細明體" w:cs="Times New Roman"/>
      <w:b/>
      <w:noProof/>
      <w:sz w:val="18"/>
      <w:szCs w:val="18"/>
    </w:rPr>
  </w:style>
  <w:style w:type="paragraph" w:customStyle="1" w:styleId="100">
    <w:name w:val="表格、表頭10"/>
    <w:autoRedefine/>
    <w:rsid w:val="00024B9E"/>
    <w:pPr>
      <w:widowControl w:val="0"/>
      <w:snapToGrid w:val="0"/>
      <w:jc w:val="distribute"/>
    </w:pPr>
    <w:rPr>
      <w:rFonts w:ascii="新細明體" w:eastAsia="標楷體" w:hAnsi="新細明體" w:cs="Times New Roman"/>
      <w:sz w:val="20"/>
      <w:szCs w:val="20"/>
    </w:rPr>
  </w:style>
  <w:style w:type="paragraph" w:customStyle="1" w:styleId="92">
    <w:name w:val="表格、科目9"/>
    <w:autoRedefine/>
    <w:rsid w:val="00024B9E"/>
    <w:pPr>
      <w:snapToGrid w:val="0"/>
      <w:ind w:leftChars="150" w:left="360" w:rightChars="10" w:right="24"/>
    </w:pPr>
    <w:rPr>
      <w:rFonts w:ascii="新細明體" w:eastAsia="標楷體" w:hAnsi="新細明體" w:cs="Times New Roman"/>
      <w:noProof/>
      <w:sz w:val="18"/>
      <w:szCs w:val="18"/>
    </w:rPr>
  </w:style>
  <w:style w:type="paragraph" w:customStyle="1" w:styleId="93">
    <w:name w:val="表格、差異原因分析9"/>
    <w:link w:val="94"/>
    <w:autoRedefine/>
    <w:rsid w:val="00024B9E"/>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5">
    <w:name w:val="表格、機關名9"/>
    <w:autoRedefine/>
    <w:rsid w:val="00024B9E"/>
    <w:pPr>
      <w:snapToGrid w:val="0"/>
      <w:ind w:leftChars="80" w:left="192" w:rightChars="10" w:right="24"/>
    </w:pPr>
    <w:rPr>
      <w:rFonts w:ascii="新細明體" w:eastAsia="標楷體" w:hAnsi="新細明體" w:cs="Times New Roman"/>
      <w:b/>
      <w:noProof/>
      <w:sz w:val="18"/>
      <w:szCs w:val="18"/>
    </w:rPr>
  </w:style>
  <w:style w:type="paragraph" w:customStyle="1" w:styleId="96">
    <w:name w:val="表格、數字9"/>
    <w:autoRedefine/>
    <w:rsid w:val="00024B9E"/>
    <w:pPr>
      <w:widowControl w:val="0"/>
      <w:snapToGrid w:val="0"/>
      <w:ind w:rightChars="10" w:right="24"/>
      <w:jc w:val="right"/>
    </w:pPr>
    <w:rPr>
      <w:rFonts w:ascii="新細明體" w:eastAsia="標楷體" w:hAnsi="新細明體" w:cs="Times New Roman"/>
      <w:noProof/>
      <w:sz w:val="18"/>
      <w:szCs w:val="18"/>
    </w:rPr>
  </w:style>
  <w:style w:type="paragraph" w:customStyle="1" w:styleId="97">
    <w:name w:val="表格、差異機關名9"/>
    <w:autoRedefine/>
    <w:rsid w:val="00024B9E"/>
    <w:pPr>
      <w:widowControl w:val="0"/>
      <w:snapToGrid w:val="0"/>
    </w:pPr>
    <w:rPr>
      <w:rFonts w:ascii="新細明體" w:eastAsia="標楷體" w:hAnsi="新細明體" w:cs="Times New Roman"/>
      <w:b/>
      <w:sz w:val="18"/>
      <w:szCs w:val="20"/>
    </w:rPr>
  </w:style>
  <w:style w:type="paragraph" w:customStyle="1" w:styleId="98">
    <w:name w:val="表格、數字粗體9"/>
    <w:autoRedefine/>
    <w:rsid w:val="00024B9E"/>
    <w:pPr>
      <w:widowControl w:val="0"/>
      <w:snapToGrid w:val="0"/>
      <w:ind w:rightChars="10" w:right="24"/>
      <w:jc w:val="right"/>
    </w:pPr>
    <w:rPr>
      <w:rFonts w:ascii="新細明體" w:eastAsia="標楷體" w:hAnsi="新細明體" w:cs="Times New Roman"/>
      <w:b/>
      <w:sz w:val="18"/>
      <w:szCs w:val="18"/>
    </w:rPr>
  </w:style>
  <w:style w:type="paragraph" w:customStyle="1" w:styleId="99">
    <w:name w:val="表格、表頭9"/>
    <w:autoRedefine/>
    <w:rsid w:val="00024B9E"/>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a">
    <w:name w:val="表格、差異科目9"/>
    <w:autoRedefine/>
    <w:rsid w:val="00024B9E"/>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b">
    <w:name w:val="表格、年度9"/>
    <w:autoRedefine/>
    <w:rsid w:val="00024B9E"/>
    <w:pPr>
      <w:snapToGrid w:val="0"/>
      <w:jc w:val="center"/>
    </w:pPr>
    <w:rPr>
      <w:rFonts w:ascii="新細明體" w:eastAsia="標楷體" w:hAnsi="新細明體" w:cs="Times New Roman"/>
      <w:noProof/>
      <w:sz w:val="18"/>
      <w:szCs w:val="18"/>
    </w:rPr>
  </w:style>
  <w:style w:type="character" w:customStyle="1" w:styleId="94">
    <w:name w:val="表格、差異原因分析9 字元"/>
    <w:link w:val="93"/>
    <w:rsid w:val="00024B9E"/>
    <w:rPr>
      <w:rFonts w:ascii="新細明體" w:eastAsia="標楷體" w:hAnsi="新細明體" w:cs="Times New Roman"/>
      <w:sz w:val="18"/>
      <w:szCs w:val="20"/>
    </w:rPr>
  </w:style>
  <w:style w:type="numbering" w:customStyle="1" w:styleId="111">
    <w:name w:val="無清單111"/>
    <w:next w:val="a4"/>
    <w:semiHidden/>
    <w:rsid w:val="00024B9E"/>
  </w:style>
  <w:style w:type="numbering" w:customStyle="1" w:styleId="26">
    <w:name w:val="無清單2"/>
    <w:next w:val="a4"/>
    <w:semiHidden/>
    <w:rsid w:val="00024B9E"/>
  </w:style>
  <w:style w:type="paragraph" w:styleId="af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字元 字元 字元"/>
    <w:basedOn w:val="a1"/>
    <w:link w:val="aff7"/>
    <w:rsid w:val="00024B9E"/>
    <w:rPr>
      <w:rFonts w:ascii="細明體" w:eastAsia="細明體" w:hAnsi="Courier New" w:cs="Times New Roman"/>
      <w:szCs w:val="20"/>
    </w:rPr>
  </w:style>
  <w:style w:type="character" w:customStyle="1" w:styleId="af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w:basedOn w:val="a2"/>
    <w:link w:val="aff6"/>
    <w:rsid w:val="00024B9E"/>
    <w:rPr>
      <w:rFonts w:ascii="細明體" w:eastAsia="細明體" w:hAnsi="Courier New" w:cs="Times New Roman"/>
      <w:szCs w:val="20"/>
    </w:rPr>
  </w:style>
  <w:style w:type="paragraph" w:customStyle="1" w:styleId="aff8">
    <w:name w:val="乙篇、(一)(二)(三)"/>
    <w:autoRedefine/>
    <w:rsid w:val="005F23BE"/>
    <w:pPr>
      <w:spacing w:line="300" w:lineRule="exact"/>
      <w:jc w:val="both"/>
    </w:pPr>
    <w:rPr>
      <w:rFonts w:ascii="標楷體" w:eastAsia="標楷體" w:hAnsi="標楷體" w:cs="Times New Roman"/>
      <w:sz w:val="20"/>
      <w:szCs w:val="20"/>
    </w:rPr>
  </w:style>
  <w:style w:type="paragraph" w:customStyle="1" w:styleId="aff9">
    <w:name w:val="乙篇、一二三"/>
    <w:autoRedefine/>
    <w:rsid w:val="00024B9E"/>
    <w:pPr>
      <w:spacing w:line="460" w:lineRule="exact"/>
      <w:jc w:val="both"/>
    </w:pPr>
    <w:rPr>
      <w:rFonts w:ascii="新細明體" w:eastAsia="標楷體" w:hAnsi="新細明體" w:cs="Times New Roman"/>
      <w:b/>
      <w:szCs w:val="24"/>
    </w:rPr>
  </w:style>
  <w:style w:type="paragraph" w:customStyle="1" w:styleId="affa">
    <w:name w:val="乙篇、內文"/>
    <w:link w:val="affb"/>
    <w:autoRedefine/>
    <w:rsid w:val="00024B9E"/>
    <w:pPr>
      <w:spacing w:line="460" w:lineRule="exact"/>
      <w:ind w:firstLineChars="200" w:firstLine="480"/>
    </w:pPr>
    <w:rPr>
      <w:rFonts w:ascii="新細明體" w:eastAsia="標楷體" w:hAnsi="新細明體" w:cs="Times New Roman"/>
      <w:szCs w:val="24"/>
    </w:rPr>
  </w:style>
  <w:style w:type="character" w:customStyle="1" w:styleId="1233">
    <w:name w:val="甲篇、123 字元"/>
    <w:link w:val="1232"/>
    <w:rsid w:val="00024B9E"/>
    <w:rPr>
      <w:rFonts w:ascii="新細明體" w:eastAsia="標楷體" w:hAnsi="新細明體" w:cs="Times New Roman"/>
      <w:szCs w:val="24"/>
    </w:rPr>
  </w:style>
  <w:style w:type="paragraph" w:customStyle="1" w:styleId="affc">
    <w:name w:val="甲篇、甲乙丙"/>
    <w:autoRedefine/>
    <w:rsid w:val="00024B9E"/>
    <w:pPr>
      <w:jc w:val="center"/>
    </w:pPr>
    <w:rPr>
      <w:rFonts w:ascii="新細明體" w:eastAsia="標楷體" w:hAnsi="新細明體" w:cs="Times New Roman"/>
      <w:b/>
      <w:sz w:val="40"/>
      <w:szCs w:val="40"/>
    </w:rPr>
  </w:style>
  <w:style w:type="paragraph" w:customStyle="1" w:styleId="affd">
    <w:name w:val="表格、差異原因分析"/>
    <w:autoRedefine/>
    <w:rsid w:val="00024B9E"/>
    <w:rPr>
      <w:rFonts w:ascii="新細明體" w:eastAsia="標楷體" w:hAnsi="新細明體" w:cs="Times New Roman"/>
      <w:sz w:val="20"/>
      <w:szCs w:val="20"/>
    </w:rPr>
  </w:style>
  <w:style w:type="paragraph" w:customStyle="1" w:styleId="affe">
    <w:name w:val="表格、差異數字粗體"/>
    <w:autoRedefine/>
    <w:rsid w:val="00024B9E"/>
    <w:pPr>
      <w:ind w:rightChars="10" w:right="10"/>
      <w:jc w:val="right"/>
    </w:pPr>
    <w:rPr>
      <w:rFonts w:ascii="新細明體" w:eastAsia="標楷體" w:hAnsi="新細明體" w:cs="Times New Roman"/>
      <w:b/>
      <w:sz w:val="20"/>
      <w:szCs w:val="20"/>
    </w:rPr>
  </w:style>
  <w:style w:type="paragraph" w:customStyle="1" w:styleId="afff">
    <w:name w:val="表格、差異機關名"/>
    <w:autoRedefine/>
    <w:rsid w:val="00024B9E"/>
    <w:pPr>
      <w:snapToGrid w:val="0"/>
      <w:ind w:leftChars="80" w:left="192"/>
      <w:jc w:val="both"/>
    </w:pPr>
    <w:rPr>
      <w:rFonts w:ascii="新細明體" w:eastAsia="標楷體" w:hAnsi="新細明體" w:cs="Times New Roman"/>
      <w:b/>
      <w:sz w:val="18"/>
      <w:szCs w:val="18"/>
    </w:rPr>
  </w:style>
  <w:style w:type="paragraph" w:customStyle="1" w:styleId="afff0">
    <w:name w:val="表格、數字粗體"/>
    <w:autoRedefine/>
    <w:rsid w:val="00024B9E"/>
    <w:pPr>
      <w:ind w:rightChars="10" w:right="10"/>
      <w:jc w:val="right"/>
    </w:pPr>
    <w:rPr>
      <w:rFonts w:ascii="新細明體" w:eastAsia="標楷體" w:hAnsi="新細明體" w:cs="Times New Roman"/>
      <w:b/>
      <w:sz w:val="18"/>
      <w:szCs w:val="18"/>
    </w:rPr>
  </w:style>
  <w:style w:type="paragraph" w:customStyle="1" w:styleId="af7">
    <w:name w:val="表格、表頭 字元 字元 字元 字元 字元 字元 字元 字元 字元 字元 字元 字元 字元 字元 字元"/>
    <w:link w:val="af6"/>
    <w:autoRedefine/>
    <w:rsid w:val="00024B9E"/>
    <w:pPr>
      <w:snapToGrid w:val="0"/>
      <w:jc w:val="distribute"/>
    </w:pPr>
    <w:rPr>
      <w:rFonts w:ascii="新細明體" w:eastAsia="標楷體" w:hAnsi="新細明體"/>
      <w:spacing w:val="-30"/>
      <w:szCs w:val="24"/>
    </w:rPr>
  </w:style>
  <w:style w:type="numbering" w:customStyle="1" w:styleId="35">
    <w:name w:val="無清單3"/>
    <w:next w:val="a4"/>
    <w:semiHidden/>
    <w:rsid w:val="00024B9E"/>
  </w:style>
  <w:style w:type="numbering" w:customStyle="1" w:styleId="43">
    <w:name w:val="無清單4"/>
    <w:next w:val="a4"/>
    <w:semiHidden/>
    <w:rsid w:val="00024B9E"/>
  </w:style>
  <w:style w:type="numbering" w:customStyle="1" w:styleId="54">
    <w:name w:val="無清單5"/>
    <w:next w:val="a4"/>
    <w:semiHidden/>
    <w:rsid w:val="00024B9E"/>
  </w:style>
  <w:style w:type="paragraph" w:customStyle="1" w:styleId="27">
    <w:name w:val="字元 字元2"/>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61">
    <w:name w:val="無清單6"/>
    <w:next w:val="a4"/>
    <w:semiHidden/>
    <w:rsid w:val="00024B9E"/>
  </w:style>
  <w:style w:type="numbering" w:customStyle="1" w:styleId="71">
    <w:name w:val="無清單7"/>
    <w:next w:val="a4"/>
    <w:semiHidden/>
    <w:rsid w:val="00024B9E"/>
  </w:style>
  <w:style w:type="paragraph" w:customStyle="1" w:styleId="005">
    <w:name w:val="乙篇、內文縮0.05"/>
    <w:rsid w:val="00024B9E"/>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
    <w:name w:val="表格、靠左10"/>
    <w:autoRedefine/>
    <w:rsid w:val="00024B9E"/>
    <w:pPr>
      <w:widowControl w:val="0"/>
      <w:ind w:leftChars="10" w:left="20" w:rightChars="10" w:right="20"/>
    </w:pPr>
    <w:rPr>
      <w:rFonts w:ascii="新細明體" w:eastAsia="標楷體" w:hAnsi="新細明體" w:cs="Times New Roman"/>
      <w:kern w:val="0"/>
      <w:sz w:val="20"/>
      <w:szCs w:val="18"/>
    </w:rPr>
  </w:style>
  <w:style w:type="paragraph" w:customStyle="1" w:styleId="9c">
    <w:name w:val="表格、靠右9"/>
    <w:autoRedefine/>
    <w:rsid w:val="00024B9E"/>
    <w:pPr>
      <w:widowControl w:val="0"/>
      <w:jc w:val="right"/>
    </w:pPr>
    <w:rPr>
      <w:rFonts w:ascii="新細明體" w:eastAsia="標楷體" w:hAnsi="新細明體" w:cs="Times New Roman"/>
      <w:kern w:val="0"/>
      <w:sz w:val="18"/>
      <w:szCs w:val="18"/>
    </w:rPr>
  </w:style>
  <w:style w:type="paragraph" w:customStyle="1" w:styleId="102">
    <w:name w:val="表格、靠右10"/>
    <w:link w:val="103"/>
    <w:autoRedefine/>
    <w:rsid w:val="00024B9E"/>
    <w:pPr>
      <w:widowControl w:val="0"/>
      <w:ind w:rightChars="10" w:right="20"/>
      <w:jc w:val="right"/>
    </w:pPr>
    <w:rPr>
      <w:rFonts w:ascii="新細明體" w:eastAsia="標楷體" w:hAnsi="新細明體" w:cs="Times New Roman"/>
      <w:sz w:val="20"/>
      <w:szCs w:val="18"/>
    </w:rPr>
  </w:style>
  <w:style w:type="paragraph" w:customStyle="1" w:styleId="afff1">
    <w:name w:val="文"/>
    <w:rsid w:val="00024B9E"/>
    <w:rPr>
      <w:rFonts w:ascii="新細明體" w:eastAsia="新細明體" w:hAnsi="新細明體" w:cs="Times New Roman"/>
      <w:szCs w:val="24"/>
    </w:rPr>
  </w:style>
  <w:style w:type="character" w:customStyle="1" w:styleId="afff2">
    <w:name w:val="附表標題 字元"/>
    <w:link w:val="afff3"/>
    <w:rsid w:val="00024B9E"/>
    <w:rPr>
      <w:rFonts w:ascii="新細明體" w:eastAsia="標楷體" w:hAnsi="新細明體"/>
      <w:b/>
      <w:szCs w:val="24"/>
    </w:rPr>
  </w:style>
  <w:style w:type="paragraph" w:customStyle="1" w:styleId="104">
    <w:name w:val="表格、罝中10"/>
    <w:autoRedefine/>
    <w:rsid w:val="00024B9E"/>
    <w:pPr>
      <w:widowControl w:val="0"/>
      <w:jc w:val="center"/>
    </w:pPr>
    <w:rPr>
      <w:rFonts w:ascii="新細明體" w:eastAsia="標楷體" w:hAnsi="新細明體" w:cs="Times New Roman"/>
      <w:kern w:val="0"/>
      <w:sz w:val="20"/>
      <w:szCs w:val="20"/>
    </w:rPr>
  </w:style>
  <w:style w:type="paragraph" w:customStyle="1" w:styleId="105">
    <w:name w:val="表格、粗體置中10"/>
    <w:autoRedefine/>
    <w:rsid w:val="00024B9E"/>
    <w:pPr>
      <w:widowControl w:val="0"/>
      <w:jc w:val="center"/>
    </w:pPr>
    <w:rPr>
      <w:rFonts w:ascii="新細明體" w:eastAsia="標楷體" w:hAnsi="新細明體" w:cs="Times New Roman"/>
      <w:b/>
      <w:sz w:val="20"/>
      <w:szCs w:val="18"/>
    </w:rPr>
  </w:style>
  <w:style w:type="paragraph" w:customStyle="1" w:styleId="afff3">
    <w:name w:val="附表標題"/>
    <w:link w:val="afff2"/>
    <w:rsid w:val="00024B9E"/>
    <w:pPr>
      <w:widowControl w:val="0"/>
      <w:spacing w:line="460" w:lineRule="exact"/>
    </w:pPr>
    <w:rPr>
      <w:rFonts w:ascii="新細明體" w:eastAsia="標楷體" w:hAnsi="新細明體"/>
      <w:b/>
      <w:szCs w:val="24"/>
    </w:rPr>
  </w:style>
  <w:style w:type="paragraph" w:customStyle="1" w:styleId="afff4">
    <w:name w:val="乙篇、內文粗體"/>
    <w:link w:val="afff5"/>
    <w:rsid w:val="00024B9E"/>
    <w:pPr>
      <w:widowControl w:val="0"/>
      <w:spacing w:line="460" w:lineRule="exact"/>
      <w:ind w:firstLineChars="200" w:firstLine="200"/>
      <w:jc w:val="both"/>
    </w:pPr>
    <w:rPr>
      <w:rFonts w:ascii="新細明體" w:eastAsia="標楷體" w:hAnsi="新細明體" w:cs="Times New Roman"/>
      <w:b/>
      <w:szCs w:val="24"/>
    </w:rPr>
  </w:style>
  <w:style w:type="character" w:customStyle="1" w:styleId="afff5">
    <w:name w:val="乙篇、內文粗體 字元"/>
    <w:link w:val="afff4"/>
    <w:rsid w:val="00024B9E"/>
    <w:rPr>
      <w:rFonts w:ascii="新細明體" w:eastAsia="標楷體" w:hAnsi="新細明體" w:cs="Times New Roman"/>
      <w:b/>
      <w:szCs w:val="24"/>
    </w:rPr>
  </w:style>
  <w:style w:type="paragraph" w:customStyle="1" w:styleId="250">
    <w:name w:val="乙篇、內文行距25"/>
    <w:autoRedefine/>
    <w:rsid w:val="00024B9E"/>
    <w:pPr>
      <w:widowControl w:val="0"/>
      <w:spacing w:line="500" w:lineRule="exact"/>
      <w:ind w:firstLineChars="200" w:firstLine="480"/>
      <w:jc w:val="both"/>
    </w:pPr>
    <w:rPr>
      <w:rFonts w:ascii="新細明體" w:eastAsia="標楷體" w:hAnsi="新細明體" w:cs="Times New Roman"/>
      <w:szCs w:val="24"/>
    </w:rPr>
  </w:style>
  <w:style w:type="paragraph" w:customStyle="1" w:styleId="225">
    <w:name w:val="乙篇、內文行距22.5"/>
    <w:autoRedefine/>
    <w:rsid w:val="00024B9E"/>
    <w:pPr>
      <w:widowControl w:val="0"/>
      <w:spacing w:line="450" w:lineRule="exact"/>
      <w:ind w:firstLineChars="200" w:firstLine="480"/>
      <w:jc w:val="both"/>
    </w:pPr>
    <w:rPr>
      <w:rFonts w:ascii="新細明體" w:eastAsia="標楷體" w:hAnsi="新細明體" w:cs="Times New Roman"/>
      <w:szCs w:val="24"/>
    </w:rPr>
  </w:style>
  <w:style w:type="character" w:customStyle="1" w:styleId="affb">
    <w:name w:val="乙篇、內文 字元"/>
    <w:link w:val="affa"/>
    <w:rsid w:val="00024B9E"/>
    <w:rPr>
      <w:rFonts w:ascii="新細明體" w:eastAsia="標楷體" w:hAnsi="新細明體" w:cs="Times New Roman"/>
      <w:szCs w:val="24"/>
    </w:rPr>
  </w:style>
  <w:style w:type="paragraph" w:customStyle="1" w:styleId="106">
    <w:name w:val="表格、粗體靠右10"/>
    <w:autoRedefine/>
    <w:rsid w:val="00024B9E"/>
    <w:pPr>
      <w:widowControl w:val="0"/>
      <w:ind w:rightChars="10" w:right="20"/>
      <w:jc w:val="right"/>
    </w:pPr>
    <w:rPr>
      <w:rFonts w:ascii="新細明體" w:eastAsia="標楷體" w:hAnsi="新細明體" w:cs="Times New Roman"/>
      <w:b/>
      <w:kern w:val="0"/>
      <w:sz w:val="20"/>
      <w:szCs w:val="20"/>
    </w:rPr>
  </w:style>
  <w:style w:type="paragraph" w:customStyle="1" w:styleId="01">
    <w:name w:val="乙篇、內文縮0.1"/>
    <w:rsid w:val="00024B9E"/>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0">
    <w:name w:val="表格、粗體靠左12"/>
    <w:autoRedefine/>
    <w:rsid w:val="00024B9E"/>
    <w:pPr>
      <w:widowControl w:val="0"/>
      <w:ind w:leftChars="10" w:left="10"/>
    </w:pPr>
    <w:rPr>
      <w:rFonts w:ascii="新細明體" w:eastAsia="標楷體" w:hAnsi="新細明體" w:cs="Times New Roman"/>
      <w:szCs w:val="24"/>
    </w:rPr>
  </w:style>
  <w:style w:type="numbering" w:styleId="111111">
    <w:name w:val="Outline List 2"/>
    <w:basedOn w:val="a4"/>
    <w:rsid w:val="00024B9E"/>
  </w:style>
  <w:style w:type="numbering" w:styleId="1ai">
    <w:name w:val="Outline List 1"/>
    <w:basedOn w:val="a4"/>
    <w:rsid w:val="00024B9E"/>
  </w:style>
  <w:style w:type="character" w:styleId="HTML">
    <w:name w:val="HTML Acronym"/>
    <w:basedOn w:val="a2"/>
    <w:rsid w:val="00024B9E"/>
  </w:style>
  <w:style w:type="paragraph" w:styleId="HTML0">
    <w:name w:val="HTML Address"/>
    <w:basedOn w:val="a1"/>
    <w:link w:val="HTML1"/>
    <w:rsid w:val="00024B9E"/>
    <w:pPr>
      <w:snapToGrid w:val="0"/>
      <w:jc w:val="center"/>
    </w:pPr>
    <w:rPr>
      <w:rFonts w:ascii="新細明體" w:eastAsia="標楷體" w:hAnsi="新細明體" w:cs="Times New Roman"/>
      <w:i/>
      <w:iCs/>
      <w:sz w:val="20"/>
      <w:szCs w:val="20"/>
    </w:rPr>
  </w:style>
  <w:style w:type="character" w:customStyle="1" w:styleId="HTML1">
    <w:name w:val="HTML 位址 字元"/>
    <w:basedOn w:val="a2"/>
    <w:link w:val="HTML0"/>
    <w:rsid w:val="00024B9E"/>
    <w:rPr>
      <w:rFonts w:ascii="新細明體" w:eastAsia="標楷體" w:hAnsi="新細明體" w:cs="Times New Roman"/>
      <w:i/>
      <w:iCs/>
      <w:sz w:val="20"/>
      <w:szCs w:val="20"/>
    </w:rPr>
  </w:style>
  <w:style w:type="character" w:styleId="HTML2">
    <w:name w:val="HTML Cite"/>
    <w:rsid w:val="00024B9E"/>
    <w:rPr>
      <w:i/>
      <w:iCs/>
    </w:rPr>
  </w:style>
  <w:style w:type="character" w:styleId="HTML3">
    <w:name w:val="HTML Code"/>
    <w:rsid w:val="00024B9E"/>
    <w:rPr>
      <w:rFonts w:ascii="Courier New" w:hAnsi="Courier New" w:cs="Courier New"/>
      <w:sz w:val="20"/>
      <w:szCs w:val="20"/>
    </w:rPr>
  </w:style>
  <w:style w:type="character" w:styleId="HTML4">
    <w:name w:val="HTML Definition"/>
    <w:rsid w:val="00024B9E"/>
    <w:rPr>
      <w:i/>
      <w:iCs/>
    </w:rPr>
  </w:style>
  <w:style w:type="character" w:styleId="HTML5">
    <w:name w:val="HTML Keyboard"/>
    <w:rsid w:val="00024B9E"/>
    <w:rPr>
      <w:rFonts w:ascii="Courier New" w:hAnsi="Courier New" w:cs="Courier New"/>
      <w:sz w:val="20"/>
      <w:szCs w:val="20"/>
    </w:rPr>
  </w:style>
  <w:style w:type="paragraph" w:styleId="HTML6">
    <w:name w:val="HTML Preformatted"/>
    <w:basedOn w:val="a1"/>
    <w:link w:val="HTML7"/>
    <w:rsid w:val="00024B9E"/>
    <w:pPr>
      <w:snapToGrid w:val="0"/>
      <w:jc w:val="center"/>
    </w:pPr>
    <w:rPr>
      <w:rFonts w:ascii="Courier New" w:eastAsia="標楷體" w:hAnsi="Courier New" w:cs="Times New Roman"/>
      <w:sz w:val="20"/>
      <w:szCs w:val="20"/>
    </w:rPr>
  </w:style>
  <w:style w:type="character" w:customStyle="1" w:styleId="HTML7">
    <w:name w:val="HTML 預設格式 字元"/>
    <w:basedOn w:val="a2"/>
    <w:link w:val="HTML6"/>
    <w:rsid w:val="00024B9E"/>
    <w:rPr>
      <w:rFonts w:ascii="Courier New" w:eastAsia="標楷體" w:hAnsi="Courier New" w:cs="Times New Roman"/>
      <w:sz w:val="20"/>
      <w:szCs w:val="20"/>
    </w:rPr>
  </w:style>
  <w:style w:type="character" w:styleId="HTML8">
    <w:name w:val="HTML Sample"/>
    <w:rsid w:val="00024B9E"/>
    <w:rPr>
      <w:rFonts w:ascii="Courier New" w:hAnsi="Courier New" w:cs="Courier New"/>
    </w:rPr>
  </w:style>
  <w:style w:type="character" w:styleId="HTML9">
    <w:name w:val="HTML Typewriter"/>
    <w:rsid w:val="00024B9E"/>
    <w:rPr>
      <w:rFonts w:ascii="Courier New" w:hAnsi="Courier New" w:cs="Courier New"/>
      <w:sz w:val="20"/>
      <w:szCs w:val="20"/>
    </w:rPr>
  </w:style>
  <w:style w:type="character" w:styleId="HTMLa">
    <w:name w:val="HTML Variable"/>
    <w:rsid w:val="00024B9E"/>
    <w:rPr>
      <w:i/>
      <w:iCs/>
    </w:rPr>
  </w:style>
  <w:style w:type="character" w:styleId="afff6">
    <w:name w:val="FollowedHyperlink"/>
    <w:uiPriority w:val="99"/>
    <w:rsid w:val="00024B9E"/>
    <w:rPr>
      <w:color w:val="800080"/>
      <w:u w:val="single"/>
    </w:rPr>
  </w:style>
  <w:style w:type="paragraph" w:styleId="Web">
    <w:name w:val="Normal (Web)"/>
    <w:basedOn w:val="a1"/>
    <w:rsid w:val="00024B9E"/>
    <w:pPr>
      <w:snapToGrid w:val="0"/>
      <w:jc w:val="center"/>
    </w:pPr>
    <w:rPr>
      <w:rFonts w:ascii="Times New Roman" w:eastAsia="標楷體" w:hAnsi="Times New Roman" w:cs="Times New Roman"/>
      <w:szCs w:val="24"/>
    </w:rPr>
  </w:style>
  <w:style w:type="paragraph" w:styleId="afff7">
    <w:name w:val="Normal Indent"/>
    <w:basedOn w:val="a1"/>
    <w:uiPriority w:val="99"/>
    <w:rsid w:val="00024B9E"/>
    <w:pPr>
      <w:snapToGrid w:val="0"/>
      <w:ind w:leftChars="200" w:left="480"/>
      <w:jc w:val="center"/>
    </w:pPr>
    <w:rPr>
      <w:rFonts w:ascii="新細明體" w:eastAsia="標楷體" w:hAnsi="新細明體" w:cs="Times New Roman"/>
      <w:sz w:val="20"/>
      <w:szCs w:val="20"/>
    </w:rPr>
  </w:style>
  <w:style w:type="numbering" w:styleId="afff8">
    <w:name w:val="Outline List 3"/>
    <w:basedOn w:val="a4"/>
    <w:rsid w:val="00024B9E"/>
  </w:style>
  <w:style w:type="paragraph" w:styleId="afff9">
    <w:name w:val="Date"/>
    <w:basedOn w:val="a1"/>
    <w:next w:val="a1"/>
    <w:link w:val="afffa"/>
    <w:rsid w:val="00024B9E"/>
    <w:pPr>
      <w:snapToGrid w:val="0"/>
      <w:jc w:val="right"/>
    </w:pPr>
    <w:rPr>
      <w:rFonts w:ascii="新細明體" w:eastAsia="標楷體" w:hAnsi="新細明體" w:cs="Times New Roman"/>
      <w:sz w:val="20"/>
      <w:szCs w:val="20"/>
    </w:rPr>
  </w:style>
  <w:style w:type="character" w:customStyle="1" w:styleId="afffa">
    <w:name w:val="日期 字元"/>
    <w:basedOn w:val="a2"/>
    <w:link w:val="afff9"/>
    <w:rsid w:val="00024B9E"/>
    <w:rPr>
      <w:rFonts w:ascii="新細明體" w:eastAsia="標楷體" w:hAnsi="新細明體" w:cs="Times New Roman"/>
      <w:sz w:val="20"/>
      <w:szCs w:val="20"/>
    </w:rPr>
  </w:style>
  <w:style w:type="paragraph" w:styleId="28">
    <w:name w:val="Body Text 2"/>
    <w:basedOn w:val="a1"/>
    <w:link w:val="29"/>
    <w:rsid w:val="00024B9E"/>
    <w:pPr>
      <w:snapToGrid w:val="0"/>
      <w:spacing w:after="120" w:line="480" w:lineRule="auto"/>
      <w:jc w:val="center"/>
    </w:pPr>
    <w:rPr>
      <w:rFonts w:ascii="新細明體" w:eastAsia="標楷體" w:hAnsi="新細明體" w:cs="Times New Roman"/>
      <w:sz w:val="20"/>
      <w:szCs w:val="20"/>
    </w:rPr>
  </w:style>
  <w:style w:type="character" w:customStyle="1" w:styleId="29">
    <w:name w:val="本文 2 字元"/>
    <w:basedOn w:val="a2"/>
    <w:link w:val="28"/>
    <w:rsid w:val="00024B9E"/>
    <w:rPr>
      <w:rFonts w:ascii="新細明體" w:eastAsia="標楷體" w:hAnsi="新細明體" w:cs="Times New Roman"/>
      <w:sz w:val="20"/>
      <w:szCs w:val="20"/>
    </w:rPr>
  </w:style>
  <w:style w:type="paragraph" w:styleId="36">
    <w:name w:val="Body Text 3"/>
    <w:basedOn w:val="a1"/>
    <w:link w:val="37"/>
    <w:rsid w:val="00024B9E"/>
    <w:pPr>
      <w:snapToGrid w:val="0"/>
      <w:spacing w:after="120"/>
      <w:jc w:val="center"/>
    </w:pPr>
    <w:rPr>
      <w:rFonts w:ascii="新細明體" w:eastAsia="標楷體" w:hAnsi="新細明體" w:cs="Times New Roman"/>
      <w:sz w:val="16"/>
      <w:szCs w:val="16"/>
    </w:rPr>
  </w:style>
  <w:style w:type="character" w:customStyle="1" w:styleId="37">
    <w:name w:val="本文 3 字元"/>
    <w:basedOn w:val="a2"/>
    <w:link w:val="36"/>
    <w:rsid w:val="00024B9E"/>
    <w:rPr>
      <w:rFonts w:ascii="新細明體" w:eastAsia="標楷體" w:hAnsi="新細明體" w:cs="Times New Roman"/>
      <w:sz w:val="16"/>
      <w:szCs w:val="16"/>
    </w:rPr>
  </w:style>
  <w:style w:type="paragraph" w:styleId="afffb">
    <w:name w:val="Body Text First Indent"/>
    <w:basedOn w:val="ad"/>
    <w:link w:val="afffc"/>
    <w:rsid w:val="00024B9E"/>
    <w:pPr>
      <w:snapToGrid w:val="0"/>
      <w:spacing w:after="120" w:line="240" w:lineRule="auto"/>
      <w:ind w:firstLineChars="100" w:firstLine="210"/>
      <w:jc w:val="center"/>
    </w:pPr>
    <w:rPr>
      <w:rFonts w:ascii="新細明體" w:hAnsi="新細明體"/>
    </w:rPr>
  </w:style>
  <w:style w:type="character" w:customStyle="1" w:styleId="afffc">
    <w:name w:val="本文第一層縮排 字元"/>
    <w:basedOn w:val="ae"/>
    <w:link w:val="afffb"/>
    <w:rsid w:val="00024B9E"/>
    <w:rPr>
      <w:rFonts w:ascii="新細明體" w:eastAsia="標楷體" w:hAnsi="新細明體" w:cs="Times New Roman"/>
      <w:spacing w:val="-20"/>
      <w:sz w:val="18"/>
      <w:szCs w:val="20"/>
    </w:rPr>
  </w:style>
  <w:style w:type="paragraph" w:styleId="afffd">
    <w:name w:val="Body Text Indent"/>
    <w:basedOn w:val="a1"/>
    <w:link w:val="afffe"/>
    <w:rsid w:val="00024B9E"/>
    <w:pPr>
      <w:snapToGrid w:val="0"/>
      <w:spacing w:after="120"/>
      <w:ind w:leftChars="200" w:left="480"/>
      <w:jc w:val="center"/>
    </w:pPr>
    <w:rPr>
      <w:rFonts w:ascii="新細明體" w:eastAsia="標楷體" w:hAnsi="新細明體" w:cs="Times New Roman"/>
      <w:sz w:val="20"/>
      <w:szCs w:val="20"/>
    </w:rPr>
  </w:style>
  <w:style w:type="character" w:customStyle="1" w:styleId="afffe">
    <w:name w:val="本文縮排 字元"/>
    <w:basedOn w:val="a2"/>
    <w:link w:val="afffd"/>
    <w:rsid w:val="00024B9E"/>
    <w:rPr>
      <w:rFonts w:ascii="新細明體" w:eastAsia="標楷體" w:hAnsi="新細明體" w:cs="Times New Roman"/>
      <w:sz w:val="20"/>
      <w:szCs w:val="20"/>
    </w:rPr>
  </w:style>
  <w:style w:type="paragraph" w:styleId="2a">
    <w:name w:val="Body Text First Indent 2"/>
    <w:basedOn w:val="afffd"/>
    <w:link w:val="2b"/>
    <w:rsid w:val="00024B9E"/>
    <w:pPr>
      <w:ind w:firstLineChars="100" w:firstLine="210"/>
    </w:pPr>
  </w:style>
  <w:style w:type="character" w:customStyle="1" w:styleId="2b">
    <w:name w:val="本文第一層縮排 2 字元"/>
    <w:basedOn w:val="afffe"/>
    <w:link w:val="2a"/>
    <w:rsid w:val="00024B9E"/>
    <w:rPr>
      <w:rFonts w:ascii="新細明體" w:eastAsia="標楷體" w:hAnsi="新細明體" w:cs="Times New Roman"/>
      <w:sz w:val="20"/>
      <w:szCs w:val="20"/>
    </w:rPr>
  </w:style>
  <w:style w:type="paragraph" w:styleId="38">
    <w:name w:val="Body Text Indent 3"/>
    <w:basedOn w:val="a1"/>
    <w:link w:val="39"/>
    <w:rsid w:val="00024B9E"/>
    <w:pPr>
      <w:snapToGrid w:val="0"/>
      <w:spacing w:after="120"/>
      <w:ind w:leftChars="200" w:left="480"/>
      <w:jc w:val="center"/>
    </w:pPr>
    <w:rPr>
      <w:rFonts w:ascii="新細明體" w:eastAsia="標楷體" w:hAnsi="新細明體" w:cs="Times New Roman"/>
      <w:sz w:val="16"/>
      <w:szCs w:val="16"/>
    </w:rPr>
  </w:style>
  <w:style w:type="character" w:customStyle="1" w:styleId="39">
    <w:name w:val="本文縮排 3 字元"/>
    <w:basedOn w:val="a2"/>
    <w:link w:val="38"/>
    <w:rsid w:val="00024B9E"/>
    <w:rPr>
      <w:rFonts w:ascii="新細明體" w:eastAsia="標楷體" w:hAnsi="新細明體" w:cs="Times New Roman"/>
      <w:sz w:val="16"/>
      <w:szCs w:val="16"/>
    </w:rPr>
  </w:style>
  <w:style w:type="paragraph" w:styleId="affff">
    <w:name w:val="envelope address"/>
    <w:basedOn w:val="a1"/>
    <w:rsid w:val="00024B9E"/>
    <w:pPr>
      <w:framePr w:w="7920" w:h="1980" w:hRule="exact" w:hSpace="180" w:wrap="auto" w:hAnchor="page" w:xAlign="center" w:yAlign="bottom"/>
      <w:snapToGrid w:val="0"/>
      <w:ind w:leftChars="1200" w:left="100"/>
      <w:jc w:val="center"/>
    </w:pPr>
    <w:rPr>
      <w:rFonts w:ascii="Arial" w:eastAsia="標楷體" w:hAnsi="Arial" w:cs="Arial"/>
      <w:szCs w:val="24"/>
    </w:rPr>
  </w:style>
  <w:style w:type="character" w:styleId="affff0">
    <w:name w:val="line number"/>
    <w:basedOn w:val="a2"/>
    <w:rsid w:val="00024B9E"/>
  </w:style>
  <w:style w:type="table" w:styleId="3D1">
    <w:name w:val="Table 3D effects 1"/>
    <w:basedOn w:val="a3"/>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Classic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rsid w:val="00024B9E"/>
    <w:pPr>
      <w:widowControl w:val="0"/>
      <w:snapToGrid w:val="0"/>
      <w:jc w:val="center"/>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3"/>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3"/>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Grid 1"/>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rsid w:val="00024B9E"/>
    <w:pPr>
      <w:widowControl w:val="0"/>
      <w:snapToGrid w:val="0"/>
      <w:jc w:val="center"/>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3"/>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024B9E"/>
    <w:pPr>
      <w:widowControl w:val="0"/>
      <w:snapToGrid w:val="0"/>
      <w:jc w:val="center"/>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Subtle 1"/>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24B9E"/>
    <w:pPr>
      <w:widowControl w:val="0"/>
      <w:snapToGrid w:val="0"/>
      <w:jc w:val="center"/>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Professional"/>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8">
    <w:name w:val="Table List 1"/>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3">
    <w:name w:val="Table Contemporary"/>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9">
    <w:name w:val="Table Simple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3"/>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Theme"/>
    <w:basedOn w:val="a3"/>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3"/>
    <w:uiPriority w:val="59"/>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1"/>
    <w:link w:val="affff7"/>
    <w:rsid w:val="00024B9E"/>
    <w:pPr>
      <w:pBdr>
        <w:top w:val="single" w:sz="6" w:space="1" w:color="auto"/>
        <w:left w:val="single" w:sz="6" w:space="1" w:color="auto"/>
        <w:bottom w:val="single" w:sz="6" w:space="1" w:color="auto"/>
        <w:right w:val="single" w:sz="6" w:space="1" w:color="auto"/>
      </w:pBdr>
      <w:shd w:val="pct20" w:color="auto" w:fill="auto"/>
      <w:snapToGrid w:val="0"/>
      <w:ind w:leftChars="400" w:left="1080" w:hangingChars="400" w:hanging="1080"/>
      <w:jc w:val="center"/>
    </w:pPr>
    <w:rPr>
      <w:rFonts w:ascii="Arial" w:eastAsia="標楷體" w:hAnsi="Arial" w:cs="Times New Roman"/>
      <w:szCs w:val="24"/>
    </w:rPr>
  </w:style>
  <w:style w:type="character" w:customStyle="1" w:styleId="affff7">
    <w:name w:val="訊息欄位名稱 字元"/>
    <w:basedOn w:val="a2"/>
    <w:link w:val="affff6"/>
    <w:rsid w:val="00024B9E"/>
    <w:rPr>
      <w:rFonts w:ascii="Arial" w:eastAsia="標楷體" w:hAnsi="Arial" w:cs="Times New Roman"/>
      <w:szCs w:val="24"/>
      <w:shd w:val="pct20" w:color="auto" w:fill="auto"/>
    </w:rPr>
  </w:style>
  <w:style w:type="paragraph" w:styleId="affff8">
    <w:name w:val="Subtitle"/>
    <w:basedOn w:val="a1"/>
    <w:link w:val="affff9"/>
    <w:qFormat/>
    <w:rsid w:val="00024B9E"/>
    <w:pPr>
      <w:snapToGrid w:val="0"/>
      <w:spacing w:after="60"/>
      <w:jc w:val="center"/>
      <w:outlineLvl w:val="1"/>
    </w:pPr>
    <w:rPr>
      <w:rFonts w:ascii="Arial" w:eastAsia="新細明體" w:hAnsi="Arial" w:cs="Times New Roman"/>
      <w:i/>
      <w:iCs/>
      <w:szCs w:val="24"/>
    </w:rPr>
  </w:style>
  <w:style w:type="character" w:customStyle="1" w:styleId="affff9">
    <w:name w:val="副標題 字元"/>
    <w:basedOn w:val="a2"/>
    <w:link w:val="affff8"/>
    <w:rsid w:val="00024B9E"/>
    <w:rPr>
      <w:rFonts w:ascii="Arial" w:eastAsia="新細明體" w:hAnsi="Arial" w:cs="Times New Roman"/>
      <w:i/>
      <w:iCs/>
      <w:szCs w:val="24"/>
    </w:rPr>
  </w:style>
  <w:style w:type="paragraph" w:styleId="affffa">
    <w:name w:val="Block Text"/>
    <w:basedOn w:val="a1"/>
    <w:rsid w:val="00024B9E"/>
    <w:pPr>
      <w:snapToGrid w:val="0"/>
      <w:spacing w:after="120"/>
      <w:ind w:leftChars="600" w:left="1440" w:rightChars="600" w:right="1440"/>
      <w:jc w:val="center"/>
    </w:pPr>
    <w:rPr>
      <w:rFonts w:ascii="新細明體" w:eastAsia="標楷體" w:hAnsi="新細明體" w:cs="Times New Roman"/>
      <w:sz w:val="20"/>
      <w:szCs w:val="20"/>
    </w:rPr>
  </w:style>
  <w:style w:type="paragraph" w:styleId="affffb">
    <w:name w:val="Salutation"/>
    <w:basedOn w:val="a1"/>
    <w:next w:val="a1"/>
    <w:link w:val="affffc"/>
    <w:rsid w:val="00024B9E"/>
    <w:pPr>
      <w:snapToGrid w:val="0"/>
      <w:jc w:val="center"/>
    </w:pPr>
    <w:rPr>
      <w:rFonts w:ascii="新細明體" w:eastAsia="標楷體" w:hAnsi="新細明體" w:cs="Times New Roman"/>
      <w:sz w:val="20"/>
      <w:szCs w:val="20"/>
    </w:rPr>
  </w:style>
  <w:style w:type="character" w:customStyle="1" w:styleId="affffc">
    <w:name w:val="問候 字元"/>
    <w:basedOn w:val="a2"/>
    <w:link w:val="affffb"/>
    <w:rsid w:val="00024B9E"/>
    <w:rPr>
      <w:rFonts w:ascii="新細明體" w:eastAsia="標楷體" w:hAnsi="新細明體" w:cs="Times New Roman"/>
      <w:sz w:val="20"/>
      <w:szCs w:val="20"/>
    </w:rPr>
  </w:style>
  <w:style w:type="paragraph" w:styleId="affffd">
    <w:name w:val="envelope return"/>
    <w:basedOn w:val="a1"/>
    <w:rsid w:val="00024B9E"/>
    <w:pPr>
      <w:snapToGrid w:val="0"/>
      <w:jc w:val="center"/>
    </w:pPr>
    <w:rPr>
      <w:rFonts w:ascii="Arial" w:eastAsia="標楷體" w:hAnsi="Arial" w:cs="Arial"/>
      <w:sz w:val="20"/>
      <w:szCs w:val="20"/>
    </w:rPr>
  </w:style>
  <w:style w:type="character" w:styleId="affffe">
    <w:name w:val="Emphasis"/>
    <w:qFormat/>
    <w:rsid w:val="00024B9E"/>
    <w:rPr>
      <w:i/>
      <w:iCs/>
    </w:rPr>
  </w:style>
  <w:style w:type="character" w:styleId="afffff">
    <w:name w:val="Strong"/>
    <w:qFormat/>
    <w:rsid w:val="00024B9E"/>
    <w:rPr>
      <w:b/>
      <w:bCs/>
    </w:rPr>
  </w:style>
  <w:style w:type="paragraph" w:styleId="afffff0">
    <w:name w:val="List Continue"/>
    <w:basedOn w:val="a1"/>
    <w:rsid w:val="00024B9E"/>
    <w:pPr>
      <w:snapToGrid w:val="0"/>
      <w:spacing w:after="120"/>
      <w:ind w:leftChars="200" w:left="480"/>
      <w:jc w:val="center"/>
    </w:pPr>
    <w:rPr>
      <w:rFonts w:ascii="新細明體" w:eastAsia="標楷體" w:hAnsi="新細明體" w:cs="Times New Roman"/>
      <w:sz w:val="20"/>
      <w:szCs w:val="20"/>
    </w:rPr>
  </w:style>
  <w:style w:type="paragraph" w:styleId="2f3">
    <w:name w:val="List Continue 2"/>
    <w:basedOn w:val="a1"/>
    <w:rsid w:val="00024B9E"/>
    <w:pPr>
      <w:snapToGrid w:val="0"/>
      <w:spacing w:after="120"/>
      <w:ind w:leftChars="400" w:left="960"/>
      <w:jc w:val="center"/>
    </w:pPr>
    <w:rPr>
      <w:rFonts w:ascii="新細明體" w:eastAsia="標楷體" w:hAnsi="新細明體" w:cs="Times New Roman"/>
      <w:sz w:val="20"/>
      <w:szCs w:val="20"/>
    </w:rPr>
  </w:style>
  <w:style w:type="paragraph" w:styleId="3f0">
    <w:name w:val="List Continue 3"/>
    <w:basedOn w:val="a1"/>
    <w:rsid w:val="00024B9E"/>
    <w:pPr>
      <w:snapToGrid w:val="0"/>
      <w:spacing w:after="120"/>
      <w:ind w:leftChars="600" w:left="1440"/>
      <w:jc w:val="center"/>
    </w:pPr>
    <w:rPr>
      <w:rFonts w:ascii="新細明體" w:eastAsia="標楷體" w:hAnsi="新細明體" w:cs="Times New Roman"/>
      <w:sz w:val="20"/>
      <w:szCs w:val="20"/>
    </w:rPr>
  </w:style>
  <w:style w:type="paragraph" w:styleId="48">
    <w:name w:val="List Continue 4"/>
    <w:basedOn w:val="a1"/>
    <w:rsid w:val="00024B9E"/>
    <w:pPr>
      <w:snapToGrid w:val="0"/>
      <w:spacing w:after="120"/>
      <w:ind w:leftChars="800" w:left="1920"/>
      <w:jc w:val="center"/>
    </w:pPr>
    <w:rPr>
      <w:rFonts w:ascii="新細明體" w:eastAsia="標楷體" w:hAnsi="新細明體" w:cs="Times New Roman"/>
      <w:sz w:val="20"/>
      <w:szCs w:val="20"/>
    </w:rPr>
  </w:style>
  <w:style w:type="paragraph" w:styleId="58">
    <w:name w:val="List Continue 5"/>
    <w:basedOn w:val="a1"/>
    <w:rsid w:val="00024B9E"/>
    <w:pPr>
      <w:snapToGrid w:val="0"/>
      <w:spacing w:after="120"/>
      <w:ind w:leftChars="1000" w:left="2400"/>
      <w:jc w:val="center"/>
    </w:pPr>
    <w:rPr>
      <w:rFonts w:ascii="新細明體" w:eastAsia="標楷體" w:hAnsi="新細明體" w:cs="Times New Roman"/>
      <w:sz w:val="20"/>
      <w:szCs w:val="20"/>
    </w:rPr>
  </w:style>
  <w:style w:type="paragraph" w:styleId="afffff1">
    <w:name w:val="List"/>
    <w:basedOn w:val="a1"/>
    <w:rsid w:val="00024B9E"/>
    <w:pPr>
      <w:snapToGrid w:val="0"/>
      <w:ind w:leftChars="200" w:left="100" w:hangingChars="200" w:hanging="200"/>
      <w:jc w:val="center"/>
    </w:pPr>
    <w:rPr>
      <w:rFonts w:ascii="新細明體" w:eastAsia="標楷體" w:hAnsi="新細明體" w:cs="Times New Roman"/>
      <w:sz w:val="20"/>
      <w:szCs w:val="20"/>
    </w:rPr>
  </w:style>
  <w:style w:type="paragraph" w:styleId="2f4">
    <w:name w:val="List 2"/>
    <w:basedOn w:val="a1"/>
    <w:rsid w:val="00024B9E"/>
    <w:pPr>
      <w:snapToGrid w:val="0"/>
      <w:ind w:leftChars="400" w:left="100" w:hangingChars="200" w:hanging="200"/>
      <w:jc w:val="center"/>
    </w:pPr>
    <w:rPr>
      <w:rFonts w:ascii="新細明體" w:eastAsia="標楷體" w:hAnsi="新細明體" w:cs="Times New Roman"/>
      <w:sz w:val="20"/>
      <w:szCs w:val="20"/>
    </w:rPr>
  </w:style>
  <w:style w:type="paragraph" w:styleId="3f1">
    <w:name w:val="List 3"/>
    <w:basedOn w:val="a1"/>
    <w:rsid w:val="00024B9E"/>
    <w:pPr>
      <w:snapToGrid w:val="0"/>
      <w:ind w:leftChars="600" w:left="100" w:hangingChars="200" w:hanging="200"/>
      <w:jc w:val="center"/>
    </w:pPr>
    <w:rPr>
      <w:rFonts w:ascii="新細明體" w:eastAsia="標楷體" w:hAnsi="新細明體" w:cs="Times New Roman"/>
      <w:sz w:val="20"/>
      <w:szCs w:val="20"/>
    </w:rPr>
  </w:style>
  <w:style w:type="paragraph" w:styleId="49">
    <w:name w:val="List 4"/>
    <w:basedOn w:val="a1"/>
    <w:rsid w:val="00024B9E"/>
    <w:pPr>
      <w:snapToGrid w:val="0"/>
      <w:ind w:leftChars="800" w:left="100" w:hangingChars="200" w:hanging="200"/>
      <w:jc w:val="center"/>
    </w:pPr>
    <w:rPr>
      <w:rFonts w:ascii="新細明體" w:eastAsia="標楷體" w:hAnsi="新細明體" w:cs="Times New Roman"/>
      <w:sz w:val="20"/>
      <w:szCs w:val="20"/>
    </w:rPr>
  </w:style>
  <w:style w:type="paragraph" w:styleId="59">
    <w:name w:val="List 5"/>
    <w:basedOn w:val="a1"/>
    <w:rsid w:val="00024B9E"/>
    <w:pPr>
      <w:snapToGrid w:val="0"/>
      <w:ind w:leftChars="1000" w:left="100" w:hangingChars="200" w:hanging="200"/>
      <w:jc w:val="center"/>
    </w:pPr>
    <w:rPr>
      <w:rFonts w:ascii="新細明體" w:eastAsia="標楷體" w:hAnsi="新細明體" w:cs="Times New Roman"/>
      <w:sz w:val="20"/>
      <w:szCs w:val="20"/>
    </w:rPr>
  </w:style>
  <w:style w:type="paragraph" w:styleId="a">
    <w:name w:val="List Number"/>
    <w:basedOn w:val="a1"/>
    <w:rsid w:val="00024B9E"/>
    <w:pPr>
      <w:numPr>
        <w:numId w:val="4"/>
      </w:numPr>
      <w:snapToGrid w:val="0"/>
      <w:jc w:val="center"/>
    </w:pPr>
    <w:rPr>
      <w:rFonts w:ascii="新細明體" w:eastAsia="標楷體" w:hAnsi="新細明體" w:cs="Times New Roman"/>
      <w:sz w:val="20"/>
      <w:szCs w:val="20"/>
    </w:rPr>
  </w:style>
  <w:style w:type="paragraph" w:styleId="2">
    <w:name w:val="List Number 2"/>
    <w:basedOn w:val="a1"/>
    <w:rsid w:val="00024B9E"/>
    <w:pPr>
      <w:numPr>
        <w:numId w:val="5"/>
      </w:numPr>
      <w:snapToGrid w:val="0"/>
      <w:jc w:val="center"/>
    </w:pPr>
    <w:rPr>
      <w:rFonts w:ascii="新細明體" w:eastAsia="標楷體" w:hAnsi="新細明體" w:cs="Times New Roman"/>
      <w:sz w:val="20"/>
      <w:szCs w:val="20"/>
    </w:rPr>
  </w:style>
  <w:style w:type="paragraph" w:styleId="3">
    <w:name w:val="List Number 3"/>
    <w:basedOn w:val="a1"/>
    <w:rsid w:val="00024B9E"/>
    <w:pPr>
      <w:numPr>
        <w:numId w:val="6"/>
      </w:numPr>
      <w:snapToGrid w:val="0"/>
      <w:jc w:val="center"/>
    </w:pPr>
    <w:rPr>
      <w:rFonts w:ascii="新細明體" w:eastAsia="標楷體" w:hAnsi="新細明體" w:cs="Times New Roman"/>
      <w:sz w:val="20"/>
      <w:szCs w:val="20"/>
    </w:rPr>
  </w:style>
  <w:style w:type="paragraph" w:styleId="4">
    <w:name w:val="List Number 4"/>
    <w:basedOn w:val="a1"/>
    <w:rsid w:val="00024B9E"/>
    <w:pPr>
      <w:numPr>
        <w:numId w:val="7"/>
      </w:numPr>
      <w:snapToGrid w:val="0"/>
      <w:jc w:val="center"/>
    </w:pPr>
    <w:rPr>
      <w:rFonts w:ascii="新細明體" w:eastAsia="標楷體" w:hAnsi="新細明體" w:cs="Times New Roman"/>
      <w:sz w:val="20"/>
      <w:szCs w:val="20"/>
    </w:rPr>
  </w:style>
  <w:style w:type="paragraph" w:styleId="5">
    <w:name w:val="List Number 5"/>
    <w:basedOn w:val="a1"/>
    <w:rsid w:val="00024B9E"/>
    <w:pPr>
      <w:numPr>
        <w:numId w:val="8"/>
      </w:numPr>
      <w:snapToGrid w:val="0"/>
      <w:jc w:val="center"/>
    </w:pPr>
    <w:rPr>
      <w:rFonts w:ascii="新細明體" w:eastAsia="標楷體" w:hAnsi="新細明體" w:cs="Times New Roman"/>
      <w:sz w:val="20"/>
      <w:szCs w:val="20"/>
    </w:rPr>
  </w:style>
  <w:style w:type="paragraph" w:styleId="afffff2">
    <w:name w:val="Closing"/>
    <w:basedOn w:val="a1"/>
    <w:link w:val="afffff3"/>
    <w:rsid w:val="00024B9E"/>
    <w:pPr>
      <w:snapToGrid w:val="0"/>
      <w:ind w:leftChars="1800" w:left="100"/>
      <w:jc w:val="center"/>
    </w:pPr>
    <w:rPr>
      <w:rFonts w:ascii="新細明體" w:eastAsia="標楷體" w:hAnsi="新細明體" w:cs="Times New Roman"/>
      <w:sz w:val="20"/>
      <w:szCs w:val="20"/>
    </w:rPr>
  </w:style>
  <w:style w:type="character" w:customStyle="1" w:styleId="afffff3">
    <w:name w:val="結語 字元"/>
    <w:basedOn w:val="a2"/>
    <w:link w:val="afffff2"/>
    <w:rsid w:val="00024B9E"/>
    <w:rPr>
      <w:rFonts w:ascii="新細明體" w:eastAsia="標楷體" w:hAnsi="新細明體" w:cs="Times New Roman"/>
      <w:sz w:val="20"/>
      <w:szCs w:val="20"/>
    </w:rPr>
  </w:style>
  <w:style w:type="paragraph" w:styleId="afffff4">
    <w:name w:val="Note Heading"/>
    <w:basedOn w:val="a1"/>
    <w:next w:val="a1"/>
    <w:link w:val="afffff5"/>
    <w:rsid w:val="00024B9E"/>
    <w:pPr>
      <w:snapToGrid w:val="0"/>
      <w:jc w:val="center"/>
    </w:pPr>
    <w:rPr>
      <w:rFonts w:ascii="新細明體" w:eastAsia="標楷體" w:hAnsi="新細明體" w:cs="Times New Roman"/>
      <w:sz w:val="20"/>
      <w:szCs w:val="20"/>
    </w:rPr>
  </w:style>
  <w:style w:type="character" w:customStyle="1" w:styleId="afffff5">
    <w:name w:val="註釋標題 字元"/>
    <w:basedOn w:val="a2"/>
    <w:link w:val="afffff4"/>
    <w:rsid w:val="00024B9E"/>
    <w:rPr>
      <w:rFonts w:ascii="新細明體" w:eastAsia="標楷體" w:hAnsi="新細明體" w:cs="Times New Roman"/>
      <w:sz w:val="20"/>
      <w:szCs w:val="20"/>
    </w:rPr>
  </w:style>
  <w:style w:type="character" w:styleId="afffff6">
    <w:name w:val="Hyperlink"/>
    <w:uiPriority w:val="99"/>
    <w:rsid w:val="00024B9E"/>
    <w:rPr>
      <w:color w:val="0000FF"/>
      <w:u w:val="single"/>
    </w:rPr>
  </w:style>
  <w:style w:type="paragraph" w:styleId="a0">
    <w:name w:val="List Bullet"/>
    <w:basedOn w:val="a1"/>
    <w:autoRedefine/>
    <w:rsid w:val="00024B9E"/>
    <w:pPr>
      <w:numPr>
        <w:numId w:val="9"/>
      </w:numPr>
      <w:snapToGrid w:val="0"/>
      <w:jc w:val="center"/>
    </w:pPr>
    <w:rPr>
      <w:rFonts w:ascii="新細明體" w:eastAsia="標楷體" w:hAnsi="新細明體" w:cs="Times New Roman"/>
      <w:sz w:val="20"/>
      <w:szCs w:val="20"/>
    </w:rPr>
  </w:style>
  <w:style w:type="paragraph" w:styleId="20">
    <w:name w:val="List Bullet 2"/>
    <w:basedOn w:val="a1"/>
    <w:autoRedefine/>
    <w:rsid w:val="00024B9E"/>
    <w:pPr>
      <w:numPr>
        <w:numId w:val="10"/>
      </w:numPr>
      <w:snapToGrid w:val="0"/>
      <w:jc w:val="center"/>
    </w:pPr>
    <w:rPr>
      <w:rFonts w:ascii="新細明體" w:eastAsia="標楷體" w:hAnsi="新細明體" w:cs="Times New Roman"/>
      <w:sz w:val="20"/>
      <w:szCs w:val="20"/>
    </w:rPr>
  </w:style>
  <w:style w:type="paragraph" w:styleId="30">
    <w:name w:val="List Bullet 3"/>
    <w:basedOn w:val="a1"/>
    <w:autoRedefine/>
    <w:rsid w:val="00024B9E"/>
    <w:pPr>
      <w:numPr>
        <w:numId w:val="11"/>
      </w:numPr>
      <w:snapToGrid w:val="0"/>
      <w:jc w:val="center"/>
    </w:pPr>
    <w:rPr>
      <w:rFonts w:ascii="新細明體" w:eastAsia="標楷體" w:hAnsi="新細明體" w:cs="Times New Roman"/>
      <w:sz w:val="20"/>
      <w:szCs w:val="20"/>
    </w:rPr>
  </w:style>
  <w:style w:type="paragraph" w:styleId="40">
    <w:name w:val="List Bullet 4"/>
    <w:basedOn w:val="a1"/>
    <w:autoRedefine/>
    <w:rsid w:val="00024B9E"/>
    <w:pPr>
      <w:numPr>
        <w:numId w:val="12"/>
      </w:numPr>
      <w:snapToGrid w:val="0"/>
      <w:jc w:val="center"/>
    </w:pPr>
    <w:rPr>
      <w:rFonts w:ascii="新細明體" w:eastAsia="標楷體" w:hAnsi="新細明體" w:cs="Times New Roman"/>
      <w:sz w:val="20"/>
      <w:szCs w:val="20"/>
    </w:rPr>
  </w:style>
  <w:style w:type="paragraph" w:styleId="50">
    <w:name w:val="List Bullet 5"/>
    <w:basedOn w:val="a1"/>
    <w:autoRedefine/>
    <w:rsid w:val="00024B9E"/>
    <w:pPr>
      <w:numPr>
        <w:numId w:val="13"/>
      </w:numPr>
      <w:snapToGrid w:val="0"/>
      <w:jc w:val="center"/>
    </w:pPr>
    <w:rPr>
      <w:rFonts w:ascii="新細明體" w:eastAsia="標楷體" w:hAnsi="新細明體" w:cs="Times New Roman"/>
      <w:sz w:val="20"/>
      <w:szCs w:val="20"/>
    </w:rPr>
  </w:style>
  <w:style w:type="paragraph" w:styleId="afffff7">
    <w:name w:val="E-mail Signature"/>
    <w:basedOn w:val="a1"/>
    <w:link w:val="afffff8"/>
    <w:rsid w:val="00024B9E"/>
    <w:pPr>
      <w:snapToGrid w:val="0"/>
      <w:jc w:val="center"/>
    </w:pPr>
    <w:rPr>
      <w:rFonts w:ascii="新細明體" w:eastAsia="標楷體" w:hAnsi="新細明體" w:cs="Times New Roman"/>
      <w:sz w:val="20"/>
      <w:szCs w:val="20"/>
    </w:rPr>
  </w:style>
  <w:style w:type="character" w:customStyle="1" w:styleId="afffff8">
    <w:name w:val="電子郵件簽名 字元"/>
    <w:basedOn w:val="a2"/>
    <w:link w:val="afffff7"/>
    <w:rsid w:val="00024B9E"/>
    <w:rPr>
      <w:rFonts w:ascii="新細明體" w:eastAsia="標楷體" w:hAnsi="新細明體" w:cs="Times New Roman"/>
      <w:sz w:val="20"/>
      <w:szCs w:val="20"/>
    </w:rPr>
  </w:style>
  <w:style w:type="paragraph" w:styleId="afffff9">
    <w:name w:val="Title"/>
    <w:basedOn w:val="a1"/>
    <w:link w:val="afffffa"/>
    <w:uiPriority w:val="10"/>
    <w:qFormat/>
    <w:rsid w:val="00024B9E"/>
    <w:pPr>
      <w:snapToGrid w:val="0"/>
      <w:spacing w:before="240" w:after="60"/>
      <w:jc w:val="center"/>
      <w:outlineLvl w:val="0"/>
    </w:pPr>
    <w:rPr>
      <w:rFonts w:ascii="Arial" w:eastAsia="新細明體" w:hAnsi="Arial" w:cs="Times New Roman"/>
      <w:b/>
      <w:bCs/>
      <w:sz w:val="32"/>
      <w:szCs w:val="32"/>
    </w:rPr>
  </w:style>
  <w:style w:type="character" w:customStyle="1" w:styleId="afffffa">
    <w:name w:val="標題 字元"/>
    <w:basedOn w:val="a2"/>
    <w:link w:val="afffff9"/>
    <w:uiPriority w:val="10"/>
    <w:rsid w:val="00024B9E"/>
    <w:rPr>
      <w:rFonts w:ascii="Arial" w:eastAsia="新細明體" w:hAnsi="Arial" w:cs="Times New Roman"/>
      <w:b/>
      <w:bCs/>
      <w:sz w:val="32"/>
      <w:szCs w:val="32"/>
    </w:rPr>
  </w:style>
  <w:style w:type="paragraph" w:styleId="afffffb">
    <w:name w:val="Signature"/>
    <w:basedOn w:val="a1"/>
    <w:link w:val="afffffc"/>
    <w:rsid w:val="00024B9E"/>
    <w:pPr>
      <w:snapToGrid w:val="0"/>
      <w:ind w:leftChars="1800" w:left="100"/>
      <w:jc w:val="center"/>
    </w:pPr>
    <w:rPr>
      <w:rFonts w:ascii="新細明體" w:eastAsia="標楷體" w:hAnsi="新細明體" w:cs="Times New Roman"/>
      <w:sz w:val="20"/>
      <w:szCs w:val="20"/>
    </w:rPr>
  </w:style>
  <w:style w:type="character" w:customStyle="1" w:styleId="afffffc">
    <w:name w:val="簽名 字元"/>
    <w:basedOn w:val="a2"/>
    <w:link w:val="afffffb"/>
    <w:rsid w:val="00024B9E"/>
    <w:rPr>
      <w:rFonts w:ascii="新細明體" w:eastAsia="標楷體" w:hAnsi="新細明體" w:cs="Times New Roman"/>
      <w:sz w:val="20"/>
      <w:szCs w:val="20"/>
    </w:rPr>
  </w:style>
  <w:style w:type="paragraph" w:customStyle="1" w:styleId="010">
    <w:name w:val="表格、靠右不縮0.1"/>
    <w:autoRedefine/>
    <w:rsid w:val="00024B9E"/>
    <w:pPr>
      <w:widowControl w:val="0"/>
      <w:ind w:rightChars="-42" w:right="-84"/>
      <w:jc w:val="right"/>
    </w:pPr>
    <w:rPr>
      <w:rFonts w:ascii="新細明體" w:eastAsia="標楷體" w:hAnsi="新細明體" w:cs="Times New Roman"/>
      <w:snapToGrid w:val="0"/>
      <w:sz w:val="20"/>
      <w:szCs w:val="20"/>
    </w:rPr>
  </w:style>
  <w:style w:type="paragraph" w:customStyle="1" w:styleId="107">
    <w:name w:val="表格、粗體靠左10"/>
    <w:rsid w:val="00024B9E"/>
    <w:pPr>
      <w:widowControl w:val="0"/>
      <w:ind w:leftChars="10" w:left="10"/>
    </w:pPr>
    <w:rPr>
      <w:rFonts w:ascii="新細明體" w:eastAsia="標楷體" w:hAnsi="新細明體" w:cs="Times New Roman"/>
      <w:b/>
      <w:sz w:val="20"/>
      <w:szCs w:val="20"/>
    </w:rPr>
  </w:style>
  <w:style w:type="character" w:customStyle="1" w:styleId="103">
    <w:name w:val="表格、靠右10 字元"/>
    <w:link w:val="102"/>
    <w:rsid w:val="00024B9E"/>
    <w:rPr>
      <w:rFonts w:ascii="新細明體" w:eastAsia="標楷體" w:hAnsi="新細明體" w:cs="Times New Roman"/>
      <w:sz w:val="20"/>
      <w:szCs w:val="18"/>
    </w:rPr>
  </w:style>
  <w:style w:type="paragraph" w:customStyle="1" w:styleId="--30">
    <w:name w:val="二冊-甲篇-第3層"/>
    <w:rsid w:val="000D1A12"/>
    <w:pPr>
      <w:widowControl w:val="0"/>
      <w:ind w:leftChars="150" w:left="150"/>
      <w:jc w:val="distribute"/>
    </w:pPr>
    <w:rPr>
      <w:rFonts w:ascii="新細明體" w:eastAsia="標楷體" w:hAnsi="新細明體" w:cs="Times New Roman"/>
      <w:spacing w:val="-3"/>
      <w:sz w:val="18"/>
      <w:szCs w:val="24"/>
    </w:rPr>
  </w:style>
  <w:style w:type="paragraph" w:customStyle="1" w:styleId="240">
    <w:name w:val="甲篇、壹貳參行距24"/>
    <w:autoRedefine/>
    <w:rsid w:val="00024B9E"/>
    <w:pPr>
      <w:spacing w:beforeLines="50" w:line="480" w:lineRule="exact"/>
    </w:pPr>
    <w:rPr>
      <w:rFonts w:ascii="新細明體" w:eastAsia="標楷體" w:hAnsi="新細明體" w:cs="Times New Roman"/>
      <w:b/>
      <w:sz w:val="34"/>
      <w:szCs w:val="34"/>
    </w:rPr>
  </w:style>
  <w:style w:type="numbering" w:customStyle="1" w:styleId="83">
    <w:name w:val="無清單8"/>
    <w:next w:val="a4"/>
    <w:semiHidden/>
    <w:rsid w:val="00024B9E"/>
  </w:style>
  <w:style w:type="numbering" w:customStyle="1" w:styleId="121">
    <w:name w:val="無清單12"/>
    <w:next w:val="a4"/>
    <w:semiHidden/>
    <w:rsid w:val="00024B9E"/>
  </w:style>
  <w:style w:type="numbering" w:customStyle="1" w:styleId="210">
    <w:name w:val="無清單21"/>
    <w:next w:val="a4"/>
    <w:semiHidden/>
    <w:rsid w:val="00024B9E"/>
  </w:style>
  <w:style w:type="numbering" w:customStyle="1" w:styleId="310">
    <w:name w:val="無清單31"/>
    <w:next w:val="a4"/>
    <w:semiHidden/>
    <w:rsid w:val="00024B9E"/>
  </w:style>
  <w:style w:type="numbering" w:customStyle="1" w:styleId="410">
    <w:name w:val="無清單41"/>
    <w:next w:val="a4"/>
    <w:semiHidden/>
    <w:rsid w:val="00024B9E"/>
  </w:style>
  <w:style w:type="numbering" w:customStyle="1" w:styleId="510">
    <w:name w:val="無清單51"/>
    <w:next w:val="a4"/>
    <w:semiHidden/>
    <w:rsid w:val="00024B9E"/>
  </w:style>
  <w:style w:type="numbering" w:customStyle="1" w:styleId="610">
    <w:name w:val="無清單61"/>
    <w:next w:val="a4"/>
    <w:semiHidden/>
    <w:rsid w:val="00024B9E"/>
  </w:style>
  <w:style w:type="numbering" w:customStyle="1" w:styleId="9d">
    <w:name w:val="無清單9"/>
    <w:next w:val="a4"/>
    <w:semiHidden/>
    <w:rsid w:val="00024B9E"/>
  </w:style>
  <w:style w:type="paragraph" w:styleId="afffffd">
    <w:name w:val="List Paragraph"/>
    <w:basedOn w:val="a1"/>
    <w:uiPriority w:val="34"/>
    <w:qFormat/>
    <w:rsid w:val="00024B9E"/>
    <w:pPr>
      <w:ind w:leftChars="200" w:left="480"/>
    </w:pPr>
    <w:rPr>
      <w:rFonts w:ascii="Times New Roman" w:eastAsia="新細明體" w:hAnsi="Times New Roman" w:cs="Times New Roman"/>
      <w:szCs w:val="24"/>
    </w:rPr>
  </w:style>
  <w:style w:type="numbering" w:customStyle="1" w:styleId="108">
    <w:name w:val="無清單10"/>
    <w:next w:val="a4"/>
    <w:semiHidden/>
    <w:rsid w:val="00024B9E"/>
  </w:style>
  <w:style w:type="numbering" w:customStyle="1" w:styleId="130">
    <w:name w:val="無清單13"/>
    <w:next w:val="a4"/>
    <w:semiHidden/>
    <w:rsid w:val="00024B9E"/>
  </w:style>
  <w:style w:type="numbering" w:customStyle="1" w:styleId="220">
    <w:name w:val="無清單22"/>
    <w:next w:val="a4"/>
    <w:semiHidden/>
    <w:rsid w:val="00024B9E"/>
  </w:style>
  <w:style w:type="numbering" w:customStyle="1" w:styleId="320">
    <w:name w:val="無清單32"/>
    <w:next w:val="a4"/>
    <w:semiHidden/>
    <w:rsid w:val="00024B9E"/>
  </w:style>
  <w:style w:type="numbering" w:customStyle="1" w:styleId="420">
    <w:name w:val="無清單42"/>
    <w:next w:val="a4"/>
    <w:semiHidden/>
    <w:rsid w:val="00024B9E"/>
  </w:style>
  <w:style w:type="numbering" w:customStyle="1" w:styleId="520">
    <w:name w:val="無清單52"/>
    <w:next w:val="a4"/>
    <w:semiHidden/>
    <w:rsid w:val="00024B9E"/>
  </w:style>
  <w:style w:type="numbering" w:customStyle="1" w:styleId="620">
    <w:name w:val="無清單62"/>
    <w:next w:val="a4"/>
    <w:semiHidden/>
    <w:rsid w:val="00024B9E"/>
  </w:style>
  <w:style w:type="numbering" w:customStyle="1" w:styleId="140">
    <w:name w:val="無清單14"/>
    <w:next w:val="a4"/>
    <w:semiHidden/>
    <w:rsid w:val="00024B9E"/>
  </w:style>
  <w:style w:type="numbering" w:customStyle="1" w:styleId="150">
    <w:name w:val="無清單15"/>
    <w:next w:val="a4"/>
    <w:semiHidden/>
    <w:rsid w:val="00024B9E"/>
  </w:style>
  <w:style w:type="numbering" w:customStyle="1" w:styleId="230">
    <w:name w:val="無清單23"/>
    <w:next w:val="a4"/>
    <w:semiHidden/>
    <w:rsid w:val="00024B9E"/>
  </w:style>
  <w:style w:type="numbering" w:customStyle="1" w:styleId="330">
    <w:name w:val="無清單33"/>
    <w:next w:val="a4"/>
    <w:semiHidden/>
    <w:rsid w:val="00024B9E"/>
  </w:style>
  <w:style w:type="numbering" w:customStyle="1" w:styleId="430">
    <w:name w:val="無清單43"/>
    <w:next w:val="a4"/>
    <w:semiHidden/>
    <w:rsid w:val="00024B9E"/>
  </w:style>
  <w:style w:type="numbering" w:customStyle="1" w:styleId="530">
    <w:name w:val="無清單53"/>
    <w:next w:val="a4"/>
    <w:semiHidden/>
    <w:rsid w:val="00024B9E"/>
  </w:style>
  <w:style w:type="numbering" w:customStyle="1" w:styleId="630">
    <w:name w:val="無清單63"/>
    <w:next w:val="a4"/>
    <w:semiHidden/>
    <w:rsid w:val="00024B9E"/>
  </w:style>
  <w:style w:type="numbering" w:customStyle="1" w:styleId="160">
    <w:name w:val="無清單16"/>
    <w:next w:val="a4"/>
    <w:semiHidden/>
    <w:rsid w:val="00024B9E"/>
  </w:style>
  <w:style w:type="numbering" w:customStyle="1" w:styleId="170">
    <w:name w:val="無清單17"/>
    <w:next w:val="a4"/>
    <w:semiHidden/>
    <w:rsid w:val="00024B9E"/>
  </w:style>
  <w:style w:type="numbering" w:customStyle="1" w:styleId="241">
    <w:name w:val="無清單24"/>
    <w:next w:val="a4"/>
    <w:semiHidden/>
    <w:rsid w:val="00024B9E"/>
  </w:style>
  <w:style w:type="numbering" w:customStyle="1" w:styleId="340">
    <w:name w:val="無清單34"/>
    <w:next w:val="a4"/>
    <w:semiHidden/>
    <w:rsid w:val="00024B9E"/>
  </w:style>
  <w:style w:type="numbering" w:customStyle="1" w:styleId="440">
    <w:name w:val="無清單44"/>
    <w:next w:val="a4"/>
    <w:semiHidden/>
    <w:rsid w:val="00024B9E"/>
  </w:style>
  <w:style w:type="numbering" w:customStyle="1" w:styleId="540">
    <w:name w:val="無清單54"/>
    <w:next w:val="a4"/>
    <w:semiHidden/>
    <w:rsid w:val="00024B9E"/>
  </w:style>
  <w:style w:type="numbering" w:customStyle="1" w:styleId="64">
    <w:name w:val="無清單64"/>
    <w:next w:val="a4"/>
    <w:semiHidden/>
    <w:rsid w:val="00024B9E"/>
  </w:style>
  <w:style w:type="numbering" w:customStyle="1" w:styleId="180">
    <w:name w:val="無清單18"/>
    <w:next w:val="a4"/>
    <w:semiHidden/>
    <w:rsid w:val="00024B9E"/>
  </w:style>
  <w:style w:type="numbering" w:customStyle="1" w:styleId="190">
    <w:name w:val="無清單19"/>
    <w:next w:val="a4"/>
    <w:semiHidden/>
    <w:rsid w:val="00024B9E"/>
  </w:style>
  <w:style w:type="numbering" w:customStyle="1" w:styleId="251">
    <w:name w:val="無清單25"/>
    <w:next w:val="a4"/>
    <w:semiHidden/>
    <w:rsid w:val="00024B9E"/>
  </w:style>
  <w:style w:type="numbering" w:customStyle="1" w:styleId="350">
    <w:name w:val="無清單35"/>
    <w:next w:val="a4"/>
    <w:semiHidden/>
    <w:rsid w:val="00024B9E"/>
  </w:style>
  <w:style w:type="numbering" w:customStyle="1" w:styleId="450">
    <w:name w:val="無清單45"/>
    <w:next w:val="a4"/>
    <w:semiHidden/>
    <w:rsid w:val="00024B9E"/>
  </w:style>
  <w:style w:type="numbering" w:customStyle="1" w:styleId="550">
    <w:name w:val="無清單55"/>
    <w:next w:val="a4"/>
    <w:semiHidden/>
    <w:rsid w:val="00024B9E"/>
  </w:style>
  <w:style w:type="numbering" w:customStyle="1" w:styleId="65">
    <w:name w:val="無清單65"/>
    <w:next w:val="a4"/>
    <w:semiHidden/>
    <w:rsid w:val="00024B9E"/>
  </w:style>
  <w:style w:type="table" w:customStyle="1" w:styleId="3D11">
    <w:name w:val="表格 3D 效果 11"/>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1">
    <w:name w:val="表格 3D 效果 31"/>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
    <w:name w:val="表格 古典 11"/>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表格 古典 31"/>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表格 古典 41"/>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
    <w:name w:val="表格 色彩 21"/>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表格 色彩 31"/>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b">
    <w:name w:val="表格 典雅1"/>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12">
    <w:name w:val="表格 格線 41"/>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表格 格線 61"/>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c">
    <w:name w:val="表格 專業1"/>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表格 清單 11"/>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清單 21"/>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表格 清單 41"/>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0">
    <w:name w:val="表格 清單 71"/>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d">
    <w:name w:val="表格 現代1"/>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5">
    <w:name w:val="表格 簡單 21"/>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4">
    <w:name w:val="表格 欄 11"/>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表格 欄 21"/>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表格 欄 41"/>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表格 欄 51"/>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harCharCharChar1">
    <w:name w:val="字元 字元 字元 Char Char 字元 Char Char 字元 字元1"/>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217">
    <w:name w:val="字元 字元21"/>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200">
    <w:name w:val="無清單20"/>
    <w:next w:val="a4"/>
    <w:uiPriority w:val="99"/>
    <w:semiHidden/>
    <w:rsid w:val="00024B9E"/>
  </w:style>
  <w:style w:type="numbering" w:customStyle="1" w:styleId="1100">
    <w:name w:val="無清單110"/>
    <w:next w:val="a4"/>
    <w:semiHidden/>
    <w:rsid w:val="00024B9E"/>
  </w:style>
  <w:style w:type="numbering" w:customStyle="1" w:styleId="1111">
    <w:name w:val="無清單1111"/>
    <w:next w:val="a4"/>
    <w:semiHidden/>
    <w:rsid w:val="00024B9E"/>
  </w:style>
  <w:style w:type="numbering" w:customStyle="1" w:styleId="260">
    <w:name w:val="無清單26"/>
    <w:next w:val="a4"/>
    <w:semiHidden/>
    <w:rsid w:val="00024B9E"/>
  </w:style>
  <w:style w:type="numbering" w:customStyle="1" w:styleId="360">
    <w:name w:val="無清單36"/>
    <w:next w:val="a4"/>
    <w:semiHidden/>
    <w:rsid w:val="00024B9E"/>
  </w:style>
  <w:style w:type="numbering" w:customStyle="1" w:styleId="460">
    <w:name w:val="無清單46"/>
    <w:next w:val="a4"/>
    <w:semiHidden/>
    <w:rsid w:val="00024B9E"/>
  </w:style>
  <w:style w:type="numbering" w:customStyle="1" w:styleId="560">
    <w:name w:val="無清單56"/>
    <w:next w:val="a4"/>
    <w:semiHidden/>
    <w:rsid w:val="00024B9E"/>
  </w:style>
  <w:style w:type="numbering" w:customStyle="1" w:styleId="66">
    <w:name w:val="無清單66"/>
    <w:next w:val="a4"/>
    <w:semiHidden/>
    <w:rsid w:val="00024B9E"/>
  </w:style>
  <w:style w:type="numbering" w:customStyle="1" w:styleId="711">
    <w:name w:val="無清單71"/>
    <w:next w:val="a4"/>
    <w:semiHidden/>
    <w:rsid w:val="00024B9E"/>
  </w:style>
  <w:style w:type="table" w:customStyle="1" w:styleId="3D12">
    <w:name w:val="表格 3D 效果 12"/>
    <w:basedOn w:val="a3"/>
    <w:next w:val="3D1"/>
    <w:rsid w:val="00024B9E"/>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3"/>
    <w:next w:val="3D2"/>
    <w:rsid w:val="00024B9E"/>
    <w:pPr>
      <w:widowControl w:val="0"/>
      <w:snapToGrid w:val="0"/>
      <w:jc w:val="center"/>
    </w:pPr>
    <w:rPr>
      <w:rFonts w:ascii="標楷體" w:eastAsia="標楷體" w:hAnsi="Calibri"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2">
    <w:name w:val="表格 3D 效果 32"/>
    <w:basedOn w:val="a3"/>
    <w:next w:val="3D3"/>
    <w:rsid w:val="00024B9E"/>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
    <w:name w:val="表格 Web 12"/>
    <w:basedOn w:val="a3"/>
    <w:next w:val="Web1"/>
    <w:rsid w:val="00024B9E"/>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
    <w:name w:val="表格 Web 22"/>
    <w:basedOn w:val="a3"/>
    <w:next w:val="Web2"/>
    <w:rsid w:val="00024B9E"/>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
    <w:name w:val="表格 Web 32"/>
    <w:basedOn w:val="a3"/>
    <w:next w:val="Web3"/>
    <w:rsid w:val="00024B9E"/>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表格 古典 12"/>
    <w:basedOn w:val="a3"/>
    <w:next w:val="14"/>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表格 古典 22"/>
    <w:basedOn w:val="a3"/>
    <w:next w:val="2c"/>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表格 古典 32"/>
    <w:basedOn w:val="a3"/>
    <w:next w:val="3a"/>
    <w:rsid w:val="00024B9E"/>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表格 古典 42"/>
    <w:basedOn w:val="a3"/>
    <w:next w:val="44"/>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表格 色彩 11"/>
    <w:basedOn w:val="a3"/>
    <w:next w:val="15"/>
    <w:rsid w:val="00024B9E"/>
    <w:pPr>
      <w:widowControl w:val="0"/>
      <w:snapToGrid w:val="0"/>
      <w:jc w:val="center"/>
    </w:pPr>
    <w:rPr>
      <w:rFonts w:ascii="標楷體" w:eastAsia="標楷體" w:hAnsi="Calibri"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2">
    <w:name w:val="表格 色彩 22"/>
    <w:basedOn w:val="a3"/>
    <w:next w:val="2d"/>
    <w:rsid w:val="00024B9E"/>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
    <w:name w:val="表格 色彩 32"/>
    <w:basedOn w:val="a3"/>
    <w:next w:val="3b"/>
    <w:rsid w:val="00024B9E"/>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5">
    <w:name w:val="表格 典雅2"/>
    <w:basedOn w:val="a3"/>
    <w:next w:val="affff1"/>
    <w:rsid w:val="00024B9E"/>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表格 格線 11"/>
    <w:basedOn w:val="a3"/>
    <w:next w:val="1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8">
    <w:name w:val="表格 格線 21"/>
    <w:basedOn w:val="a3"/>
    <w:next w:val="2e"/>
    <w:rsid w:val="00024B9E"/>
    <w:pPr>
      <w:widowControl w:val="0"/>
      <w:snapToGrid w:val="0"/>
      <w:jc w:val="center"/>
    </w:pPr>
    <w:rPr>
      <w:rFonts w:ascii="標楷體" w:eastAsia="標楷體" w:hAnsi="Calibri"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表格 格線 31"/>
    <w:basedOn w:val="a3"/>
    <w:next w:val="3c"/>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22">
    <w:name w:val="表格 格線 42"/>
    <w:basedOn w:val="a3"/>
    <w:next w:val="45"/>
    <w:rsid w:val="00024B9E"/>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表格 格線 51"/>
    <w:basedOn w:val="a3"/>
    <w:next w:val="55"/>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
    <w:name w:val="表格 格線 62"/>
    <w:basedOn w:val="a3"/>
    <w:next w:val="62"/>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表格 格線 71"/>
    <w:basedOn w:val="a3"/>
    <w:next w:val="72"/>
    <w:rsid w:val="00024B9E"/>
    <w:pPr>
      <w:widowControl w:val="0"/>
      <w:snapToGrid w:val="0"/>
      <w:jc w:val="center"/>
    </w:pPr>
    <w:rPr>
      <w:rFonts w:ascii="標楷體" w:eastAsia="標楷體" w:hAnsi="Calibri"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表格 格線 82"/>
    <w:basedOn w:val="a3"/>
    <w:next w:val="81"/>
    <w:rsid w:val="00024B9E"/>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7">
    <w:name w:val="表格 區別 11"/>
    <w:basedOn w:val="a3"/>
    <w:next w:val="17"/>
    <w:rsid w:val="00024B9E"/>
    <w:pPr>
      <w:widowControl w:val="0"/>
      <w:snapToGrid w:val="0"/>
      <w:jc w:val="center"/>
    </w:pPr>
    <w:rPr>
      <w:rFonts w:ascii="標楷體" w:eastAsia="標楷體" w:hAnsi="Calibri"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表格 區別 21"/>
    <w:basedOn w:val="a3"/>
    <w:next w:val="2f"/>
    <w:rsid w:val="00024B9E"/>
    <w:pPr>
      <w:widowControl w:val="0"/>
      <w:snapToGrid w:val="0"/>
      <w:jc w:val="center"/>
    </w:pPr>
    <w:rPr>
      <w:rFonts w:ascii="標楷體" w:eastAsia="標楷體" w:hAnsi="Calibri"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 專業2"/>
    <w:basedOn w:val="a3"/>
    <w:next w:val="affff2"/>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表格 清單 12"/>
    <w:basedOn w:val="a3"/>
    <w:next w:val="18"/>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表格 清單 22"/>
    <w:basedOn w:val="a3"/>
    <w:next w:val="2f0"/>
    <w:rsid w:val="00024B9E"/>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表格 清單 32"/>
    <w:basedOn w:val="a3"/>
    <w:next w:val="3d"/>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3">
    <w:name w:val="表格 清單 42"/>
    <w:basedOn w:val="a3"/>
    <w:next w:val="46"/>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表格 清單 51"/>
    <w:basedOn w:val="a3"/>
    <w:next w:val="5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3"/>
    <w:next w:val="63"/>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20">
    <w:name w:val="表格 清單 72"/>
    <w:basedOn w:val="a3"/>
    <w:next w:val="73"/>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表格 清單 82"/>
    <w:basedOn w:val="a3"/>
    <w:next w:val="82"/>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f7">
    <w:name w:val="表格 現代2"/>
    <w:basedOn w:val="a3"/>
    <w:next w:val="affff3"/>
    <w:rsid w:val="00024B9E"/>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表格 簡單 11"/>
    <w:basedOn w:val="a3"/>
    <w:next w:val="19"/>
    <w:rsid w:val="00024B9E"/>
    <w:pPr>
      <w:widowControl w:val="0"/>
      <w:snapToGrid w:val="0"/>
      <w:jc w:val="center"/>
    </w:pPr>
    <w:rPr>
      <w:rFonts w:ascii="標楷體" w:eastAsia="標楷體" w:hAnsi="Calibri"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表格 簡單 22"/>
    <w:basedOn w:val="a3"/>
    <w:next w:val="2f1"/>
    <w:rsid w:val="00024B9E"/>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表格 簡單 32"/>
    <w:basedOn w:val="a3"/>
    <w:next w:val="3e"/>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表格 欄 12"/>
    <w:basedOn w:val="a3"/>
    <w:next w:val="1a"/>
    <w:rsid w:val="00024B9E"/>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表格 欄 22"/>
    <w:basedOn w:val="a3"/>
    <w:next w:val="2f2"/>
    <w:rsid w:val="00024B9E"/>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表格 欄 32"/>
    <w:basedOn w:val="a3"/>
    <w:next w:val="3f"/>
    <w:rsid w:val="00024B9E"/>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表格 欄 42"/>
    <w:basedOn w:val="a3"/>
    <w:next w:val="47"/>
    <w:rsid w:val="00024B9E"/>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表格 欄 52"/>
    <w:basedOn w:val="a3"/>
    <w:next w:val="57"/>
    <w:rsid w:val="00024B9E"/>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e">
    <w:name w:val="表格佈景主題1"/>
    <w:basedOn w:val="a3"/>
    <w:next w:val="affff4"/>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3"/>
    <w:next w:val="affff5"/>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無清單81"/>
    <w:next w:val="a4"/>
    <w:semiHidden/>
    <w:rsid w:val="00024B9E"/>
  </w:style>
  <w:style w:type="numbering" w:customStyle="1" w:styleId="1210">
    <w:name w:val="無清單121"/>
    <w:next w:val="a4"/>
    <w:semiHidden/>
    <w:rsid w:val="00024B9E"/>
  </w:style>
  <w:style w:type="numbering" w:customStyle="1" w:styleId="2110">
    <w:name w:val="無清單211"/>
    <w:next w:val="a4"/>
    <w:semiHidden/>
    <w:rsid w:val="00024B9E"/>
  </w:style>
  <w:style w:type="numbering" w:customStyle="1" w:styleId="3110">
    <w:name w:val="無清單311"/>
    <w:next w:val="a4"/>
    <w:semiHidden/>
    <w:rsid w:val="00024B9E"/>
  </w:style>
  <w:style w:type="numbering" w:customStyle="1" w:styleId="4110">
    <w:name w:val="無清單411"/>
    <w:next w:val="a4"/>
    <w:semiHidden/>
    <w:rsid w:val="00024B9E"/>
  </w:style>
  <w:style w:type="numbering" w:customStyle="1" w:styleId="5110">
    <w:name w:val="無清單511"/>
    <w:next w:val="a4"/>
    <w:semiHidden/>
    <w:rsid w:val="00024B9E"/>
  </w:style>
  <w:style w:type="numbering" w:customStyle="1" w:styleId="6110">
    <w:name w:val="無清單611"/>
    <w:next w:val="a4"/>
    <w:semiHidden/>
    <w:rsid w:val="00024B9E"/>
  </w:style>
  <w:style w:type="numbering" w:customStyle="1" w:styleId="910">
    <w:name w:val="無清單91"/>
    <w:next w:val="a4"/>
    <w:semiHidden/>
    <w:rsid w:val="00024B9E"/>
  </w:style>
  <w:style w:type="numbering" w:customStyle="1" w:styleId="1010">
    <w:name w:val="無清單101"/>
    <w:next w:val="a4"/>
    <w:semiHidden/>
    <w:rsid w:val="00024B9E"/>
  </w:style>
  <w:style w:type="numbering" w:customStyle="1" w:styleId="131">
    <w:name w:val="無清單131"/>
    <w:next w:val="a4"/>
    <w:semiHidden/>
    <w:rsid w:val="00024B9E"/>
  </w:style>
  <w:style w:type="numbering" w:customStyle="1" w:styleId="2210">
    <w:name w:val="無清單221"/>
    <w:next w:val="a4"/>
    <w:semiHidden/>
    <w:rsid w:val="00024B9E"/>
  </w:style>
  <w:style w:type="numbering" w:customStyle="1" w:styleId="3210">
    <w:name w:val="無清單321"/>
    <w:next w:val="a4"/>
    <w:semiHidden/>
    <w:rsid w:val="00024B9E"/>
  </w:style>
  <w:style w:type="numbering" w:customStyle="1" w:styleId="4210">
    <w:name w:val="無清單421"/>
    <w:next w:val="a4"/>
    <w:semiHidden/>
    <w:rsid w:val="00024B9E"/>
  </w:style>
  <w:style w:type="numbering" w:customStyle="1" w:styleId="5210">
    <w:name w:val="無清單521"/>
    <w:next w:val="a4"/>
    <w:semiHidden/>
    <w:rsid w:val="00024B9E"/>
  </w:style>
  <w:style w:type="numbering" w:customStyle="1" w:styleId="6210">
    <w:name w:val="無清單621"/>
    <w:next w:val="a4"/>
    <w:semiHidden/>
    <w:rsid w:val="00024B9E"/>
  </w:style>
  <w:style w:type="numbering" w:customStyle="1" w:styleId="141">
    <w:name w:val="無清單141"/>
    <w:next w:val="a4"/>
    <w:semiHidden/>
    <w:rsid w:val="00024B9E"/>
  </w:style>
  <w:style w:type="numbering" w:customStyle="1" w:styleId="151">
    <w:name w:val="無清單151"/>
    <w:next w:val="a4"/>
    <w:semiHidden/>
    <w:rsid w:val="00024B9E"/>
  </w:style>
  <w:style w:type="numbering" w:customStyle="1" w:styleId="231">
    <w:name w:val="無清單231"/>
    <w:next w:val="a4"/>
    <w:semiHidden/>
    <w:rsid w:val="00024B9E"/>
  </w:style>
  <w:style w:type="numbering" w:customStyle="1" w:styleId="331">
    <w:name w:val="無清單331"/>
    <w:next w:val="a4"/>
    <w:semiHidden/>
    <w:rsid w:val="00024B9E"/>
  </w:style>
  <w:style w:type="numbering" w:customStyle="1" w:styleId="431">
    <w:name w:val="無清單431"/>
    <w:next w:val="a4"/>
    <w:semiHidden/>
    <w:rsid w:val="00024B9E"/>
  </w:style>
  <w:style w:type="numbering" w:customStyle="1" w:styleId="531">
    <w:name w:val="無清單531"/>
    <w:next w:val="a4"/>
    <w:semiHidden/>
    <w:rsid w:val="00024B9E"/>
  </w:style>
  <w:style w:type="numbering" w:customStyle="1" w:styleId="631">
    <w:name w:val="無清單631"/>
    <w:next w:val="a4"/>
    <w:semiHidden/>
    <w:rsid w:val="00024B9E"/>
  </w:style>
  <w:style w:type="numbering" w:customStyle="1" w:styleId="161">
    <w:name w:val="無清單161"/>
    <w:next w:val="a4"/>
    <w:semiHidden/>
    <w:rsid w:val="00024B9E"/>
  </w:style>
  <w:style w:type="numbering" w:customStyle="1" w:styleId="171">
    <w:name w:val="無清單171"/>
    <w:next w:val="a4"/>
    <w:semiHidden/>
    <w:rsid w:val="00024B9E"/>
  </w:style>
  <w:style w:type="numbering" w:customStyle="1" w:styleId="2410">
    <w:name w:val="無清單241"/>
    <w:next w:val="a4"/>
    <w:semiHidden/>
    <w:rsid w:val="00024B9E"/>
  </w:style>
  <w:style w:type="numbering" w:customStyle="1" w:styleId="341">
    <w:name w:val="無清單341"/>
    <w:next w:val="a4"/>
    <w:semiHidden/>
    <w:rsid w:val="00024B9E"/>
  </w:style>
  <w:style w:type="numbering" w:customStyle="1" w:styleId="441">
    <w:name w:val="無清單441"/>
    <w:next w:val="a4"/>
    <w:semiHidden/>
    <w:rsid w:val="00024B9E"/>
  </w:style>
  <w:style w:type="numbering" w:customStyle="1" w:styleId="541">
    <w:name w:val="無清單541"/>
    <w:next w:val="a4"/>
    <w:semiHidden/>
    <w:rsid w:val="00024B9E"/>
  </w:style>
  <w:style w:type="numbering" w:customStyle="1" w:styleId="641">
    <w:name w:val="無清單641"/>
    <w:next w:val="a4"/>
    <w:semiHidden/>
    <w:rsid w:val="00024B9E"/>
  </w:style>
  <w:style w:type="numbering" w:customStyle="1" w:styleId="181">
    <w:name w:val="無清單181"/>
    <w:next w:val="a4"/>
    <w:semiHidden/>
    <w:rsid w:val="00024B9E"/>
  </w:style>
  <w:style w:type="numbering" w:customStyle="1" w:styleId="191">
    <w:name w:val="無清單191"/>
    <w:next w:val="a4"/>
    <w:semiHidden/>
    <w:rsid w:val="00024B9E"/>
  </w:style>
  <w:style w:type="numbering" w:customStyle="1" w:styleId="2510">
    <w:name w:val="無清單251"/>
    <w:next w:val="a4"/>
    <w:semiHidden/>
    <w:rsid w:val="00024B9E"/>
  </w:style>
  <w:style w:type="numbering" w:customStyle="1" w:styleId="351">
    <w:name w:val="無清單351"/>
    <w:next w:val="a4"/>
    <w:semiHidden/>
    <w:rsid w:val="00024B9E"/>
  </w:style>
  <w:style w:type="numbering" w:customStyle="1" w:styleId="451">
    <w:name w:val="無清單451"/>
    <w:next w:val="a4"/>
    <w:semiHidden/>
    <w:rsid w:val="00024B9E"/>
  </w:style>
  <w:style w:type="numbering" w:customStyle="1" w:styleId="551">
    <w:name w:val="無清單551"/>
    <w:next w:val="a4"/>
    <w:semiHidden/>
    <w:rsid w:val="00024B9E"/>
  </w:style>
  <w:style w:type="numbering" w:customStyle="1" w:styleId="651">
    <w:name w:val="無清單651"/>
    <w:next w:val="a4"/>
    <w:semiHidden/>
    <w:rsid w:val="00024B9E"/>
  </w:style>
  <w:style w:type="paragraph" w:customStyle="1" w:styleId="1f0">
    <w:name w:val="數字1"/>
    <w:basedOn w:val="a1"/>
    <w:qFormat/>
    <w:rsid w:val="00024B9E"/>
    <w:pPr>
      <w:tabs>
        <w:tab w:val="left" w:pos="9000"/>
      </w:tabs>
      <w:adjustRightInd w:val="0"/>
      <w:spacing w:line="420" w:lineRule="exact"/>
      <w:ind w:firstLineChars="415" w:firstLine="415"/>
      <w:jc w:val="both"/>
    </w:pPr>
    <w:rPr>
      <w:rFonts w:ascii="新細明體" w:eastAsia="標楷體" w:hAnsi="新細明體" w:cs="Times New Roman"/>
      <w:szCs w:val="24"/>
    </w:rPr>
  </w:style>
  <w:style w:type="numbering" w:customStyle="1" w:styleId="270">
    <w:name w:val="無清單27"/>
    <w:next w:val="a4"/>
    <w:uiPriority w:val="99"/>
    <w:semiHidden/>
    <w:rsid w:val="00024B9E"/>
  </w:style>
  <w:style w:type="numbering" w:customStyle="1" w:styleId="1120">
    <w:name w:val="無清單112"/>
    <w:next w:val="a4"/>
    <w:semiHidden/>
    <w:rsid w:val="00024B9E"/>
  </w:style>
  <w:style w:type="numbering" w:customStyle="1" w:styleId="1130">
    <w:name w:val="無清單113"/>
    <w:next w:val="a4"/>
    <w:semiHidden/>
    <w:rsid w:val="00024B9E"/>
  </w:style>
  <w:style w:type="numbering" w:customStyle="1" w:styleId="280">
    <w:name w:val="無清單28"/>
    <w:next w:val="a4"/>
    <w:semiHidden/>
    <w:rsid w:val="00024B9E"/>
  </w:style>
  <w:style w:type="numbering" w:customStyle="1" w:styleId="370">
    <w:name w:val="無清單37"/>
    <w:next w:val="a4"/>
    <w:semiHidden/>
    <w:rsid w:val="00024B9E"/>
  </w:style>
  <w:style w:type="numbering" w:customStyle="1" w:styleId="470">
    <w:name w:val="無清單47"/>
    <w:next w:val="a4"/>
    <w:semiHidden/>
    <w:rsid w:val="00024B9E"/>
  </w:style>
  <w:style w:type="numbering" w:customStyle="1" w:styleId="570">
    <w:name w:val="無清單57"/>
    <w:next w:val="a4"/>
    <w:semiHidden/>
    <w:rsid w:val="00024B9E"/>
  </w:style>
  <w:style w:type="numbering" w:customStyle="1" w:styleId="67">
    <w:name w:val="無清單67"/>
    <w:next w:val="a4"/>
    <w:semiHidden/>
    <w:rsid w:val="00024B9E"/>
  </w:style>
  <w:style w:type="numbering" w:customStyle="1" w:styleId="721">
    <w:name w:val="無清單72"/>
    <w:next w:val="a4"/>
    <w:semiHidden/>
    <w:rsid w:val="00024B9E"/>
  </w:style>
  <w:style w:type="numbering" w:customStyle="1" w:styleId="822">
    <w:name w:val="無清單82"/>
    <w:next w:val="a4"/>
    <w:semiHidden/>
    <w:rsid w:val="00024B9E"/>
  </w:style>
  <w:style w:type="numbering" w:customStyle="1" w:styleId="1220">
    <w:name w:val="無清單122"/>
    <w:next w:val="a4"/>
    <w:semiHidden/>
    <w:rsid w:val="00024B9E"/>
  </w:style>
  <w:style w:type="numbering" w:customStyle="1" w:styleId="2120">
    <w:name w:val="無清單212"/>
    <w:next w:val="a4"/>
    <w:semiHidden/>
    <w:rsid w:val="00024B9E"/>
  </w:style>
  <w:style w:type="numbering" w:customStyle="1" w:styleId="3120">
    <w:name w:val="無清單312"/>
    <w:next w:val="a4"/>
    <w:semiHidden/>
    <w:rsid w:val="00024B9E"/>
  </w:style>
  <w:style w:type="numbering" w:customStyle="1" w:styleId="4120">
    <w:name w:val="無清單412"/>
    <w:next w:val="a4"/>
    <w:semiHidden/>
    <w:rsid w:val="00024B9E"/>
  </w:style>
  <w:style w:type="numbering" w:customStyle="1" w:styleId="5120">
    <w:name w:val="無清單512"/>
    <w:next w:val="a4"/>
    <w:semiHidden/>
    <w:rsid w:val="00024B9E"/>
  </w:style>
  <w:style w:type="numbering" w:customStyle="1" w:styleId="6120">
    <w:name w:val="無清單612"/>
    <w:next w:val="a4"/>
    <w:semiHidden/>
    <w:rsid w:val="00024B9E"/>
  </w:style>
  <w:style w:type="numbering" w:customStyle="1" w:styleId="920">
    <w:name w:val="無清單92"/>
    <w:next w:val="a4"/>
    <w:semiHidden/>
    <w:rsid w:val="00024B9E"/>
  </w:style>
  <w:style w:type="numbering" w:customStyle="1" w:styleId="1020">
    <w:name w:val="無清單102"/>
    <w:next w:val="a4"/>
    <w:semiHidden/>
    <w:rsid w:val="00024B9E"/>
  </w:style>
  <w:style w:type="numbering" w:customStyle="1" w:styleId="132">
    <w:name w:val="無清單132"/>
    <w:next w:val="a4"/>
    <w:semiHidden/>
    <w:rsid w:val="00024B9E"/>
  </w:style>
  <w:style w:type="numbering" w:customStyle="1" w:styleId="2220">
    <w:name w:val="無清單222"/>
    <w:next w:val="a4"/>
    <w:semiHidden/>
    <w:rsid w:val="00024B9E"/>
  </w:style>
  <w:style w:type="numbering" w:customStyle="1" w:styleId="3220">
    <w:name w:val="無清單322"/>
    <w:next w:val="a4"/>
    <w:semiHidden/>
    <w:rsid w:val="00024B9E"/>
  </w:style>
  <w:style w:type="numbering" w:customStyle="1" w:styleId="4220">
    <w:name w:val="無清單422"/>
    <w:next w:val="a4"/>
    <w:semiHidden/>
    <w:rsid w:val="00024B9E"/>
  </w:style>
  <w:style w:type="numbering" w:customStyle="1" w:styleId="522">
    <w:name w:val="無清單522"/>
    <w:next w:val="a4"/>
    <w:semiHidden/>
    <w:rsid w:val="00024B9E"/>
  </w:style>
  <w:style w:type="numbering" w:customStyle="1" w:styleId="622">
    <w:name w:val="無清單622"/>
    <w:next w:val="a4"/>
    <w:semiHidden/>
    <w:rsid w:val="00024B9E"/>
  </w:style>
  <w:style w:type="numbering" w:customStyle="1" w:styleId="142">
    <w:name w:val="無清單142"/>
    <w:next w:val="a4"/>
    <w:semiHidden/>
    <w:rsid w:val="00024B9E"/>
  </w:style>
  <w:style w:type="numbering" w:customStyle="1" w:styleId="152">
    <w:name w:val="無清單152"/>
    <w:next w:val="a4"/>
    <w:semiHidden/>
    <w:rsid w:val="00024B9E"/>
  </w:style>
  <w:style w:type="numbering" w:customStyle="1" w:styleId="232">
    <w:name w:val="無清單232"/>
    <w:next w:val="a4"/>
    <w:semiHidden/>
    <w:rsid w:val="00024B9E"/>
  </w:style>
  <w:style w:type="numbering" w:customStyle="1" w:styleId="332">
    <w:name w:val="無清單332"/>
    <w:next w:val="a4"/>
    <w:semiHidden/>
    <w:rsid w:val="00024B9E"/>
  </w:style>
  <w:style w:type="numbering" w:customStyle="1" w:styleId="432">
    <w:name w:val="無清單432"/>
    <w:next w:val="a4"/>
    <w:semiHidden/>
    <w:rsid w:val="00024B9E"/>
  </w:style>
  <w:style w:type="numbering" w:customStyle="1" w:styleId="532">
    <w:name w:val="無清單532"/>
    <w:next w:val="a4"/>
    <w:semiHidden/>
    <w:rsid w:val="00024B9E"/>
  </w:style>
  <w:style w:type="numbering" w:customStyle="1" w:styleId="632">
    <w:name w:val="無清單632"/>
    <w:next w:val="a4"/>
    <w:semiHidden/>
    <w:rsid w:val="00024B9E"/>
  </w:style>
  <w:style w:type="numbering" w:customStyle="1" w:styleId="162">
    <w:name w:val="無清單162"/>
    <w:next w:val="a4"/>
    <w:semiHidden/>
    <w:rsid w:val="00024B9E"/>
  </w:style>
  <w:style w:type="numbering" w:customStyle="1" w:styleId="172">
    <w:name w:val="無清單172"/>
    <w:next w:val="a4"/>
    <w:semiHidden/>
    <w:rsid w:val="00024B9E"/>
  </w:style>
  <w:style w:type="numbering" w:customStyle="1" w:styleId="242">
    <w:name w:val="無清單242"/>
    <w:next w:val="a4"/>
    <w:semiHidden/>
    <w:rsid w:val="00024B9E"/>
  </w:style>
  <w:style w:type="numbering" w:customStyle="1" w:styleId="342">
    <w:name w:val="無清單342"/>
    <w:next w:val="a4"/>
    <w:semiHidden/>
    <w:rsid w:val="00024B9E"/>
  </w:style>
  <w:style w:type="numbering" w:customStyle="1" w:styleId="442">
    <w:name w:val="無清單442"/>
    <w:next w:val="a4"/>
    <w:semiHidden/>
    <w:rsid w:val="00024B9E"/>
  </w:style>
  <w:style w:type="numbering" w:customStyle="1" w:styleId="542">
    <w:name w:val="無清單542"/>
    <w:next w:val="a4"/>
    <w:semiHidden/>
    <w:rsid w:val="00024B9E"/>
  </w:style>
  <w:style w:type="numbering" w:customStyle="1" w:styleId="642">
    <w:name w:val="無清單642"/>
    <w:next w:val="a4"/>
    <w:semiHidden/>
    <w:rsid w:val="00024B9E"/>
  </w:style>
  <w:style w:type="numbering" w:customStyle="1" w:styleId="182">
    <w:name w:val="無清單182"/>
    <w:next w:val="a4"/>
    <w:semiHidden/>
    <w:rsid w:val="00024B9E"/>
  </w:style>
  <w:style w:type="numbering" w:customStyle="1" w:styleId="192">
    <w:name w:val="無清單192"/>
    <w:next w:val="a4"/>
    <w:semiHidden/>
    <w:rsid w:val="00024B9E"/>
  </w:style>
  <w:style w:type="numbering" w:customStyle="1" w:styleId="252">
    <w:name w:val="無清單252"/>
    <w:next w:val="a4"/>
    <w:semiHidden/>
    <w:rsid w:val="00024B9E"/>
  </w:style>
  <w:style w:type="numbering" w:customStyle="1" w:styleId="352">
    <w:name w:val="無清單352"/>
    <w:next w:val="a4"/>
    <w:semiHidden/>
    <w:rsid w:val="00024B9E"/>
  </w:style>
  <w:style w:type="numbering" w:customStyle="1" w:styleId="452">
    <w:name w:val="無清單452"/>
    <w:next w:val="a4"/>
    <w:semiHidden/>
    <w:rsid w:val="00024B9E"/>
  </w:style>
  <w:style w:type="numbering" w:customStyle="1" w:styleId="552">
    <w:name w:val="無清單552"/>
    <w:next w:val="a4"/>
    <w:semiHidden/>
    <w:rsid w:val="00024B9E"/>
  </w:style>
  <w:style w:type="numbering" w:customStyle="1" w:styleId="652">
    <w:name w:val="無清單652"/>
    <w:next w:val="a4"/>
    <w:semiHidden/>
    <w:rsid w:val="00024B9E"/>
  </w:style>
  <w:style w:type="numbering" w:customStyle="1" w:styleId="290">
    <w:name w:val="無清單29"/>
    <w:next w:val="a4"/>
    <w:uiPriority w:val="99"/>
    <w:semiHidden/>
    <w:unhideWhenUsed/>
    <w:rsid w:val="00024B9E"/>
  </w:style>
  <w:style w:type="numbering" w:customStyle="1" w:styleId="1140">
    <w:name w:val="無清單114"/>
    <w:next w:val="a4"/>
    <w:semiHidden/>
    <w:rsid w:val="00024B9E"/>
  </w:style>
  <w:style w:type="numbering" w:customStyle="1" w:styleId="2100">
    <w:name w:val="無清單210"/>
    <w:next w:val="a4"/>
    <w:semiHidden/>
    <w:rsid w:val="00024B9E"/>
  </w:style>
  <w:style w:type="numbering" w:customStyle="1" w:styleId="380">
    <w:name w:val="無清單38"/>
    <w:next w:val="a4"/>
    <w:semiHidden/>
    <w:rsid w:val="00024B9E"/>
  </w:style>
  <w:style w:type="numbering" w:customStyle="1" w:styleId="480">
    <w:name w:val="無清單48"/>
    <w:next w:val="a4"/>
    <w:semiHidden/>
    <w:rsid w:val="00024B9E"/>
  </w:style>
  <w:style w:type="numbering" w:customStyle="1" w:styleId="580">
    <w:name w:val="無清單58"/>
    <w:next w:val="a4"/>
    <w:semiHidden/>
    <w:rsid w:val="00024B9E"/>
  </w:style>
  <w:style w:type="numbering" w:customStyle="1" w:styleId="68">
    <w:name w:val="無清單68"/>
    <w:next w:val="a4"/>
    <w:semiHidden/>
    <w:rsid w:val="00024B9E"/>
  </w:style>
  <w:style w:type="numbering" w:customStyle="1" w:styleId="730">
    <w:name w:val="無清單73"/>
    <w:next w:val="a4"/>
    <w:semiHidden/>
    <w:rsid w:val="00024B9E"/>
  </w:style>
  <w:style w:type="numbering" w:customStyle="1" w:styleId="1150">
    <w:name w:val="無清單115"/>
    <w:next w:val="a4"/>
    <w:semiHidden/>
    <w:rsid w:val="00024B9E"/>
  </w:style>
  <w:style w:type="numbering" w:customStyle="1" w:styleId="11111">
    <w:name w:val="無清單11111"/>
    <w:next w:val="a4"/>
    <w:semiHidden/>
    <w:rsid w:val="00024B9E"/>
  </w:style>
  <w:style w:type="numbering" w:customStyle="1" w:styleId="2130">
    <w:name w:val="無清單213"/>
    <w:next w:val="a4"/>
    <w:semiHidden/>
    <w:rsid w:val="00024B9E"/>
  </w:style>
  <w:style w:type="numbering" w:customStyle="1" w:styleId="3130">
    <w:name w:val="無清單313"/>
    <w:next w:val="a4"/>
    <w:semiHidden/>
    <w:rsid w:val="00024B9E"/>
  </w:style>
  <w:style w:type="numbering" w:customStyle="1" w:styleId="4130">
    <w:name w:val="無清單413"/>
    <w:next w:val="a4"/>
    <w:semiHidden/>
    <w:rsid w:val="00024B9E"/>
  </w:style>
  <w:style w:type="numbering" w:customStyle="1" w:styleId="5130">
    <w:name w:val="無清單513"/>
    <w:next w:val="a4"/>
    <w:semiHidden/>
    <w:rsid w:val="00024B9E"/>
  </w:style>
  <w:style w:type="numbering" w:customStyle="1" w:styleId="613">
    <w:name w:val="無清單613"/>
    <w:next w:val="a4"/>
    <w:semiHidden/>
    <w:rsid w:val="00024B9E"/>
  </w:style>
  <w:style w:type="numbering" w:customStyle="1" w:styleId="7110">
    <w:name w:val="無清單711"/>
    <w:next w:val="a4"/>
    <w:semiHidden/>
    <w:rsid w:val="00024B9E"/>
  </w:style>
  <w:style w:type="numbering" w:customStyle="1" w:styleId="1111111">
    <w:name w:val="1 / 1.1 / 1.1.11"/>
    <w:basedOn w:val="a4"/>
    <w:next w:val="111111"/>
    <w:rsid w:val="00024B9E"/>
  </w:style>
  <w:style w:type="numbering" w:customStyle="1" w:styleId="1ai1">
    <w:name w:val="1 / a / i1"/>
    <w:basedOn w:val="a4"/>
    <w:next w:val="1ai"/>
    <w:rsid w:val="00024B9E"/>
  </w:style>
  <w:style w:type="numbering" w:customStyle="1" w:styleId="1f1">
    <w:name w:val="文章 / 章節1"/>
    <w:basedOn w:val="a4"/>
    <w:next w:val="afff8"/>
    <w:rsid w:val="00024B9E"/>
  </w:style>
  <w:style w:type="character" w:customStyle="1" w:styleId="1f2">
    <w:name w:val="本文 字元1"/>
    <w:rsid w:val="00024B9E"/>
    <w:rPr>
      <w:rFonts w:ascii="標楷體" w:eastAsia="標楷體"/>
      <w:spacing w:val="-20"/>
      <w:kern w:val="2"/>
      <w:sz w:val="18"/>
    </w:rPr>
  </w:style>
  <w:style w:type="table" w:customStyle="1" w:styleId="3D13">
    <w:name w:val="表格 3D 效果 13"/>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3">
    <w:name w:val="表格 3D 效果 33"/>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3">
    <w:name w:val="表格 Web 13"/>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3">
    <w:name w:val="表格 Web 23"/>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3">
    <w:name w:val="表格 Web 33"/>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3">
    <w:name w:val="表格 古典 13"/>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表格 古典 23"/>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表格 古典 33"/>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表格 古典 43"/>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
    <w:name w:val="表格 色彩 23"/>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表格 色彩 33"/>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2">
    <w:name w:val="表格 典雅3"/>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34">
    <w:name w:val="表格 格線 43"/>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3">
    <w:name w:val="表格 格線 63"/>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表格 格線 83"/>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3">
    <w:name w:val="表格 專業3"/>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4">
    <w:name w:val="表格 清單 13"/>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表格 清單 23"/>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表格 清單 33"/>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5">
    <w:name w:val="表格 清單 43"/>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1">
    <w:name w:val="表格 清單 73"/>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表格 清單 83"/>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3f4">
    <w:name w:val="表格 現代3"/>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6">
    <w:name w:val="表格 簡單 23"/>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表格 簡單 33"/>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表格 欄 13"/>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表格 欄 23"/>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表格 欄 33"/>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6">
    <w:name w:val="表格 欄 43"/>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表格 欄 53"/>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
    <w:name w:val="無清單83"/>
    <w:next w:val="a4"/>
    <w:semiHidden/>
    <w:rsid w:val="00024B9E"/>
  </w:style>
  <w:style w:type="numbering" w:customStyle="1" w:styleId="1234">
    <w:name w:val="無清單123"/>
    <w:next w:val="a4"/>
    <w:semiHidden/>
    <w:rsid w:val="00024B9E"/>
  </w:style>
  <w:style w:type="numbering" w:customStyle="1" w:styleId="2111">
    <w:name w:val="無清單2111"/>
    <w:next w:val="a4"/>
    <w:semiHidden/>
    <w:rsid w:val="00024B9E"/>
  </w:style>
  <w:style w:type="numbering" w:customStyle="1" w:styleId="3111">
    <w:name w:val="無清單3111"/>
    <w:next w:val="a4"/>
    <w:semiHidden/>
    <w:rsid w:val="00024B9E"/>
  </w:style>
  <w:style w:type="numbering" w:customStyle="1" w:styleId="4111">
    <w:name w:val="無清單4111"/>
    <w:next w:val="a4"/>
    <w:semiHidden/>
    <w:rsid w:val="00024B9E"/>
  </w:style>
  <w:style w:type="numbering" w:customStyle="1" w:styleId="5111">
    <w:name w:val="無清單5111"/>
    <w:next w:val="a4"/>
    <w:semiHidden/>
    <w:rsid w:val="00024B9E"/>
  </w:style>
  <w:style w:type="numbering" w:customStyle="1" w:styleId="6111">
    <w:name w:val="無清單6111"/>
    <w:next w:val="a4"/>
    <w:semiHidden/>
    <w:rsid w:val="00024B9E"/>
  </w:style>
  <w:style w:type="numbering" w:customStyle="1" w:styleId="930">
    <w:name w:val="無清單93"/>
    <w:next w:val="a4"/>
    <w:semiHidden/>
    <w:rsid w:val="00024B9E"/>
  </w:style>
  <w:style w:type="numbering" w:customStyle="1" w:styleId="1030">
    <w:name w:val="無清單103"/>
    <w:next w:val="a4"/>
    <w:semiHidden/>
    <w:rsid w:val="00024B9E"/>
  </w:style>
  <w:style w:type="numbering" w:customStyle="1" w:styleId="1330">
    <w:name w:val="無清單133"/>
    <w:next w:val="a4"/>
    <w:semiHidden/>
    <w:rsid w:val="00024B9E"/>
  </w:style>
  <w:style w:type="numbering" w:customStyle="1" w:styleId="2230">
    <w:name w:val="無清單223"/>
    <w:next w:val="a4"/>
    <w:semiHidden/>
    <w:rsid w:val="00024B9E"/>
  </w:style>
  <w:style w:type="numbering" w:customStyle="1" w:styleId="3230">
    <w:name w:val="無清單323"/>
    <w:next w:val="a4"/>
    <w:semiHidden/>
    <w:rsid w:val="00024B9E"/>
  </w:style>
  <w:style w:type="numbering" w:customStyle="1" w:styleId="4230">
    <w:name w:val="無清單423"/>
    <w:next w:val="a4"/>
    <w:semiHidden/>
    <w:rsid w:val="00024B9E"/>
  </w:style>
  <w:style w:type="numbering" w:customStyle="1" w:styleId="523">
    <w:name w:val="無清單523"/>
    <w:next w:val="a4"/>
    <w:semiHidden/>
    <w:rsid w:val="00024B9E"/>
  </w:style>
  <w:style w:type="numbering" w:customStyle="1" w:styleId="623">
    <w:name w:val="無清單623"/>
    <w:next w:val="a4"/>
    <w:semiHidden/>
    <w:rsid w:val="00024B9E"/>
  </w:style>
  <w:style w:type="numbering" w:customStyle="1" w:styleId="143">
    <w:name w:val="無清單143"/>
    <w:next w:val="a4"/>
    <w:semiHidden/>
    <w:rsid w:val="00024B9E"/>
  </w:style>
  <w:style w:type="numbering" w:customStyle="1" w:styleId="153">
    <w:name w:val="無清單153"/>
    <w:next w:val="a4"/>
    <w:semiHidden/>
    <w:rsid w:val="00024B9E"/>
  </w:style>
  <w:style w:type="numbering" w:customStyle="1" w:styleId="2330">
    <w:name w:val="無清單233"/>
    <w:next w:val="a4"/>
    <w:semiHidden/>
    <w:rsid w:val="00024B9E"/>
  </w:style>
  <w:style w:type="numbering" w:customStyle="1" w:styleId="3330">
    <w:name w:val="無清單333"/>
    <w:next w:val="a4"/>
    <w:semiHidden/>
    <w:rsid w:val="00024B9E"/>
  </w:style>
  <w:style w:type="numbering" w:customStyle="1" w:styleId="4330">
    <w:name w:val="無清單433"/>
    <w:next w:val="a4"/>
    <w:semiHidden/>
    <w:rsid w:val="00024B9E"/>
  </w:style>
  <w:style w:type="numbering" w:customStyle="1" w:styleId="5330">
    <w:name w:val="無清單533"/>
    <w:next w:val="a4"/>
    <w:semiHidden/>
    <w:rsid w:val="00024B9E"/>
  </w:style>
  <w:style w:type="numbering" w:customStyle="1" w:styleId="6330">
    <w:name w:val="無清單633"/>
    <w:next w:val="a4"/>
    <w:semiHidden/>
    <w:rsid w:val="00024B9E"/>
  </w:style>
  <w:style w:type="numbering" w:customStyle="1" w:styleId="163">
    <w:name w:val="無清單163"/>
    <w:next w:val="a4"/>
    <w:semiHidden/>
    <w:rsid w:val="00024B9E"/>
  </w:style>
  <w:style w:type="numbering" w:customStyle="1" w:styleId="173">
    <w:name w:val="無清單173"/>
    <w:next w:val="a4"/>
    <w:semiHidden/>
    <w:rsid w:val="00024B9E"/>
  </w:style>
  <w:style w:type="numbering" w:customStyle="1" w:styleId="243">
    <w:name w:val="無清單243"/>
    <w:next w:val="a4"/>
    <w:semiHidden/>
    <w:rsid w:val="00024B9E"/>
  </w:style>
  <w:style w:type="numbering" w:customStyle="1" w:styleId="343">
    <w:name w:val="無清單343"/>
    <w:next w:val="a4"/>
    <w:semiHidden/>
    <w:rsid w:val="00024B9E"/>
  </w:style>
  <w:style w:type="numbering" w:customStyle="1" w:styleId="443">
    <w:name w:val="無清單443"/>
    <w:next w:val="a4"/>
    <w:semiHidden/>
    <w:rsid w:val="00024B9E"/>
  </w:style>
  <w:style w:type="numbering" w:customStyle="1" w:styleId="543">
    <w:name w:val="無清單543"/>
    <w:next w:val="a4"/>
    <w:semiHidden/>
    <w:rsid w:val="00024B9E"/>
  </w:style>
  <w:style w:type="numbering" w:customStyle="1" w:styleId="643">
    <w:name w:val="無清單643"/>
    <w:next w:val="a4"/>
    <w:semiHidden/>
    <w:rsid w:val="00024B9E"/>
  </w:style>
  <w:style w:type="numbering" w:customStyle="1" w:styleId="183">
    <w:name w:val="無清單183"/>
    <w:next w:val="a4"/>
    <w:semiHidden/>
    <w:rsid w:val="00024B9E"/>
  </w:style>
  <w:style w:type="numbering" w:customStyle="1" w:styleId="193">
    <w:name w:val="無清單193"/>
    <w:next w:val="a4"/>
    <w:semiHidden/>
    <w:rsid w:val="00024B9E"/>
  </w:style>
  <w:style w:type="numbering" w:customStyle="1" w:styleId="253">
    <w:name w:val="無清單253"/>
    <w:next w:val="a4"/>
    <w:semiHidden/>
    <w:rsid w:val="00024B9E"/>
  </w:style>
  <w:style w:type="numbering" w:customStyle="1" w:styleId="353">
    <w:name w:val="無清單353"/>
    <w:next w:val="a4"/>
    <w:semiHidden/>
    <w:rsid w:val="00024B9E"/>
  </w:style>
  <w:style w:type="numbering" w:customStyle="1" w:styleId="453">
    <w:name w:val="無清單453"/>
    <w:next w:val="a4"/>
    <w:semiHidden/>
    <w:rsid w:val="00024B9E"/>
  </w:style>
  <w:style w:type="numbering" w:customStyle="1" w:styleId="553">
    <w:name w:val="無清單553"/>
    <w:next w:val="a4"/>
    <w:semiHidden/>
    <w:rsid w:val="00024B9E"/>
  </w:style>
  <w:style w:type="numbering" w:customStyle="1" w:styleId="653">
    <w:name w:val="無清單653"/>
    <w:next w:val="a4"/>
    <w:semiHidden/>
    <w:rsid w:val="00024B9E"/>
  </w:style>
  <w:style w:type="numbering" w:customStyle="1" w:styleId="201">
    <w:name w:val="無清單201"/>
    <w:next w:val="a4"/>
    <w:semiHidden/>
    <w:rsid w:val="00024B9E"/>
  </w:style>
  <w:style w:type="numbering" w:customStyle="1" w:styleId="1101">
    <w:name w:val="無清單1101"/>
    <w:next w:val="a4"/>
    <w:semiHidden/>
    <w:rsid w:val="00024B9E"/>
  </w:style>
  <w:style w:type="numbering" w:customStyle="1" w:styleId="1121">
    <w:name w:val="無清單1121"/>
    <w:next w:val="a4"/>
    <w:semiHidden/>
    <w:rsid w:val="00024B9E"/>
  </w:style>
  <w:style w:type="numbering" w:customStyle="1" w:styleId="261">
    <w:name w:val="無清單261"/>
    <w:next w:val="a4"/>
    <w:semiHidden/>
    <w:rsid w:val="00024B9E"/>
  </w:style>
  <w:style w:type="numbering" w:customStyle="1" w:styleId="361">
    <w:name w:val="無清單361"/>
    <w:next w:val="a4"/>
    <w:semiHidden/>
    <w:rsid w:val="00024B9E"/>
  </w:style>
  <w:style w:type="numbering" w:customStyle="1" w:styleId="461">
    <w:name w:val="無清單461"/>
    <w:next w:val="a4"/>
    <w:semiHidden/>
    <w:rsid w:val="00024B9E"/>
  </w:style>
  <w:style w:type="numbering" w:customStyle="1" w:styleId="561">
    <w:name w:val="無清單561"/>
    <w:next w:val="a4"/>
    <w:semiHidden/>
    <w:rsid w:val="00024B9E"/>
  </w:style>
  <w:style w:type="numbering" w:customStyle="1" w:styleId="661">
    <w:name w:val="無清單661"/>
    <w:next w:val="a4"/>
    <w:semiHidden/>
    <w:rsid w:val="00024B9E"/>
  </w:style>
  <w:style w:type="numbering" w:customStyle="1" w:styleId="7210">
    <w:name w:val="無清單721"/>
    <w:next w:val="a4"/>
    <w:semiHidden/>
    <w:rsid w:val="00024B9E"/>
  </w:style>
  <w:style w:type="numbering" w:customStyle="1" w:styleId="11111111">
    <w:name w:val="1 / 1.1 / 1.1.111"/>
    <w:basedOn w:val="a4"/>
    <w:next w:val="111111"/>
    <w:rsid w:val="00024B9E"/>
  </w:style>
  <w:style w:type="numbering" w:customStyle="1" w:styleId="1ai11">
    <w:name w:val="1 / a / i11"/>
    <w:basedOn w:val="a4"/>
    <w:next w:val="1ai"/>
    <w:rsid w:val="00024B9E"/>
  </w:style>
  <w:style w:type="numbering" w:customStyle="1" w:styleId="119">
    <w:name w:val="文章 / 章節11"/>
    <w:basedOn w:val="a4"/>
    <w:next w:val="afff8"/>
    <w:rsid w:val="00024B9E"/>
  </w:style>
  <w:style w:type="numbering" w:customStyle="1" w:styleId="8110">
    <w:name w:val="無清單811"/>
    <w:next w:val="a4"/>
    <w:semiHidden/>
    <w:rsid w:val="00024B9E"/>
  </w:style>
  <w:style w:type="numbering" w:customStyle="1" w:styleId="1211">
    <w:name w:val="無清單1211"/>
    <w:next w:val="a4"/>
    <w:semiHidden/>
    <w:rsid w:val="00024B9E"/>
  </w:style>
  <w:style w:type="numbering" w:customStyle="1" w:styleId="2121">
    <w:name w:val="無清單2121"/>
    <w:next w:val="a4"/>
    <w:semiHidden/>
    <w:rsid w:val="00024B9E"/>
  </w:style>
  <w:style w:type="numbering" w:customStyle="1" w:styleId="3121">
    <w:name w:val="無清單3121"/>
    <w:next w:val="a4"/>
    <w:semiHidden/>
    <w:rsid w:val="00024B9E"/>
  </w:style>
  <w:style w:type="numbering" w:customStyle="1" w:styleId="4121">
    <w:name w:val="無清單4121"/>
    <w:next w:val="a4"/>
    <w:semiHidden/>
    <w:rsid w:val="00024B9E"/>
  </w:style>
  <w:style w:type="numbering" w:customStyle="1" w:styleId="5121">
    <w:name w:val="無清單5121"/>
    <w:next w:val="a4"/>
    <w:semiHidden/>
    <w:rsid w:val="00024B9E"/>
  </w:style>
  <w:style w:type="numbering" w:customStyle="1" w:styleId="6121">
    <w:name w:val="無清單6121"/>
    <w:next w:val="a4"/>
    <w:semiHidden/>
    <w:rsid w:val="00024B9E"/>
  </w:style>
  <w:style w:type="numbering" w:customStyle="1" w:styleId="911">
    <w:name w:val="無清單911"/>
    <w:next w:val="a4"/>
    <w:semiHidden/>
    <w:rsid w:val="00024B9E"/>
  </w:style>
  <w:style w:type="numbering" w:customStyle="1" w:styleId="1011">
    <w:name w:val="無清單1011"/>
    <w:next w:val="a4"/>
    <w:semiHidden/>
    <w:rsid w:val="00024B9E"/>
  </w:style>
  <w:style w:type="numbering" w:customStyle="1" w:styleId="1311">
    <w:name w:val="無清單1311"/>
    <w:next w:val="a4"/>
    <w:semiHidden/>
    <w:rsid w:val="00024B9E"/>
  </w:style>
  <w:style w:type="numbering" w:customStyle="1" w:styleId="2211">
    <w:name w:val="無清單2211"/>
    <w:next w:val="a4"/>
    <w:semiHidden/>
    <w:rsid w:val="00024B9E"/>
  </w:style>
  <w:style w:type="numbering" w:customStyle="1" w:styleId="3211">
    <w:name w:val="無清單3211"/>
    <w:next w:val="a4"/>
    <w:semiHidden/>
    <w:rsid w:val="00024B9E"/>
  </w:style>
  <w:style w:type="numbering" w:customStyle="1" w:styleId="4211">
    <w:name w:val="無清單4211"/>
    <w:next w:val="a4"/>
    <w:semiHidden/>
    <w:rsid w:val="00024B9E"/>
  </w:style>
  <w:style w:type="numbering" w:customStyle="1" w:styleId="5211">
    <w:name w:val="無清單5211"/>
    <w:next w:val="a4"/>
    <w:semiHidden/>
    <w:rsid w:val="00024B9E"/>
  </w:style>
  <w:style w:type="numbering" w:customStyle="1" w:styleId="6211">
    <w:name w:val="無清單6211"/>
    <w:next w:val="a4"/>
    <w:semiHidden/>
    <w:rsid w:val="00024B9E"/>
  </w:style>
  <w:style w:type="numbering" w:customStyle="1" w:styleId="1411">
    <w:name w:val="無清單1411"/>
    <w:next w:val="a4"/>
    <w:semiHidden/>
    <w:rsid w:val="00024B9E"/>
  </w:style>
  <w:style w:type="numbering" w:customStyle="1" w:styleId="1511">
    <w:name w:val="無清單1511"/>
    <w:next w:val="a4"/>
    <w:semiHidden/>
    <w:rsid w:val="00024B9E"/>
  </w:style>
  <w:style w:type="numbering" w:customStyle="1" w:styleId="2311">
    <w:name w:val="無清單2311"/>
    <w:next w:val="a4"/>
    <w:semiHidden/>
    <w:rsid w:val="00024B9E"/>
  </w:style>
  <w:style w:type="numbering" w:customStyle="1" w:styleId="3311">
    <w:name w:val="無清單3311"/>
    <w:next w:val="a4"/>
    <w:semiHidden/>
    <w:rsid w:val="00024B9E"/>
  </w:style>
  <w:style w:type="numbering" w:customStyle="1" w:styleId="4311">
    <w:name w:val="無清單4311"/>
    <w:next w:val="a4"/>
    <w:semiHidden/>
    <w:rsid w:val="00024B9E"/>
  </w:style>
  <w:style w:type="numbering" w:customStyle="1" w:styleId="5311">
    <w:name w:val="無清單5311"/>
    <w:next w:val="a4"/>
    <w:semiHidden/>
    <w:rsid w:val="00024B9E"/>
  </w:style>
  <w:style w:type="numbering" w:customStyle="1" w:styleId="6311">
    <w:name w:val="無清單6311"/>
    <w:next w:val="a4"/>
    <w:semiHidden/>
    <w:rsid w:val="00024B9E"/>
  </w:style>
  <w:style w:type="numbering" w:customStyle="1" w:styleId="1611">
    <w:name w:val="無清單1611"/>
    <w:next w:val="a4"/>
    <w:semiHidden/>
    <w:rsid w:val="00024B9E"/>
  </w:style>
  <w:style w:type="numbering" w:customStyle="1" w:styleId="1711">
    <w:name w:val="無清單1711"/>
    <w:next w:val="a4"/>
    <w:semiHidden/>
    <w:rsid w:val="00024B9E"/>
  </w:style>
  <w:style w:type="numbering" w:customStyle="1" w:styleId="2411">
    <w:name w:val="無清單2411"/>
    <w:next w:val="a4"/>
    <w:semiHidden/>
    <w:rsid w:val="00024B9E"/>
  </w:style>
  <w:style w:type="numbering" w:customStyle="1" w:styleId="3411">
    <w:name w:val="無清單3411"/>
    <w:next w:val="a4"/>
    <w:semiHidden/>
    <w:rsid w:val="00024B9E"/>
  </w:style>
  <w:style w:type="numbering" w:customStyle="1" w:styleId="4411">
    <w:name w:val="無清單4411"/>
    <w:next w:val="a4"/>
    <w:semiHidden/>
    <w:rsid w:val="00024B9E"/>
  </w:style>
  <w:style w:type="numbering" w:customStyle="1" w:styleId="5411">
    <w:name w:val="無清單5411"/>
    <w:next w:val="a4"/>
    <w:semiHidden/>
    <w:rsid w:val="00024B9E"/>
  </w:style>
  <w:style w:type="numbering" w:customStyle="1" w:styleId="6411">
    <w:name w:val="無清單6411"/>
    <w:next w:val="a4"/>
    <w:semiHidden/>
    <w:rsid w:val="00024B9E"/>
  </w:style>
  <w:style w:type="numbering" w:customStyle="1" w:styleId="1811">
    <w:name w:val="無清單1811"/>
    <w:next w:val="a4"/>
    <w:semiHidden/>
    <w:rsid w:val="00024B9E"/>
  </w:style>
  <w:style w:type="numbering" w:customStyle="1" w:styleId="1911">
    <w:name w:val="無清單1911"/>
    <w:next w:val="a4"/>
    <w:semiHidden/>
    <w:rsid w:val="00024B9E"/>
  </w:style>
  <w:style w:type="numbering" w:customStyle="1" w:styleId="2511">
    <w:name w:val="無清單2511"/>
    <w:next w:val="a4"/>
    <w:semiHidden/>
    <w:rsid w:val="00024B9E"/>
  </w:style>
  <w:style w:type="numbering" w:customStyle="1" w:styleId="3511">
    <w:name w:val="無清單3511"/>
    <w:next w:val="a4"/>
    <w:semiHidden/>
    <w:rsid w:val="00024B9E"/>
  </w:style>
  <w:style w:type="numbering" w:customStyle="1" w:styleId="4511">
    <w:name w:val="無清單4511"/>
    <w:next w:val="a4"/>
    <w:semiHidden/>
    <w:rsid w:val="00024B9E"/>
  </w:style>
  <w:style w:type="numbering" w:customStyle="1" w:styleId="5511">
    <w:name w:val="無清單5511"/>
    <w:next w:val="a4"/>
    <w:semiHidden/>
    <w:rsid w:val="00024B9E"/>
  </w:style>
  <w:style w:type="numbering" w:customStyle="1" w:styleId="6511">
    <w:name w:val="無清單6511"/>
    <w:next w:val="a4"/>
    <w:semiHidden/>
    <w:rsid w:val="00024B9E"/>
  </w:style>
  <w:style w:type="numbering" w:customStyle="1" w:styleId="271">
    <w:name w:val="無清單271"/>
    <w:next w:val="a4"/>
    <w:semiHidden/>
    <w:rsid w:val="00024B9E"/>
  </w:style>
  <w:style w:type="numbering" w:customStyle="1" w:styleId="1131">
    <w:name w:val="無清單1131"/>
    <w:next w:val="a4"/>
    <w:semiHidden/>
    <w:rsid w:val="00024B9E"/>
  </w:style>
  <w:style w:type="numbering" w:customStyle="1" w:styleId="1141">
    <w:name w:val="無清單1141"/>
    <w:next w:val="a4"/>
    <w:semiHidden/>
    <w:rsid w:val="00024B9E"/>
  </w:style>
  <w:style w:type="numbering" w:customStyle="1" w:styleId="281">
    <w:name w:val="無清單281"/>
    <w:next w:val="a4"/>
    <w:semiHidden/>
    <w:rsid w:val="00024B9E"/>
  </w:style>
  <w:style w:type="numbering" w:customStyle="1" w:styleId="371">
    <w:name w:val="無清單371"/>
    <w:next w:val="a4"/>
    <w:semiHidden/>
    <w:rsid w:val="00024B9E"/>
  </w:style>
  <w:style w:type="numbering" w:customStyle="1" w:styleId="471">
    <w:name w:val="無清單471"/>
    <w:next w:val="a4"/>
    <w:semiHidden/>
    <w:rsid w:val="00024B9E"/>
  </w:style>
  <w:style w:type="numbering" w:customStyle="1" w:styleId="571">
    <w:name w:val="無清單571"/>
    <w:next w:val="a4"/>
    <w:semiHidden/>
    <w:rsid w:val="00024B9E"/>
  </w:style>
  <w:style w:type="numbering" w:customStyle="1" w:styleId="671">
    <w:name w:val="無清單671"/>
    <w:next w:val="a4"/>
    <w:semiHidden/>
    <w:rsid w:val="00024B9E"/>
  </w:style>
  <w:style w:type="numbering" w:customStyle="1" w:styleId="7310">
    <w:name w:val="無清單731"/>
    <w:next w:val="a4"/>
    <w:semiHidden/>
    <w:rsid w:val="00024B9E"/>
  </w:style>
  <w:style w:type="numbering" w:customStyle="1" w:styleId="1111112">
    <w:name w:val="1 / 1.1 / 1.1.12"/>
    <w:basedOn w:val="a4"/>
    <w:next w:val="111111"/>
    <w:rsid w:val="00024B9E"/>
  </w:style>
  <w:style w:type="numbering" w:customStyle="1" w:styleId="1ai2">
    <w:name w:val="1 / a / i2"/>
    <w:basedOn w:val="a4"/>
    <w:next w:val="1ai"/>
    <w:rsid w:val="00024B9E"/>
  </w:style>
  <w:style w:type="numbering" w:customStyle="1" w:styleId="2f8">
    <w:name w:val="文章 / 章節2"/>
    <w:basedOn w:val="a4"/>
    <w:next w:val="afff8"/>
    <w:rsid w:val="00024B9E"/>
  </w:style>
  <w:style w:type="numbering" w:customStyle="1" w:styleId="8210">
    <w:name w:val="無清單821"/>
    <w:next w:val="a4"/>
    <w:semiHidden/>
    <w:rsid w:val="00024B9E"/>
  </w:style>
  <w:style w:type="numbering" w:customStyle="1" w:styleId="1221">
    <w:name w:val="無清單1221"/>
    <w:next w:val="a4"/>
    <w:semiHidden/>
    <w:rsid w:val="00024B9E"/>
  </w:style>
  <w:style w:type="numbering" w:customStyle="1" w:styleId="2131">
    <w:name w:val="無清單2131"/>
    <w:next w:val="a4"/>
    <w:semiHidden/>
    <w:rsid w:val="00024B9E"/>
  </w:style>
  <w:style w:type="numbering" w:customStyle="1" w:styleId="3131">
    <w:name w:val="無清單3131"/>
    <w:next w:val="a4"/>
    <w:semiHidden/>
    <w:rsid w:val="00024B9E"/>
  </w:style>
  <w:style w:type="numbering" w:customStyle="1" w:styleId="4131">
    <w:name w:val="無清單4131"/>
    <w:next w:val="a4"/>
    <w:semiHidden/>
    <w:rsid w:val="00024B9E"/>
  </w:style>
  <w:style w:type="numbering" w:customStyle="1" w:styleId="5131">
    <w:name w:val="無清單5131"/>
    <w:next w:val="a4"/>
    <w:semiHidden/>
    <w:rsid w:val="00024B9E"/>
  </w:style>
  <w:style w:type="numbering" w:customStyle="1" w:styleId="6131">
    <w:name w:val="無清單6131"/>
    <w:next w:val="a4"/>
    <w:semiHidden/>
    <w:rsid w:val="00024B9E"/>
  </w:style>
  <w:style w:type="numbering" w:customStyle="1" w:styleId="921">
    <w:name w:val="無清單921"/>
    <w:next w:val="a4"/>
    <w:semiHidden/>
    <w:rsid w:val="00024B9E"/>
  </w:style>
  <w:style w:type="numbering" w:customStyle="1" w:styleId="1021">
    <w:name w:val="無清單1021"/>
    <w:next w:val="a4"/>
    <w:semiHidden/>
    <w:rsid w:val="00024B9E"/>
  </w:style>
  <w:style w:type="numbering" w:customStyle="1" w:styleId="1321">
    <w:name w:val="無清單1321"/>
    <w:next w:val="a4"/>
    <w:semiHidden/>
    <w:rsid w:val="00024B9E"/>
  </w:style>
  <w:style w:type="numbering" w:customStyle="1" w:styleId="2221">
    <w:name w:val="無清單2221"/>
    <w:next w:val="a4"/>
    <w:semiHidden/>
    <w:rsid w:val="00024B9E"/>
  </w:style>
  <w:style w:type="numbering" w:customStyle="1" w:styleId="3221">
    <w:name w:val="無清單3221"/>
    <w:next w:val="a4"/>
    <w:semiHidden/>
    <w:rsid w:val="00024B9E"/>
  </w:style>
  <w:style w:type="numbering" w:customStyle="1" w:styleId="4221">
    <w:name w:val="無清單4221"/>
    <w:next w:val="a4"/>
    <w:semiHidden/>
    <w:rsid w:val="00024B9E"/>
  </w:style>
  <w:style w:type="numbering" w:customStyle="1" w:styleId="5221">
    <w:name w:val="無清單5221"/>
    <w:next w:val="a4"/>
    <w:semiHidden/>
    <w:rsid w:val="00024B9E"/>
  </w:style>
  <w:style w:type="numbering" w:customStyle="1" w:styleId="6221">
    <w:name w:val="無清單6221"/>
    <w:next w:val="a4"/>
    <w:semiHidden/>
    <w:rsid w:val="00024B9E"/>
  </w:style>
  <w:style w:type="numbering" w:customStyle="1" w:styleId="1421">
    <w:name w:val="無清單1421"/>
    <w:next w:val="a4"/>
    <w:semiHidden/>
    <w:rsid w:val="00024B9E"/>
  </w:style>
  <w:style w:type="numbering" w:customStyle="1" w:styleId="1521">
    <w:name w:val="無清單1521"/>
    <w:next w:val="a4"/>
    <w:semiHidden/>
    <w:rsid w:val="00024B9E"/>
  </w:style>
  <w:style w:type="numbering" w:customStyle="1" w:styleId="2321">
    <w:name w:val="無清單2321"/>
    <w:next w:val="a4"/>
    <w:semiHidden/>
    <w:rsid w:val="00024B9E"/>
  </w:style>
  <w:style w:type="numbering" w:customStyle="1" w:styleId="3321">
    <w:name w:val="無清單3321"/>
    <w:next w:val="a4"/>
    <w:semiHidden/>
    <w:rsid w:val="00024B9E"/>
  </w:style>
  <w:style w:type="numbering" w:customStyle="1" w:styleId="4321">
    <w:name w:val="無清單4321"/>
    <w:next w:val="a4"/>
    <w:semiHidden/>
    <w:rsid w:val="00024B9E"/>
  </w:style>
  <w:style w:type="numbering" w:customStyle="1" w:styleId="5321">
    <w:name w:val="無清單5321"/>
    <w:next w:val="a4"/>
    <w:semiHidden/>
    <w:rsid w:val="00024B9E"/>
  </w:style>
  <w:style w:type="numbering" w:customStyle="1" w:styleId="6321">
    <w:name w:val="無清單6321"/>
    <w:next w:val="a4"/>
    <w:semiHidden/>
    <w:rsid w:val="00024B9E"/>
  </w:style>
  <w:style w:type="numbering" w:customStyle="1" w:styleId="1621">
    <w:name w:val="無清單1621"/>
    <w:next w:val="a4"/>
    <w:semiHidden/>
    <w:rsid w:val="00024B9E"/>
  </w:style>
  <w:style w:type="numbering" w:customStyle="1" w:styleId="1721">
    <w:name w:val="無清單1721"/>
    <w:next w:val="a4"/>
    <w:semiHidden/>
    <w:rsid w:val="00024B9E"/>
  </w:style>
  <w:style w:type="numbering" w:customStyle="1" w:styleId="2421">
    <w:name w:val="無清單2421"/>
    <w:next w:val="a4"/>
    <w:semiHidden/>
    <w:rsid w:val="00024B9E"/>
  </w:style>
  <w:style w:type="numbering" w:customStyle="1" w:styleId="3421">
    <w:name w:val="無清單3421"/>
    <w:next w:val="a4"/>
    <w:semiHidden/>
    <w:rsid w:val="00024B9E"/>
  </w:style>
  <w:style w:type="numbering" w:customStyle="1" w:styleId="4421">
    <w:name w:val="無清單4421"/>
    <w:next w:val="a4"/>
    <w:semiHidden/>
    <w:rsid w:val="00024B9E"/>
  </w:style>
  <w:style w:type="numbering" w:customStyle="1" w:styleId="5421">
    <w:name w:val="無清單5421"/>
    <w:next w:val="a4"/>
    <w:semiHidden/>
    <w:rsid w:val="00024B9E"/>
  </w:style>
  <w:style w:type="numbering" w:customStyle="1" w:styleId="6421">
    <w:name w:val="無清單6421"/>
    <w:next w:val="a4"/>
    <w:semiHidden/>
    <w:rsid w:val="00024B9E"/>
  </w:style>
  <w:style w:type="numbering" w:customStyle="1" w:styleId="1821">
    <w:name w:val="無清單1821"/>
    <w:next w:val="a4"/>
    <w:semiHidden/>
    <w:rsid w:val="00024B9E"/>
  </w:style>
  <w:style w:type="numbering" w:customStyle="1" w:styleId="1921">
    <w:name w:val="無清單1921"/>
    <w:next w:val="a4"/>
    <w:semiHidden/>
    <w:rsid w:val="00024B9E"/>
  </w:style>
  <w:style w:type="numbering" w:customStyle="1" w:styleId="2521">
    <w:name w:val="無清單2521"/>
    <w:next w:val="a4"/>
    <w:semiHidden/>
    <w:rsid w:val="00024B9E"/>
  </w:style>
  <w:style w:type="numbering" w:customStyle="1" w:styleId="3521">
    <w:name w:val="無清單3521"/>
    <w:next w:val="a4"/>
    <w:semiHidden/>
    <w:rsid w:val="00024B9E"/>
  </w:style>
  <w:style w:type="numbering" w:customStyle="1" w:styleId="4521">
    <w:name w:val="無清單4521"/>
    <w:next w:val="a4"/>
    <w:semiHidden/>
    <w:rsid w:val="00024B9E"/>
  </w:style>
  <w:style w:type="numbering" w:customStyle="1" w:styleId="5521">
    <w:name w:val="無清單5521"/>
    <w:next w:val="a4"/>
    <w:semiHidden/>
    <w:rsid w:val="00024B9E"/>
  </w:style>
  <w:style w:type="numbering" w:customStyle="1" w:styleId="6521">
    <w:name w:val="無清單6521"/>
    <w:next w:val="a4"/>
    <w:semiHidden/>
    <w:rsid w:val="00024B9E"/>
  </w:style>
  <w:style w:type="paragraph" w:customStyle="1" w:styleId="4a">
    <w:name w:val="樣式4"/>
    <w:basedOn w:val="a1"/>
    <w:qFormat/>
    <w:rsid w:val="00024B9E"/>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f3">
    <w:name w:val="國字括弧1"/>
    <w:basedOn w:val="a1"/>
    <w:qFormat/>
    <w:rsid w:val="00024B9E"/>
    <w:pPr>
      <w:snapToGrid w:val="0"/>
      <w:spacing w:line="420" w:lineRule="exact"/>
      <w:ind w:firstLineChars="100" w:firstLine="240"/>
      <w:jc w:val="both"/>
    </w:pPr>
    <w:rPr>
      <w:rFonts w:ascii="新細明體" w:eastAsia="標楷體" w:hAnsi="新細明體" w:cs="Times New Roman"/>
      <w:b/>
      <w:szCs w:val="20"/>
    </w:rPr>
  </w:style>
  <w:style w:type="paragraph" w:customStyle="1" w:styleId="1f4">
    <w:name w:val="國字1"/>
    <w:basedOn w:val="a1"/>
    <w:qFormat/>
    <w:rsid w:val="00024B9E"/>
    <w:pPr>
      <w:adjustRightInd w:val="0"/>
      <w:snapToGrid w:val="0"/>
      <w:spacing w:line="500" w:lineRule="exact"/>
      <w:jc w:val="both"/>
    </w:pPr>
    <w:rPr>
      <w:rFonts w:ascii="新細明體" w:eastAsia="標楷體" w:hAnsi="新細明體" w:cs="Times New Roman"/>
      <w:b/>
      <w:bCs/>
      <w:sz w:val="28"/>
      <w:szCs w:val="28"/>
    </w:rPr>
  </w:style>
  <w:style w:type="paragraph" w:customStyle="1" w:styleId="69">
    <w:name w:val="樣式6"/>
    <w:basedOn w:val="a1"/>
    <w:qFormat/>
    <w:rsid w:val="00024B9E"/>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f5">
    <w:name w:val="標題1"/>
    <w:basedOn w:val="69"/>
    <w:qFormat/>
    <w:rsid w:val="00024B9E"/>
    <w:pPr>
      <w:spacing w:before="240" w:line="500" w:lineRule="exact"/>
    </w:pPr>
  </w:style>
  <w:style w:type="paragraph" w:customStyle="1" w:styleId="afffffe">
    <w:name w:val="丙一內"/>
    <w:basedOn w:val="a1"/>
    <w:rsid w:val="00024B9E"/>
    <w:pPr>
      <w:autoSpaceDE w:val="0"/>
      <w:autoSpaceDN w:val="0"/>
      <w:adjustRightInd w:val="0"/>
      <w:snapToGrid w:val="0"/>
      <w:spacing w:line="600" w:lineRule="exact"/>
      <w:ind w:firstLineChars="200" w:firstLine="200"/>
      <w:jc w:val="both"/>
    </w:pPr>
    <w:rPr>
      <w:rFonts w:ascii="Times New Roman" w:eastAsia="標楷體" w:hAnsi="Times New Roman" w:cs="Times New Roman"/>
      <w:sz w:val="22"/>
      <w:szCs w:val="20"/>
    </w:rPr>
  </w:style>
  <w:style w:type="numbering" w:customStyle="1" w:styleId="300">
    <w:name w:val="無清單30"/>
    <w:next w:val="a4"/>
    <w:semiHidden/>
    <w:rsid w:val="00024B9E"/>
  </w:style>
  <w:style w:type="numbering" w:customStyle="1" w:styleId="1160">
    <w:name w:val="無清單116"/>
    <w:next w:val="a4"/>
    <w:semiHidden/>
    <w:rsid w:val="00024B9E"/>
  </w:style>
  <w:style w:type="numbering" w:customStyle="1" w:styleId="2140">
    <w:name w:val="無清單214"/>
    <w:next w:val="a4"/>
    <w:semiHidden/>
    <w:rsid w:val="00024B9E"/>
  </w:style>
  <w:style w:type="numbering" w:customStyle="1" w:styleId="390">
    <w:name w:val="無清單39"/>
    <w:next w:val="a4"/>
    <w:semiHidden/>
    <w:rsid w:val="00024B9E"/>
  </w:style>
  <w:style w:type="numbering" w:customStyle="1" w:styleId="490">
    <w:name w:val="無清單49"/>
    <w:next w:val="a4"/>
    <w:semiHidden/>
    <w:rsid w:val="00024B9E"/>
  </w:style>
  <w:style w:type="numbering" w:customStyle="1" w:styleId="590">
    <w:name w:val="無清單59"/>
    <w:next w:val="a4"/>
    <w:semiHidden/>
    <w:rsid w:val="00024B9E"/>
  </w:style>
  <w:style w:type="numbering" w:customStyle="1" w:styleId="690">
    <w:name w:val="無清單69"/>
    <w:next w:val="a4"/>
    <w:semiHidden/>
    <w:rsid w:val="00024B9E"/>
  </w:style>
  <w:style w:type="numbering" w:customStyle="1" w:styleId="74">
    <w:name w:val="無清單74"/>
    <w:next w:val="a4"/>
    <w:semiHidden/>
    <w:rsid w:val="00024B9E"/>
  </w:style>
  <w:style w:type="numbering" w:customStyle="1" w:styleId="1170">
    <w:name w:val="無清單117"/>
    <w:next w:val="a4"/>
    <w:semiHidden/>
    <w:rsid w:val="00024B9E"/>
  </w:style>
  <w:style w:type="numbering" w:customStyle="1" w:styleId="1112">
    <w:name w:val="無清單1112"/>
    <w:next w:val="a4"/>
    <w:semiHidden/>
    <w:rsid w:val="00024B9E"/>
  </w:style>
  <w:style w:type="numbering" w:customStyle="1" w:styleId="2150">
    <w:name w:val="無清單215"/>
    <w:next w:val="a4"/>
    <w:semiHidden/>
    <w:rsid w:val="00024B9E"/>
  </w:style>
  <w:style w:type="numbering" w:customStyle="1" w:styleId="3140">
    <w:name w:val="無清單314"/>
    <w:next w:val="a4"/>
    <w:semiHidden/>
    <w:rsid w:val="00024B9E"/>
  </w:style>
  <w:style w:type="numbering" w:customStyle="1" w:styleId="4140">
    <w:name w:val="無清單414"/>
    <w:next w:val="a4"/>
    <w:semiHidden/>
    <w:rsid w:val="00024B9E"/>
  </w:style>
  <w:style w:type="numbering" w:customStyle="1" w:styleId="514">
    <w:name w:val="無清單514"/>
    <w:next w:val="a4"/>
    <w:semiHidden/>
    <w:rsid w:val="00024B9E"/>
  </w:style>
  <w:style w:type="numbering" w:customStyle="1" w:styleId="614">
    <w:name w:val="無清單614"/>
    <w:next w:val="a4"/>
    <w:semiHidden/>
    <w:rsid w:val="00024B9E"/>
  </w:style>
  <w:style w:type="numbering" w:customStyle="1" w:styleId="7120">
    <w:name w:val="無清單712"/>
    <w:next w:val="a4"/>
    <w:semiHidden/>
    <w:rsid w:val="00024B9E"/>
  </w:style>
  <w:style w:type="numbering" w:customStyle="1" w:styleId="1111113">
    <w:name w:val="1 / 1.1 / 1.1.13"/>
    <w:basedOn w:val="a4"/>
    <w:next w:val="111111"/>
    <w:rsid w:val="00024B9E"/>
  </w:style>
  <w:style w:type="numbering" w:customStyle="1" w:styleId="1ai3">
    <w:name w:val="1 / a / i3"/>
    <w:basedOn w:val="a4"/>
    <w:next w:val="1ai"/>
    <w:rsid w:val="00024B9E"/>
  </w:style>
  <w:style w:type="numbering" w:customStyle="1" w:styleId="3f5">
    <w:name w:val="文章 / 章節3"/>
    <w:basedOn w:val="a4"/>
    <w:next w:val="afff8"/>
    <w:rsid w:val="00024B9E"/>
  </w:style>
  <w:style w:type="numbering" w:customStyle="1" w:styleId="84">
    <w:name w:val="無清單84"/>
    <w:next w:val="a4"/>
    <w:semiHidden/>
    <w:rsid w:val="00024B9E"/>
  </w:style>
  <w:style w:type="numbering" w:customStyle="1" w:styleId="1240">
    <w:name w:val="無清單124"/>
    <w:next w:val="a4"/>
    <w:semiHidden/>
    <w:rsid w:val="00024B9E"/>
  </w:style>
  <w:style w:type="numbering" w:customStyle="1" w:styleId="2112">
    <w:name w:val="無清單2112"/>
    <w:next w:val="a4"/>
    <w:semiHidden/>
    <w:rsid w:val="00024B9E"/>
  </w:style>
  <w:style w:type="numbering" w:customStyle="1" w:styleId="3112">
    <w:name w:val="無清單3112"/>
    <w:next w:val="a4"/>
    <w:semiHidden/>
    <w:rsid w:val="00024B9E"/>
  </w:style>
  <w:style w:type="numbering" w:customStyle="1" w:styleId="4112">
    <w:name w:val="無清單4112"/>
    <w:next w:val="a4"/>
    <w:semiHidden/>
    <w:rsid w:val="00024B9E"/>
  </w:style>
  <w:style w:type="numbering" w:customStyle="1" w:styleId="5112">
    <w:name w:val="無清單5112"/>
    <w:next w:val="a4"/>
    <w:semiHidden/>
    <w:rsid w:val="00024B9E"/>
  </w:style>
  <w:style w:type="numbering" w:customStyle="1" w:styleId="6112">
    <w:name w:val="無清單6112"/>
    <w:next w:val="a4"/>
    <w:semiHidden/>
    <w:rsid w:val="00024B9E"/>
  </w:style>
  <w:style w:type="numbering" w:customStyle="1" w:styleId="940">
    <w:name w:val="無清單94"/>
    <w:next w:val="a4"/>
    <w:semiHidden/>
    <w:rsid w:val="00024B9E"/>
  </w:style>
  <w:style w:type="numbering" w:customStyle="1" w:styleId="1040">
    <w:name w:val="無清單104"/>
    <w:next w:val="a4"/>
    <w:semiHidden/>
    <w:rsid w:val="00024B9E"/>
  </w:style>
  <w:style w:type="numbering" w:customStyle="1" w:styleId="1340">
    <w:name w:val="無清單134"/>
    <w:next w:val="a4"/>
    <w:semiHidden/>
    <w:rsid w:val="00024B9E"/>
  </w:style>
  <w:style w:type="numbering" w:customStyle="1" w:styleId="2240">
    <w:name w:val="無清單224"/>
    <w:next w:val="a4"/>
    <w:semiHidden/>
    <w:rsid w:val="00024B9E"/>
  </w:style>
  <w:style w:type="numbering" w:customStyle="1" w:styleId="3240">
    <w:name w:val="無清單324"/>
    <w:next w:val="a4"/>
    <w:semiHidden/>
    <w:rsid w:val="00024B9E"/>
  </w:style>
  <w:style w:type="numbering" w:customStyle="1" w:styleId="4240">
    <w:name w:val="無清單424"/>
    <w:next w:val="a4"/>
    <w:semiHidden/>
    <w:rsid w:val="00024B9E"/>
  </w:style>
  <w:style w:type="numbering" w:customStyle="1" w:styleId="524">
    <w:name w:val="無清單524"/>
    <w:next w:val="a4"/>
    <w:semiHidden/>
    <w:rsid w:val="00024B9E"/>
  </w:style>
  <w:style w:type="numbering" w:customStyle="1" w:styleId="624">
    <w:name w:val="無清單624"/>
    <w:next w:val="a4"/>
    <w:semiHidden/>
    <w:rsid w:val="00024B9E"/>
  </w:style>
  <w:style w:type="numbering" w:customStyle="1" w:styleId="144">
    <w:name w:val="無清單144"/>
    <w:next w:val="a4"/>
    <w:semiHidden/>
    <w:rsid w:val="00024B9E"/>
  </w:style>
  <w:style w:type="numbering" w:customStyle="1" w:styleId="154">
    <w:name w:val="無清單154"/>
    <w:next w:val="a4"/>
    <w:semiHidden/>
    <w:rsid w:val="00024B9E"/>
  </w:style>
  <w:style w:type="numbering" w:customStyle="1" w:styleId="2340">
    <w:name w:val="無清單234"/>
    <w:next w:val="a4"/>
    <w:semiHidden/>
    <w:rsid w:val="00024B9E"/>
  </w:style>
  <w:style w:type="numbering" w:customStyle="1" w:styleId="3340">
    <w:name w:val="無清單334"/>
    <w:next w:val="a4"/>
    <w:semiHidden/>
    <w:rsid w:val="00024B9E"/>
  </w:style>
  <w:style w:type="numbering" w:customStyle="1" w:styleId="4340">
    <w:name w:val="無清單434"/>
    <w:next w:val="a4"/>
    <w:semiHidden/>
    <w:rsid w:val="00024B9E"/>
  </w:style>
  <w:style w:type="numbering" w:customStyle="1" w:styleId="534">
    <w:name w:val="無清單534"/>
    <w:next w:val="a4"/>
    <w:semiHidden/>
    <w:rsid w:val="00024B9E"/>
  </w:style>
  <w:style w:type="numbering" w:customStyle="1" w:styleId="634">
    <w:name w:val="無清單634"/>
    <w:next w:val="a4"/>
    <w:semiHidden/>
    <w:rsid w:val="00024B9E"/>
  </w:style>
  <w:style w:type="numbering" w:customStyle="1" w:styleId="164">
    <w:name w:val="無清單164"/>
    <w:next w:val="a4"/>
    <w:semiHidden/>
    <w:rsid w:val="00024B9E"/>
  </w:style>
  <w:style w:type="numbering" w:customStyle="1" w:styleId="174">
    <w:name w:val="無清單174"/>
    <w:next w:val="a4"/>
    <w:semiHidden/>
    <w:rsid w:val="00024B9E"/>
  </w:style>
  <w:style w:type="numbering" w:customStyle="1" w:styleId="244">
    <w:name w:val="無清單244"/>
    <w:next w:val="a4"/>
    <w:semiHidden/>
    <w:rsid w:val="00024B9E"/>
  </w:style>
  <w:style w:type="numbering" w:customStyle="1" w:styleId="344">
    <w:name w:val="無清單344"/>
    <w:next w:val="a4"/>
    <w:semiHidden/>
    <w:rsid w:val="00024B9E"/>
  </w:style>
  <w:style w:type="numbering" w:customStyle="1" w:styleId="444">
    <w:name w:val="無清單444"/>
    <w:next w:val="a4"/>
    <w:semiHidden/>
    <w:rsid w:val="00024B9E"/>
  </w:style>
  <w:style w:type="numbering" w:customStyle="1" w:styleId="544">
    <w:name w:val="無清單544"/>
    <w:next w:val="a4"/>
    <w:semiHidden/>
    <w:rsid w:val="00024B9E"/>
  </w:style>
  <w:style w:type="numbering" w:customStyle="1" w:styleId="644">
    <w:name w:val="無清單644"/>
    <w:next w:val="a4"/>
    <w:semiHidden/>
    <w:rsid w:val="00024B9E"/>
  </w:style>
  <w:style w:type="numbering" w:customStyle="1" w:styleId="184">
    <w:name w:val="無清單184"/>
    <w:next w:val="a4"/>
    <w:semiHidden/>
    <w:rsid w:val="00024B9E"/>
  </w:style>
  <w:style w:type="numbering" w:customStyle="1" w:styleId="194">
    <w:name w:val="無清單194"/>
    <w:next w:val="a4"/>
    <w:semiHidden/>
    <w:rsid w:val="00024B9E"/>
  </w:style>
  <w:style w:type="numbering" w:customStyle="1" w:styleId="254">
    <w:name w:val="無清單254"/>
    <w:next w:val="a4"/>
    <w:semiHidden/>
    <w:rsid w:val="00024B9E"/>
  </w:style>
  <w:style w:type="numbering" w:customStyle="1" w:styleId="354">
    <w:name w:val="無清單354"/>
    <w:next w:val="a4"/>
    <w:semiHidden/>
    <w:rsid w:val="00024B9E"/>
  </w:style>
  <w:style w:type="numbering" w:customStyle="1" w:styleId="454">
    <w:name w:val="無清單454"/>
    <w:next w:val="a4"/>
    <w:semiHidden/>
    <w:rsid w:val="00024B9E"/>
  </w:style>
  <w:style w:type="numbering" w:customStyle="1" w:styleId="554">
    <w:name w:val="無清單554"/>
    <w:next w:val="a4"/>
    <w:semiHidden/>
    <w:rsid w:val="00024B9E"/>
  </w:style>
  <w:style w:type="numbering" w:customStyle="1" w:styleId="654">
    <w:name w:val="無清單654"/>
    <w:next w:val="a4"/>
    <w:semiHidden/>
    <w:rsid w:val="00024B9E"/>
  </w:style>
  <w:style w:type="numbering" w:customStyle="1" w:styleId="202">
    <w:name w:val="無清單202"/>
    <w:next w:val="a4"/>
    <w:semiHidden/>
    <w:rsid w:val="00024B9E"/>
  </w:style>
  <w:style w:type="numbering" w:customStyle="1" w:styleId="1102">
    <w:name w:val="無清單1102"/>
    <w:next w:val="a4"/>
    <w:semiHidden/>
    <w:rsid w:val="00024B9E"/>
  </w:style>
  <w:style w:type="numbering" w:customStyle="1" w:styleId="1122">
    <w:name w:val="無清單1122"/>
    <w:next w:val="a4"/>
    <w:semiHidden/>
    <w:rsid w:val="00024B9E"/>
  </w:style>
  <w:style w:type="numbering" w:customStyle="1" w:styleId="262">
    <w:name w:val="無清單262"/>
    <w:next w:val="a4"/>
    <w:semiHidden/>
    <w:rsid w:val="00024B9E"/>
  </w:style>
  <w:style w:type="numbering" w:customStyle="1" w:styleId="362">
    <w:name w:val="無清單362"/>
    <w:next w:val="a4"/>
    <w:semiHidden/>
    <w:rsid w:val="00024B9E"/>
  </w:style>
  <w:style w:type="numbering" w:customStyle="1" w:styleId="462">
    <w:name w:val="無清單462"/>
    <w:next w:val="a4"/>
    <w:semiHidden/>
    <w:rsid w:val="00024B9E"/>
  </w:style>
  <w:style w:type="numbering" w:customStyle="1" w:styleId="562">
    <w:name w:val="無清單562"/>
    <w:next w:val="a4"/>
    <w:semiHidden/>
    <w:rsid w:val="00024B9E"/>
  </w:style>
  <w:style w:type="numbering" w:customStyle="1" w:styleId="662">
    <w:name w:val="無清單662"/>
    <w:next w:val="a4"/>
    <w:semiHidden/>
    <w:rsid w:val="00024B9E"/>
  </w:style>
  <w:style w:type="numbering" w:customStyle="1" w:styleId="722">
    <w:name w:val="無清單722"/>
    <w:next w:val="a4"/>
    <w:semiHidden/>
    <w:rsid w:val="00024B9E"/>
  </w:style>
  <w:style w:type="numbering" w:customStyle="1" w:styleId="11111112">
    <w:name w:val="1 / 1.1 / 1.1.112"/>
    <w:basedOn w:val="a4"/>
    <w:next w:val="111111"/>
    <w:rsid w:val="00024B9E"/>
  </w:style>
  <w:style w:type="numbering" w:customStyle="1" w:styleId="1ai12">
    <w:name w:val="1 / a / i12"/>
    <w:basedOn w:val="a4"/>
    <w:next w:val="1ai"/>
    <w:rsid w:val="00024B9E"/>
  </w:style>
  <w:style w:type="numbering" w:customStyle="1" w:styleId="126">
    <w:name w:val="文章 / 章節12"/>
    <w:basedOn w:val="a4"/>
    <w:next w:val="afff8"/>
    <w:rsid w:val="00024B9E"/>
  </w:style>
  <w:style w:type="numbering" w:customStyle="1" w:styleId="8120">
    <w:name w:val="無清單812"/>
    <w:next w:val="a4"/>
    <w:semiHidden/>
    <w:rsid w:val="00024B9E"/>
  </w:style>
  <w:style w:type="numbering" w:customStyle="1" w:styleId="1212">
    <w:name w:val="無清單1212"/>
    <w:next w:val="a4"/>
    <w:semiHidden/>
    <w:rsid w:val="00024B9E"/>
  </w:style>
  <w:style w:type="numbering" w:customStyle="1" w:styleId="2122">
    <w:name w:val="無清單2122"/>
    <w:next w:val="a4"/>
    <w:semiHidden/>
    <w:rsid w:val="00024B9E"/>
  </w:style>
  <w:style w:type="numbering" w:customStyle="1" w:styleId="3122">
    <w:name w:val="無清單3122"/>
    <w:next w:val="a4"/>
    <w:semiHidden/>
    <w:rsid w:val="00024B9E"/>
  </w:style>
  <w:style w:type="numbering" w:customStyle="1" w:styleId="4122">
    <w:name w:val="無清單4122"/>
    <w:next w:val="a4"/>
    <w:semiHidden/>
    <w:rsid w:val="00024B9E"/>
  </w:style>
  <w:style w:type="numbering" w:customStyle="1" w:styleId="5122">
    <w:name w:val="無清單5122"/>
    <w:next w:val="a4"/>
    <w:semiHidden/>
    <w:rsid w:val="00024B9E"/>
  </w:style>
  <w:style w:type="numbering" w:customStyle="1" w:styleId="6122">
    <w:name w:val="無清單6122"/>
    <w:next w:val="a4"/>
    <w:semiHidden/>
    <w:rsid w:val="00024B9E"/>
  </w:style>
  <w:style w:type="numbering" w:customStyle="1" w:styleId="912">
    <w:name w:val="無清單912"/>
    <w:next w:val="a4"/>
    <w:semiHidden/>
    <w:rsid w:val="00024B9E"/>
  </w:style>
  <w:style w:type="numbering" w:customStyle="1" w:styleId="1012">
    <w:name w:val="無清單1012"/>
    <w:next w:val="a4"/>
    <w:semiHidden/>
    <w:rsid w:val="00024B9E"/>
  </w:style>
  <w:style w:type="numbering" w:customStyle="1" w:styleId="1312">
    <w:name w:val="無清單1312"/>
    <w:next w:val="a4"/>
    <w:semiHidden/>
    <w:rsid w:val="00024B9E"/>
  </w:style>
  <w:style w:type="numbering" w:customStyle="1" w:styleId="2212">
    <w:name w:val="無清單2212"/>
    <w:next w:val="a4"/>
    <w:semiHidden/>
    <w:rsid w:val="00024B9E"/>
  </w:style>
  <w:style w:type="numbering" w:customStyle="1" w:styleId="3212">
    <w:name w:val="無清單3212"/>
    <w:next w:val="a4"/>
    <w:semiHidden/>
    <w:rsid w:val="00024B9E"/>
  </w:style>
  <w:style w:type="numbering" w:customStyle="1" w:styleId="4212">
    <w:name w:val="無清單4212"/>
    <w:next w:val="a4"/>
    <w:semiHidden/>
    <w:rsid w:val="00024B9E"/>
  </w:style>
  <w:style w:type="numbering" w:customStyle="1" w:styleId="5212">
    <w:name w:val="無清單5212"/>
    <w:next w:val="a4"/>
    <w:semiHidden/>
    <w:rsid w:val="00024B9E"/>
  </w:style>
  <w:style w:type="numbering" w:customStyle="1" w:styleId="6212">
    <w:name w:val="無清單6212"/>
    <w:next w:val="a4"/>
    <w:semiHidden/>
    <w:rsid w:val="00024B9E"/>
  </w:style>
  <w:style w:type="numbering" w:customStyle="1" w:styleId="1412">
    <w:name w:val="無清單1412"/>
    <w:next w:val="a4"/>
    <w:semiHidden/>
    <w:rsid w:val="00024B9E"/>
  </w:style>
  <w:style w:type="numbering" w:customStyle="1" w:styleId="1512">
    <w:name w:val="無清單1512"/>
    <w:next w:val="a4"/>
    <w:semiHidden/>
    <w:rsid w:val="00024B9E"/>
  </w:style>
  <w:style w:type="numbering" w:customStyle="1" w:styleId="2312">
    <w:name w:val="無清單2312"/>
    <w:next w:val="a4"/>
    <w:semiHidden/>
    <w:rsid w:val="00024B9E"/>
  </w:style>
  <w:style w:type="numbering" w:customStyle="1" w:styleId="3312">
    <w:name w:val="無清單3312"/>
    <w:next w:val="a4"/>
    <w:semiHidden/>
    <w:rsid w:val="00024B9E"/>
  </w:style>
  <w:style w:type="numbering" w:customStyle="1" w:styleId="4312">
    <w:name w:val="無清單4312"/>
    <w:next w:val="a4"/>
    <w:semiHidden/>
    <w:rsid w:val="00024B9E"/>
  </w:style>
  <w:style w:type="numbering" w:customStyle="1" w:styleId="5312">
    <w:name w:val="無清單5312"/>
    <w:next w:val="a4"/>
    <w:semiHidden/>
    <w:rsid w:val="00024B9E"/>
  </w:style>
  <w:style w:type="numbering" w:customStyle="1" w:styleId="6312">
    <w:name w:val="無清單6312"/>
    <w:next w:val="a4"/>
    <w:semiHidden/>
    <w:rsid w:val="00024B9E"/>
  </w:style>
  <w:style w:type="numbering" w:customStyle="1" w:styleId="1612">
    <w:name w:val="無清單1612"/>
    <w:next w:val="a4"/>
    <w:semiHidden/>
    <w:rsid w:val="00024B9E"/>
  </w:style>
  <w:style w:type="numbering" w:customStyle="1" w:styleId="1712">
    <w:name w:val="無清單1712"/>
    <w:next w:val="a4"/>
    <w:semiHidden/>
    <w:rsid w:val="00024B9E"/>
  </w:style>
  <w:style w:type="numbering" w:customStyle="1" w:styleId="2412">
    <w:name w:val="無清單2412"/>
    <w:next w:val="a4"/>
    <w:semiHidden/>
    <w:rsid w:val="00024B9E"/>
  </w:style>
  <w:style w:type="numbering" w:customStyle="1" w:styleId="3412">
    <w:name w:val="無清單3412"/>
    <w:next w:val="a4"/>
    <w:semiHidden/>
    <w:rsid w:val="00024B9E"/>
  </w:style>
  <w:style w:type="numbering" w:customStyle="1" w:styleId="4412">
    <w:name w:val="無清單4412"/>
    <w:next w:val="a4"/>
    <w:semiHidden/>
    <w:rsid w:val="00024B9E"/>
  </w:style>
  <w:style w:type="numbering" w:customStyle="1" w:styleId="5412">
    <w:name w:val="無清單5412"/>
    <w:next w:val="a4"/>
    <w:semiHidden/>
    <w:rsid w:val="00024B9E"/>
  </w:style>
  <w:style w:type="numbering" w:customStyle="1" w:styleId="6412">
    <w:name w:val="無清單6412"/>
    <w:next w:val="a4"/>
    <w:semiHidden/>
    <w:rsid w:val="00024B9E"/>
  </w:style>
  <w:style w:type="numbering" w:customStyle="1" w:styleId="1812">
    <w:name w:val="無清單1812"/>
    <w:next w:val="a4"/>
    <w:semiHidden/>
    <w:rsid w:val="00024B9E"/>
  </w:style>
  <w:style w:type="numbering" w:customStyle="1" w:styleId="1912">
    <w:name w:val="無清單1912"/>
    <w:next w:val="a4"/>
    <w:semiHidden/>
    <w:rsid w:val="00024B9E"/>
  </w:style>
  <w:style w:type="numbering" w:customStyle="1" w:styleId="2512">
    <w:name w:val="無清單2512"/>
    <w:next w:val="a4"/>
    <w:semiHidden/>
    <w:rsid w:val="00024B9E"/>
  </w:style>
  <w:style w:type="numbering" w:customStyle="1" w:styleId="3512">
    <w:name w:val="無清單3512"/>
    <w:next w:val="a4"/>
    <w:semiHidden/>
    <w:rsid w:val="00024B9E"/>
  </w:style>
  <w:style w:type="numbering" w:customStyle="1" w:styleId="4512">
    <w:name w:val="無清單4512"/>
    <w:next w:val="a4"/>
    <w:semiHidden/>
    <w:rsid w:val="00024B9E"/>
  </w:style>
  <w:style w:type="numbering" w:customStyle="1" w:styleId="5512">
    <w:name w:val="無清單5512"/>
    <w:next w:val="a4"/>
    <w:semiHidden/>
    <w:rsid w:val="00024B9E"/>
  </w:style>
  <w:style w:type="numbering" w:customStyle="1" w:styleId="6512">
    <w:name w:val="無清單6512"/>
    <w:next w:val="a4"/>
    <w:semiHidden/>
    <w:rsid w:val="00024B9E"/>
  </w:style>
  <w:style w:type="numbering" w:customStyle="1" w:styleId="272">
    <w:name w:val="無清單272"/>
    <w:next w:val="a4"/>
    <w:semiHidden/>
    <w:rsid w:val="00024B9E"/>
  </w:style>
  <w:style w:type="numbering" w:customStyle="1" w:styleId="1132">
    <w:name w:val="無清單1132"/>
    <w:next w:val="a4"/>
    <w:semiHidden/>
    <w:rsid w:val="00024B9E"/>
  </w:style>
  <w:style w:type="numbering" w:customStyle="1" w:styleId="1142">
    <w:name w:val="無清單1142"/>
    <w:next w:val="a4"/>
    <w:semiHidden/>
    <w:rsid w:val="00024B9E"/>
  </w:style>
  <w:style w:type="numbering" w:customStyle="1" w:styleId="282">
    <w:name w:val="無清單282"/>
    <w:next w:val="a4"/>
    <w:semiHidden/>
    <w:rsid w:val="00024B9E"/>
  </w:style>
  <w:style w:type="numbering" w:customStyle="1" w:styleId="372">
    <w:name w:val="無清單372"/>
    <w:next w:val="a4"/>
    <w:semiHidden/>
    <w:rsid w:val="00024B9E"/>
  </w:style>
  <w:style w:type="numbering" w:customStyle="1" w:styleId="472">
    <w:name w:val="無清單472"/>
    <w:next w:val="a4"/>
    <w:semiHidden/>
    <w:rsid w:val="00024B9E"/>
  </w:style>
  <w:style w:type="numbering" w:customStyle="1" w:styleId="572">
    <w:name w:val="無清單572"/>
    <w:next w:val="a4"/>
    <w:semiHidden/>
    <w:rsid w:val="00024B9E"/>
  </w:style>
  <w:style w:type="numbering" w:customStyle="1" w:styleId="672">
    <w:name w:val="無清單672"/>
    <w:next w:val="a4"/>
    <w:semiHidden/>
    <w:rsid w:val="00024B9E"/>
  </w:style>
  <w:style w:type="numbering" w:customStyle="1" w:styleId="732">
    <w:name w:val="無清單732"/>
    <w:next w:val="a4"/>
    <w:semiHidden/>
    <w:rsid w:val="00024B9E"/>
  </w:style>
  <w:style w:type="numbering" w:customStyle="1" w:styleId="11111121">
    <w:name w:val="1 / 1.1 / 1.1.121"/>
    <w:basedOn w:val="a4"/>
    <w:next w:val="111111"/>
    <w:rsid w:val="00024B9E"/>
  </w:style>
  <w:style w:type="numbering" w:customStyle="1" w:styleId="1ai21">
    <w:name w:val="1 / a / i21"/>
    <w:basedOn w:val="a4"/>
    <w:next w:val="1ai"/>
    <w:rsid w:val="00024B9E"/>
  </w:style>
  <w:style w:type="numbering" w:customStyle="1" w:styleId="21a">
    <w:name w:val="文章 / 章節21"/>
    <w:basedOn w:val="a4"/>
    <w:next w:val="afff8"/>
    <w:rsid w:val="00024B9E"/>
  </w:style>
  <w:style w:type="numbering" w:customStyle="1" w:styleId="8220">
    <w:name w:val="無清單822"/>
    <w:next w:val="a4"/>
    <w:semiHidden/>
    <w:rsid w:val="00024B9E"/>
  </w:style>
  <w:style w:type="numbering" w:customStyle="1" w:styleId="1222">
    <w:name w:val="無清單1222"/>
    <w:next w:val="a4"/>
    <w:semiHidden/>
    <w:rsid w:val="00024B9E"/>
  </w:style>
  <w:style w:type="numbering" w:customStyle="1" w:styleId="2132">
    <w:name w:val="無清單2132"/>
    <w:next w:val="a4"/>
    <w:semiHidden/>
    <w:rsid w:val="00024B9E"/>
  </w:style>
  <w:style w:type="numbering" w:customStyle="1" w:styleId="3132">
    <w:name w:val="無清單3132"/>
    <w:next w:val="a4"/>
    <w:semiHidden/>
    <w:rsid w:val="00024B9E"/>
  </w:style>
  <w:style w:type="numbering" w:customStyle="1" w:styleId="4132">
    <w:name w:val="無清單4132"/>
    <w:next w:val="a4"/>
    <w:semiHidden/>
    <w:rsid w:val="00024B9E"/>
  </w:style>
  <w:style w:type="numbering" w:customStyle="1" w:styleId="5132">
    <w:name w:val="無清單5132"/>
    <w:next w:val="a4"/>
    <w:semiHidden/>
    <w:rsid w:val="00024B9E"/>
  </w:style>
  <w:style w:type="numbering" w:customStyle="1" w:styleId="6132">
    <w:name w:val="無清單6132"/>
    <w:next w:val="a4"/>
    <w:semiHidden/>
    <w:rsid w:val="00024B9E"/>
  </w:style>
  <w:style w:type="numbering" w:customStyle="1" w:styleId="922">
    <w:name w:val="無清單922"/>
    <w:next w:val="a4"/>
    <w:semiHidden/>
    <w:rsid w:val="00024B9E"/>
  </w:style>
  <w:style w:type="numbering" w:customStyle="1" w:styleId="1022">
    <w:name w:val="無清單1022"/>
    <w:next w:val="a4"/>
    <w:semiHidden/>
    <w:rsid w:val="00024B9E"/>
  </w:style>
  <w:style w:type="numbering" w:customStyle="1" w:styleId="1322">
    <w:name w:val="無清單1322"/>
    <w:next w:val="a4"/>
    <w:semiHidden/>
    <w:rsid w:val="00024B9E"/>
  </w:style>
  <w:style w:type="numbering" w:customStyle="1" w:styleId="2222">
    <w:name w:val="無清單2222"/>
    <w:next w:val="a4"/>
    <w:semiHidden/>
    <w:rsid w:val="00024B9E"/>
  </w:style>
  <w:style w:type="numbering" w:customStyle="1" w:styleId="3222">
    <w:name w:val="無清單3222"/>
    <w:next w:val="a4"/>
    <w:semiHidden/>
    <w:rsid w:val="00024B9E"/>
  </w:style>
  <w:style w:type="numbering" w:customStyle="1" w:styleId="4222">
    <w:name w:val="無清單4222"/>
    <w:next w:val="a4"/>
    <w:semiHidden/>
    <w:rsid w:val="00024B9E"/>
  </w:style>
  <w:style w:type="numbering" w:customStyle="1" w:styleId="5222">
    <w:name w:val="無清單5222"/>
    <w:next w:val="a4"/>
    <w:semiHidden/>
    <w:rsid w:val="00024B9E"/>
  </w:style>
  <w:style w:type="numbering" w:customStyle="1" w:styleId="6222">
    <w:name w:val="無清單6222"/>
    <w:next w:val="a4"/>
    <w:semiHidden/>
    <w:rsid w:val="00024B9E"/>
  </w:style>
  <w:style w:type="numbering" w:customStyle="1" w:styleId="1422">
    <w:name w:val="無清單1422"/>
    <w:next w:val="a4"/>
    <w:semiHidden/>
    <w:rsid w:val="00024B9E"/>
  </w:style>
  <w:style w:type="numbering" w:customStyle="1" w:styleId="1522">
    <w:name w:val="無清單1522"/>
    <w:next w:val="a4"/>
    <w:semiHidden/>
    <w:rsid w:val="00024B9E"/>
  </w:style>
  <w:style w:type="numbering" w:customStyle="1" w:styleId="2322">
    <w:name w:val="無清單2322"/>
    <w:next w:val="a4"/>
    <w:semiHidden/>
    <w:rsid w:val="00024B9E"/>
  </w:style>
  <w:style w:type="numbering" w:customStyle="1" w:styleId="3322">
    <w:name w:val="無清單3322"/>
    <w:next w:val="a4"/>
    <w:semiHidden/>
    <w:rsid w:val="00024B9E"/>
  </w:style>
  <w:style w:type="numbering" w:customStyle="1" w:styleId="4322">
    <w:name w:val="無清單4322"/>
    <w:next w:val="a4"/>
    <w:semiHidden/>
    <w:rsid w:val="00024B9E"/>
  </w:style>
  <w:style w:type="numbering" w:customStyle="1" w:styleId="5322">
    <w:name w:val="無清單5322"/>
    <w:next w:val="a4"/>
    <w:semiHidden/>
    <w:rsid w:val="00024B9E"/>
  </w:style>
  <w:style w:type="numbering" w:customStyle="1" w:styleId="6322">
    <w:name w:val="無清單6322"/>
    <w:next w:val="a4"/>
    <w:semiHidden/>
    <w:rsid w:val="00024B9E"/>
  </w:style>
  <w:style w:type="numbering" w:customStyle="1" w:styleId="1622">
    <w:name w:val="無清單1622"/>
    <w:next w:val="a4"/>
    <w:semiHidden/>
    <w:rsid w:val="00024B9E"/>
  </w:style>
  <w:style w:type="numbering" w:customStyle="1" w:styleId="1722">
    <w:name w:val="無清單1722"/>
    <w:next w:val="a4"/>
    <w:semiHidden/>
    <w:rsid w:val="00024B9E"/>
  </w:style>
  <w:style w:type="numbering" w:customStyle="1" w:styleId="2422">
    <w:name w:val="無清單2422"/>
    <w:next w:val="a4"/>
    <w:semiHidden/>
    <w:rsid w:val="00024B9E"/>
  </w:style>
  <w:style w:type="numbering" w:customStyle="1" w:styleId="3422">
    <w:name w:val="無清單3422"/>
    <w:next w:val="a4"/>
    <w:semiHidden/>
    <w:rsid w:val="00024B9E"/>
  </w:style>
  <w:style w:type="numbering" w:customStyle="1" w:styleId="4422">
    <w:name w:val="無清單4422"/>
    <w:next w:val="a4"/>
    <w:semiHidden/>
    <w:rsid w:val="00024B9E"/>
  </w:style>
  <w:style w:type="numbering" w:customStyle="1" w:styleId="5422">
    <w:name w:val="無清單5422"/>
    <w:next w:val="a4"/>
    <w:semiHidden/>
    <w:rsid w:val="00024B9E"/>
  </w:style>
  <w:style w:type="numbering" w:customStyle="1" w:styleId="6422">
    <w:name w:val="無清單6422"/>
    <w:next w:val="a4"/>
    <w:semiHidden/>
    <w:rsid w:val="00024B9E"/>
  </w:style>
  <w:style w:type="numbering" w:customStyle="1" w:styleId="1822">
    <w:name w:val="無清單1822"/>
    <w:next w:val="a4"/>
    <w:semiHidden/>
    <w:rsid w:val="00024B9E"/>
  </w:style>
  <w:style w:type="numbering" w:customStyle="1" w:styleId="1922">
    <w:name w:val="無清單1922"/>
    <w:next w:val="a4"/>
    <w:semiHidden/>
    <w:rsid w:val="00024B9E"/>
  </w:style>
  <w:style w:type="numbering" w:customStyle="1" w:styleId="2522">
    <w:name w:val="無清單2522"/>
    <w:next w:val="a4"/>
    <w:semiHidden/>
    <w:rsid w:val="00024B9E"/>
  </w:style>
  <w:style w:type="numbering" w:customStyle="1" w:styleId="3522">
    <w:name w:val="無清單3522"/>
    <w:next w:val="a4"/>
    <w:semiHidden/>
    <w:rsid w:val="00024B9E"/>
  </w:style>
  <w:style w:type="numbering" w:customStyle="1" w:styleId="4522">
    <w:name w:val="無清單4522"/>
    <w:next w:val="a4"/>
    <w:semiHidden/>
    <w:rsid w:val="00024B9E"/>
  </w:style>
  <w:style w:type="numbering" w:customStyle="1" w:styleId="5522">
    <w:name w:val="無清單5522"/>
    <w:next w:val="a4"/>
    <w:semiHidden/>
    <w:rsid w:val="00024B9E"/>
  </w:style>
  <w:style w:type="numbering" w:customStyle="1" w:styleId="6522">
    <w:name w:val="無清單6522"/>
    <w:next w:val="a4"/>
    <w:semiHidden/>
    <w:rsid w:val="00024B9E"/>
  </w:style>
  <w:style w:type="numbering" w:customStyle="1" w:styleId="400">
    <w:name w:val="無清單40"/>
    <w:next w:val="a4"/>
    <w:semiHidden/>
    <w:rsid w:val="00024B9E"/>
  </w:style>
  <w:style w:type="numbering" w:customStyle="1" w:styleId="1180">
    <w:name w:val="無清單118"/>
    <w:next w:val="a4"/>
    <w:semiHidden/>
    <w:rsid w:val="00024B9E"/>
  </w:style>
  <w:style w:type="numbering" w:customStyle="1" w:styleId="2160">
    <w:name w:val="無清單216"/>
    <w:next w:val="a4"/>
    <w:semiHidden/>
    <w:rsid w:val="00024B9E"/>
  </w:style>
  <w:style w:type="numbering" w:customStyle="1" w:styleId="3100">
    <w:name w:val="無清單310"/>
    <w:next w:val="a4"/>
    <w:semiHidden/>
    <w:rsid w:val="00024B9E"/>
  </w:style>
  <w:style w:type="numbering" w:customStyle="1" w:styleId="4100">
    <w:name w:val="無清單410"/>
    <w:next w:val="a4"/>
    <w:semiHidden/>
    <w:rsid w:val="00024B9E"/>
  </w:style>
  <w:style w:type="numbering" w:customStyle="1" w:styleId="5100">
    <w:name w:val="無清單510"/>
    <w:next w:val="a4"/>
    <w:semiHidden/>
    <w:rsid w:val="00024B9E"/>
  </w:style>
  <w:style w:type="numbering" w:customStyle="1" w:styleId="6100">
    <w:name w:val="無清單610"/>
    <w:next w:val="a4"/>
    <w:semiHidden/>
    <w:rsid w:val="00024B9E"/>
  </w:style>
  <w:style w:type="numbering" w:customStyle="1" w:styleId="75">
    <w:name w:val="無清單75"/>
    <w:next w:val="a4"/>
    <w:semiHidden/>
    <w:rsid w:val="00024B9E"/>
  </w:style>
  <w:style w:type="numbering" w:customStyle="1" w:styleId="1190">
    <w:name w:val="無清單119"/>
    <w:next w:val="a4"/>
    <w:semiHidden/>
    <w:rsid w:val="00024B9E"/>
  </w:style>
  <w:style w:type="numbering" w:customStyle="1" w:styleId="1113">
    <w:name w:val="無清單1113"/>
    <w:next w:val="a4"/>
    <w:semiHidden/>
    <w:rsid w:val="00024B9E"/>
  </w:style>
  <w:style w:type="numbering" w:customStyle="1" w:styleId="2170">
    <w:name w:val="無清單217"/>
    <w:next w:val="a4"/>
    <w:semiHidden/>
    <w:rsid w:val="00024B9E"/>
  </w:style>
  <w:style w:type="numbering" w:customStyle="1" w:styleId="3150">
    <w:name w:val="無清單315"/>
    <w:next w:val="a4"/>
    <w:semiHidden/>
    <w:rsid w:val="00024B9E"/>
  </w:style>
  <w:style w:type="numbering" w:customStyle="1" w:styleId="415">
    <w:name w:val="無清單415"/>
    <w:next w:val="a4"/>
    <w:semiHidden/>
    <w:rsid w:val="00024B9E"/>
  </w:style>
  <w:style w:type="numbering" w:customStyle="1" w:styleId="515">
    <w:name w:val="無清單515"/>
    <w:next w:val="a4"/>
    <w:semiHidden/>
    <w:rsid w:val="00024B9E"/>
  </w:style>
  <w:style w:type="numbering" w:customStyle="1" w:styleId="615">
    <w:name w:val="無清單615"/>
    <w:next w:val="a4"/>
    <w:semiHidden/>
    <w:rsid w:val="00024B9E"/>
  </w:style>
  <w:style w:type="numbering" w:customStyle="1" w:styleId="713">
    <w:name w:val="無清單713"/>
    <w:next w:val="a4"/>
    <w:semiHidden/>
    <w:rsid w:val="00024B9E"/>
  </w:style>
  <w:style w:type="numbering" w:customStyle="1" w:styleId="1111114">
    <w:name w:val="1 / 1.1 / 1.1.14"/>
    <w:basedOn w:val="a4"/>
    <w:next w:val="111111"/>
    <w:rsid w:val="00024B9E"/>
  </w:style>
  <w:style w:type="numbering" w:customStyle="1" w:styleId="1ai4">
    <w:name w:val="1 / a / i4"/>
    <w:basedOn w:val="a4"/>
    <w:next w:val="1ai"/>
    <w:rsid w:val="00024B9E"/>
  </w:style>
  <w:style w:type="numbering" w:customStyle="1" w:styleId="4b">
    <w:name w:val="文章 / 章節4"/>
    <w:basedOn w:val="a4"/>
    <w:next w:val="afff8"/>
    <w:rsid w:val="00024B9E"/>
  </w:style>
  <w:style w:type="numbering" w:customStyle="1" w:styleId="85">
    <w:name w:val="無清單85"/>
    <w:next w:val="a4"/>
    <w:semiHidden/>
    <w:rsid w:val="00024B9E"/>
  </w:style>
  <w:style w:type="numbering" w:customStyle="1" w:styleId="1250">
    <w:name w:val="無清單125"/>
    <w:next w:val="a4"/>
    <w:semiHidden/>
    <w:rsid w:val="00024B9E"/>
  </w:style>
  <w:style w:type="numbering" w:customStyle="1" w:styleId="2113">
    <w:name w:val="無清單2113"/>
    <w:next w:val="a4"/>
    <w:semiHidden/>
    <w:rsid w:val="00024B9E"/>
  </w:style>
  <w:style w:type="numbering" w:customStyle="1" w:styleId="3113">
    <w:name w:val="無清單3113"/>
    <w:next w:val="a4"/>
    <w:semiHidden/>
    <w:rsid w:val="00024B9E"/>
  </w:style>
  <w:style w:type="numbering" w:customStyle="1" w:styleId="4113">
    <w:name w:val="無清單4113"/>
    <w:next w:val="a4"/>
    <w:semiHidden/>
    <w:rsid w:val="00024B9E"/>
  </w:style>
  <w:style w:type="numbering" w:customStyle="1" w:styleId="5113">
    <w:name w:val="無清單5113"/>
    <w:next w:val="a4"/>
    <w:semiHidden/>
    <w:rsid w:val="00024B9E"/>
  </w:style>
  <w:style w:type="numbering" w:customStyle="1" w:styleId="6113">
    <w:name w:val="無清單6113"/>
    <w:next w:val="a4"/>
    <w:semiHidden/>
    <w:rsid w:val="00024B9E"/>
  </w:style>
  <w:style w:type="numbering" w:customStyle="1" w:styleId="950">
    <w:name w:val="無清單95"/>
    <w:next w:val="a4"/>
    <w:semiHidden/>
    <w:rsid w:val="00024B9E"/>
  </w:style>
  <w:style w:type="numbering" w:customStyle="1" w:styleId="1050">
    <w:name w:val="無清單105"/>
    <w:next w:val="a4"/>
    <w:semiHidden/>
    <w:rsid w:val="00024B9E"/>
  </w:style>
  <w:style w:type="numbering" w:customStyle="1" w:styleId="1350">
    <w:name w:val="無清單135"/>
    <w:next w:val="a4"/>
    <w:semiHidden/>
    <w:rsid w:val="00024B9E"/>
  </w:style>
  <w:style w:type="numbering" w:customStyle="1" w:styleId="2250">
    <w:name w:val="無清單225"/>
    <w:next w:val="a4"/>
    <w:semiHidden/>
    <w:rsid w:val="00024B9E"/>
  </w:style>
  <w:style w:type="numbering" w:customStyle="1" w:styleId="3250">
    <w:name w:val="無清單325"/>
    <w:next w:val="a4"/>
    <w:semiHidden/>
    <w:rsid w:val="00024B9E"/>
  </w:style>
  <w:style w:type="numbering" w:customStyle="1" w:styleId="425">
    <w:name w:val="無清單425"/>
    <w:next w:val="a4"/>
    <w:semiHidden/>
    <w:rsid w:val="00024B9E"/>
  </w:style>
  <w:style w:type="numbering" w:customStyle="1" w:styleId="525">
    <w:name w:val="無清單525"/>
    <w:next w:val="a4"/>
    <w:semiHidden/>
    <w:rsid w:val="00024B9E"/>
  </w:style>
  <w:style w:type="numbering" w:customStyle="1" w:styleId="625">
    <w:name w:val="無清單625"/>
    <w:next w:val="a4"/>
    <w:semiHidden/>
    <w:rsid w:val="00024B9E"/>
  </w:style>
  <w:style w:type="numbering" w:customStyle="1" w:styleId="145">
    <w:name w:val="無清單145"/>
    <w:next w:val="a4"/>
    <w:semiHidden/>
    <w:rsid w:val="00024B9E"/>
  </w:style>
  <w:style w:type="numbering" w:customStyle="1" w:styleId="155">
    <w:name w:val="無清單155"/>
    <w:next w:val="a4"/>
    <w:semiHidden/>
    <w:rsid w:val="00024B9E"/>
  </w:style>
  <w:style w:type="numbering" w:customStyle="1" w:styleId="2350">
    <w:name w:val="無清單235"/>
    <w:next w:val="a4"/>
    <w:semiHidden/>
    <w:rsid w:val="00024B9E"/>
  </w:style>
  <w:style w:type="numbering" w:customStyle="1" w:styleId="3350">
    <w:name w:val="無清單335"/>
    <w:next w:val="a4"/>
    <w:semiHidden/>
    <w:rsid w:val="00024B9E"/>
  </w:style>
  <w:style w:type="numbering" w:customStyle="1" w:styleId="4350">
    <w:name w:val="無清單435"/>
    <w:next w:val="a4"/>
    <w:semiHidden/>
    <w:rsid w:val="00024B9E"/>
  </w:style>
  <w:style w:type="numbering" w:customStyle="1" w:styleId="535">
    <w:name w:val="無清單535"/>
    <w:next w:val="a4"/>
    <w:semiHidden/>
    <w:rsid w:val="00024B9E"/>
  </w:style>
  <w:style w:type="numbering" w:customStyle="1" w:styleId="635">
    <w:name w:val="無清單635"/>
    <w:next w:val="a4"/>
    <w:semiHidden/>
    <w:rsid w:val="00024B9E"/>
  </w:style>
  <w:style w:type="numbering" w:customStyle="1" w:styleId="165">
    <w:name w:val="無清單165"/>
    <w:next w:val="a4"/>
    <w:semiHidden/>
    <w:rsid w:val="00024B9E"/>
  </w:style>
  <w:style w:type="numbering" w:customStyle="1" w:styleId="175">
    <w:name w:val="無清單175"/>
    <w:next w:val="a4"/>
    <w:semiHidden/>
    <w:rsid w:val="00024B9E"/>
  </w:style>
  <w:style w:type="numbering" w:customStyle="1" w:styleId="245">
    <w:name w:val="無清單245"/>
    <w:next w:val="a4"/>
    <w:semiHidden/>
    <w:rsid w:val="00024B9E"/>
  </w:style>
  <w:style w:type="numbering" w:customStyle="1" w:styleId="345">
    <w:name w:val="無清單345"/>
    <w:next w:val="a4"/>
    <w:semiHidden/>
    <w:rsid w:val="00024B9E"/>
  </w:style>
  <w:style w:type="numbering" w:customStyle="1" w:styleId="445">
    <w:name w:val="無清單445"/>
    <w:next w:val="a4"/>
    <w:semiHidden/>
    <w:rsid w:val="00024B9E"/>
  </w:style>
  <w:style w:type="numbering" w:customStyle="1" w:styleId="545">
    <w:name w:val="無清單545"/>
    <w:next w:val="a4"/>
    <w:semiHidden/>
    <w:rsid w:val="00024B9E"/>
  </w:style>
  <w:style w:type="numbering" w:customStyle="1" w:styleId="645">
    <w:name w:val="無清單645"/>
    <w:next w:val="a4"/>
    <w:semiHidden/>
    <w:rsid w:val="00024B9E"/>
  </w:style>
  <w:style w:type="numbering" w:customStyle="1" w:styleId="185">
    <w:name w:val="無清單185"/>
    <w:next w:val="a4"/>
    <w:semiHidden/>
    <w:rsid w:val="00024B9E"/>
  </w:style>
  <w:style w:type="numbering" w:customStyle="1" w:styleId="195">
    <w:name w:val="無清單195"/>
    <w:next w:val="a4"/>
    <w:semiHidden/>
    <w:rsid w:val="00024B9E"/>
  </w:style>
  <w:style w:type="numbering" w:customStyle="1" w:styleId="255">
    <w:name w:val="無清單255"/>
    <w:next w:val="a4"/>
    <w:semiHidden/>
    <w:rsid w:val="00024B9E"/>
  </w:style>
  <w:style w:type="numbering" w:customStyle="1" w:styleId="355">
    <w:name w:val="無清單355"/>
    <w:next w:val="a4"/>
    <w:semiHidden/>
    <w:rsid w:val="00024B9E"/>
  </w:style>
  <w:style w:type="numbering" w:customStyle="1" w:styleId="455">
    <w:name w:val="無清單455"/>
    <w:next w:val="a4"/>
    <w:semiHidden/>
    <w:rsid w:val="00024B9E"/>
  </w:style>
  <w:style w:type="numbering" w:customStyle="1" w:styleId="555">
    <w:name w:val="無清單555"/>
    <w:next w:val="a4"/>
    <w:semiHidden/>
    <w:rsid w:val="00024B9E"/>
  </w:style>
  <w:style w:type="numbering" w:customStyle="1" w:styleId="655">
    <w:name w:val="無清單655"/>
    <w:next w:val="a4"/>
    <w:semiHidden/>
    <w:rsid w:val="00024B9E"/>
  </w:style>
  <w:style w:type="numbering" w:customStyle="1" w:styleId="203">
    <w:name w:val="無清單203"/>
    <w:next w:val="a4"/>
    <w:semiHidden/>
    <w:rsid w:val="00024B9E"/>
  </w:style>
  <w:style w:type="numbering" w:customStyle="1" w:styleId="1103">
    <w:name w:val="無清單1103"/>
    <w:next w:val="a4"/>
    <w:semiHidden/>
    <w:rsid w:val="00024B9E"/>
  </w:style>
  <w:style w:type="numbering" w:customStyle="1" w:styleId="1123">
    <w:name w:val="無清單1123"/>
    <w:next w:val="a4"/>
    <w:semiHidden/>
    <w:rsid w:val="00024B9E"/>
  </w:style>
  <w:style w:type="numbering" w:customStyle="1" w:styleId="263">
    <w:name w:val="無清單263"/>
    <w:next w:val="a4"/>
    <w:semiHidden/>
    <w:rsid w:val="00024B9E"/>
  </w:style>
  <w:style w:type="numbering" w:customStyle="1" w:styleId="363">
    <w:name w:val="無清單363"/>
    <w:next w:val="a4"/>
    <w:semiHidden/>
    <w:rsid w:val="00024B9E"/>
  </w:style>
  <w:style w:type="numbering" w:customStyle="1" w:styleId="463">
    <w:name w:val="無清單463"/>
    <w:next w:val="a4"/>
    <w:semiHidden/>
    <w:rsid w:val="00024B9E"/>
  </w:style>
  <w:style w:type="numbering" w:customStyle="1" w:styleId="563">
    <w:name w:val="無清單563"/>
    <w:next w:val="a4"/>
    <w:semiHidden/>
    <w:rsid w:val="00024B9E"/>
  </w:style>
  <w:style w:type="numbering" w:customStyle="1" w:styleId="663">
    <w:name w:val="無清單663"/>
    <w:next w:val="a4"/>
    <w:semiHidden/>
    <w:rsid w:val="00024B9E"/>
  </w:style>
  <w:style w:type="numbering" w:customStyle="1" w:styleId="723">
    <w:name w:val="無清單723"/>
    <w:next w:val="a4"/>
    <w:semiHidden/>
    <w:rsid w:val="00024B9E"/>
  </w:style>
  <w:style w:type="numbering" w:customStyle="1" w:styleId="11111113">
    <w:name w:val="1 / 1.1 / 1.1.113"/>
    <w:basedOn w:val="a4"/>
    <w:next w:val="111111"/>
    <w:rsid w:val="00024B9E"/>
  </w:style>
  <w:style w:type="numbering" w:customStyle="1" w:styleId="1ai13">
    <w:name w:val="1 / a / i13"/>
    <w:basedOn w:val="a4"/>
    <w:next w:val="1ai"/>
    <w:rsid w:val="00024B9E"/>
  </w:style>
  <w:style w:type="numbering" w:customStyle="1" w:styleId="136">
    <w:name w:val="文章 / 章節13"/>
    <w:basedOn w:val="a4"/>
    <w:next w:val="afff8"/>
    <w:rsid w:val="00024B9E"/>
  </w:style>
  <w:style w:type="numbering" w:customStyle="1" w:styleId="813">
    <w:name w:val="無清單813"/>
    <w:next w:val="a4"/>
    <w:semiHidden/>
    <w:rsid w:val="00024B9E"/>
  </w:style>
  <w:style w:type="numbering" w:customStyle="1" w:styleId="1213">
    <w:name w:val="無清單1213"/>
    <w:next w:val="a4"/>
    <w:semiHidden/>
    <w:rsid w:val="00024B9E"/>
  </w:style>
  <w:style w:type="numbering" w:customStyle="1" w:styleId="2123">
    <w:name w:val="無清單2123"/>
    <w:next w:val="a4"/>
    <w:semiHidden/>
    <w:rsid w:val="00024B9E"/>
  </w:style>
  <w:style w:type="numbering" w:customStyle="1" w:styleId="3123">
    <w:name w:val="無清單3123"/>
    <w:next w:val="a4"/>
    <w:semiHidden/>
    <w:rsid w:val="00024B9E"/>
  </w:style>
  <w:style w:type="numbering" w:customStyle="1" w:styleId="4123">
    <w:name w:val="無清單4123"/>
    <w:next w:val="a4"/>
    <w:semiHidden/>
    <w:rsid w:val="00024B9E"/>
  </w:style>
  <w:style w:type="numbering" w:customStyle="1" w:styleId="5123">
    <w:name w:val="無清單5123"/>
    <w:next w:val="a4"/>
    <w:semiHidden/>
    <w:rsid w:val="00024B9E"/>
  </w:style>
  <w:style w:type="numbering" w:customStyle="1" w:styleId="6123">
    <w:name w:val="無清單6123"/>
    <w:next w:val="a4"/>
    <w:semiHidden/>
    <w:rsid w:val="00024B9E"/>
  </w:style>
  <w:style w:type="numbering" w:customStyle="1" w:styleId="913">
    <w:name w:val="無清單913"/>
    <w:next w:val="a4"/>
    <w:semiHidden/>
    <w:rsid w:val="00024B9E"/>
  </w:style>
  <w:style w:type="numbering" w:customStyle="1" w:styleId="1013">
    <w:name w:val="無清單1013"/>
    <w:next w:val="a4"/>
    <w:semiHidden/>
    <w:rsid w:val="00024B9E"/>
  </w:style>
  <w:style w:type="numbering" w:customStyle="1" w:styleId="1313">
    <w:name w:val="無清單1313"/>
    <w:next w:val="a4"/>
    <w:semiHidden/>
    <w:rsid w:val="00024B9E"/>
  </w:style>
  <w:style w:type="numbering" w:customStyle="1" w:styleId="2213">
    <w:name w:val="無清單2213"/>
    <w:next w:val="a4"/>
    <w:semiHidden/>
    <w:rsid w:val="00024B9E"/>
  </w:style>
  <w:style w:type="numbering" w:customStyle="1" w:styleId="3213">
    <w:name w:val="無清單3213"/>
    <w:next w:val="a4"/>
    <w:semiHidden/>
    <w:rsid w:val="00024B9E"/>
  </w:style>
  <w:style w:type="numbering" w:customStyle="1" w:styleId="4213">
    <w:name w:val="無清單4213"/>
    <w:next w:val="a4"/>
    <w:semiHidden/>
    <w:rsid w:val="00024B9E"/>
  </w:style>
  <w:style w:type="numbering" w:customStyle="1" w:styleId="5213">
    <w:name w:val="無清單5213"/>
    <w:next w:val="a4"/>
    <w:semiHidden/>
    <w:rsid w:val="00024B9E"/>
  </w:style>
  <w:style w:type="numbering" w:customStyle="1" w:styleId="6213">
    <w:name w:val="無清單6213"/>
    <w:next w:val="a4"/>
    <w:semiHidden/>
    <w:rsid w:val="00024B9E"/>
  </w:style>
  <w:style w:type="numbering" w:customStyle="1" w:styleId="1413">
    <w:name w:val="無清單1413"/>
    <w:next w:val="a4"/>
    <w:semiHidden/>
    <w:rsid w:val="00024B9E"/>
  </w:style>
  <w:style w:type="numbering" w:customStyle="1" w:styleId="1513">
    <w:name w:val="無清單1513"/>
    <w:next w:val="a4"/>
    <w:semiHidden/>
    <w:rsid w:val="00024B9E"/>
  </w:style>
  <w:style w:type="numbering" w:customStyle="1" w:styleId="2313">
    <w:name w:val="無清單2313"/>
    <w:next w:val="a4"/>
    <w:semiHidden/>
    <w:rsid w:val="00024B9E"/>
  </w:style>
  <w:style w:type="numbering" w:customStyle="1" w:styleId="3313">
    <w:name w:val="無清單3313"/>
    <w:next w:val="a4"/>
    <w:semiHidden/>
    <w:rsid w:val="00024B9E"/>
  </w:style>
  <w:style w:type="numbering" w:customStyle="1" w:styleId="4313">
    <w:name w:val="無清單4313"/>
    <w:next w:val="a4"/>
    <w:semiHidden/>
    <w:rsid w:val="00024B9E"/>
  </w:style>
  <w:style w:type="numbering" w:customStyle="1" w:styleId="5313">
    <w:name w:val="無清單5313"/>
    <w:next w:val="a4"/>
    <w:semiHidden/>
    <w:rsid w:val="00024B9E"/>
  </w:style>
  <w:style w:type="numbering" w:customStyle="1" w:styleId="6313">
    <w:name w:val="無清單6313"/>
    <w:next w:val="a4"/>
    <w:semiHidden/>
    <w:rsid w:val="00024B9E"/>
  </w:style>
  <w:style w:type="numbering" w:customStyle="1" w:styleId="1613">
    <w:name w:val="無清單1613"/>
    <w:next w:val="a4"/>
    <w:semiHidden/>
    <w:rsid w:val="00024B9E"/>
  </w:style>
  <w:style w:type="numbering" w:customStyle="1" w:styleId="1713">
    <w:name w:val="無清單1713"/>
    <w:next w:val="a4"/>
    <w:semiHidden/>
    <w:rsid w:val="00024B9E"/>
  </w:style>
  <w:style w:type="numbering" w:customStyle="1" w:styleId="2413">
    <w:name w:val="無清單2413"/>
    <w:next w:val="a4"/>
    <w:semiHidden/>
    <w:rsid w:val="00024B9E"/>
  </w:style>
  <w:style w:type="numbering" w:customStyle="1" w:styleId="3413">
    <w:name w:val="無清單3413"/>
    <w:next w:val="a4"/>
    <w:semiHidden/>
    <w:rsid w:val="00024B9E"/>
  </w:style>
  <w:style w:type="numbering" w:customStyle="1" w:styleId="4413">
    <w:name w:val="無清單4413"/>
    <w:next w:val="a4"/>
    <w:semiHidden/>
    <w:rsid w:val="00024B9E"/>
  </w:style>
  <w:style w:type="numbering" w:customStyle="1" w:styleId="5413">
    <w:name w:val="無清單5413"/>
    <w:next w:val="a4"/>
    <w:semiHidden/>
    <w:rsid w:val="00024B9E"/>
  </w:style>
  <w:style w:type="numbering" w:customStyle="1" w:styleId="6413">
    <w:name w:val="無清單6413"/>
    <w:next w:val="a4"/>
    <w:semiHidden/>
    <w:rsid w:val="00024B9E"/>
  </w:style>
  <w:style w:type="numbering" w:customStyle="1" w:styleId="1813">
    <w:name w:val="無清單1813"/>
    <w:next w:val="a4"/>
    <w:semiHidden/>
    <w:rsid w:val="00024B9E"/>
  </w:style>
  <w:style w:type="numbering" w:customStyle="1" w:styleId="1913">
    <w:name w:val="無清單1913"/>
    <w:next w:val="a4"/>
    <w:semiHidden/>
    <w:rsid w:val="00024B9E"/>
  </w:style>
  <w:style w:type="numbering" w:customStyle="1" w:styleId="2513">
    <w:name w:val="無清單2513"/>
    <w:next w:val="a4"/>
    <w:semiHidden/>
    <w:rsid w:val="00024B9E"/>
  </w:style>
  <w:style w:type="numbering" w:customStyle="1" w:styleId="3513">
    <w:name w:val="無清單3513"/>
    <w:next w:val="a4"/>
    <w:semiHidden/>
    <w:rsid w:val="00024B9E"/>
  </w:style>
  <w:style w:type="numbering" w:customStyle="1" w:styleId="4513">
    <w:name w:val="無清單4513"/>
    <w:next w:val="a4"/>
    <w:semiHidden/>
    <w:rsid w:val="00024B9E"/>
  </w:style>
  <w:style w:type="numbering" w:customStyle="1" w:styleId="5513">
    <w:name w:val="無清單5513"/>
    <w:next w:val="a4"/>
    <w:semiHidden/>
    <w:rsid w:val="00024B9E"/>
  </w:style>
  <w:style w:type="numbering" w:customStyle="1" w:styleId="6513">
    <w:name w:val="無清單6513"/>
    <w:next w:val="a4"/>
    <w:semiHidden/>
    <w:rsid w:val="00024B9E"/>
  </w:style>
  <w:style w:type="numbering" w:customStyle="1" w:styleId="273">
    <w:name w:val="無清單273"/>
    <w:next w:val="a4"/>
    <w:semiHidden/>
    <w:rsid w:val="00024B9E"/>
  </w:style>
  <w:style w:type="numbering" w:customStyle="1" w:styleId="1133">
    <w:name w:val="無清單1133"/>
    <w:next w:val="a4"/>
    <w:semiHidden/>
    <w:rsid w:val="00024B9E"/>
  </w:style>
  <w:style w:type="numbering" w:customStyle="1" w:styleId="1143">
    <w:name w:val="無清單1143"/>
    <w:next w:val="a4"/>
    <w:semiHidden/>
    <w:rsid w:val="00024B9E"/>
  </w:style>
  <w:style w:type="numbering" w:customStyle="1" w:styleId="283">
    <w:name w:val="無清單283"/>
    <w:next w:val="a4"/>
    <w:semiHidden/>
    <w:rsid w:val="00024B9E"/>
  </w:style>
  <w:style w:type="numbering" w:customStyle="1" w:styleId="373">
    <w:name w:val="無清單373"/>
    <w:next w:val="a4"/>
    <w:semiHidden/>
    <w:rsid w:val="00024B9E"/>
  </w:style>
  <w:style w:type="numbering" w:customStyle="1" w:styleId="473">
    <w:name w:val="無清單473"/>
    <w:next w:val="a4"/>
    <w:semiHidden/>
    <w:rsid w:val="00024B9E"/>
  </w:style>
  <w:style w:type="numbering" w:customStyle="1" w:styleId="573">
    <w:name w:val="無清單573"/>
    <w:next w:val="a4"/>
    <w:semiHidden/>
    <w:rsid w:val="00024B9E"/>
  </w:style>
  <w:style w:type="numbering" w:customStyle="1" w:styleId="673">
    <w:name w:val="無清單673"/>
    <w:next w:val="a4"/>
    <w:semiHidden/>
    <w:rsid w:val="00024B9E"/>
  </w:style>
  <w:style w:type="numbering" w:customStyle="1" w:styleId="733">
    <w:name w:val="無清單733"/>
    <w:next w:val="a4"/>
    <w:semiHidden/>
    <w:rsid w:val="00024B9E"/>
  </w:style>
  <w:style w:type="numbering" w:customStyle="1" w:styleId="11111122">
    <w:name w:val="1 / 1.1 / 1.1.122"/>
    <w:basedOn w:val="a4"/>
    <w:next w:val="111111"/>
    <w:rsid w:val="00024B9E"/>
  </w:style>
  <w:style w:type="numbering" w:customStyle="1" w:styleId="1ai22">
    <w:name w:val="1 / a / i22"/>
    <w:basedOn w:val="a4"/>
    <w:next w:val="1ai"/>
    <w:rsid w:val="00024B9E"/>
  </w:style>
  <w:style w:type="numbering" w:customStyle="1" w:styleId="227">
    <w:name w:val="文章 / 章節22"/>
    <w:basedOn w:val="a4"/>
    <w:next w:val="afff8"/>
    <w:rsid w:val="00024B9E"/>
  </w:style>
  <w:style w:type="numbering" w:customStyle="1" w:styleId="823">
    <w:name w:val="無清單823"/>
    <w:next w:val="a4"/>
    <w:semiHidden/>
    <w:rsid w:val="00024B9E"/>
  </w:style>
  <w:style w:type="numbering" w:customStyle="1" w:styleId="1223">
    <w:name w:val="無清單1223"/>
    <w:next w:val="a4"/>
    <w:semiHidden/>
    <w:rsid w:val="00024B9E"/>
  </w:style>
  <w:style w:type="numbering" w:customStyle="1" w:styleId="2133">
    <w:name w:val="無清單2133"/>
    <w:next w:val="a4"/>
    <w:semiHidden/>
    <w:rsid w:val="00024B9E"/>
  </w:style>
  <w:style w:type="numbering" w:customStyle="1" w:styleId="3133">
    <w:name w:val="無清單3133"/>
    <w:next w:val="a4"/>
    <w:semiHidden/>
    <w:rsid w:val="00024B9E"/>
  </w:style>
  <w:style w:type="numbering" w:customStyle="1" w:styleId="4133">
    <w:name w:val="無清單4133"/>
    <w:next w:val="a4"/>
    <w:semiHidden/>
    <w:rsid w:val="00024B9E"/>
  </w:style>
  <w:style w:type="numbering" w:customStyle="1" w:styleId="5133">
    <w:name w:val="無清單5133"/>
    <w:next w:val="a4"/>
    <w:semiHidden/>
    <w:rsid w:val="00024B9E"/>
  </w:style>
  <w:style w:type="numbering" w:customStyle="1" w:styleId="6133">
    <w:name w:val="無清單6133"/>
    <w:next w:val="a4"/>
    <w:semiHidden/>
    <w:rsid w:val="00024B9E"/>
  </w:style>
  <w:style w:type="numbering" w:customStyle="1" w:styleId="923">
    <w:name w:val="無清單923"/>
    <w:next w:val="a4"/>
    <w:semiHidden/>
    <w:rsid w:val="00024B9E"/>
  </w:style>
  <w:style w:type="numbering" w:customStyle="1" w:styleId="1023">
    <w:name w:val="無清單1023"/>
    <w:next w:val="a4"/>
    <w:semiHidden/>
    <w:rsid w:val="00024B9E"/>
  </w:style>
  <w:style w:type="numbering" w:customStyle="1" w:styleId="1323">
    <w:name w:val="無清單1323"/>
    <w:next w:val="a4"/>
    <w:semiHidden/>
    <w:rsid w:val="00024B9E"/>
  </w:style>
  <w:style w:type="numbering" w:customStyle="1" w:styleId="2223">
    <w:name w:val="無清單2223"/>
    <w:next w:val="a4"/>
    <w:semiHidden/>
    <w:rsid w:val="00024B9E"/>
  </w:style>
  <w:style w:type="numbering" w:customStyle="1" w:styleId="3223">
    <w:name w:val="無清單3223"/>
    <w:next w:val="a4"/>
    <w:semiHidden/>
    <w:rsid w:val="00024B9E"/>
  </w:style>
  <w:style w:type="numbering" w:customStyle="1" w:styleId="4223">
    <w:name w:val="無清單4223"/>
    <w:next w:val="a4"/>
    <w:semiHidden/>
    <w:rsid w:val="00024B9E"/>
  </w:style>
  <w:style w:type="numbering" w:customStyle="1" w:styleId="5223">
    <w:name w:val="無清單5223"/>
    <w:next w:val="a4"/>
    <w:semiHidden/>
    <w:rsid w:val="00024B9E"/>
  </w:style>
  <w:style w:type="numbering" w:customStyle="1" w:styleId="6223">
    <w:name w:val="無清單6223"/>
    <w:next w:val="a4"/>
    <w:semiHidden/>
    <w:rsid w:val="00024B9E"/>
  </w:style>
  <w:style w:type="numbering" w:customStyle="1" w:styleId="1423">
    <w:name w:val="無清單1423"/>
    <w:next w:val="a4"/>
    <w:semiHidden/>
    <w:rsid w:val="00024B9E"/>
  </w:style>
  <w:style w:type="numbering" w:customStyle="1" w:styleId="1523">
    <w:name w:val="無清單1523"/>
    <w:next w:val="a4"/>
    <w:semiHidden/>
    <w:rsid w:val="00024B9E"/>
  </w:style>
  <w:style w:type="numbering" w:customStyle="1" w:styleId="2323">
    <w:name w:val="無清單2323"/>
    <w:next w:val="a4"/>
    <w:semiHidden/>
    <w:rsid w:val="00024B9E"/>
  </w:style>
  <w:style w:type="numbering" w:customStyle="1" w:styleId="3323">
    <w:name w:val="無清單3323"/>
    <w:next w:val="a4"/>
    <w:semiHidden/>
    <w:rsid w:val="00024B9E"/>
  </w:style>
  <w:style w:type="numbering" w:customStyle="1" w:styleId="4323">
    <w:name w:val="無清單4323"/>
    <w:next w:val="a4"/>
    <w:semiHidden/>
    <w:rsid w:val="00024B9E"/>
  </w:style>
  <w:style w:type="numbering" w:customStyle="1" w:styleId="5323">
    <w:name w:val="無清單5323"/>
    <w:next w:val="a4"/>
    <w:semiHidden/>
    <w:rsid w:val="00024B9E"/>
  </w:style>
  <w:style w:type="numbering" w:customStyle="1" w:styleId="6323">
    <w:name w:val="無清單6323"/>
    <w:next w:val="a4"/>
    <w:semiHidden/>
    <w:rsid w:val="00024B9E"/>
  </w:style>
  <w:style w:type="numbering" w:customStyle="1" w:styleId="1623">
    <w:name w:val="無清單1623"/>
    <w:next w:val="a4"/>
    <w:semiHidden/>
    <w:rsid w:val="00024B9E"/>
  </w:style>
  <w:style w:type="numbering" w:customStyle="1" w:styleId="1723">
    <w:name w:val="無清單1723"/>
    <w:next w:val="a4"/>
    <w:semiHidden/>
    <w:rsid w:val="00024B9E"/>
  </w:style>
  <w:style w:type="numbering" w:customStyle="1" w:styleId="2423">
    <w:name w:val="無清單2423"/>
    <w:next w:val="a4"/>
    <w:semiHidden/>
    <w:rsid w:val="00024B9E"/>
  </w:style>
  <w:style w:type="numbering" w:customStyle="1" w:styleId="3423">
    <w:name w:val="無清單3423"/>
    <w:next w:val="a4"/>
    <w:semiHidden/>
    <w:rsid w:val="00024B9E"/>
  </w:style>
  <w:style w:type="numbering" w:customStyle="1" w:styleId="4423">
    <w:name w:val="無清單4423"/>
    <w:next w:val="a4"/>
    <w:semiHidden/>
    <w:rsid w:val="00024B9E"/>
  </w:style>
  <w:style w:type="numbering" w:customStyle="1" w:styleId="5423">
    <w:name w:val="無清單5423"/>
    <w:next w:val="a4"/>
    <w:semiHidden/>
    <w:rsid w:val="00024B9E"/>
  </w:style>
  <w:style w:type="numbering" w:customStyle="1" w:styleId="6423">
    <w:name w:val="無清單6423"/>
    <w:next w:val="a4"/>
    <w:semiHidden/>
    <w:rsid w:val="00024B9E"/>
  </w:style>
  <w:style w:type="numbering" w:customStyle="1" w:styleId="1823">
    <w:name w:val="無清單1823"/>
    <w:next w:val="a4"/>
    <w:semiHidden/>
    <w:rsid w:val="00024B9E"/>
  </w:style>
  <w:style w:type="numbering" w:customStyle="1" w:styleId="1923">
    <w:name w:val="無清單1923"/>
    <w:next w:val="a4"/>
    <w:semiHidden/>
    <w:rsid w:val="00024B9E"/>
  </w:style>
  <w:style w:type="numbering" w:customStyle="1" w:styleId="2523">
    <w:name w:val="無清單2523"/>
    <w:next w:val="a4"/>
    <w:semiHidden/>
    <w:rsid w:val="00024B9E"/>
  </w:style>
  <w:style w:type="numbering" w:customStyle="1" w:styleId="3523">
    <w:name w:val="無清單3523"/>
    <w:next w:val="a4"/>
    <w:semiHidden/>
    <w:rsid w:val="00024B9E"/>
  </w:style>
  <w:style w:type="numbering" w:customStyle="1" w:styleId="4523">
    <w:name w:val="無清單4523"/>
    <w:next w:val="a4"/>
    <w:semiHidden/>
    <w:rsid w:val="00024B9E"/>
  </w:style>
  <w:style w:type="numbering" w:customStyle="1" w:styleId="5523">
    <w:name w:val="無清單5523"/>
    <w:next w:val="a4"/>
    <w:semiHidden/>
    <w:rsid w:val="00024B9E"/>
  </w:style>
  <w:style w:type="numbering" w:customStyle="1" w:styleId="6523">
    <w:name w:val="無清單6523"/>
    <w:next w:val="a4"/>
    <w:semiHidden/>
    <w:rsid w:val="00024B9E"/>
  </w:style>
  <w:style w:type="numbering" w:customStyle="1" w:styleId="500">
    <w:name w:val="無清單50"/>
    <w:next w:val="a4"/>
    <w:semiHidden/>
    <w:rsid w:val="00024B9E"/>
  </w:style>
  <w:style w:type="numbering" w:customStyle="1" w:styleId="1200">
    <w:name w:val="無清單120"/>
    <w:next w:val="a4"/>
    <w:semiHidden/>
    <w:rsid w:val="00024B9E"/>
  </w:style>
  <w:style w:type="numbering" w:customStyle="1" w:styleId="2180">
    <w:name w:val="無清單218"/>
    <w:next w:val="a4"/>
    <w:semiHidden/>
    <w:rsid w:val="00024B9E"/>
  </w:style>
  <w:style w:type="numbering" w:customStyle="1" w:styleId="3160">
    <w:name w:val="無清單316"/>
    <w:next w:val="a4"/>
    <w:semiHidden/>
    <w:rsid w:val="00024B9E"/>
  </w:style>
  <w:style w:type="numbering" w:customStyle="1" w:styleId="416">
    <w:name w:val="無清單416"/>
    <w:next w:val="a4"/>
    <w:semiHidden/>
    <w:rsid w:val="00024B9E"/>
  </w:style>
  <w:style w:type="numbering" w:customStyle="1" w:styleId="516">
    <w:name w:val="無清單516"/>
    <w:next w:val="a4"/>
    <w:semiHidden/>
    <w:rsid w:val="00024B9E"/>
  </w:style>
  <w:style w:type="numbering" w:customStyle="1" w:styleId="616">
    <w:name w:val="無清單616"/>
    <w:next w:val="a4"/>
    <w:semiHidden/>
    <w:rsid w:val="00024B9E"/>
  </w:style>
  <w:style w:type="numbering" w:customStyle="1" w:styleId="76">
    <w:name w:val="無清單76"/>
    <w:next w:val="a4"/>
    <w:semiHidden/>
    <w:rsid w:val="00024B9E"/>
  </w:style>
  <w:style w:type="numbering" w:customStyle="1" w:styleId="1110">
    <w:name w:val="無清單1110"/>
    <w:next w:val="a4"/>
    <w:semiHidden/>
    <w:rsid w:val="00024B9E"/>
  </w:style>
  <w:style w:type="numbering" w:customStyle="1" w:styleId="1114">
    <w:name w:val="無清單1114"/>
    <w:next w:val="a4"/>
    <w:semiHidden/>
    <w:rsid w:val="00024B9E"/>
  </w:style>
  <w:style w:type="numbering" w:customStyle="1" w:styleId="2190">
    <w:name w:val="無清單219"/>
    <w:next w:val="a4"/>
    <w:semiHidden/>
    <w:rsid w:val="00024B9E"/>
  </w:style>
  <w:style w:type="numbering" w:customStyle="1" w:styleId="317">
    <w:name w:val="無清單317"/>
    <w:next w:val="a4"/>
    <w:semiHidden/>
    <w:rsid w:val="00024B9E"/>
  </w:style>
  <w:style w:type="numbering" w:customStyle="1" w:styleId="417">
    <w:name w:val="無清單417"/>
    <w:next w:val="a4"/>
    <w:semiHidden/>
    <w:rsid w:val="00024B9E"/>
  </w:style>
  <w:style w:type="numbering" w:customStyle="1" w:styleId="517">
    <w:name w:val="無清單517"/>
    <w:next w:val="a4"/>
    <w:semiHidden/>
    <w:rsid w:val="00024B9E"/>
  </w:style>
  <w:style w:type="numbering" w:customStyle="1" w:styleId="617">
    <w:name w:val="無清單617"/>
    <w:next w:val="a4"/>
    <w:semiHidden/>
    <w:rsid w:val="00024B9E"/>
  </w:style>
  <w:style w:type="numbering" w:customStyle="1" w:styleId="714">
    <w:name w:val="無清單714"/>
    <w:next w:val="a4"/>
    <w:semiHidden/>
    <w:rsid w:val="00024B9E"/>
  </w:style>
  <w:style w:type="numbering" w:customStyle="1" w:styleId="1111115">
    <w:name w:val="1 / 1.1 / 1.1.15"/>
    <w:basedOn w:val="a4"/>
    <w:next w:val="111111"/>
    <w:rsid w:val="00024B9E"/>
  </w:style>
  <w:style w:type="numbering" w:customStyle="1" w:styleId="1ai5">
    <w:name w:val="1 / a / i5"/>
    <w:basedOn w:val="a4"/>
    <w:next w:val="1ai"/>
    <w:rsid w:val="00024B9E"/>
  </w:style>
  <w:style w:type="numbering" w:customStyle="1" w:styleId="5a">
    <w:name w:val="文章 / 章節5"/>
    <w:basedOn w:val="a4"/>
    <w:next w:val="afff8"/>
    <w:rsid w:val="00024B9E"/>
  </w:style>
  <w:style w:type="numbering" w:customStyle="1" w:styleId="86">
    <w:name w:val="無清單86"/>
    <w:next w:val="a4"/>
    <w:semiHidden/>
    <w:rsid w:val="00024B9E"/>
  </w:style>
  <w:style w:type="numbering" w:customStyle="1" w:styleId="1260">
    <w:name w:val="無清單126"/>
    <w:next w:val="a4"/>
    <w:semiHidden/>
    <w:rsid w:val="00024B9E"/>
  </w:style>
  <w:style w:type="numbering" w:customStyle="1" w:styleId="2114">
    <w:name w:val="無清單2114"/>
    <w:next w:val="a4"/>
    <w:semiHidden/>
    <w:rsid w:val="00024B9E"/>
  </w:style>
  <w:style w:type="numbering" w:customStyle="1" w:styleId="3114">
    <w:name w:val="無清單3114"/>
    <w:next w:val="a4"/>
    <w:semiHidden/>
    <w:rsid w:val="00024B9E"/>
  </w:style>
  <w:style w:type="numbering" w:customStyle="1" w:styleId="4114">
    <w:name w:val="無清單4114"/>
    <w:next w:val="a4"/>
    <w:semiHidden/>
    <w:rsid w:val="00024B9E"/>
  </w:style>
  <w:style w:type="numbering" w:customStyle="1" w:styleId="5114">
    <w:name w:val="無清單5114"/>
    <w:next w:val="a4"/>
    <w:semiHidden/>
    <w:rsid w:val="00024B9E"/>
  </w:style>
  <w:style w:type="numbering" w:customStyle="1" w:styleId="6114">
    <w:name w:val="無清單6114"/>
    <w:next w:val="a4"/>
    <w:semiHidden/>
    <w:rsid w:val="00024B9E"/>
  </w:style>
  <w:style w:type="numbering" w:customStyle="1" w:styleId="960">
    <w:name w:val="無清單96"/>
    <w:next w:val="a4"/>
    <w:semiHidden/>
    <w:rsid w:val="00024B9E"/>
  </w:style>
  <w:style w:type="numbering" w:customStyle="1" w:styleId="1060">
    <w:name w:val="無清單106"/>
    <w:next w:val="a4"/>
    <w:semiHidden/>
    <w:rsid w:val="00024B9E"/>
  </w:style>
  <w:style w:type="numbering" w:customStyle="1" w:styleId="1360">
    <w:name w:val="無清單136"/>
    <w:next w:val="a4"/>
    <w:semiHidden/>
    <w:rsid w:val="00024B9E"/>
  </w:style>
  <w:style w:type="numbering" w:customStyle="1" w:styleId="2260">
    <w:name w:val="無清單226"/>
    <w:next w:val="a4"/>
    <w:semiHidden/>
    <w:rsid w:val="00024B9E"/>
  </w:style>
  <w:style w:type="numbering" w:customStyle="1" w:styleId="326">
    <w:name w:val="無清單326"/>
    <w:next w:val="a4"/>
    <w:semiHidden/>
    <w:rsid w:val="00024B9E"/>
  </w:style>
  <w:style w:type="numbering" w:customStyle="1" w:styleId="426">
    <w:name w:val="無清單426"/>
    <w:next w:val="a4"/>
    <w:semiHidden/>
    <w:rsid w:val="00024B9E"/>
  </w:style>
  <w:style w:type="numbering" w:customStyle="1" w:styleId="526">
    <w:name w:val="無清單526"/>
    <w:next w:val="a4"/>
    <w:semiHidden/>
    <w:rsid w:val="00024B9E"/>
  </w:style>
  <w:style w:type="numbering" w:customStyle="1" w:styleId="626">
    <w:name w:val="無清單626"/>
    <w:next w:val="a4"/>
    <w:semiHidden/>
    <w:rsid w:val="00024B9E"/>
  </w:style>
  <w:style w:type="numbering" w:customStyle="1" w:styleId="146">
    <w:name w:val="無清單146"/>
    <w:next w:val="a4"/>
    <w:semiHidden/>
    <w:rsid w:val="00024B9E"/>
  </w:style>
  <w:style w:type="numbering" w:customStyle="1" w:styleId="156">
    <w:name w:val="無清單156"/>
    <w:next w:val="a4"/>
    <w:semiHidden/>
    <w:rsid w:val="00024B9E"/>
  </w:style>
  <w:style w:type="numbering" w:customStyle="1" w:styleId="2360">
    <w:name w:val="無清單236"/>
    <w:next w:val="a4"/>
    <w:semiHidden/>
    <w:rsid w:val="00024B9E"/>
  </w:style>
  <w:style w:type="numbering" w:customStyle="1" w:styleId="3360">
    <w:name w:val="無清單336"/>
    <w:next w:val="a4"/>
    <w:semiHidden/>
    <w:rsid w:val="00024B9E"/>
  </w:style>
  <w:style w:type="numbering" w:customStyle="1" w:styleId="4360">
    <w:name w:val="無清單436"/>
    <w:next w:val="a4"/>
    <w:semiHidden/>
    <w:rsid w:val="00024B9E"/>
  </w:style>
  <w:style w:type="numbering" w:customStyle="1" w:styleId="536">
    <w:name w:val="無清單536"/>
    <w:next w:val="a4"/>
    <w:semiHidden/>
    <w:rsid w:val="00024B9E"/>
  </w:style>
  <w:style w:type="numbering" w:customStyle="1" w:styleId="636">
    <w:name w:val="無清單636"/>
    <w:next w:val="a4"/>
    <w:semiHidden/>
    <w:rsid w:val="00024B9E"/>
  </w:style>
  <w:style w:type="numbering" w:customStyle="1" w:styleId="166">
    <w:name w:val="無清單166"/>
    <w:next w:val="a4"/>
    <w:semiHidden/>
    <w:rsid w:val="00024B9E"/>
  </w:style>
  <w:style w:type="numbering" w:customStyle="1" w:styleId="176">
    <w:name w:val="無清單176"/>
    <w:next w:val="a4"/>
    <w:semiHidden/>
    <w:rsid w:val="00024B9E"/>
  </w:style>
  <w:style w:type="numbering" w:customStyle="1" w:styleId="246">
    <w:name w:val="無清單246"/>
    <w:next w:val="a4"/>
    <w:semiHidden/>
    <w:rsid w:val="00024B9E"/>
  </w:style>
  <w:style w:type="numbering" w:customStyle="1" w:styleId="346">
    <w:name w:val="無清單346"/>
    <w:next w:val="a4"/>
    <w:semiHidden/>
    <w:rsid w:val="00024B9E"/>
  </w:style>
  <w:style w:type="numbering" w:customStyle="1" w:styleId="446">
    <w:name w:val="無清單446"/>
    <w:next w:val="a4"/>
    <w:semiHidden/>
    <w:rsid w:val="00024B9E"/>
  </w:style>
  <w:style w:type="numbering" w:customStyle="1" w:styleId="546">
    <w:name w:val="無清單546"/>
    <w:next w:val="a4"/>
    <w:semiHidden/>
    <w:rsid w:val="00024B9E"/>
  </w:style>
  <w:style w:type="numbering" w:customStyle="1" w:styleId="646">
    <w:name w:val="無清單646"/>
    <w:next w:val="a4"/>
    <w:semiHidden/>
    <w:rsid w:val="00024B9E"/>
  </w:style>
  <w:style w:type="numbering" w:customStyle="1" w:styleId="186">
    <w:name w:val="無清單186"/>
    <w:next w:val="a4"/>
    <w:semiHidden/>
    <w:rsid w:val="00024B9E"/>
  </w:style>
  <w:style w:type="numbering" w:customStyle="1" w:styleId="196">
    <w:name w:val="無清單196"/>
    <w:next w:val="a4"/>
    <w:semiHidden/>
    <w:rsid w:val="00024B9E"/>
  </w:style>
  <w:style w:type="numbering" w:customStyle="1" w:styleId="256">
    <w:name w:val="無清單256"/>
    <w:next w:val="a4"/>
    <w:semiHidden/>
    <w:rsid w:val="00024B9E"/>
  </w:style>
  <w:style w:type="numbering" w:customStyle="1" w:styleId="356">
    <w:name w:val="無清單356"/>
    <w:next w:val="a4"/>
    <w:semiHidden/>
    <w:rsid w:val="00024B9E"/>
  </w:style>
  <w:style w:type="numbering" w:customStyle="1" w:styleId="456">
    <w:name w:val="無清單456"/>
    <w:next w:val="a4"/>
    <w:semiHidden/>
    <w:rsid w:val="00024B9E"/>
  </w:style>
  <w:style w:type="numbering" w:customStyle="1" w:styleId="556">
    <w:name w:val="無清單556"/>
    <w:next w:val="a4"/>
    <w:semiHidden/>
    <w:rsid w:val="00024B9E"/>
  </w:style>
  <w:style w:type="numbering" w:customStyle="1" w:styleId="656">
    <w:name w:val="無清單656"/>
    <w:next w:val="a4"/>
    <w:semiHidden/>
    <w:rsid w:val="00024B9E"/>
  </w:style>
  <w:style w:type="numbering" w:customStyle="1" w:styleId="204">
    <w:name w:val="無清單204"/>
    <w:next w:val="a4"/>
    <w:semiHidden/>
    <w:rsid w:val="00024B9E"/>
  </w:style>
  <w:style w:type="numbering" w:customStyle="1" w:styleId="1104">
    <w:name w:val="無清單1104"/>
    <w:next w:val="a4"/>
    <w:semiHidden/>
    <w:rsid w:val="00024B9E"/>
  </w:style>
  <w:style w:type="numbering" w:customStyle="1" w:styleId="1124">
    <w:name w:val="無清單1124"/>
    <w:next w:val="a4"/>
    <w:semiHidden/>
    <w:rsid w:val="00024B9E"/>
  </w:style>
  <w:style w:type="numbering" w:customStyle="1" w:styleId="264">
    <w:name w:val="無清單264"/>
    <w:next w:val="a4"/>
    <w:semiHidden/>
    <w:rsid w:val="00024B9E"/>
  </w:style>
  <w:style w:type="numbering" w:customStyle="1" w:styleId="364">
    <w:name w:val="無清單364"/>
    <w:next w:val="a4"/>
    <w:semiHidden/>
    <w:rsid w:val="00024B9E"/>
  </w:style>
  <w:style w:type="numbering" w:customStyle="1" w:styleId="464">
    <w:name w:val="無清單464"/>
    <w:next w:val="a4"/>
    <w:semiHidden/>
    <w:rsid w:val="00024B9E"/>
  </w:style>
  <w:style w:type="numbering" w:customStyle="1" w:styleId="564">
    <w:name w:val="無清單564"/>
    <w:next w:val="a4"/>
    <w:semiHidden/>
    <w:rsid w:val="00024B9E"/>
  </w:style>
  <w:style w:type="numbering" w:customStyle="1" w:styleId="664">
    <w:name w:val="無清單664"/>
    <w:next w:val="a4"/>
    <w:semiHidden/>
    <w:rsid w:val="00024B9E"/>
  </w:style>
  <w:style w:type="numbering" w:customStyle="1" w:styleId="724">
    <w:name w:val="無清單724"/>
    <w:next w:val="a4"/>
    <w:semiHidden/>
    <w:rsid w:val="00024B9E"/>
  </w:style>
  <w:style w:type="numbering" w:customStyle="1" w:styleId="11111114">
    <w:name w:val="1 / 1.1 / 1.1.114"/>
    <w:basedOn w:val="a4"/>
    <w:next w:val="111111"/>
    <w:rsid w:val="00024B9E"/>
  </w:style>
  <w:style w:type="numbering" w:customStyle="1" w:styleId="1ai14">
    <w:name w:val="1 / a / i14"/>
    <w:basedOn w:val="a4"/>
    <w:next w:val="1ai"/>
    <w:rsid w:val="00024B9E"/>
  </w:style>
  <w:style w:type="numbering" w:customStyle="1" w:styleId="147">
    <w:name w:val="文章 / 章節14"/>
    <w:basedOn w:val="a4"/>
    <w:next w:val="afff8"/>
    <w:rsid w:val="00024B9E"/>
  </w:style>
  <w:style w:type="numbering" w:customStyle="1" w:styleId="814">
    <w:name w:val="無清單814"/>
    <w:next w:val="a4"/>
    <w:semiHidden/>
    <w:rsid w:val="00024B9E"/>
  </w:style>
  <w:style w:type="numbering" w:customStyle="1" w:styleId="1214">
    <w:name w:val="無清單1214"/>
    <w:next w:val="a4"/>
    <w:semiHidden/>
    <w:rsid w:val="00024B9E"/>
  </w:style>
  <w:style w:type="numbering" w:customStyle="1" w:styleId="2124">
    <w:name w:val="無清單2124"/>
    <w:next w:val="a4"/>
    <w:semiHidden/>
    <w:rsid w:val="00024B9E"/>
  </w:style>
  <w:style w:type="numbering" w:customStyle="1" w:styleId="3124">
    <w:name w:val="無清單3124"/>
    <w:next w:val="a4"/>
    <w:semiHidden/>
    <w:rsid w:val="00024B9E"/>
  </w:style>
  <w:style w:type="numbering" w:customStyle="1" w:styleId="4124">
    <w:name w:val="無清單4124"/>
    <w:next w:val="a4"/>
    <w:semiHidden/>
    <w:rsid w:val="00024B9E"/>
  </w:style>
  <w:style w:type="numbering" w:customStyle="1" w:styleId="5124">
    <w:name w:val="無清單5124"/>
    <w:next w:val="a4"/>
    <w:semiHidden/>
    <w:rsid w:val="00024B9E"/>
  </w:style>
  <w:style w:type="numbering" w:customStyle="1" w:styleId="6124">
    <w:name w:val="無清單6124"/>
    <w:next w:val="a4"/>
    <w:semiHidden/>
    <w:rsid w:val="00024B9E"/>
  </w:style>
  <w:style w:type="numbering" w:customStyle="1" w:styleId="914">
    <w:name w:val="無清單914"/>
    <w:next w:val="a4"/>
    <w:semiHidden/>
    <w:rsid w:val="00024B9E"/>
  </w:style>
  <w:style w:type="numbering" w:customStyle="1" w:styleId="1014">
    <w:name w:val="無清單1014"/>
    <w:next w:val="a4"/>
    <w:semiHidden/>
    <w:rsid w:val="00024B9E"/>
  </w:style>
  <w:style w:type="numbering" w:customStyle="1" w:styleId="1314">
    <w:name w:val="無清單1314"/>
    <w:next w:val="a4"/>
    <w:semiHidden/>
    <w:rsid w:val="00024B9E"/>
  </w:style>
  <w:style w:type="numbering" w:customStyle="1" w:styleId="2214">
    <w:name w:val="無清單2214"/>
    <w:next w:val="a4"/>
    <w:semiHidden/>
    <w:rsid w:val="00024B9E"/>
  </w:style>
  <w:style w:type="numbering" w:customStyle="1" w:styleId="3214">
    <w:name w:val="無清單3214"/>
    <w:next w:val="a4"/>
    <w:semiHidden/>
    <w:rsid w:val="00024B9E"/>
  </w:style>
  <w:style w:type="numbering" w:customStyle="1" w:styleId="4214">
    <w:name w:val="無清單4214"/>
    <w:next w:val="a4"/>
    <w:semiHidden/>
    <w:rsid w:val="00024B9E"/>
  </w:style>
  <w:style w:type="numbering" w:customStyle="1" w:styleId="5214">
    <w:name w:val="無清單5214"/>
    <w:next w:val="a4"/>
    <w:semiHidden/>
    <w:rsid w:val="00024B9E"/>
  </w:style>
  <w:style w:type="numbering" w:customStyle="1" w:styleId="6214">
    <w:name w:val="無清單6214"/>
    <w:next w:val="a4"/>
    <w:semiHidden/>
    <w:rsid w:val="00024B9E"/>
  </w:style>
  <w:style w:type="numbering" w:customStyle="1" w:styleId="1414">
    <w:name w:val="無清單1414"/>
    <w:next w:val="a4"/>
    <w:semiHidden/>
    <w:rsid w:val="00024B9E"/>
  </w:style>
  <w:style w:type="numbering" w:customStyle="1" w:styleId="1514">
    <w:name w:val="無清單1514"/>
    <w:next w:val="a4"/>
    <w:semiHidden/>
    <w:rsid w:val="00024B9E"/>
  </w:style>
  <w:style w:type="numbering" w:customStyle="1" w:styleId="2314">
    <w:name w:val="無清單2314"/>
    <w:next w:val="a4"/>
    <w:semiHidden/>
    <w:rsid w:val="00024B9E"/>
  </w:style>
  <w:style w:type="numbering" w:customStyle="1" w:styleId="3314">
    <w:name w:val="無清單3314"/>
    <w:next w:val="a4"/>
    <w:semiHidden/>
    <w:rsid w:val="00024B9E"/>
  </w:style>
  <w:style w:type="numbering" w:customStyle="1" w:styleId="4314">
    <w:name w:val="無清單4314"/>
    <w:next w:val="a4"/>
    <w:semiHidden/>
    <w:rsid w:val="00024B9E"/>
  </w:style>
  <w:style w:type="numbering" w:customStyle="1" w:styleId="5314">
    <w:name w:val="無清單5314"/>
    <w:next w:val="a4"/>
    <w:semiHidden/>
    <w:rsid w:val="00024B9E"/>
  </w:style>
  <w:style w:type="numbering" w:customStyle="1" w:styleId="6314">
    <w:name w:val="無清單6314"/>
    <w:next w:val="a4"/>
    <w:semiHidden/>
    <w:rsid w:val="00024B9E"/>
  </w:style>
  <w:style w:type="numbering" w:customStyle="1" w:styleId="1614">
    <w:name w:val="無清單1614"/>
    <w:next w:val="a4"/>
    <w:semiHidden/>
    <w:rsid w:val="00024B9E"/>
  </w:style>
  <w:style w:type="numbering" w:customStyle="1" w:styleId="1714">
    <w:name w:val="無清單1714"/>
    <w:next w:val="a4"/>
    <w:semiHidden/>
    <w:rsid w:val="00024B9E"/>
  </w:style>
  <w:style w:type="numbering" w:customStyle="1" w:styleId="2414">
    <w:name w:val="無清單2414"/>
    <w:next w:val="a4"/>
    <w:semiHidden/>
    <w:rsid w:val="00024B9E"/>
  </w:style>
  <w:style w:type="numbering" w:customStyle="1" w:styleId="3414">
    <w:name w:val="無清單3414"/>
    <w:next w:val="a4"/>
    <w:semiHidden/>
    <w:rsid w:val="00024B9E"/>
  </w:style>
  <w:style w:type="numbering" w:customStyle="1" w:styleId="4414">
    <w:name w:val="無清單4414"/>
    <w:next w:val="a4"/>
    <w:semiHidden/>
    <w:rsid w:val="00024B9E"/>
  </w:style>
  <w:style w:type="numbering" w:customStyle="1" w:styleId="5414">
    <w:name w:val="無清單5414"/>
    <w:next w:val="a4"/>
    <w:semiHidden/>
    <w:rsid w:val="00024B9E"/>
  </w:style>
  <w:style w:type="numbering" w:customStyle="1" w:styleId="6414">
    <w:name w:val="無清單6414"/>
    <w:next w:val="a4"/>
    <w:semiHidden/>
    <w:rsid w:val="00024B9E"/>
  </w:style>
  <w:style w:type="numbering" w:customStyle="1" w:styleId="1814">
    <w:name w:val="無清單1814"/>
    <w:next w:val="a4"/>
    <w:semiHidden/>
    <w:rsid w:val="00024B9E"/>
  </w:style>
  <w:style w:type="numbering" w:customStyle="1" w:styleId="1914">
    <w:name w:val="無清單1914"/>
    <w:next w:val="a4"/>
    <w:semiHidden/>
    <w:rsid w:val="00024B9E"/>
  </w:style>
  <w:style w:type="numbering" w:customStyle="1" w:styleId="2514">
    <w:name w:val="無清單2514"/>
    <w:next w:val="a4"/>
    <w:semiHidden/>
    <w:rsid w:val="00024B9E"/>
  </w:style>
  <w:style w:type="numbering" w:customStyle="1" w:styleId="3514">
    <w:name w:val="無清單3514"/>
    <w:next w:val="a4"/>
    <w:semiHidden/>
    <w:rsid w:val="00024B9E"/>
  </w:style>
  <w:style w:type="numbering" w:customStyle="1" w:styleId="4514">
    <w:name w:val="無清單4514"/>
    <w:next w:val="a4"/>
    <w:semiHidden/>
    <w:rsid w:val="00024B9E"/>
  </w:style>
  <w:style w:type="numbering" w:customStyle="1" w:styleId="5514">
    <w:name w:val="無清單5514"/>
    <w:next w:val="a4"/>
    <w:semiHidden/>
    <w:rsid w:val="00024B9E"/>
  </w:style>
  <w:style w:type="numbering" w:customStyle="1" w:styleId="6514">
    <w:name w:val="無清單6514"/>
    <w:next w:val="a4"/>
    <w:semiHidden/>
    <w:rsid w:val="00024B9E"/>
  </w:style>
  <w:style w:type="numbering" w:customStyle="1" w:styleId="274">
    <w:name w:val="無清單274"/>
    <w:next w:val="a4"/>
    <w:semiHidden/>
    <w:rsid w:val="00024B9E"/>
  </w:style>
  <w:style w:type="numbering" w:customStyle="1" w:styleId="1134">
    <w:name w:val="無清單1134"/>
    <w:next w:val="a4"/>
    <w:semiHidden/>
    <w:rsid w:val="00024B9E"/>
  </w:style>
  <w:style w:type="numbering" w:customStyle="1" w:styleId="1144">
    <w:name w:val="無清單1144"/>
    <w:next w:val="a4"/>
    <w:semiHidden/>
    <w:rsid w:val="00024B9E"/>
  </w:style>
  <w:style w:type="numbering" w:customStyle="1" w:styleId="284">
    <w:name w:val="無清單284"/>
    <w:next w:val="a4"/>
    <w:semiHidden/>
    <w:rsid w:val="00024B9E"/>
  </w:style>
  <w:style w:type="numbering" w:customStyle="1" w:styleId="374">
    <w:name w:val="無清單374"/>
    <w:next w:val="a4"/>
    <w:semiHidden/>
    <w:rsid w:val="00024B9E"/>
  </w:style>
  <w:style w:type="numbering" w:customStyle="1" w:styleId="474">
    <w:name w:val="無清單474"/>
    <w:next w:val="a4"/>
    <w:semiHidden/>
    <w:rsid w:val="00024B9E"/>
  </w:style>
  <w:style w:type="numbering" w:customStyle="1" w:styleId="574">
    <w:name w:val="無清單574"/>
    <w:next w:val="a4"/>
    <w:semiHidden/>
    <w:rsid w:val="00024B9E"/>
  </w:style>
  <w:style w:type="numbering" w:customStyle="1" w:styleId="674">
    <w:name w:val="無清單674"/>
    <w:next w:val="a4"/>
    <w:semiHidden/>
    <w:rsid w:val="00024B9E"/>
  </w:style>
  <w:style w:type="numbering" w:customStyle="1" w:styleId="734">
    <w:name w:val="無清單734"/>
    <w:next w:val="a4"/>
    <w:semiHidden/>
    <w:rsid w:val="00024B9E"/>
  </w:style>
  <w:style w:type="numbering" w:customStyle="1" w:styleId="11111123">
    <w:name w:val="1 / 1.1 / 1.1.123"/>
    <w:basedOn w:val="a4"/>
    <w:next w:val="111111"/>
    <w:rsid w:val="00024B9E"/>
  </w:style>
  <w:style w:type="numbering" w:customStyle="1" w:styleId="1ai23">
    <w:name w:val="1 / a / i23"/>
    <w:basedOn w:val="a4"/>
    <w:next w:val="1ai"/>
    <w:rsid w:val="00024B9E"/>
  </w:style>
  <w:style w:type="numbering" w:customStyle="1" w:styleId="238">
    <w:name w:val="文章 / 章節23"/>
    <w:basedOn w:val="a4"/>
    <w:next w:val="afff8"/>
    <w:rsid w:val="00024B9E"/>
  </w:style>
  <w:style w:type="numbering" w:customStyle="1" w:styleId="824">
    <w:name w:val="無清單824"/>
    <w:next w:val="a4"/>
    <w:semiHidden/>
    <w:rsid w:val="00024B9E"/>
  </w:style>
  <w:style w:type="numbering" w:customStyle="1" w:styleId="1224">
    <w:name w:val="無清單1224"/>
    <w:next w:val="a4"/>
    <w:semiHidden/>
    <w:rsid w:val="00024B9E"/>
  </w:style>
  <w:style w:type="numbering" w:customStyle="1" w:styleId="2134">
    <w:name w:val="無清單2134"/>
    <w:next w:val="a4"/>
    <w:semiHidden/>
    <w:rsid w:val="00024B9E"/>
  </w:style>
  <w:style w:type="numbering" w:customStyle="1" w:styleId="3134">
    <w:name w:val="無清單3134"/>
    <w:next w:val="a4"/>
    <w:semiHidden/>
    <w:rsid w:val="00024B9E"/>
  </w:style>
  <w:style w:type="numbering" w:customStyle="1" w:styleId="4134">
    <w:name w:val="無清單4134"/>
    <w:next w:val="a4"/>
    <w:semiHidden/>
    <w:rsid w:val="00024B9E"/>
  </w:style>
  <w:style w:type="numbering" w:customStyle="1" w:styleId="5134">
    <w:name w:val="無清單5134"/>
    <w:next w:val="a4"/>
    <w:semiHidden/>
    <w:rsid w:val="00024B9E"/>
  </w:style>
  <w:style w:type="numbering" w:customStyle="1" w:styleId="6134">
    <w:name w:val="無清單6134"/>
    <w:next w:val="a4"/>
    <w:semiHidden/>
    <w:rsid w:val="00024B9E"/>
  </w:style>
  <w:style w:type="numbering" w:customStyle="1" w:styleId="924">
    <w:name w:val="無清單924"/>
    <w:next w:val="a4"/>
    <w:semiHidden/>
    <w:rsid w:val="00024B9E"/>
  </w:style>
  <w:style w:type="numbering" w:customStyle="1" w:styleId="1024">
    <w:name w:val="無清單1024"/>
    <w:next w:val="a4"/>
    <w:semiHidden/>
    <w:rsid w:val="00024B9E"/>
  </w:style>
  <w:style w:type="numbering" w:customStyle="1" w:styleId="1324">
    <w:name w:val="無清單1324"/>
    <w:next w:val="a4"/>
    <w:semiHidden/>
    <w:rsid w:val="00024B9E"/>
  </w:style>
  <w:style w:type="numbering" w:customStyle="1" w:styleId="2224">
    <w:name w:val="無清單2224"/>
    <w:next w:val="a4"/>
    <w:semiHidden/>
    <w:rsid w:val="00024B9E"/>
  </w:style>
  <w:style w:type="numbering" w:customStyle="1" w:styleId="3224">
    <w:name w:val="無清單3224"/>
    <w:next w:val="a4"/>
    <w:semiHidden/>
    <w:rsid w:val="00024B9E"/>
  </w:style>
  <w:style w:type="numbering" w:customStyle="1" w:styleId="4224">
    <w:name w:val="無清單4224"/>
    <w:next w:val="a4"/>
    <w:semiHidden/>
    <w:rsid w:val="00024B9E"/>
  </w:style>
  <w:style w:type="numbering" w:customStyle="1" w:styleId="5224">
    <w:name w:val="無清單5224"/>
    <w:next w:val="a4"/>
    <w:semiHidden/>
    <w:rsid w:val="00024B9E"/>
  </w:style>
  <w:style w:type="numbering" w:customStyle="1" w:styleId="6224">
    <w:name w:val="無清單6224"/>
    <w:next w:val="a4"/>
    <w:semiHidden/>
    <w:rsid w:val="00024B9E"/>
  </w:style>
  <w:style w:type="numbering" w:customStyle="1" w:styleId="1424">
    <w:name w:val="無清單1424"/>
    <w:next w:val="a4"/>
    <w:semiHidden/>
    <w:rsid w:val="00024B9E"/>
  </w:style>
  <w:style w:type="numbering" w:customStyle="1" w:styleId="1524">
    <w:name w:val="無清單1524"/>
    <w:next w:val="a4"/>
    <w:semiHidden/>
    <w:rsid w:val="00024B9E"/>
  </w:style>
  <w:style w:type="numbering" w:customStyle="1" w:styleId="2324">
    <w:name w:val="無清單2324"/>
    <w:next w:val="a4"/>
    <w:semiHidden/>
    <w:rsid w:val="00024B9E"/>
  </w:style>
  <w:style w:type="numbering" w:customStyle="1" w:styleId="3324">
    <w:name w:val="無清單3324"/>
    <w:next w:val="a4"/>
    <w:semiHidden/>
    <w:rsid w:val="00024B9E"/>
  </w:style>
  <w:style w:type="numbering" w:customStyle="1" w:styleId="4324">
    <w:name w:val="無清單4324"/>
    <w:next w:val="a4"/>
    <w:semiHidden/>
    <w:rsid w:val="00024B9E"/>
  </w:style>
  <w:style w:type="numbering" w:customStyle="1" w:styleId="5324">
    <w:name w:val="無清單5324"/>
    <w:next w:val="a4"/>
    <w:semiHidden/>
    <w:rsid w:val="00024B9E"/>
  </w:style>
  <w:style w:type="numbering" w:customStyle="1" w:styleId="6324">
    <w:name w:val="無清單6324"/>
    <w:next w:val="a4"/>
    <w:semiHidden/>
    <w:rsid w:val="00024B9E"/>
  </w:style>
  <w:style w:type="numbering" w:customStyle="1" w:styleId="1624">
    <w:name w:val="無清單1624"/>
    <w:next w:val="a4"/>
    <w:semiHidden/>
    <w:rsid w:val="00024B9E"/>
  </w:style>
  <w:style w:type="numbering" w:customStyle="1" w:styleId="1724">
    <w:name w:val="無清單1724"/>
    <w:next w:val="a4"/>
    <w:semiHidden/>
    <w:rsid w:val="00024B9E"/>
  </w:style>
  <w:style w:type="numbering" w:customStyle="1" w:styleId="2424">
    <w:name w:val="無清單2424"/>
    <w:next w:val="a4"/>
    <w:semiHidden/>
    <w:rsid w:val="00024B9E"/>
  </w:style>
  <w:style w:type="numbering" w:customStyle="1" w:styleId="3424">
    <w:name w:val="無清單3424"/>
    <w:next w:val="a4"/>
    <w:semiHidden/>
    <w:rsid w:val="00024B9E"/>
  </w:style>
  <w:style w:type="numbering" w:customStyle="1" w:styleId="4424">
    <w:name w:val="無清單4424"/>
    <w:next w:val="a4"/>
    <w:semiHidden/>
    <w:rsid w:val="00024B9E"/>
  </w:style>
  <w:style w:type="numbering" w:customStyle="1" w:styleId="5424">
    <w:name w:val="無清單5424"/>
    <w:next w:val="a4"/>
    <w:semiHidden/>
    <w:rsid w:val="00024B9E"/>
  </w:style>
  <w:style w:type="numbering" w:customStyle="1" w:styleId="6424">
    <w:name w:val="無清單6424"/>
    <w:next w:val="a4"/>
    <w:semiHidden/>
    <w:rsid w:val="00024B9E"/>
  </w:style>
  <w:style w:type="numbering" w:customStyle="1" w:styleId="1824">
    <w:name w:val="無清單1824"/>
    <w:next w:val="a4"/>
    <w:semiHidden/>
    <w:rsid w:val="00024B9E"/>
  </w:style>
  <w:style w:type="numbering" w:customStyle="1" w:styleId="1924">
    <w:name w:val="無清單1924"/>
    <w:next w:val="a4"/>
    <w:semiHidden/>
    <w:rsid w:val="00024B9E"/>
  </w:style>
  <w:style w:type="numbering" w:customStyle="1" w:styleId="2524">
    <w:name w:val="無清單2524"/>
    <w:next w:val="a4"/>
    <w:semiHidden/>
    <w:rsid w:val="00024B9E"/>
  </w:style>
  <w:style w:type="numbering" w:customStyle="1" w:styleId="3524">
    <w:name w:val="無清單3524"/>
    <w:next w:val="a4"/>
    <w:semiHidden/>
    <w:rsid w:val="00024B9E"/>
  </w:style>
  <w:style w:type="numbering" w:customStyle="1" w:styleId="4524">
    <w:name w:val="無清單4524"/>
    <w:next w:val="a4"/>
    <w:semiHidden/>
    <w:rsid w:val="00024B9E"/>
  </w:style>
  <w:style w:type="numbering" w:customStyle="1" w:styleId="5524">
    <w:name w:val="無清單5524"/>
    <w:next w:val="a4"/>
    <w:semiHidden/>
    <w:rsid w:val="00024B9E"/>
  </w:style>
  <w:style w:type="numbering" w:customStyle="1" w:styleId="6524">
    <w:name w:val="無清單6524"/>
    <w:next w:val="a4"/>
    <w:semiHidden/>
    <w:rsid w:val="00024B9E"/>
  </w:style>
  <w:style w:type="numbering" w:customStyle="1" w:styleId="600">
    <w:name w:val="無清單60"/>
    <w:next w:val="a4"/>
    <w:semiHidden/>
    <w:rsid w:val="00024B9E"/>
  </w:style>
  <w:style w:type="numbering" w:customStyle="1" w:styleId="127">
    <w:name w:val="無清單127"/>
    <w:next w:val="a4"/>
    <w:semiHidden/>
    <w:rsid w:val="00024B9E"/>
  </w:style>
  <w:style w:type="numbering" w:customStyle="1" w:styleId="2200">
    <w:name w:val="無清單220"/>
    <w:next w:val="a4"/>
    <w:semiHidden/>
    <w:rsid w:val="00024B9E"/>
  </w:style>
  <w:style w:type="numbering" w:customStyle="1" w:styleId="318">
    <w:name w:val="無清單318"/>
    <w:next w:val="a4"/>
    <w:semiHidden/>
    <w:rsid w:val="00024B9E"/>
  </w:style>
  <w:style w:type="numbering" w:customStyle="1" w:styleId="418">
    <w:name w:val="無清單418"/>
    <w:next w:val="a4"/>
    <w:semiHidden/>
    <w:rsid w:val="00024B9E"/>
  </w:style>
  <w:style w:type="numbering" w:customStyle="1" w:styleId="518">
    <w:name w:val="無清單518"/>
    <w:next w:val="a4"/>
    <w:semiHidden/>
    <w:rsid w:val="00024B9E"/>
  </w:style>
  <w:style w:type="numbering" w:customStyle="1" w:styleId="618">
    <w:name w:val="無清單618"/>
    <w:next w:val="a4"/>
    <w:semiHidden/>
    <w:rsid w:val="00024B9E"/>
  </w:style>
  <w:style w:type="numbering" w:customStyle="1" w:styleId="77">
    <w:name w:val="無清單77"/>
    <w:next w:val="a4"/>
    <w:semiHidden/>
    <w:rsid w:val="00024B9E"/>
  </w:style>
  <w:style w:type="numbering" w:customStyle="1" w:styleId="1115">
    <w:name w:val="無清單1115"/>
    <w:next w:val="a4"/>
    <w:semiHidden/>
    <w:rsid w:val="00024B9E"/>
  </w:style>
  <w:style w:type="numbering" w:customStyle="1" w:styleId="1116">
    <w:name w:val="無清單1116"/>
    <w:next w:val="a4"/>
    <w:semiHidden/>
    <w:rsid w:val="00024B9E"/>
  </w:style>
  <w:style w:type="numbering" w:customStyle="1" w:styleId="21100">
    <w:name w:val="無清單2110"/>
    <w:next w:val="a4"/>
    <w:semiHidden/>
    <w:rsid w:val="00024B9E"/>
  </w:style>
  <w:style w:type="numbering" w:customStyle="1" w:styleId="319">
    <w:name w:val="無清單319"/>
    <w:next w:val="a4"/>
    <w:semiHidden/>
    <w:rsid w:val="00024B9E"/>
  </w:style>
  <w:style w:type="numbering" w:customStyle="1" w:styleId="419">
    <w:name w:val="無清單419"/>
    <w:next w:val="a4"/>
    <w:semiHidden/>
    <w:rsid w:val="00024B9E"/>
  </w:style>
  <w:style w:type="numbering" w:customStyle="1" w:styleId="519">
    <w:name w:val="無清單519"/>
    <w:next w:val="a4"/>
    <w:semiHidden/>
    <w:rsid w:val="00024B9E"/>
  </w:style>
  <w:style w:type="numbering" w:customStyle="1" w:styleId="619">
    <w:name w:val="無清單619"/>
    <w:next w:val="a4"/>
    <w:semiHidden/>
    <w:rsid w:val="00024B9E"/>
  </w:style>
  <w:style w:type="numbering" w:customStyle="1" w:styleId="715">
    <w:name w:val="無清單715"/>
    <w:next w:val="a4"/>
    <w:semiHidden/>
    <w:rsid w:val="00024B9E"/>
  </w:style>
  <w:style w:type="numbering" w:customStyle="1" w:styleId="1111116">
    <w:name w:val="1 / 1.1 / 1.1.16"/>
    <w:basedOn w:val="a4"/>
    <w:next w:val="111111"/>
    <w:rsid w:val="00024B9E"/>
  </w:style>
  <w:style w:type="numbering" w:customStyle="1" w:styleId="1ai6">
    <w:name w:val="1 / a / i6"/>
    <w:basedOn w:val="a4"/>
    <w:next w:val="1ai"/>
    <w:rsid w:val="00024B9E"/>
  </w:style>
  <w:style w:type="numbering" w:customStyle="1" w:styleId="6a">
    <w:name w:val="文章 / 章節6"/>
    <w:basedOn w:val="a4"/>
    <w:next w:val="afff8"/>
    <w:rsid w:val="00024B9E"/>
  </w:style>
  <w:style w:type="numbering" w:customStyle="1" w:styleId="87">
    <w:name w:val="無清單87"/>
    <w:next w:val="a4"/>
    <w:semiHidden/>
    <w:rsid w:val="00024B9E"/>
  </w:style>
  <w:style w:type="numbering" w:customStyle="1" w:styleId="128">
    <w:name w:val="無清單128"/>
    <w:next w:val="a4"/>
    <w:semiHidden/>
    <w:rsid w:val="00024B9E"/>
  </w:style>
  <w:style w:type="numbering" w:customStyle="1" w:styleId="2115">
    <w:name w:val="無清單2115"/>
    <w:next w:val="a4"/>
    <w:semiHidden/>
    <w:rsid w:val="00024B9E"/>
  </w:style>
  <w:style w:type="numbering" w:customStyle="1" w:styleId="3115">
    <w:name w:val="無清單3115"/>
    <w:next w:val="a4"/>
    <w:semiHidden/>
    <w:rsid w:val="00024B9E"/>
  </w:style>
  <w:style w:type="numbering" w:customStyle="1" w:styleId="4115">
    <w:name w:val="無清單4115"/>
    <w:next w:val="a4"/>
    <w:semiHidden/>
    <w:rsid w:val="00024B9E"/>
  </w:style>
  <w:style w:type="numbering" w:customStyle="1" w:styleId="5115">
    <w:name w:val="無清單5115"/>
    <w:next w:val="a4"/>
    <w:semiHidden/>
    <w:rsid w:val="00024B9E"/>
  </w:style>
  <w:style w:type="numbering" w:customStyle="1" w:styleId="6115">
    <w:name w:val="無清單6115"/>
    <w:next w:val="a4"/>
    <w:semiHidden/>
    <w:rsid w:val="00024B9E"/>
  </w:style>
  <w:style w:type="numbering" w:customStyle="1" w:styleId="970">
    <w:name w:val="無清單97"/>
    <w:next w:val="a4"/>
    <w:semiHidden/>
    <w:rsid w:val="00024B9E"/>
  </w:style>
  <w:style w:type="numbering" w:customStyle="1" w:styleId="1070">
    <w:name w:val="無清單107"/>
    <w:next w:val="a4"/>
    <w:semiHidden/>
    <w:rsid w:val="00024B9E"/>
  </w:style>
  <w:style w:type="numbering" w:customStyle="1" w:styleId="137">
    <w:name w:val="無清單137"/>
    <w:next w:val="a4"/>
    <w:semiHidden/>
    <w:rsid w:val="00024B9E"/>
  </w:style>
  <w:style w:type="numbering" w:customStyle="1" w:styleId="2270">
    <w:name w:val="無清單227"/>
    <w:next w:val="a4"/>
    <w:semiHidden/>
    <w:rsid w:val="00024B9E"/>
  </w:style>
  <w:style w:type="numbering" w:customStyle="1" w:styleId="327">
    <w:name w:val="無清單327"/>
    <w:next w:val="a4"/>
    <w:semiHidden/>
    <w:rsid w:val="00024B9E"/>
  </w:style>
  <w:style w:type="numbering" w:customStyle="1" w:styleId="427">
    <w:name w:val="無清單427"/>
    <w:next w:val="a4"/>
    <w:semiHidden/>
    <w:rsid w:val="00024B9E"/>
  </w:style>
  <w:style w:type="numbering" w:customStyle="1" w:styleId="527">
    <w:name w:val="無清單527"/>
    <w:next w:val="a4"/>
    <w:semiHidden/>
    <w:rsid w:val="00024B9E"/>
  </w:style>
  <w:style w:type="numbering" w:customStyle="1" w:styleId="627">
    <w:name w:val="無清單627"/>
    <w:next w:val="a4"/>
    <w:semiHidden/>
    <w:rsid w:val="00024B9E"/>
  </w:style>
  <w:style w:type="numbering" w:customStyle="1" w:styleId="1470">
    <w:name w:val="無清單147"/>
    <w:next w:val="a4"/>
    <w:semiHidden/>
    <w:rsid w:val="00024B9E"/>
  </w:style>
  <w:style w:type="numbering" w:customStyle="1" w:styleId="157">
    <w:name w:val="無清單157"/>
    <w:next w:val="a4"/>
    <w:semiHidden/>
    <w:rsid w:val="00024B9E"/>
  </w:style>
  <w:style w:type="numbering" w:customStyle="1" w:styleId="2370">
    <w:name w:val="無清單237"/>
    <w:next w:val="a4"/>
    <w:semiHidden/>
    <w:rsid w:val="00024B9E"/>
  </w:style>
  <w:style w:type="numbering" w:customStyle="1" w:styleId="3370">
    <w:name w:val="無清單337"/>
    <w:next w:val="a4"/>
    <w:semiHidden/>
    <w:rsid w:val="00024B9E"/>
  </w:style>
  <w:style w:type="numbering" w:customStyle="1" w:styleId="437">
    <w:name w:val="無清單437"/>
    <w:next w:val="a4"/>
    <w:semiHidden/>
    <w:rsid w:val="00024B9E"/>
  </w:style>
  <w:style w:type="numbering" w:customStyle="1" w:styleId="537">
    <w:name w:val="無清單537"/>
    <w:next w:val="a4"/>
    <w:semiHidden/>
    <w:rsid w:val="00024B9E"/>
  </w:style>
  <w:style w:type="numbering" w:customStyle="1" w:styleId="637">
    <w:name w:val="無清單637"/>
    <w:next w:val="a4"/>
    <w:semiHidden/>
    <w:rsid w:val="00024B9E"/>
  </w:style>
  <w:style w:type="numbering" w:customStyle="1" w:styleId="167">
    <w:name w:val="無清單167"/>
    <w:next w:val="a4"/>
    <w:semiHidden/>
    <w:rsid w:val="00024B9E"/>
  </w:style>
  <w:style w:type="numbering" w:customStyle="1" w:styleId="177">
    <w:name w:val="無清單177"/>
    <w:next w:val="a4"/>
    <w:semiHidden/>
    <w:rsid w:val="00024B9E"/>
  </w:style>
  <w:style w:type="numbering" w:customStyle="1" w:styleId="247">
    <w:name w:val="無清單247"/>
    <w:next w:val="a4"/>
    <w:semiHidden/>
    <w:rsid w:val="00024B9E"/>
  </w:style>
  <w:style w:type="numbering" w:customStyle="1" w:styleId="347">
    <w:name w:val="無清單347"/>
    <w:next w:val="a4"/>
    <w:semiHidden/>
    <w:rsid w:val="00024B9E"/>
  </w:style>
  <w:style w:type="numbering" w:customStyle="1" w:styleId="447">
    <w:name w:val="無清單447"/>
    <w:next w:val="a4"/>
    <w:semiHidden/>
    <w:rsid w:val="00024B9E"/>
  </w:style>
  <w:style w:type="numbering" w:customStyle="1" w:styleId="547">
    <w:name w:val="無清單547"/>
    <w:next w:val="a4"/>
    <w:semiHidden/>
    <w:rsid w:val="00024B9E"/>
  </w:style>
  <w:style w:type="numbering" w:customStyle="1" w:styleId="647">
    <w:name w:val="無清單647"/>
    <w:next w:val="a4"/>
    <w:semiHidden/>
    <w:rsid w:val="00024B9E"/>
  </w:style>
  <w:style w:type="numbering" w:customStyle="1" w:styleId="187">
    <w:name w:val="無清單187"/>
    <w:next w:val="a4"/>
    <w:semiHidden/>
    <w:rsid w:val="00024B9E"/>
  </w:style>
  <w:style w:type="numbering" w:customStyle="1" w:styleId="197">
    <w:name w:val="無清單197"/>
    <w:next w:val="a4"/>
    <w:semiHidden/>
    <w:rsid w:val="00024B9E"/>
  </w:style>
  <w:style w:type="numbering" w:customStyle="1" w:styleId="257">
    <w:name w:val="無清單257"/>
    <w:next w:val="a4"/>
    <w:semiHidden/>
    <w:rsid w:val="00024B9E"/>
  </w:style>
  <w:style w:type="numbering" w:customStyle="1" w:styleId="357">
    <w:name w:val="無清單357"/>
    <w:next w:val="a4"/>
    <w:semiHidden/>
    <w:rsid w:val="00024B9E"/>
  </w:style>
  <w:style w:type="numbering" w:customStyle="1" w:styleId="457">
    <w:name w:val="無清單457"/>
    <w:next w:val="a4"/>
    <w:semiHidden/>
    <w:rsid w:val="00024B9E"/>
  </w:style>
  <w:style w:type="numbering" w:customStyle="1" w:styleId="557">
    <w:name w:val="無清單557"/>
    <w:next w:val="a4"/>
    <w:semiHidden/>
    <w:rsid w:val="00024B9E"/>
  </w:style>
  <w:style w:type="numbering" w:customStyle="1" w:styleId="657">
    <w:name w:val="無清單657"/>
    <w:next w:val="a4"/>
    <w:semiHidden/>
    <w:rsid w:val="00024B9E"/>
  </w:style>
  <w:style w:type="numbering" w:customStyle="1" w:styleId="205">
    <w:name w:val="無清單205"/>
    <w:next w:val="a4"/>
    <w:semiHidden/>
    <w:rsid w:val="00024B9E"/>
  </w:style>
  <w:style w:type="numbering" w:customStyle="1" w:styleId="1105">
    <w:name w:val="無清單1105"/>
    <w:next w:val="a4"/>
    <w:semiHidden/>
    <w:rsid w:val="00024B9E"/>
  </w:style>
  <w:style w:type="numbering" w:customStyle="1" w:styleId="1125">
    <w:name w:val="無清單1125"/>
    <w:next w:val="a4"/>
    <w:semiHidden/>
    <w:rsid w:val="00024B9E"/>
  </w:style>
  <w:style w:type="numbering" w:customStyle="1" w:styleId="265">
    <w:name w:val="無清單265"/>
    <w:next w:val="a4"/>
    <w:semiHidden/>
    <w:rsid w:val="00024B9E"/>
  </w:style>
  <w:style w:type="numbering" w:customStyle="1" w:styleId="365">
    <w:name w:val="無清單365"/>
    <w:next w:val="a4"/>
    <w:semiHidden/>
    <w:rsid w:val="00024B9E"/>
  </w:style>
  <w:style w:type="numbering" w:customStyle="1" w:styleId="465">
    <w:name w:val="無清單465"/>
    <w:next w:val="a4"/>
    <w:semiHidden/>
    <w:rsid w:val="00024B9E"/>
  </w:style>
  <w:style w:type="numbering" w:customStyle="1" w:styleId="565">
    <w:name w:val="無清單565"/>
    <w:next w:val="a4"/>
    <w:semiHidden/>
    <w:rsid w:val="00024B9E"/>
  </w:style>
  <w:style w:type="numbering" w:customStyle="1" w:styleId="665">
    <w:name w:val="無清單665"/>
    <w:next w:val="a4"/>
    <w:semiHidden/>
    <w:rsid w:val="00024B9E"/>
  </w:style>
  <w:style w:type="numbering" w:customStyle="1" w:styleId="725">
    <w:name w:val="無清單725"/>
    <w:next w:val="a4"/>
    <w:semiHidden/>
    <w:rsid w:val="00024B9E"/>
  </w:style>
  <w:style w:type="numbering" w:customStyle="1" w:styleId="11111115">
    <w:name w:val="1 / 1.1 / 1.1.115"/>
    <w:basedOn w:val="a4"/>
    <w:next w:val="111111"/>
    <w:rsid w:val="00024B9E"/>
  </w:style>
  <w:style w:type="numbering" w:customStyle="1" w:styleId="1ai15">
    <w:name w:val="1 / a / i15"/>
    <w:basedOn w:val="a4"/>
    <w:next w:val="1ai"/>
    <w:rsid w:val="00024B9E"/>
  </w:style>
  <w:style w:type="numbering" w:customStyle="1" w:styleId="158">
    <w:name w:val="文章 / 章節15"/>
    <w:basedOn w:val="a4"/>
    <w:next w:val="afff8"/>
    <w:rsid w:val="00024B9E"/>
  </w:style>
  <w:style w:type="numbering" w:customStyle="1" w:styleId="815">
    <w:name w:val="無清單815"/>
    <w:next w:val="a4"/>
    <w:semiHidden/>
    <w:rsid w:val="00024B9E"/>
  </w:style>
  <w:style w:type="numbering" w:customStyle="1" w:styleId="1215">
    <w:name w:val="無清單1215"/>
    <w:next w:val="a4"/>
    <w:semiHidden/>
    <w:rsid w:val="00024B9E"/>
  </w:style>
  <w:style w:type="numbering" w:customStyle="1" w:styleId="2125">
    <w:name w:val="無清單2125"/>
    <w:next w:val="a4"/>
    <w:semiHidden/>
    <w:rsid w:val="00024B9E"/>
  </w:style>
  <w:style w:type="numbering" w:customStyle="1" w:styleId="3125">
    <w:name w:val="無清單3125"/>
    <w:next w:val="a4"/>
    <w:semiHidden/>
    <w:rsid w:val="00024B9E"/>
  </w:style>
  <w:style w:type="numbering" w:customStyle="1" w:styleId="4125">
    <w:name w:val="無清單4125"/>
    <w:next w:val="a4"/>
    <w:semiHidden/>
    <w:rsid w:val="00024B9E"/>
  </w:style>
  <w:style w:type="numbering" w:customStyle="1" w:styleId="5125">
    <w:name w:val="無清單5125"/>
    <w:next w:val="a4"/>
    <w:semiHidden/>
    <w:rsid w:val="00024B9E"/>
  </w:style>
  <w:style w:type="numbering" w:customStyle="1" w:styleId="6125">
    <w:name w:val="無清單6125"/>
    <w:next w:val="a4"/>
    <w:semiHidden/>
    <w:rsid w:val="00024B9E"/>
  </w:style>
  <w:style w:type="numbering" w:customStyle="1" w:styleId="915">
    <w:name w:val="無清單915"/>
    <w:next w:val="a4"/>
    <w:semiHidden/>
    <w:rsid w:val="00024B9E"/>
  </w:style>
  <w:style w:type="numbering" w:customStyle="1" w:styleId="1015">
    <w:name w:val="無清單1015"/>
    <w:next w:val="a4"/>
    <w:semiHidden/>
    <w:rsid w:val="00024B9E"/>
  </w:style>
  <w:style w:type="numbering" w:customStyle="1" w:styleId="1315">
    <w:name w:val="無清單1315"/>
    <w:next w:val="a4"/>
    <w:semiHidden/>
    <w:rsid w:val="00024B9E"/>
  </w:style>
  <w:style w:type="numbering" w:customStyle="1" w:styleId="2215">
    <w:name w:val="無清單2215"/>
    <w:next w:val="a4"/>
    <w:semiHidden/>
    <w:rsid w:val="00024B9E"/>
  </w:style>
  <w:style w:type="numbering" w:customStyle="1" w:styleId="3215">
    <w:name w:val="無清單3215"/>
    <w:next w:val="a4"/>
    <w:semiHidden/>
    <w:rsid w:val="00024B9E"/>
  </w:style>
  <w:style w:type="numbering" w:customStyle="1" w:styleId="4215">
    <w:name w:val="無清單4215"/>
    <w:next w:val="a4"/>
    <w:semiHidden/>
    <w:rsid w:val="00024B9E"/>
  </w:style>
  <w:style w:type="numbering" w:customStyle="1" w:styleId="5215">
    <w:name w:val="無清單5215"/>
    <w:next w:val="a4"/>
    <w:semiHidden/>
    <w:rsid w:val="00024B9E"/>
  </w:style>
  <w:style w:type="numbering" w:customStyle="1" w:styleId="6215">
    <w:name w:val="無清單6215"/>
    <w:next w:val="a4"/>
    <w:semiHidden/>
    <w:rsid w:val="00024B9E"/>
  </w:style>
  <w:style w:type="numbering" w:customStyle="1" w:styleId="1415">
    <w:name w:val="無清單1415"/>
    <w:next w:val="a4"/>
    <w:semiHidden/>
    <w:rsid w:val="00024B9E"/>
  </w:style>
  <w:style w:type="numbering" w:customStyle="1" w:styleId="1515">
    <w:name w:val="無清單1515"/>
    <w:next w:val="a4"/>
    <w:semiHidden/>
    <w:rsid w:val="00024B9E"/>
  </w:style>
  <w:style w:type="numbering" w:customStyle="1" w:styleId="2315">
    <w:name w:val="無清單2315"/>
    <w:next w:val="a4"/>
    <w:semiHidden/>
    <w:rsid w:val="00024B9E"/>
  </w:style>
  <w:style w:type="numbering" w:customStyle="1" w:styleId="3315">
    <w:name w:val="無清單3315"/>
    <w:next w:val="a4"/>
    <w:semiHidden/>
    <w:rsid w:val="00024B9E"/>
  </w:style>
  <w:style w:type="numbering" w:customStyle="1" w:styleId="4315">
    <w:name w:val="無清單4315"/>
    <w:next w:val="a4"/>
    <w:semiHidden/>
    <w:rsid w:val="00024B9E"/>
  </w:style>
  <w:style w:type="numbering" w:customStyle="1" w:styleId="5315">
    <w:name w:val="無清單5315"/>
    <w:next w:val="a4"/>
    <w:semiHidden/>
    <w:rsid w:val="00024B9E"/>
  </w:style>
  <w:style w:type="numbering" w:customStyle="1" w:styleId="6315">
    <w:name w:val="無清單6315"/>
    <w:next w:val="a4"/>
    <w:semiHidden/>
    <w:rsid w:val="00024B9E"/>
  </w:style>
  <w:style w:type="numbering" w:customStyle="1" w:styleId="1615">
    <w:name w:val="無清單1615"/>
    <w:next w:val="a4"/>
    <w:semiHidden/>
    <w:rsid w:val="00024B9E"/>
  </w:style>
  <w:style w:type="numbering" w:customStyle="1" w:styleId="1715">
    <w:name w:val="無清單1715"/>
    <w:next w:val="a4"/>
    <w:semiHidden/>
    <w:rsid w:val="00024B9E"/>
  </w:style>
  <w:style w:type="numbering" w:customStyle="1" w:styleId="2415">
    <w:name w:val="無清單2415"/>
    <w:next w:val="a4"/>
    <w:semiHidden/>
    <w:rsid w:val="00024B9E"/>
  </w:style>
  <w:style w:type="numbering" w:customStyle="1" w:styleId="3415">
    <w:name w:val="無清單3415"/>
    <w:next w:val="a4"/>
    <w:semiHidden/>
    <w:rsid w:val="00024B9E"/>
  </w:style>
  <w:style w:type="numbering" w:customStyle="1" w:styleId="4415">
    <w:name w:val="無清單4415"/>
    <w:next w:val="a4"/>
    <w:semiHidden/>
    <w:rsid w:val="00024B9E"/>
  </w:style>
  <w:style w:type="numbering" w:customStyle="1" w:styleId="5415">
    <w:name w:val="無清單5415"/>
    <w:next w:val="a4"/>
    <w:semiHidden/>
    <w:rsid w:val="00024B9E"/>
  </w:style>
  <w:style w:type="numbering" w:customStyle="1" w:styleId="6415">
    <w:name w:val="無清單6415"/>
    <w:next w:val="a4"/>
    <w:semiHidden/>
    <w:rsid w:val="00024B9E"/>
  </w:style>
  <w:style w:type="numbering" w:customStyle="1" w:styleId="1815">
    <w:name w:val="無清單1815"/>
    <w:next w:val="a4"/>
    <w:semiHidden/>
    <w:rsid w:val="00024B9E"/>
  </w:style>
  <w:style w:type="numbering" w:customStyle="1" w:styleId="1915">
    <w:name w:val="無清單1915"/>
    <w:next w:val="a4"/>
    <w:semiHidden/>
    <w:rsid w:val="00024B9E"/>
  </w:style>
  <w:style w:type="numbering" w:customStyle="1" w:styleId="2515">
    <w:name w:val="無清單2515"/>
    <w:next w:val="a4"/>
    <w:semiHidden/>
    <w:rsid w:val="00024B9E"/>
  </w:style>
  <w:style w:type="numbering" w:customStyle="1" w:styleId="3515">
    <w:name w:val="無清單3515"/>
    <w:next w:val="a4"/>
    <w:semiHidden/>
    <w:rsid w:val="00024B9E"/>
  </w:style>
  <w:style w:type="numbering" w:customStyle="1" w:styleId="4515">
    <w:name w:val="無清單4515"/>
    <w:next w:val="a4"/>
    <w:semiHidden/>
    <w:rsid w:val="00024B9E"/>
  </w:style>
  <w:style w:type="numbering" w:customStyle="1" w:styleId="5515">
    <w:name w:val="無清單5515"/>
    <w:next w:val="a4"/>
    <w:semiHidden/>
    <w:rsid w:val="00024B9E"/>
  </w:style>
  <w:style w:type="numbering" w:customStyle="1" w:styleId="6515">
    <w:name w:val="無清單6515"/>
    <w:next w:val="a4"/>
    <w:semiHidden/>
    <w:rsid w:val="00024B9E"/>
  </w:style>
  <w:style w:type="numbering" w:customStyle="1" w:styleId="275">
    <w:name w:val="無清單275"/>
    <w:next w:val="a4"/>
    <w:semiHidden/>
    <w:rsid w:val="00024B9E"/>
  </w:style>
  <w:style w:type="numbering" w:customStyle="1" w:styleId="1135">
    <w:name w:val="無清單1135"/>
    <w:next w:val="a4"/>
    <w:semiHidden/>
    <w:rsid w:val="00024B9E"/>
  </w:style>
  <w:style w:type="numbering" w:customStyle="1" w:styleId="1145">
    <w:name w:val="無清單1145"/>
    <w:next w:val="a4"/>
    <w:semiHidden/>
    <w:rsid w:val="00024B9E"/>
  </w:style>
  <w:style w:type="numbering" w:customStyle="1" w:styleId="285">
    <w:name w:val="無清單285"/>
    <w:next w:val="a4"/>
    <w:semiHidden/>
    <w:rsid w:val="00024B9E"/>
  </w:style>
  <w:style w:type="numbering" w:customStyle="1" w:styleId="375">
    <w:name w:val="無清單375"/>
    <w:next w:val="a4"/>
    <w:semiHidden/>
    <w:rsid w:val="00024B9E"/>
  </w:style>
  <w:style w:type="numbering" w:customStyle="1" w:styleId="475">
    <w:name w:val="無清單475"/>
    <w:next w:val="a4"/>
    <w:semiHidden/>
    <w:rsid w:val="00024B9E"/>
  </w:style>
  <w:style w:type="numbering" w:customStyle="1" w:styleId="575">
    <w:name w:val="無清單575"/>
    <w:next w:val="a4"/>
    <w:semiHidden/>
    <w:rsid w:val="00024B9E"/>
  </w:style>
  <w:style w:type="numbering" w:customStyle="1" w:styleId="675">
    <w:name w:val="無清單675"/>
    <w:next w:val="a4"/>
    <w:semiHidden/>
    <w:rsid w:val="00024B9E"/>
  </w:style>
  <w:style w:type="numbering" w:customStyle="1" w:styleId="735">
    <w:name w:val="無清單735"/>
    <w:next w:val="a4"/>
    <w:semiHidden/>
    <w:rsid w:val="00024B9E"/>
  </w:style>
  <w:style w:type="numbering" w:customStyle="1" w:styleId="11111124">
    <w:name w:val="1 / 1.1 / 1.1.124"/>
    <w:basedOn w:val="a4"/>
    <w:next w:val="111111"/>
    <w:rsid w:val="00024B9E"/>
  </w:style>
  <w:style w:type="numbering" w:customStyle="1" w:styleId="1ai24">
    <w:name w:val="1 / a / i24"/>
    <w:basedOn w:val="a4"/>
    <w:next w:val="1ai"/>
    <w:rsid w:val="00024B9E"/>
  </w:style>
  <w:style w:type="numbering" w:customStyle="1" w:styleId="248">
    <w:name w:val="文章 / 章節24"/>
    <w:basedOn w:val="a4"/>
    <w:next w:val="afff8"/>
    <w:rsid w:val="00024B9E"/>
  </w:style>
  <w:style w:type="numbering" w:customStyle="1" w:styleId="825">
    <w:name w:val="無清單825"/>
    <w:next w:val="a4"/>
    <w:semiHidden/>
    <w:rsid w:val="00024B9E"/>
  </w:style>
  <w:style w:type="numbering" w:customStyle="1" w:styleId="1225">
    <w:name w:val="無清單1225"/>
    <w:next w:val="a4"/>
    <w:semiHidden/>
    <w:rsid w:val="00024B9E"/>
  </w:style>
  <w:style w:type="numbering" w:customStyle="1" w:styleId="2135">
    <w:name w:val="無清單2135"/>
    <w:next w:val="a4"/>
    <w:semiHidden/>
    <w:rsid w:val="00024B9E"/>
  </w:style>
  <w:style w:type="numbering" w:customStyle="1" w:styleId="3135">
    <w:name w:val="無清單3135"/>
    <w:next w:val="a4"/>
    <w:semiHidden/>
    <w:rsid w:val="00024B9E"/>
  </w:style>
  <w:style w:type="numbering" w:customStyle="1" w:styleId="4135">
    <w:name w:val="無清單4135"/>
    <w:next w:val="a4"/>
    <w:semiHidden/>
    <w:rsid w:val="00024B9E"/>
  </w:style>
  <w:style w:type="numbering" w:customStyle="1" w:styleId="5135">
    <w:name w:val="無清單5135"/>
    <w:next w:val="a4"/>
    <w:semiHidden/>
    <w:rsid w:val="00024B9E"/>
  </w:style>
  <w:style w:type="numbering" w:customStyle="1" w:styleId="6135">
    <w:name w:val="無清單6135"/>
    <w:next w:val="a4"/>
    <w:semiHidden/>
    <w:rsid w:val="00024B9E"/>
  </w:style>
  <w:style w:type="numbering" w:customStyle="1" w:styleId="925">
    <w:name w:val="無清單925"/>
    <w:next w:val="a4"/>
    <w:semiHidden/>
    <w:rsid w:val="00024B9E"/>
  </w:style>
  <w:style w:type="numbering" w:customStyle="1" w:styleId="1025">
    <w:name w:val="無清單1025"/>
    <w:next w:val="a4"/>
    <w:semiHidden/>
    <w:rsid w:val="00024B9E"/>
  </w:style>
  <w:style w:type="numbering" w:customStyle="1" w:styleId="1325">
    <w:name w:val="無清單1325"/>
    <w:next w:val="a4"/>
    <w:semiHidden/>
    <w:rsid w:val="00024B9E"/>
  </w:style>
  <w:style w:type="numbering" w:customStyle="1" w:styleId="2225">
    <w:name w:val="無清單2225"/>
    <w:next w:val="a4"/>
    <w:semiHidden/>
    <w:rsid w:val="00024B9E"/>
  </w:style>
  <w:style w:type="numbering" w:customStyle="1" w:styleId="3225">
    <w:name w:val="無清單3225"/>
    <w:next w:val="a4"/>
    <w:semiHidden/>
    <w:rsid w:val="00024B9E"/>
  </w:style>
  <w:style w:type="numbering" w:customStyle="1" w:styleId="4225">
    <w:name w:val="無清單4225"/>
    <w:next w:val="a4"/>
    <w:semiHidden/>
    <w:rsid w:val="00024B9E"/>
  </w:style>
  <w:style w:type="numbering" w:customStyle="1" w:styleId="5225">
    <w:name w:val="無清單5225"/>
    <w:next w:val="a4"/>
    <w:semiHidden/>
    <w:rsid w:val="00024B9E"/>
  </w:style>
  <w:style w:type="numbering" w:customStyle="1" w:styleId="6225">
    <w:name w:val="無清單6225"/>
    <w:next w:val="a4"/>
    <w:semiHidden/>
    <w:rsid w:val="00024B9E"/>
  </w:style>
  <w:style w:type="numbering" w:customStyle="1" w:styleId="1425">
    <w:name w:val="無清單1425"/>
    <w:next w:val="a4"/>
    <w:semiHidden/>
    <w:rsid w:val="00024B9E"/>
  </w:style>
  <w:style w:type="numbering" w:customStyle="1" w:styleId="1525">
    <w:name w:val="無清單1525"/>
    <w:next w:val="a4"/>
    <w:semiHidden/>
    <w:rsid w:val="00024B9E"/>
  </w:style>
  <w:style w:type="numbering" w:customStyle="1" w:styleId="2325">
    <w:name w:val="無清單2325"/>
    <w:next w:val="a4"/>
    <w:semiHidden/>
    <w:rsid w:val="00024B9E"/>
  </w:style>
  <w:style w:type="numbering" w:customStyle="1" w:styleId="3325">
    <w:name w:val="無清單3325"/>
    <w:next w:val="a4"/>
    <w:semiHidden/>
    <w:rsid w:val="00024B9E"/>
  </w:style>
  <w:style w:type="numbering" w:customStyle="1" w:styleId="4325">
    <w:name w:val="無清單4325"/>
    <w:next w:val="a4"/>
    <w:semiHidden/>
    <w:rsid w:val="00024B9E"/>
  </w:style>
  <w:style w:type="numbering" w:customStyle="1" w:styleId="5325">
    <w:name w:val="無清單5325"/>
    <w:next w:val="a4"/>
    <w:semiHidden/>
    <w:rsid w:val="00024B9E"/>
  </w:style>
  <w:style w:type="numbering" w:customStyle="1" w:styleId="6325">
    <w:name w:val="無清單6325"/>
    <w:next w:val="a4"/>
    <w:semiHidden/>
    <w:rsid w:val="00024B9E"/>
  </w:style>
  <w:style w:type="numbering" w:customStyle="1" w:styleId="1625">
    <w:name w:val="無清單1625"/>
    <w:next w:val="a4"/>
    <w:semiHidden/>
    <w:rsid w:val="00024B9E"/>
  </w:style>
  <w:style w:type="numbering" w:customStyle="1" w:styleId="1725">
    <w:name w:val="無清單1725"/>
    <w:next w:val="a4"/>
    <w:semiHidden/>
    <w:rsid w:val="00024B9E"/>
  </w:style>
  <w:style w:type="numbering" w:customStyle="1" w:styleId="2425">
    <w:name w:val="無清單2425"/>
    <w:next w:val="a4"/>
    <w:semiHidden/>
    <w:rsid w:val="00024B9E"/>
  </w:style>
  <w:style w:type="numbering" w:customStyle="1" w:styleId="3425">
    <w:name w:val="無清單3425"/>
    <w:next w:val="a4"/>
    <w:semiHidden/>
    <w:rsid w:val="00024B9E"/>
  </w:style>
  <w:style w:type="numbering" w:customStyle="1" w:styleId="4425">
    <w:name w:val="無清單4425"/>
    <w:next w:val="a4"/>
    <w:semiHidden/>
    <w:rsid w:val="00024B9E"/>
  </w:style>
  <w:style w:type="numbering" w:customStyle="1" w:styleId="5425">
    <w:name w:val="無清單5425"/>
    <w:next w:val="a4"/>
    <w:semiHidden/>
    <w:rsid w:val="00024B9E"/>
  </w:style>
  <w:style w:type="numbering" w:customStyle="1" w:styleId="6425">
    <w:name w:val="無清單6425"/>
    <w:next w:val="a4"/>
    <w:semiHidden/>
    <w:rsid w:val="00024B9E"/>
  </w:style>
  <w:style w:type="numbering" w:customStyle="1" w:styleId="1825">
    <w:name w:val="無清單1825"/>
    <w:next w:val="a4"/>
    <w:semiHidden/>
    <w:rsid w:val="00024B9E"/>
  </w:style>
  <w:style w:type="numbering" w:customStyle="1" w:styleId="1925">
    <w:name w:val="無清單1925"/>
    <w:next w:val="a4"/>
    <w:semiHidden/>
    <w:rsid w:val="00024B9E"/>
  </w:style>
  <w:style w:type="numbering" w:customStyle="1" w:styleId="2525">
    <w:name w:val="無清單2525"/>
    <w:next w:val="a4"/>
    <w:semiHidden/>
    <w:rsid w:val="00024B9E"/>
  </w:style>
  <w:style w:type="numbering" w:customStyle="1" w:styleId="3525">
    <w:name w:val="無清單3525"/>
    <w:next w:val="a4"/>
    <w:semiHidden/>
    <w:rsid w:val="00024B9E"/>
  </w:style>
  <w:style w:type="numbering" w:customStyle="1" w:styleId="4525">
    <w:name w:val="無清單4525"/>
    <w:next w:val="a4"/>
    <w:semiHidden/>
    <w:rsid w:val="00024B9E"/>
  </w:style>
  <w:style w:type="numbering" w:customStyle="1" w:styleId="5525">
    <w:name w:val="無清單5525"/>
    <w:next w:val="a4"/>
    <w:semiHidden/>
    <w:rsid w:val="00024B9E"/>
  </w:style>
  <w:style w:type="numbering" w:customStyle="1" w:styleId="6525">
    <w:name w:val="無清單6525"/>
    <w:next w:val="a4"/>
    <w:semiHidden/>
    <w:rsid w:val="00024B9E"/>
  </w:style>
  <w:style w:type="numbering" w:customStyle="1" w:styleId="700">
    <w:name w:val="無清單70"/>
    <w:next w:val="a4"/>
    <w:semiHidden/>
    <w:rsid w:val="00024B9E"/>
  </w:style>
  <w:style w:type="numbering" w:customStyle="1" w:styleId="129">
    <w:name w:val="無清單129"/>
    <w:next w:val="a4"/>
    <w:semiHidden/>
    <w:rsid w:val="00024B9E"/>
  </w:style>
  <w:style w:type="numbering" w:customStyle="1" w:styleId="228">
    <w:name w:val="無清單228"/>
    <w:next w:val="a4"/>
    <w:semiHidden/>
    <w:rsid w:val="00024B9E"/>
  </w:style>
  <w:style w:type="numbering" w:customStyle="1" w:styleId="3200">
    <w:name w:val="無清單320"/>
    <w:next w:val="a4"/>
    <w:semiHidden/>
    <w:rsid w:val="00024B9E"/>
  </w:style>
  <w:style w:type="numbering" w:customStyle="1" w:styleId="4200">
    <w:name w:val="無清單420"/>
    <w:next w:val="a4"/>
    <w:semiHidden/>
    <w:rsid w:val="00024B9E"/>
  </w:style>
  <w:style w:type="numbering" w:customStyle="1" w:styleId="5200">
    <w:name w:val="無清單520"/>
    <w:next w:val="a4"/>
    <w:semiHidden/>
    <w:rsid w:val="00024B9E"/>
  </w:style>
  <w:style w:type="numbering" w:customStyle="1" w:styleId="6200">
    <w:name w:val="無清單620"/>
    <w:next w:val="a4"/>
    <w:semiHidden/>
    <w:rsid w:val="00024B9E"/>
  </w:style>
  <w:style w:type="numbering" w:customStyle="1" w:styleId="78">
    <w:name w:val="無清單78"/>
    <w:next w:val="a4"/>
    <w:semiHidden/>
    <w:rsid w:val="00024B9E"/>
  </w:style>
  <w:style w:type="numbering" w:customStyle="1" w:styleId="1117">
    <w:name w:val="無清單1117"/>
    <w:next w:val="a4"/>
    <w:semiHidden/>
    <w:rsid w:val="00024B9E"/>
  </w:style>
  <w:style w:type="numbering" w:customStyle="1" w:styleId="1118">
    <w:name w:val="無清單1118"/>
    <w:next w:val="a4"/>
    <w:semiHidden/>
    <w:rsid w:val="00024B9E"/>
  </w:style>
  <w:style w:type="numbering" w:customStyle="1" w:styleId="2116">
    <w:name w:val="無清單2116"/>
    <w:next w:val="a4"/>
    <w:semiHidden/>
    <w:rsid w:val="00024B9E"/>
  </w:style>
  <w:style w:type="numbering" w:customStyle="1" w:styleId="31100">
    <w:name w:val="無清單3110"/>
    <w:next w:val="a4"/>
    <w:semiHidden/>
    <w:rsid w:val="00024B9E"/>
  </w:style>
  <w:style w:type="numbering" w:customStyle="1" w:styleId="41100">
    <w:name w:val="無清單4110"/>
    <w:next w:val="a4"/>
    <w:semiHidden/>
    <w:rsid w:val="00024B9E"/>
  </w:style>
  <w:style w:type="numbering" w:customStyle="1" w:styleId="51100">
    <w:name w:val="無清單5110"/>
    <w:next w:val="a4"/>
    <w:semiHidden/>
    <w:rsid w:val="00024B9E"/>
  </w:style>
  <w:style w:type="numbering" w:customStyle="1" w:styleId="61100">
    <w:name w:val="無清單6110"/>
    <w:next w:val="a4"/>
    <w:semiHidden/>
    <w:rsid w:val="00024B9E"/>
  </w:style>
  <w:style w:type="numbering" w:customStyle="1" w:styleId="716">
    <w:name w:val="無清單716"/>
    <w:next w:val="a4"/>
    <w:semiHidden/>
    <w:rsid w:val="00024B9E"/>
  </w:style>
  <w:style w:type="numbering" w:customStyle="1" w:styleId="1111117">
    <w:name w:val="1 / 1.1 / 1.1.17"/>
    <w:basedOn w:val="a4"/>
    <w:next w:val="111111"/>
    <w:rsid w:val="00024B9E"/>
  </w:style>
  <w:style w:type="numbering" w:customStyle="1" w:styleId="1ai7">
    <w:name w:val="1 / a / i7"/>
    <w:basedOn w:val="a4"/>
    <w:next w:val="1ai"/>
    <w:rsid w:val="00024B9E"/>
  </w:style>
  <w:style w:type="numbering" w:customStyle="1" w:styleId="79">
    <w:name w:val="文章 / 章節7"/>
    <w:basedOn w:val="a4"/>
    <w:next w:val="afff8"/>
    <w:rsid w:val="00024B9E"/>
  </w:style>
  <w:style w:type="numbering" w:customStyle="1" w:styleId="88">
    <w:name w:val="無清單88"/>
    <w:next w:val="a4"/>
    <w:semiHidden/>
    <w:rsid w:val="00024B9E"/>
  </w:style>
  <w:style w:type="numbering" w:customStyle="1" w:styleId="12100">
    <w:name w:val="無清單1210"/>
    <w:next w:val="a4"/>
    <w:semiHidden/>
    <w:rsid w:val="00024B9E"/>
  </w:style>
  <w:style w:type="numbering" w:customStyle="1" w:styleId="2117">
    <w:name w:val="無清單2117"/>
    <w:next w:val="a4"/>
    <w:semiHidden/>
    <w:rsid w:val="00024B9E"/>
  </w:style>
  <w:style w:type="numbering" w:customStyle="1" w:styleId="3116">
    <w:name w:val="無清單3116"/>
    <w:next w:val="a4"/>
    <w:semiHidden/>
    <w:rsid w:val="00024B9E"/>
  </w:style>
  <w:style w:type="numbering" w:customStyle="1" w:styleId="4116">
    <w:name w:val="無清單4116"/>
    <w:next w:val="a4"/>
    <w:semiHidden/>
    <w:rsid w:val="00024B9E"/>
  </w:style>
  <w:style w:type="numbering" w:customStyle="1" w:styleId="5116">
    <w:name w:val="無清單5116"/>
    <w:next w:val="a4"/>
    <w:semiHidden/>
    <w:rsid w:val="00024B9E"/>
  </w:style>
  <w:style w:type="numbering" w:customStyle="1" w:styleId="6116">
    <w:name w:val="無清單6116"/>
    <w:next w:val="a4"/>
    <w:semiHidden/>
    <w:rsid w:val="00024B9E"/>
  </w:style>
  <w:style w:type="numbering" w:customStyle="1" w:styleId="980">
    <w:name w:val="無清單98"/>
    <w:next w:val="a4"/>
    <w:semiHidden/>
    <w:rsid w:val="00024B9E"/>
  </w:style>
  <w:style w:type="numbering" w:customStyle="1" w:styleId="1080">
    <w:name w:val="無清單108"/>
    <w:next w:val="a4"/>
    <w:semiHidden/>
    <w:rsid w:val="00024B9E"/>
  </w:style>
  <w:style w:type="numbering" w:customStyle="1" w:styleId="138">
    <w:name w:val="無清單138"/>
    <w:next w:val="a4"/>
    <w:semiHidden/>
    <w:rsid w:val="00024B9E"/>
  </w:style>
  <w:style w:type="numbering" w:customStyle="1" w:styleId="229">
    <w:name w:val="無清單229"/>
    <w:next w:val="a4"/>
    <w:semiHidden/>
    <w:rsid w:val="00024B9E"/>
  </w:style>
  <w:style w:type="numbering" w:customStyle="1" w:styleId="328">
    <w:name w:val="無清單328"/>
    <w:next w:val="a4"/>
    <w:semiHidden/>
    <w:rsid w:val="00024B9E"/>
  </w:style>
  <w:style w:type="numbering" w:customStyle="1" w:styleId="428">
    <w:name w:val="無清單428"/>
    <w:next w:val="a4"/>
    <w:semiHidden/>
    <w:rsid w:val="00024B9E"/>
  </w:style>
  <w:style w:type="numbering" w:customStyle="1" w:styleId="528">
    <w:name w:val="無清單528"/>
    <w:next w:val="a4"/>
    <w:semiHidden/>
    <w:rsid w:val="00024B9E"/>
  </w:style>
  <w:style w:type="numbering" w:customStyle="1" w:styleId="628">
    <w:name w:val="無清單628"/>
    <w:next w:val="a4"/>
    <w:semiHidden/>
    <w:rsid w:val="00024B9E"/>
  </w:style>
  <w:style w:type="numbering" w:customStyle="1" w:styleId="148">
    <w:name w:val="無清單148"/>
    <w:next w:val="a4"/>
    <w:semiHidden/>
    <w:rsid w:val="00024B9E"/>
  </w:style>
  <w:style w:type="numbering" w:customStyle="1" w:styleId="1580">
    <w:name w:val="無清單158"/>
    <w:next w:val="a4"/>
    <w:semiHidden/>
    <w:rsid w:val="00024B9E"/>
  </w:style>
  <w:style w:type="numbering" w:customStyle="1" w:styleId="2380">
    <w:name w:val="無清單238"/>
    <w:next w:val="a4"/>
    <w:semiHidden/>
    <w:rsid w:val="00024B9E"/>
  </w:style>
  <w:style w:type="numbering" w:customStyle="1" w:styleId="338">
    <w:name w:val="無清單338"/>
    <w:next w:val="a4"/>
    <w:semiHidden/>
    <w:rsid w:val="00024B9E"/>
  </w:style>
  <w:style w:type="numbering" w:customStyle="1" w:styleId="438">
    <w:name w:val="無清單438"/>
    <w:next w:val="a4"/>
    <w:semiHidden/>
    <w:rsid w:val="00024B9E"/>
  </w:style>
  <w:style w:type="numbering" w:customStyle="1" w:styleId="538">
    <w:name w:val="無清單538"/>
    <w:next w:val="a4"/>
    <w:semiHidden/>
    <w:rsid w:val="00024B9E"/>
  </w:style>
  <w:style w:type="numbering" w:customStyle="1" w:styleId="638">
    <w:name w:val="無清單638"/>
    <w:next w:val="a4"/>
    <w:semiHidden/>
    <w:rsid w:val="00024B9E"/>
  </w:style>
  <w:style w:type="numbering" w:customStyle="1" w:styleId="168">
    <w:name w:val="無清單168"/>
    <w:next w:val="a4"/>
    <w:semiHidden/>
    <w:rsid w:val="00024B9E"/>
  </w:style>
  <w:style w:type="numbering" w:customStyle="1" w:styleId="178">
    <w:name w:val="無清單178"/>
    <w:next w:val="a4"/>
    <w:semiHidden/>
    <w:rsid w:val="00024B9E"/>
  </w:style>
  <w:style w:type="numbering" w:customStyle="1" w:styleId="2480">
    <w:name w:val="無清單248"/>
    <w:next w:val="a4"/>
    <w:semiHidden/>
    <w:rsid w:val="00024B9E"/>
  </w:style>
  <w:style w:type="numbering" w:customStyle="1" w:styleId="348">
    <w:name w:val="無清單348"/>
    <w:next w:val="a4"/>
    <w:semiHidden/>
    <w:rsid w:val="00024B9E"/>
  </w:style>
  <w:style w:type="numbering" w:customStyle="1" w:styleId="448">
    <w:name w:val="無清單448"/>
    <w:next w:val="a4"/>
    <w:semiHidden/>
    <w:rsid w:val="00024B9E"/>
  </w:style>
  <w:style w:type="numbering" w:customStyle="1" w:styleId="548">
    <w:name w:val="無清單548"/>
    <w:next w:val="a4"/>
    <w:semiHidden/>
    <w:rsid w:val="00024B9E"/>
  </w:style>
  <w:style w:type="numbering" w:customStyle="1" w:styleId="648">
    <w:name w:val="無清單648"/>
    <w:next w:val="a4"/>
    <w:semiHidden/>
    <w:rsid w:val="00024B9E"/>
  </w:style>
  <w:style w:type="numbering" w:customStyle="1" w:styleId="188">
    <w:name w:val="無清單188"/>
    <w:next w:val="a4"/>
    <w:semiHidden/>
    <w:rsid w:val="00024B9E"/>
  </w:style>
  <w:style w:type="numbering" w:customStyle="1" w:styleId="198">
    <w:name w:val="無清單198"/>
    <w:next w:val="a4"/>
    <w:semiHidden/>
    <w:rsid w:val="00024B9E"/>
  </w:style>
  <w:style w:type="numbering" w:customStyle="1" w:styleId="258">
    <w:name w:val="無清單258"/>
    <w:next w:val="a4"/>
    <w:semiHidden/>
    <w:rsid w:val="00024B9E"/>
  </w:style>
  <w:style w:type="numbering" w:customStyle="1" w:styleId="358">
    <w:name w:val="無清單358"/>
    <w:next w:val="a4"/>
    <w:semiHidden/>
    <w:rsid w:val="00024B9E"/>
  </w:style>
  <w:style w:type="numbering" w:customStyle="1" w:styleId="458">
    <w:name w:val="無清單458"/>
    <w:next w:val="a4"/>
    <w:semiHidden/>
    <w:rsid w:val="00024B9E"/>
  </w:style>
  <w:style w:type="numbering" w:customStyle="1" w:styleId="558">
    <w:name w:val="無清單558"/>
    <w:next w:val="a4"/>
    <w:semiHidden/>
    <w:rsid w:val="00024B9E"/>
  </w:style>
  <w:style w:type="numbering" w:customStyle="1" w:styleId="658">
    <w:name w:val="無清單658"/>
    <w:next w:val="a4"/>
    <w:semiHidden/>
    <w:rsid w:val="00024B9E"/>
  </w:style>
  <w:style w:type="numbering" w:customStyle="1" w:styleId="206">
    <w:name w:val="無清單206"/>
    <w:next w:val="a4"/>
    <w:semiHidden/>
    <w:rsid w:val="00024B9E"/>
  </w:style>
  <w:style w:type="numbering" w:customStyle="1" w:styleId="1106">
    <w:name w:val="無清單1106"/>
    <w:next w:val="a4"/>
    <w:semiHidden/>
    <w:rsid w:val="00024B9E"/>
  </w:style>
  <w:style w:type="numbering" w:customStyle="1" w:styleId="1126">
    <w:name w:val="無清單1126"/>
    <w:next w:val="a4"/>
    <w:semiHidden/>
    <w:rsid w:val="00024B9E"/>
  </w:style>
  <w:style w:type="numbering" w:customStyle="1" w:styleId="266">
    <w:name w:val="無清單266"/>
    <w:next w:val="a4"/>
    <w:semiHidden/>
    <w:rsid w:val="00024B9E"/>
  </w:style>
  <w:style w:type="numbering" w:customStyle="1" w:styleId="366">
    <w:name w:val="無清單366"/>
    <w:next w:val="a4"/>
    <w:semiHidden/>
    <w:rsid w:val="00024B9E"/>
  </w:style>
  <w:style w:type="numbering" w:customStyle="1" w:styleId="466">
    <w:name w:val="無清單466"/>
    <w:next w:val="a4"/>
    <w:semiHidden/>
    <w:rsid w:val="00024B9E"/>
  </w:style>
  <w:style w:type="numbering" w:customStyle="1" w:styleId="566">
    <w:name w:val="無清單566"/>
    <w:next w:val="a4"/>
    <w:semiHidden/>
    <w:rsid w:val="00024B9E"/>
  </w:style>
  <w:style w:type="numbering" w:customStyle="1" w:styleId="666">
    <w:name w:val="無清單666"/>
    <w:next w:val="a4"/>
    <w:semiHidden/>
    <w:rsid w:val="00024B9E"/>
  </w:style>
  <w:style w:type="numbering" w:customStyle="1" w:styleId="726">
    <w:name w:val="無清單726"/>
    <w:next w:val="a4"/>
    <w:semiHidden/>
    <w:rsid w:val="00024B9E"/>
  </w:style>
  <w:style w:type="numbering" w:customStyle="1" w:styleId="11111116">
    <w:name w:val="1 / 1.1 / 1.1.116"/>
    <w:basedOn w:val="a4"/>
    <w:next w:val="111111"/>
    <w:rsid w:val="00024B9E"/>
  </w:style>
  <w:style w:type="numbering" w:customStyle="1" w:styleId="1ai16">
    <w:name w:val="1 / a / i16"/>
    <w:basedOn w:val="a4"/>
    <w:next w:val="1ai"/>
    <w:rsid w:val="00024B9E"/>
  </w:style>
  <w:style w:type="numbering" w:customStyle="1" w:styleId="169">
    <w:name w:val="文章 / 章節16"/>
    <w:basedOn w:val="a4"/>
    <w:next w:val="afff8"/>
    <w:rsid w:val="00024B9E"/>
  </w:style>
  <w:style w:type="numbering" w:customStyle="1" w:styleId="816">
    <w:name w:val="無清單816"/>
    <w:next w:val="a4"/>
    <w:semiHidden/>
    <w:rsid w:val="00024B9E"/>
  </w:style>
  <w:style w:type="numbering" w:customStyle="1" w:styleId="1216">
    <w:name w:val="無清單1216"/>
    <w:next w:val="a4"/>
    <w:semiHidden/>
    <w:rsid w:val="00024B9E"/>
  </w:style>
  <w:style w:type="numbering" w:customStyle="1" w:styleId="2126">
    <w:name w:val="無清單2126"/>
    <w:next w:val="a4"/>
    <w:semiHidden/>
    <w:rsid w:val="00024B9E"/>
  </w:style>
  <w:style w:type="numbering" w:customStyle="1" w:styleId="3126">
    <w:name w:val="無清單3126"/>
    <w:next w:val="a4"/>
    <w:semiHidden/>
    <w:rsid w:val="00024B9E"/>
  </w:style>
  <w:style w:type="numbering" w:customStyle="1" w:styleId="4126">
    <w:name w:val="無清單4126"/>
    <w:next w:val="a4"/>
    <w:semiHidden/>
    <w:rsid w:val="00024B9E"/>
  </w:style>
  <w:style w:type="numbering" w:customStyle="1" w:styleId="5126">
    <w:name w:val="無清單5126"/>
    <w:next w:val="a4"/>
    <w:semiHidden/>
    <w:rsid w:val="00024B9E"/>
  </w:style>
  <w:style w:type="numbering" w:customStyle="1" w:styleId="6126">
    <w:name w:val="無清單6126"/>
    <w:next w:val="a4"/>
    <w:semiHidden/>
    <w:rsid w:val="00024B9E"/>
  </w:style>
  <w:style w:type="numbering" w:customStyle="1" w:styleId="916">
    <w:name w:val="無清單916"/>
    <w:next w:val="a4"/>
    <w:semiHidden/>
    <w:rsid w:val="00024B9E"/>
  </w:style>
  <w:style w:type="numbering" w:customStyle="1" w:styleId="1016">
    <w:name w:val="無清單1016"/>
    <w:next w:val="a4"/>
    <w:semiHidden/>
    <w:rsid w:val="00024B9E"/>
  </w:style>
  <w:style w:type="numbering" w:customStyle="1" w:styleId="1316">
    <w:name w:val="無清單1316"/>
    <w:next w:val="a4"/>
    <w:semiHidden/>
    <w:rsid w:val="00024B9E"/>
  </w:style>
  <w:style w:type="numbering" w:customStyle="1" w:styleId="2216">
    <w:name w:val="無清單2216"/>
    <w:next w:val="a4"/>
    <w:semiHidden/>
    <w:rsid w:val="00024B9E"/>
  </w:style>
  <w:style w:type="numbering" w:customStyle="1" w:styleId="3216">
    <w:name w:val="無清單3216"/>
    <w:next w:val="a4"/>
    <w:semiHidden/>
    <w:rsid w:val="00024B9E"/>
  </w:style>
  <w:style w:type="numbering" w:customStyle="1" w:styleId="4216">
    <w:name w:val="無清單4216"/>
    <w:next w:val="a4"/>
    <w:semiHidden/>
    <w:rsid w:val="00024B9E"/>
  </w:style>
  <w:style w:type="numbering" w:customStyle="1" w:styleId="5216">
    <w:name w:val="無清單5216"/>
    <w:next w:val="a4"/>
    <w:semiHidden/>
    <w:rsid w:val="00024B9E"/>
  </w:style>
  <w:style w:type="numbering" w:customStyle="1" w:styleId="6216">
    <w:name w:val="無清單6216"/>
    <w:next w:val="a4"/>
    <w:semiHidden/>
    <w:rsid w:val="00024B9E"/>
  </w:style>
  <w:style w:type="numbering" w:customStyle="1" w:styleId="1416">
    <w:name w:val="無清單1416"/>
    <w:next w:val="a4"/>
    <w:semiHidden/>
    <w:rsid w:val="00024B9E"/>
  </w:style>
  <w:style w:type="numbering" w:customStyle="1" w:styleId="1516">
    <w:name w:val="無清單1516"/>
    <w:next w:val="a4"/>
    <w:semiHidden/>
    <w:rsid w:val="00024B9E"/>
  </w:style>
  <w:style w:type="numbering" w:customStyle="1" w:styleId="2316">
    <w:name w:val="無清單2316"/>
    <w:next w:val="a4"/>
    <w:semiHidden/>
    <w:rsid w:val="00024B9E"/>
  </w:style>
  <w:style w:type="numbering" w:customStyle="1" w:styleId="3316">
    <w:name w:val="無清單3316"/>
    <w:next w:val="a4"/>
    <w:semiHidden/>
    <w:rsid w:val="00024B9E"/>
  </w:style>
  <w:style w:type="numbering" w:customStyle="1" w:styleId="4316">
    <w:name w:val="無清單4316"/>
    <w:next w:val="a4"/>
    <w:semiHidden/>
    <w:rsid w:val="00024B9E"/>
  </w:style>
  <w:style w:type="numbering" w:customStyle="1" w:styleId="5316">
    <w:name w:val="無清單5316"/>
    <w:next w:val="a4"/>
    <w:semiHidden/>
    <w:rsid w:val="00024B9E"/>
  </w:style>
  <w:style w:type="numbering" w:customStyle="1" w:styleId="6316">
    <w:name w:val="無清單6316"/>
    <w:next w:val="a4"/>
    <w:semiHidden/>
    <w:rsid w:val="00024B9E"/>
  </w:style>
  <w:style w:type="numbering" w:customStyle="1" w:styleId="1616">
    <w:name w:val="無清單1616"/>
    <w:next w:val="a4"/>
    <w:semiHidden/>
    <w:rsid w:val="00024B9E"/>
  </w:style>
  <w:style w:type="numbering" w:customStyle="1" w:styleId="1716">
    <w:name w:val="無清單1716"/>
    <w:next w:val="a4"/>
    <w:semiHidden/>
    <w:rsid w:val="00024B9E"/>
  </w:style>
  <w:style w:type="numbering" w:customStyle="1" w:styleId="2416">
    <w:name w:val="無清單2416"/>
    <w:next w:val="a4"/>
    <w:semiHidden/>
    <w:rsid w:val="00024B9E"/>
  </w:style>
  <w:style w:type="numbering" w:customStyle="1" w:styleId="3416">
    <w:name w:val="無清單3416"/>
    <w:next w:val="a4"/>
    <w:semiHidden/>
    <w:rsid w:val="00024B9E"/>
  </w:style>
  <w:style w:type="numbering" w:customStyle="1" w:styleId="4416">
    <w:name w:val="無清單4416"/>
    <w:next w:val="a4"/>
    <w:semiHidden/>
    <w:rsid w:val="00024B9E"/>
  </w:style>
  <w:style w:type="numbering" w:customStyle="1" w:styleId="5416">
    <w:name w:val="無清單5416"/>
    <w:next w:val="a4"/>
    <w:semiHidden/>
    <w:rsid w:val="00024B9E"/>
  </w:style>
  <w:style w:type="numbering" w:customStyle="1" w:styleId="6416">
    <w:name w:val="無清單6416"/>
    <w:next w:val="a4"/>
    <w:semiHidden/>
    <w:rsid w:val="00024B9E"/>
  </w:style>
  <w:style w:type="numbering" w:customStyle="1" w:styleId="1816">
    <w:name w:val="無清單1816"/>
    <w:next w:val="a4"/>
    <w:semiHidden/>
    <w:rsid w:val="00024B9E"/>
  </w:style>
  <w:style w:type="numbering" w:customStyle="1" w:styleId="1916">
    <w:name w:val="無清單1916"/>
    <w:next w:val="a4"/>
    <w:semiHidden/>
    <w:rsid w:val="00024B9E"/>
  </w:style>
  <w:style w:type="numbering" w:customStyle="1" w:styleId="2516">
    <w:name w:val="無清單2516"/>
    <w:next w:val="a4"/>
    <w:semiHidden/>
    <w:rsid w:val="00024B9E"/>
  </w:style>
  <w:style w:type="numbering" w:customStyle="1" w:styleId="3516">
    <w:name w:val="無清單3516"/>
    <w:next w:val="a4"/>
    <w:semiHidden/>
    <w:rsid w:val="00024B9E"/>
  </w:style>
  <w:style w:type="numbering" w:customStyle="1" w:styleId="4516">
    <w:name w:val="無清單4516"/>
    <w:next w:val="a4"/>
    <w:semiHidden/>
    <w:rsid w:val="00024B9E"/>
  </w:style>
  <w:style w:type="numbering" w:customStyle="1" w:styleId="5516">
    <w:name w:val="無清單5516"/>
    <w:next w:val="a4"/>
    <w:semiHidden/>
    <w:rsid w:val="00024B9E"/>
  </w:style>
  <w:style w:type="numbering" w:customStyle="1" w:styleId="6516">
    <w:name w:val="無清單6516"/>
    <w:next w:val="a4"/>
    <w:semiHidden/>
    <w:rsid w:val="00024B9E"/>
  </w:style>
  <w:style w:type="numbering" w:customStyle="1" w:styleId="276">
    <w:name w:val="無清單276"/>
    <w:next w:val="a4"/>
    <w:semiHidden/>
    <w:rsid w:val="00024B9E"/>
  </w:style>
  <w:style w:type="numbering" w:customStyle="1" w:styleId="1136">
    <w:name w:val="無清單1136"/>
    <w:next w:val="a4"/>
    <w:semiHidden/>
    <w:rsid w:val="00024B9E"/>
  </w:style>
  <w:style w:type="numbering" w:customStyle="1" w:styleId="1146">
    <w:name w:val="無清單1146"/>
    <w:next w:val="a4"/>
    <w:semiHidden/>
    <w:rsid w:val="00024B9E"/>
  </w:style>
  <w:style w:type="numbering" w:customStyle="1" w:styleId="286">
    <w:name w:val="無清單286"/>
    <w:next w:val="a4"/>
    <w:semiHidden/>
    <w:rsid w:val="00024B9E"/>
  </w:style>
  <w:style w:type="numbering" w:customStyle="1" w:styleId="376">
    <w:name w:val="無清單376"/>
    <w:next w:val="a4"/>
    <w:semiHidden/>
    <w:rsid w:val="00024B9E"/>
  </w:style>
  <w:style w:type="numbering" w:customStyle="1" w:styleId="476">
    <w:name w:val="無清單476"/>
    <w:next w:val="a4"/>
    <w:semiHidden/>
    <w:rsid w:val="00024B9E"/>
  </w:style>
  <w:style w:type="numbering" w:customStyle="1" w:styleId="576">
    <w:name w:val="無清單576"/>
    <w:next w:val="a4"/>
    <w:semiHidden/>
    <w:rsid w:val="00024B9E"/>
  </w:style>
  <w:style w:type="numbering" w:customStyle="1" w:styleId="676">
    <w:name w:val="無清單676"/>
    <w:next w:val="a4"/>
    <w:semiHidden/>
    <w:rsid w:val="00024B9E"/>
  </w:style>
  <w:style w:type="numbering" w:customStyle="1" w:styleId="736">
    <w:name w:val="無清單736"/>
    <w:next w:val="a4"/>
    <w:semiHidden/>
    <w:rsid w:val="00024B9E"/>
  </w:style>
  <w:style w:type="numbering" w:customStyle="1" w:styleId="11111125">
    <w:name w:val="1 / 1.1 / 1.1.125"/>
    <w:basedOn w:val="a4"/>
    <w:next w:val="111111"/>
    <w:rsid w:val="00024B9E"/>
  </w:style>
  <w:style w:type="numbering" w:customStyle="1" w:styleId="1ai25">
    <w:name w:val="1 / a / i25"/>
    <w:basedOn w:val="a4"/>
    <w:next w:val="1ai"/>
    <w:rsid w:val="00024B9E"/>
  </w:style>
  <w:style w:type="numbering" w:customStyle="1" w:styleId="259">
    <w:name w:val="文章 / 章節25"/>
    <w:basedOn w:val="a4"/>
    <w:next w:val="afff8"/>
    <w:rsid w:val="00024B9E"/>
  </w:style>
  <w:style w:type="numbering" w:customStyle="1" w:styleId="826">
    <w:name w:val="無清單826"/>
    <w:next w:val="a4"/>
    <w:semiHidden/>
    <w:rsid w:val="00024B9E"/>
  </w:style>
  <w:style w:type="numbering" w:customStyle="1" w:styleId="1226">
    <w:name w:val="無清單1226"/>
    <w:next w:val="a4"/>
    <w:semiHidden/>
    <w:rsid w:val="00024B9E"/>
  </w:style>
  <w:style w:type="numbering" w:customStyle="1" w:styleId="2136">
    <w:name w:val="無清單2136"/>
    <w:next w:val="a4"/>
    <w:semiHidden/>
    <w:rsid w:val="00024B9E"/>
  </w:style>
  <w:style w:type="numbering" w:customStyle="1" w:styleId="3136">
    <w:name w:val="無清單3136"/>
    <w:next w:val="a4"/>
    <w:semiHidden/>
    <w:rsid w:val="00024B9E"/>
  </w:style>
  <w:style w:type="numbering" w:customStyle="1" w:styleId="4136">
    <w:name w:val="無清單4136"/>
    <w:next w:val="a4"/>
    <w:semiHidden/>
    <w:rsid w:val="00024B9E"/>
  </w:style>
  <w:style w:type="numbering" w:customStyle="1" w:styleId="5136">
    <w:name w:val="無清單5136"/>
    <w:next w:val="a4"/>
    <w:semiHidden/>
    <w:rsid w:val="00024B9E"/>
  </w:style>
  <w:style w:type="numbering" w:customStyle="1" w:styleId="6136">
    <w:name w:val="無清單6136"/>
    <w:next w:val="a4"/>
    <w:semiHidden/>
    <w:rsid w:val="00024B9E"/>
  </w:style>
  <w:style w:type="numbering" w:customStyle="1" w:styleId="926">
    <w:name w:val="無清單926"/>
    <w:next w:val="a4"/>
    <w:semiHidden/>
    <w:rsid w:val="00024B9E"/>
  </w:style>
  <w:style w:type="numbering" w:customStyle="1" w:styleId="1026">
    <w:name w:val="無清單1026"/>
    <w:next w:val="a4"/>
    <w:semiHidden/>
    <w:rsid w:val="00024B9E"/>
  </w:style>
  <w:style w:type="numbering" w:customStyle="1" w:styleId="1326">
    <w:name w:val="無清單1326"/>
    <w:next w:val="a4"/>
    <w:semiHidden/>
    <w:rsid w:val="00024B9E"/>
  </w:style>
  <w:style w:type="numbering" w:customStyle="1" w:styleId="2226">
    <w:name w:val="無清單2226"/>
    <w:next w:val="a4"/>
    <w:semiHidden/>
    <w:rsid w:val="00024B9E"/>
  </w:style>
  <w:style w:type="numbering" w:customStyle="1" w:styleId="3226">
    <w:name w:val="無清單3226"/>
    <w:next w:val="a4"/>
    <w:semiHidden/>
    <w:rsid w:val="00024B9E"/>
  </w:style>
  <w:style w:type="numbering" w:customStyle="1" w:styleId="4226">
    <w:name w:val="無清單4226"/>
    <w:next w:val="a4"/>
    <w:semiHidden/>
    <w:rsid w:val="00024B9E"/>
  </w:style>
  <w:style w:type="numbering" w:customStyle="1" w:styleId="5226">
    <w:name w:val="無清單5226"/>
    <w:next w:val="a4"/>
    <w:semiHidden/>
    <w:rsid w:val="00024B9E"/>
  </w:style>
  <w:style w:type="numbering" w:customStyle="1" w:styleId="6226">
    <w:name w:val="無清單6226"/>
    <w:next w:val="a4"/>
    <w:semiHidden/>
    <w:rsid w:val="00024B9E"/>
  </w:style>
  <w:style w:type="numbering" w:customStyle="1" w:styleId="1426">
    <w:name w:val="無清單1426"/>
    <w:next w:val="a4"/>
    <w:semiHidden/>
    <w:rsid w:val="00024B9E"/>
  </w:style>
  <w:style w:type="numbering" w:customStyle="1" w:styleId="1526">
    <w:name w:val="無清單1526"/>
    <w:next w:val="a4"/>
    <w:semiHidden/>
    <w:rsid w:val="00024B9E"/>
  </w:style>
  <w:style w:type="numbering" w:customStyle="1" w:styleId="2326">
    <w:name w:val="無清單2326"/>
    <w:next w:val="a4"/>
    <w:semiHidden/>
    <w:rsid w:val="00024B9E"/>
  </w:style>
  <w:style w:type="numbering" w:customStyle="1" w:styleId="3326">
    <w:name w:val="無清單3326"/>
    <w:next w:val="a4"/>
    <w:semiHidden/>
    <w:rsid w:val="00024B9E"/>
  </w:style>
  <w:style w:type="numbering" w:customStyle="1" w:styleId="4326">
    <w:name w:val="無清單4326"/>
    <w:next w:val="a4"/>
    <w:semiHidden/>
    <w:rsid w:val="00024B9E"/>
  </w:style>
  <w:style w:type="numbering" w:customStyle="1" w:styleId="5326">
    <w:name w:val="無清單5326"/>
    <w:next w:val="a4"/>
    <w:semiHidden/>
    <w:rsid w:val="00024B9E"/>
  </w:style>
  <w:style w:type="numbering" w:customStyle="1" w:styleId="6326">
    <w:name w:val="無清單6326"/>
    <w:next w:val="a4"/>
    <w:semiHidden/>
    <w:rsid w:val="00024B9E"/>
  </w:style>
  <w:style w:type="numbering" w:customStyle="1" w:styleId="1626">
    <w:name w:val="無清單1626"/>
    <w:next w:val="a4"/>
    <w:semiHidden/>
    <w:rsid w:val="00024B9E"/>
  </w:style>
  <w:style w:type="numbering" w:customStyle="1" w:styleId="1726">
    <w:name w:val="無清單1726"/>
    <w:next w:val="a4"/>
    <w:semiHidden/>
    <w:rsid w:val="00024B9E"/>
  </w:style>
  <w:style w:type="numbering" w:customStyle="1" w:styleId="2426">
    <w:name w:val="無清單2426"/>
    <w:next w:val="a4"/>
    <w:semiHidden/>
    <w:rsid w:val="00024B9E"/>
  </w:style>
  <w:style w:type="numbering" w:customStyle="1" w:styleId="3426">
    <w:name w:val="無清單3426"/>
    <w:next w:val="a4"/>
    <w:semiHidden/>
    <w:rsid w:val="00024B9E"/>
  </w:style>
  <w:style w:type="numbering" w:customStyle="1" w:styleId="4426">
    <w:name w:val="無清單4426"/>
    <w:next w:val="a4"/>
    <w:semiHidden/>
    <w:rsid w:val="00024B9E"/>
  </w:style>
  <w:style w:type="numbering" w:customStyle="1" w:styleId="5426">
    <w:name w:val="無清單5426"/>
    <w:next w:val="a4"/>
    <w:semiHidden/>
    <w:rsid w:val="00024B9E"/>
  </w:style>
  <w:style w:type="numbering" w:customStyle="1" w:styleId="6426">
    <w:name w:val="無清單6426"/>
    <w:next w:val="a4"/>
    <w:semiHidden/>
    <w:rsid w:val="00024B9E"/>
  </w:style>
  <w:style w:type="numbering" w:customStyle="1" w:styleId="1826">
    <w:name w:val="無清單1826"/>
    <w:next w:val="a4"/>
    <w:semiHidden/>
    <w:rsid w:val="00024B9E"/>
  </w:style>
  <w:style w:type="numbering" w:customStyle="1" w:styleId="1926">
    <w:name w:val="無清單1926"/>
    <w:next w:val="a4"/>
    <w:semiHidden/>
    <w:rsid w:val="00024B9E"/>
  </w:style>
  <w:style w:type="numbering" w:customStyle="1" w:styleId="2526">
    <w:name w:val="無清單2526"/>
    <w:next w:val="a4"/>
    <w:semiHidden/>
    <w:rsid w:val="00024B9E"/>
  </w:style>
  <w:style w:type="numbering" w:customStyle="1" w:styleId="3526">
    <w:name w:val="無清單3526"/>
    <w:next w:val="a4"/>
    <w:semiHidden/>
    <w:rsid w:val="00024B9E"/>
  </w:style>
  <w:style w:type="numbering" w:customStyle="1" w:styleId="4526">
    <w:name w:val="無清單4526"/>
    <w:next w:val="a4"/>
    <w:semiHidden/>
    <w:rsid w:val="00024B9E"/>
  </w:style>
  <w:style w:type="numbering" w:customStyle="1" w:styleId="5526">
    <w:name w:val="無清單5526"/>
    <w:next w:val="a4"/>
    <w:semiHidden/>
    <w:rsid w:val="00024B9E"/>
  </w:style>
  <w:style w:type="numbering" w:customStyle="1" w:styleId="6526">
    <w:name w:val="無清單6526"/>
    <w:next w:val="a4"/>
    <w:semiHidden/>
    <w:rsid w:val="00024B9E"/>
  </w:style>
  <w:style w:type="numbering" w:customStyle="1" w:styleId="790">
    <w:name w:val="無清單79"/>
    <w:next w:val="a4"/>
    <w:semiHidden/>
    <w:rsid w:val="00024B9E"/>
  </w:style>
  <w:style w:type="numbering" w:customStyle="1" w:styleId="1300">
    <w:name w:val="無清單130"/>
    <w:next w:val="a4"/>
    <w:semiHidden/>
    <w:rsid w:val="00024B9E"/>
  </w:style>
  <w:style w:type="numbering" w:customStyle="1" w:styleId="2300">
    <w:name w:val="無清單230"/>
    <w:next w:val="a4"/>
    <w:semiHidden/>
    <w:rsid w:val="00024B9E"/>
  </w:style>
  <w:style w:type="numbering" w:customStyle="1" w:styleId="329">
    <w:name w:val="無清單329"/>
    <w:next w:val="a4"/>
    <w:semiHidden/>
    <w:rsid w:val="00024B9E"/>
  </w:style>
  <w:style w:type="numbering" w:customStyle="1" w:styleId="429">
    <w:name w:val="無清單429"/>
    <w:next w:val="a4"/>
    <w:semiHidden/>
    <w:rsid w:val="00024B9E"/>
  </w:style>
  <w:style w:type="numbering" w:customStyle="1" w:styleId="529">
    <w:name w:val="無清單529"/>
    <w:next w:val="a4"/>
    <w:semiHidden/>
    <w:rsid w:val="00024B9E"/>
  </w:style>
  <w:style w:type="numbering" w:customStyle="1" w:styleId="629">
    <w:name w:val="無清單629"/>
    <w:next w:val="a4"/>
    <w:semiHidden/>
    <w:rsid w:val="00024B9E"/>
  </w:style>
  <w:style w:type="numbering" w:customStyle="1" w:styleId="7100">
    <w:name w:val="無清單710"/>
    <w:next w:val="a4"/>
    <w:semiHidden/>
    <w:rsid w:val="00024B9E"/>
  </w:style>
  <w:style w:type="numbering" w:customStyle="1" w:styleId="1119">
    <w:name w:val="無清單1119"/>
    <w:next w:val="a4"/>
    <w:semiHidden/>
    <w:rsid w:val="00024B9E"/>
  </w:style>
  <w:style w:type="numbering" w:customStyle="1" w:styleId="11110">
    <w:name w:val="無清單11110"/>
    <w:next w:val="a4"/>
    <w:semiHidden/>
    <w:rsid w:val="00024B9E"/>
  </w:style>
  <w:style w:type="numbering" w:customStyle="1" w:styleId="2118">
    <w:name w:val="無清單2118"/>
    <w:next w:val="a4"/>
    <w:semiHidden/>
    <w:rsid w:val="00024B9E"/>
  </w:style>
  <w:style w:type="numbering" w:customStyle="1" w:styleId="3117">
    <w:name w:val="無清單3117"/>
    <w:next w:val="a4"/>
    <w:semiHidden/>
    <w:rsid w:val="00024B9E"/>
  </w:style>
  <w:style w:type="numbering" w:customStyle="1" w:styleId="4117">
    <w:name w:val="無清單4117"/>
    <w:next w:val="a4"/>
    <w:semiHidden/>
    <w:rsid w:val="00024B9E"/>
  </w:style>
  <w:style w:type="numbering" w:customStyle="1" w:styleId="5117">
    <w:name w:val="無清單5117"/>
    <w:next w:val="a4"/>
    <w:semiHidden/>
    <w:rsid w:val="00024B9E"/>
  </w:style>
  <w:style w:type="numbering" w:customStyle="1" w:styleId="6117">
    <w:name w:val="無清單6117"/>
    <w:next w:val="a4"/>
    <w:semiHidden/>
    <w:rsid w:val="00024B9E"/>
  </w:style>
  <w:style w:type="numbering" w:customStyle="1" w:styleId="717">
    <w:name w:val="無清單717"/>
    <w:next w:val="a4"/>
    <w:semiHidden/>
    <w:rsid w:val="00024B9E"/>
  </w:style>
  <w:style w:type="numbering" w:customStyle="1" w:styleId="1111118">
    <w:name w:val="1 / 1.1 / 1.1.18"/>
    <w:basedOn w:val="a4"/>
    <w:next w:val="111111"/>
    <w:rsid w:val="00024B9E"/>
  </w:style>
  <w:style w:type="numbering" w:customStyle="1" w:styleId="1ai8">
    <w:name w:val="1 / a / i8"/>
    <w:basedOn w:val="a4"/>
    <w:next w:val="1ai"/>
    <w:rsid w:val="00024B9E"/>
  </w:style>
  <w:style w:type="numbering" w:customStyle="1" w:styleId="89">
    <w:name w:val="文章 / 章節8"/>
    <w:basedOn w:val="a4"/>
    <w:next w:val="afff8"/>
    <w:rsid w:val="00024B9E"/>
  </w:style>
  <w:style w:type="numbering" w:customStyle="1" w:styleId="890">
    <w:name w:val="無清單89"/>
    <w:next w:val="a4"/>
    <w:semiHidden/>
    <w:rsid w:val="00024B9E"/>
  </w:style>
  <w:style w:type="numbering" w:customStyle="1" w:styleId="1217">
    <w:name w:val="無清單1217"/>
    <w:next w:val="a4"/>
    <w:semiHidden/>
    <w:rsid w:val="00024B9E"/>
  </w:style>
  <w:style w:type="numbering" w:customStyle="1" w:styleId="2119">
    <w:name w:val="無清單2119"/>
    <w:next w:val="a4"/>
    <w:semiHidden/>
    <w:rsid w:val="00024B9E"/>
  </w:style>
  <w:style w:type="numbering" w:customStyle="1" w:styleId="3118">
    <w:name w:val="無清單3118"/>
    <w:next w:val="a4"/>
    <w:semiHidden/>
    <w:rsid w:val="00024B9E"/>
  </w:style>
  <w:style w:type="numbering" w:customStyle="1" w:styleId="4118">
    <w:name w:val="無清單4118"/>
    <w:next w:val="a4"/>
    <w:semiHidden/>
    <w:rsid w:val="00024B9E"/>
  </w:style>
  <w:style w:type="numbering" w:customStyle="1" w:styleId="5118">
    <w:name w:val="無清單5118"/>
    <w:next w:val="a4"/>
    <w:semiHidden/>
    <w:rsid w:val="00024B9E"/>
  </w:style>
  <w:style w:type="numbering" w:customStyle="1" w:styleId="6118">
    <w:name w:val="無清單6118"/>
    <w:next w:val="a4"/>
    <w:semiHidden/>
    <w:rsid w:val="00024B9E"/>
  </w:style>
  <w:style w:type="numbering" w:customStyle="1" w:styleId="990">
    <w:name w:val="無清單99"/>
    <w:next w:val="a4"/>
    <w:semiHidden/>
    <w:rsid w:val="00024B9E"/>
  </w:style>
  <w:style w:type="numbering" w:customStyle="1" w:styleId="109">
    <w:name w:val="無清單109"/>
    <w:next w:val="a4"/>
    <w:semiHidden/>
    <w:rsid w:val="00024B9E"/>
  </w:style>
  <w:style w:type="numbering" w:customStyle="1" w:styleId="139">
    <w:name w:val="無清單139"/>
    <w:next w:val="a4"/>
    <w:semiHidden/>
    <w:rsid w:val="00024B9E"/>
  </w:style>
  <w:style w:type="numbering" w:customStyle="1" w:styleId="22100">
    <w:name w:val="無清單2210"/>
    <w:next w:val="a4"/>
    <w:semiHidden/>
    <w:rsid w:val="00024B9E"/>
  </w:style>
  <w:style w:type="numbering" w:customStyle="1" w:styleId="32100">
    <w:name w:val="無清單3210"/>
    <w:next w:val="a4"/>
    <w:semiHidden/>
    <w:rsid w:val="00024B9E"/>
  </w:style>
  <w:style w:type="numbering" w:customStyle="1" w:styleId="42100">
    <w:name w:val="無清單4210"/>
    <w:next w:val="a4"/>
    <w:semiHidden/>
    <w:rsid w:val="00024B9E"/>
  </w:style>
  <w:style w:type="numbering" w:customStyle="1" w:styleId="52100">
    <w:name w:val="無清單5210"/>
    <w:next w:val="a4"/>
    <w:semiHidden/>
    <w:rsid w:val="00024B9E"/>
  </w:style>
  <w:style w:type="numbering" w:customStyle="1" w:styleId="62100">
    <w:name w:val="無清單6210"/>
    <w:next w:val="a4"/>
    <w:semiHidden/>
    <w:rsid w:val="00024B9E"/>
  </w:style>
  <w:style w:type="numbering" w:customStyle="1" w:styleId="149">
    <w:name w:val="無清單149"/>
    <w:next w:val="a4"/>
    <w:semiHidden/>
    <w:rsid w:val="00024B9E"/>
  </w:style>
  <w:style w:type="numbering" w:customStyle="1" w:styleId="159">
    <w:name w:val="無清單159"/>
    <w:next w:val="a4"/>
    <w:semiHidden/>
    <w:rsid w:val="00024B9E"/>
  </w:style>
  <w:style w:type="numbering" w:customStyle="1" w:styleId="239">
    <w:name w:val="無清單239"/>
    <w:next w:val="a4"/>
    <w:semiHidden/>
    <w:rsid w:val="00024B9E"/>
  </w:style>
  <w:style w:type="numbering" w:customStyle="1" w:styleId="339">
    <w:name w:val="無清單339"/>
    <w:next w:val="a4"/>
    <w:semiHidden/>
    <w:rsid w:val="00024B9E"/>
  </w:style>
  <w:style w:type="numbering" w:customStyle="1" w:styleId="439">
    <w:name w:val="無清單439"/>
    <w:next w:val="a4"/>
    <w:semiHidden/>
    <w:rsid w:val="00024B9E"/>
  </w:style>
  <w:style w:type="numbering" w:customStyle="1" w:styleId="539">
    <w:name w:val="無清單539"/>
    <w:next w:val="a4"/>
    <w:semiHidden/>
    <w:rsid w:val="00024B9E"/>
  </w:style>
  <w:style w:type="numbering" w:customStyle="1" w:styleId="639">
    <w:name w:val="無清單639"/>
    <w:next w:val="a4"/>
    <w:semiHidden/>
    <w:rsid w:val="00024B9E"/>
  </w:style>
  <w:style w:type="numbering" w:customStyle="1" w:styleId="1690">
    <w:name w:val="無清單169"/>
    <w:next w:val="a4"/>
    <w:semiHidden/>
    <w:rsid w:val="00024B9E"/>
  </w:style>
  <w:style w:type="numbering" w:customStyle="1" w:styleId="179">
    <w:name w:val="無清單179"/>
    <w:next w:val="a4"/>
    <w:semiHidden/>
    <w:rsid w:val="00024B9E"/>
  </w:style>
  <w:style w:type="numbering" w:customStyle="1" w:styleId="249">
    <w:name w:val="無清單249"/>
    <w:next w:val="a4"/>
    <w:semiHidden/>
    <w:rsid w:val="00024B9E"/>
  </w:style>
  <w:style w:type="numbering" w:customStyle="1" w:styleId="349">
    <w:name w:val="無清單349"/>
    <w:next w:val="a4"/>
    <w:semiHidden/>
    <w:rsid w:val="00024B9E"/>
  </w:style>
  <w:style w:type="numbering" w:customStyle="1" w:styleId="449">
    <w:name w:val="無清單449"/>
    <w:next w:val="a4"/>
    <w:semiHidden/>
    <w:rsid w:val="00024B9E"/>
  </w:style>
  <w:style w:type="numbering" w:customStyle="1" w:styleId="549">
    <w:name w:val="無清單549"/>
    <w:next w:val="a4"/>
    <w:semiHidden/>
    <w:rsid w:val="00024B9E"/>
  </w:style>
  <w:style w:type="numbering" w:customStyle="1" w:styleId="649">
    <w:name w:val="無清單649"/>
    <w:next w:val="a4"/>
    <w:semiHidden/>
    <w:rsid w:val="00024B9E"/>
  </w:style>
  <w:style w:type="numbering" w:customStyle="1" w:styleId="189">
    <w:name w:val="無清單189"/>
    <w:next w:val="a4"/>
    <w:semiHidden/>
    <w:rsid w:val="00024B9E"/>
  </w:style>
  <w:style w:type="numbering" w:customStyle="1" w:styleId="199">
    <w:name w:val="無清單199"/>
    <w:next w:val="a4"/>
    <w:semiHidden/>
    <w:rsid w:val="00024B9E"/>
  </w:style>
  <w:style w:type="numbering" w:customStyle="1" w:styleId="2590">
    <w:name w:val="無清單259"/>
    <w:next w:val="a4"/>
    <w:semiHidden/>
    <w:rsid w:val="00024B9E"/>
  </w:style>
  <w:style w:type="numbering" w:customStyle="1" w:styleId="359">
    <w:name w:val="無清單359"/>
    <w:next w:val="a4"/>
    <w:semiHidden/>
    <w:rsid w:val="00024B9E"/>
  </w:style>
  <w:style w:type="numbering" w:customStyle="1" w:styleId="459">
    <w:name w:val="無清單459"/>
    <w:next w:val="a4"/>
    <w:semiHidden/>
    <w:rsid w:val="00024B9E"/>
  </w:style>
  <w:style w:type="numbering" w:customStyle="1" w:styleId="559">
    <w:name w:val="無清單559"/>
    <w:next w:val="a4"/>
    <w:semiHidden/>
    <w:rsid w:val="00024B9E"/>
  </w:style>
  <w:style w:type="numbering" w:customStyle="1" w:styleId="659">
    <w:name w:val="無清單659"/>
    <w:next w:val="a4"/>
    <w:semiHidden/>
    <w:rsid w:val="00024B9E"/>
  </w:style>
  <w:style w:type="numbering" w:customStyle="1" w:styleId="207">
    <w:name w:val="無清單207"/>
    <w:next w:val="a4"/>
    <w:semiHidden/>
    <w:rsid w:val="00024B9E"/>
  </w:style>
  <w:style w:type="numbering" w:customStyle="1" w:styleId="1107">
    <w:name w:val="無清單1107"/>
    <w:next w:val="a4"/>
    <w:semiHidden/>
    <w:rsid w:val="00024B9E"/>
  </w:style>
  <w:style w:type="numbering" w:customStyle="1" w:styleId="1127">
    <w:name w:val="無清單1127"/>
    <w:next w:val="a4"/>
    <w:semiHidden/>
    <w:rsid w:val="00024B9E"/>
  </w:style>
  <w:style w:type="numbering" w:customStyle="1" w:styleId="267">
    <w:name w:val="無清單267"/>
    <w:next w:val="a4"/>
    <w:semiHidden/>
    <w:rsid w:val="00024B9E"/>
  </w:style>
  <w:style w:type="numbering" w:customStyle="1" w:styleId="367">
    <w:name w:val="無清單367"/>
    <w:next w:val="a4"/>
    <w:semiHidden/>
    <w:rsid w:val="00024B9E"/>
  </w:style>
  <w:style w:type="numbering" w:customStyle="1" w:styleId="467">
    <w:name w:val="無清單467"/>
    <w:next w:val="a4"/>
    <w:semiHidden/>
    <w:rsid w:val="00024B9E"/>
  </w:style>
  <w:style w:type="numbering" w:customStyle="1" w:styleId="567">
    <w:name w:val="無清單567"/>
    <w:next w:val="a4"/>
    <w:semiHidden/>
    <w:rsid w:val="00024B9E"/>
  </w:style>
  <w:style w:type="numbering" w:customStyle="1" w:styleId="667">
    <w:name w:val="無清單667"/>
    <w:next w:val="a4"/>
    <w:semiHidden/>
    <w:rsid w:val="00024B9E"/>
  </w:style>
  <w:style w:type="numbering" w:customStyle="1" w:styleId="727">
    <w:name w:val="無清單727"/>
    <w:next w:val="a4"/>
    <w:semiHidden/>
    <w:rsid w:val="00024B9E"/>
  </w:style>
  <w:style w:type="numbering" w:customStyle="1" w:styleId="11111117">
    <w:name w:val="1 / 1.1 / 1.1.117"/>
    <w:basedOn w:val="a4"/>
    <w:next w:val="111111"/>
    <w:rsid w:val="00024B9E"/>
  </w:style>
  <w:style w:type="numbering" w:customStyle="1" w:styleId="1ai17">
    <w:name w:val="1 / a / i17"/>
    <w:basedOn w:val="a4"/>
    <w:next w:val="1ai"/>
    <w:rsid w:val="00024B9E"/>
  </w:style>
  <w:style w:type="numbering" w:customStyle="1" w:styleId="17a">
    <w:name w:val="文章 / 章節17"/>
    <w:basedOn w:val="a4"/>
    <w:next w:val="afff8"/>
    <w:rsid w:val="00024B9E"/>
  </w:style>
  <w:style w:type="numbering" w:customStyle="1" w:styleId="817">
    <w:name w:val="無清單817"/>
    <w:next w:val="a4"/>
    <w:semiHidden/>
    <w:rsid w:val="00024B9E"/>
  </w:style>
  <w:style w:type="numbering" w:customStyle="1" w:styleId="1218">
    <w:name w:val="無清單1218"/>
    <w:next w:val="a4"/>
    <w:semiHidden/>
    <w:rsid w:val="00024B9E"/>
  </w:style>
  <w:style w:type="numbering" w:customStyle="1" w:styleId="2127">
    <w:name w:val="無清單2127"/>
    <w:next w:val="a4"/>
    <w:semiHidden/>
    <w:rsid w:val="00024B9E"/>
  </w:style>
  <w:style w:type="numbering" w:customStyle="1" w:styleId="3127">
    <w:name w:val="無清單3127"/>
    <w:next w:val="a4"/>
    <w:semiHidden/>
    <w:rsid w:val="00024B9E"/>
  </w:style>
  <w:style w:type="numbering" w:customStyle="1" w:styleId="4127">
    <w:name w:val="無清單4127"/>
    <w:next w:val="a4"/>
    <w:semiHidden/>
    <w:rsid w:val="00024B9E"/>
  </w:style>
  <w:style w:type="numbering" w:customStyle="1" w:styleId="5127">
    <w:name w:val="無清單5127"/>
    <w:next w:val="a4"/>
    <w:semiHidden/>
    <w:rsid w:val="00024B9E"/>
  </w:style>
  <w:style w:type="numbering" w:customStyle="1" w:styleId="6127">
    <w:name w:val="無清單6127"/>
    <w:next w:val="a4"/>
    <w:semiHidden/>
    <w:rsid w:val="00024B9E"/>
  </w:style>
  <w:style w:type="numbering" w:customStyle="1" w:styleId="917">
    <w:name w:val="無清單917"/>
    <w:next w:val="a4"/>
    <w:semiHidden/>
    <w:rsid w:val="00024B9E"/>
  </w:style>
  <w:style w:type="numbering" w:customStyle="1" w:styleId="1017">
    <w:name w:val="無清單1017"/>
    <w:next w:val="a4"/>
    <w:semiHidden/>
    <w:rsid w:val="00024B9E"/>
  </w:style>
  <w:style w:type="numbering" w:customStyle="1" w:styleId="1317">
    <w:name w:val="無清單1317"/>
    <w:next w:val="a4"/>
    <w:semiHidden/>
    <w:rsid w:val="00024B9E"/>
  </w:style>
  <w:style w:type="numbering" w:customStyle="1" w:styleId="2217">
    <w:name w:val="無清單2217"/>
    <w:next w:val="a4"/>
    <w:semiHidden/>
    <w:rsid w:val="00024B9E"/>
  </w:style>
  <w:style w:type="numbering" w:customStyle="1" w:styleId="3217">
    <w:name w:val="無清單3217"/>
    <w:next w:val="a4"/>
    <w:semiHidden/>
    <w:rsid w:val="00024B9E"/>
  </w:style>
  <w:style w:type="numbering" w:customStyle="1" w:styleId="4217">
    <w:name w:val="無清單4217"/>
    <w:next w:val="a4"/>
    <w:semiHidden/>
    <w:rsid w:val="00024B9E"/>
  </w:style>
  <w:style w:type="numbering" w:customStyle="1" w:styleId="5217">
    <w:name w:val="無清單5217"/>
    <w:next w:val="a4"/>
    <w:semiHidden/>
    <w:rsid w:val="00024B9E"/>
  </w:style>
  <w:style w:type="numbering" w:customStyle="1" w:styleId="6217">
    <w:name w:val="無清單6217"/>
    <w:next w:val="a4"/>
    <w:semiHidden/>
    <w:rsid w:val="00024B9E"/>
  </w:style>
  <w:style w:type="numbering" w:customStyle="1" w:styleId="1417">
    <w:name w:val="無清單1417"/>
    <w:next w:val="a4"/>
    <w:semiHidden/>
    <w:rsid w:val="00024B9E"/>
  </w:style>
  <w:style w:type="numbering" w:customStyle="1" w:styleId="1517">
    <w:name w:val="無清單1517"/>
    <w:next w:val="a4"/>
    <w:semiHidden/>
    <w:rsid w:val="00024B9E"/>
  </w:style>
  <w:style w:type="numbering" w:customStyle="1" w:styleId="2317">
    <w:name w:val="無清單2317"/>
    <w:next w:val="a4"/>
    <w:semiHidden/>
    <w:rsid w:val="00024B9E"/>
  </w:style>
  <w:style w:type="numbering" w:customStyle="1" w:styleId="3317">
    <w:name w:val="無清單3317"/>
    <w:next w:val="a4"/>
    <w:semiHidden/>
    <w:rsid w:val="00024B9E"/>
  </w:style>
  <w:style w:type="numbering" w:customStyle="1" w:styleId="4317">
    <w:name w:val="無清單4317"/>
    <w:next w:val="a4"/>
    <w:semiHidden/>
    <w:rsid w:val="00024B9E"/>
  </w:style>
  <w:style w:type="numbering" w:customStyle="1" w:styleId="5317">
    <w:name w:val="無清單5317"/>
    <w:next w:val="a4"/>
    <w:semiHidden/>
    <w:rsid w:val="00024B9E"/>
  </w:style>
  <w:style w:type="numbering" w:customStyle="1" w:styleId="6317">
    <w:name w:val="無清單6317"/>
    <w:next w:val="a4"/>
    <w:semiHidden/>
    <w:rsid w:val="00024B9E"/>
  </w:style>
  <w:style w:type="numbering" w:customStyle="1" w:styleId="1617">
    <w:name w:val="無清單1617"/>
    <w:next w:val="a4"/>
    <w:semiHidden/>
    <w:rsid w:val="00024B9E"/>
  </w:style>
  <w:style w:type="numbering" w:customStyle="1" w:styleId="1717">
    <w:name w:val="無清單1717"/>
    <w:next w:val="a4"/>
    <w:semiHidden/>
    <w:rsid w:val="00024B9E"/>
  </w:style>
  <w:style w:type="numbering" w:customStyle="1" w:styleId="2417">
    <w:name w:val="無清單2417"/>
    <w:next w:val="a4"/>
    <w:semiHidden/>
    <w:rsid w:val="00024B9E"/>
  </w:style>
  <w:style w:type="numbering" w:customStyle="1" w:styleId="3417">
    <w:name w:val="無清單3417"/>
    <w:next w:val="a4"/>
    <w:semiHidden/>
    <w:rsid w:val="00024B9E"/>
  </w:style>
  <w:style w:type="numbering" w:customStyle="1" w:styleId="4417">
    <w:name w:val="無清單4417"/>
    <w:next w:val="a4"/>
    <w:semiHidden/>
    <w:rsid w:val="00024B9E"/>
  </w:style>
  <w:style w:type="numbering" w:customStyle="1" w:styleId="5417">
    <w:name w:val="無清單5417"/>
    <w:next w:val="a4"/>
    <w:semiHidden/>
    <w:rsid w:val="00024B9E"/>
  </w:style>
  <w:style w:type="numbering" w:customStyle="1" w:styleId="6417">
    <w:name w:val="無清單6417"/>
    <w:next w:val="a4"/>
    <w:semiHidden/>
    <w:rsid w:val="00024B9E"/>
  </w:style>
  <w:style w:type="numbering" w:customStyle="1" w:styleId="1817">
    <w:name w:val="無清單1817"/>
    <w:next w:val="a4"/>
    <w:semiHidden/>
    <w:rsid w:val="00024B9E"/>
  </w:style>
  <w:style w:type="numbering" w:customStyle="1" w:styleId="1917">
    <w:name w:val="無清單1917"/>
    <w:next w:val="a4"/>
    <w:semiHidden/>
    <w:rsid w:val="00024B9E"/>
  </w:style>
  <w:style w:type="numbering" w:customStyle="1" w:styleId="2517">
    <w:name w:val="無清單2517"/>
    <w:next w:val="a4"/>
    <w:semiHidden/>
    <w:rsid w:val="00024B9E"/>
  </w:style>
  <w:style w:type="numbering" w:customStyle="1" w:styleId="3517">
    <w:name w:val="無清單3517"/>
    <w:next w:val="a4"/>
    <w:semiHidden/>
    <w:rsid w:val="00024B9E"/>
  </w:style>
  <w:style w:type="numbering" w:customStyle="1" w:styleId="4517">
    <w:name w:val="無清單4517"/>
    <w:next w:val="a4"/>
    <w:semiHidden/>
    <w:rsid w:val="00024B9E"/>
  </w:style>
  <w:style w:type="numbering" w:customStyle="1" w:styleId="5517">
    <w:name w:val="無清單5517"/>
    <w:next w:val="a4"/>
    <w:semiHidden/>
    <w:rsid w:val="00024B9E"/>
  </w:style>
  <w:style w:type="numbering" w:customStyle="1" w:styleId="6517">
    <w:name w:val="無清單6517"/>
    <w:next w:val="a4"/>
    <w:semiHidden/>
    <w:rsid w:val="00024B9E"/>
  </w:style>
  <w:style w:type="numbering" w:customStyle="1" w:styleId="277">
    <w:name w:val="無清單277"/>
    <w:next w:val="a4"/>
    <w:semiHidden/>
    <w:rsid w:val="00024B9E"/>
  </w:style>
  <w:style w:type="numbering" w:customStyle="1" w:styleId="1137">
    <w:name w:val="無清單1137"/>
    <w:next w:val="a4"/>
    <w:semiHidden/>
    <w:rsid w:val="00024B9E"/>
  </w:style>
  <w:style w:type="numbering" w:customStyle="1" w:styleId="1147">
    <w:name w:val="無清單1147"/>
    <w:next w:val="a4"/>
    <w:semiHidden/>
    <w:rsid w:val="00024B9E"/>
  </w:style>
  <w:style w:type="numbering" w:customStyle="1" w:styleId="287">
    <w:name w:val="無清單287"/>
    <w:next w:val="a4"/>
    <w:semiHidden/>
    <w:rsid w:val="00024B9E"/>
  </w:style>
  <w:style w:type="numbering" w:customStyle="1" w:styleId="377">
    <w:name w:val="無清單377"/>
    <w:next w:val="a4"/>
    <w:semiHidden/>
    <w:rsid w:val="00024B9E"/>
  </w:style>
  <w:style w:type="numbering" w:customStyle="1" w:styleId="477">
    <w:name w:val="無清單477"/>
    <w:next w:val="a4"/>
    <w:semiHidden/>
    <w:rsid w:val="00024B9E"/>
  </w:style>
  <w:style w:type="numbering" w:customStyle="1" w:styleId="577">
    <w:name w:val="無清單577"/>
    <w:next w:val="a4"/>
    <w:semiHidden/>
    <w:rsid w:val="00024B9E"/>
  </w:style>
  <w:style w:type="numbering" w:customStyle="1" w:styleId="677">
    <w:name w:val="無清單677"/>
    <w:next w:val="a4"/>
    <w:semiHidden/>
    <w:rsid w:val="00024B9E"/>
  </w:style>
  <w:style w:type="numbering" w:customStyle="1" w:styleId="737">
    <w:name w:val="無清單737"/>
    <w:next w:val="a4"/>
    <w:semiHidden/>
    <w:rsid w:val="00024B9E"/>
  </w:style>
  <w:style w:type="numbering" w:customStyle="1" w:styleId="11111126">
    <w:name w:val="1 / 1.1 / 1.1.126"/>
    <w:basedOn w:val="a4"/>
    <w:next w:val="111111"/>
    <w:rsid w:val="00024B9E"/>
  </w:style>
  <w:style w:type="numbering" w:customStyle="1" w:styleId="1ai26">
    <w:name w:val="1 / a / i26"/>
    <w:basedOn w:val="a4"/>
    <w:next w:val="1ai"/>
    <w:rsid w:val="00024B9E"/>
  </w:style>
  <w:style w:type="numbering" w:customStyle="1" w:styleId="268">
    <w:name w:val="文章 / 章節26"/>
    <w:basedOn w:val="a4"/>
    <w:next w:val="afff8"/>
    <w:rsid w:val="00024B9E"/>
  </w:style>
  <w:style w:type="numbering" w:customStyle="1" w:styleId="827">
    <w:name w:val="無清單827"/>
    <w:next w:val="a4"/>
    <w:semiHidden/>
    <w:rsid w:val="00024B9E"/>
  </w:style>
  <w:style w:type="numbering" w:customStyle="1" w:styleId="1227">
    <w:name w:val="無清單1227"/>
    <w:next w:val="a4"/>
    <w:semiHidden/>
    <w:rsid w:val="00024B9E"/>
  </w:style>
  <w:style w:type="numbering" w:customStyle="1" w:styleId="2137">
    <w:name w:val="無清單2137"/>
    <w:next w:val="a4"/>
    <w:semiHidden/>
    <w:rsid w:val="00024B9E"/>
  </w:style>
  <w:style w:type="numbering" w:customStyle="1" w:styleId="3137">
    <w:name w:val="無清單3137"/>
    <w:next w:val="a4"/>
    <w:semiHidden/>
    <w:rsid w:val="00024B9E"/>
  </w:style>
  <w:style w:type="numbering" w:customStyle="1" w:styleId="4137">
    <w:name w:val="無清單4137"/>
    <w:next w:val="a4"/>
    <w:semiHidden/>
    <w:rsid w:val="00024B9E"/>
  </w:style>
  <w:style w:type="numbering" w:customStyle="1" w:styleId="5137">
    <w:name w:val="無清單5137"/>
    <w:next w:val="a4"/>
    <w:semiHidden/>
    <w:rsid w:val="00024B9E"/>
  </w:style>
  <w:style w:type="numbering" w:customStyle="1" w:styleId="6137">
    <w:name w:val="無清單6137"/>
    <w:next w:val="a4"/>
    <w:semiHidden/>
    <w:rsid w:val="00024B9E"/>
  </w:style>
  <w:style w:type="numbering" w:customStyle="1" w:styleId="927">
    <w:name w:val="無清單927"/>
    <w:next w:val="a4"/>
    <w:semiHidden/>
    <w:rsid w:val="00024B9E"/>
  </w:style>
  <w:style w:type="numbering" w:customStyle="1" w:styleId="1027">
    <w:name w:val="無清單1027"/>
    <w:next w:val="a4"/>
    <w:semiHidden/>
    <w:rsid w:val="00024B9E"/>
  </w:style>
  <w:style w:type="numbering" w:customStyle="1" w:styleId="1327">
    <w:name w:val="無清單1327"/>
    <w:next w:val="a4"/>
    <w:semiHidden/>
    <w:rsid w:val="00024B9E"/>
  </w:style>
  <w:style w:type="numbering" w:customStyle="1" w:styleId="2227">
    <w:name w:val="無清單2227"/>
    <w:next w:val="a4"/>
    <w:semiHidden/>
    <w:rsid w:val="00024B9E"/>
  </w:style>
  <w:style w:type="numbering" w:customStyle="1" w:styleId="3227">
    <w:name w:val="無清單3227"/>
    <w:next w:val="a4"/>
    <w:semiHidden/>
    <w:rsid w:val="00024B9E"/>
  </w:style>
  <w:style w:type="numbering" w:customStyle="1" w:styleId="4227">
    <w:name w:val="無清單4227"/>
    <w:next w:val="a4"/>
    <w:semiHidden/>
    <w:rsid w:val="00024B9E"/>
  </w:style>
  <w:style w:type="numbering" w:customStyle="1" w:styleId="5227">
    <w:name w:val="無清單5227"/>
    <w:next w:val="a4"/>
    <w:semiHidden/>
    <w:rsid w:val="00024B9E"/>
  </w:style>
  <w:style w:type="numbering" w:customStyle="1" w:styleId="6227">
    <w:name w:val="無清單6227"/>
    <w:next w:val="a4"/>
    <w:semiHidden/>
    <w:rsid w:val="00024B9E"/>
  </w:style>
  <w:style w:type="numbering" w:customStyle="1" w:styleId="1427">
    <w:name w:val="無清單1427"/>
    <w:next w:val="a4"/>
    <w:semiHidden/>
    <w:rsid w:val="00024B9E"/>
  </w:style>
  <w:style w:type="numbering" w:customStyle="1" w:styleId="1527">
    <w:name w:val="無清單1527"/>
    <w:next w:val="a4"/>
    <w:semiHidden/>
    <w:rsid w:val="00024B9E"/>
  </w:style>
  <w:style w:type="numbering" w:customStyle="1" w:styleId="2327">
    <w:name w:val="無清單2327"/>
    <w:next w:val="a4"/>
    <w:semiHidden/>
    <w:rsid w:val="00024B9E"/>
  </w:style>
  <w:style w:type="numbering" w:customStyle="1" w:styleId="3327">
    <w:name w:val="無清單3327"/>
    <w:next w:val="a4"/>
    <w:semiHidden/>
    <w:rsid w:val="00024B9E"/>
  </w:style>
  <w:style w:type="numbering" w:customStyle="1" w:styleId="4327">
    <w:name w:val="無清單4327"/>
    <w:next w:val="a4"/>
    <w:semiHidden/>
    <w:rsid w:val="00024B9E"/>
  </w:style>
  <w:style w:type="numbering" w:customStyle="1" w:styleId="5327">
    <w:name w:val="無清單5327"/>
    <w:next w:val="a4"/>
    <w:semiHidden/>
    <w:rsid w:val="00024B9E"/>
  </w:style>
  <w:style w:type="numbering" w:customStyle="1" w:styleId="6327">
    <w:name w:val="無清單6327"/>
    <w:next w:val="a4"/>
    <w:semiHidden/>
    <w:rsid w:val="00024B9E"/>
  </w:style>
  <w:style w:type="numbering" w:customStyle="1" w:styleId="1627">
    <w:name w:val="無清單1627"/>
    <w:next w:val="a4"/>
    <w:semiHidden/>
    <w:rsid w:val="00024B9E"/>
  </w:style>
  <w:style w:type="numbering" w:customStyle="1" w:styleId="1727">
    <w:name w:val="無清單1727"/>
    <w:next w:val="a4"/>
    <w:semiHidden/>
    <w:rsid w:val="00024B9E"/>
  </w:style>
  <w:style w:type="numbering" w:customStyle="1" w:styleId="2427">
    <w:name w:val="無清單2427"/>
    <w:next w:val="a4"/>
    <w:semiHidden/>
    <w:rsid w:val="00024B9E"/>
  </w:style>
  <w:style w:type="numbering" w:customStyle="1" w:styleId="3427">
    <w:name w:val="無清單3427"/>
    <w:next w:val="a4"/>
    <w:semiHidden/>
    <w:rsid w:val="00024B9E"/>
  </w:style>
  <w:style w:type="numbering" w:customStyle="1" w:styleId="4427">
    <w:name w:val="無清單4427"/>
    <w:next w:val="a4"/>
    <w:semiHidden/>
    <w:rsid w:val="00024B9E"/>
  </w:style>
  <w:style w:type="numbering" w:customStyle="1" w:styleId="5427">
    <w:name w:val="無清單5427"/>
    <w:next w:val="a4"/>
    <w:semiHidden/>
    <w:rsid w:val="00024B9E"/>
  </w:style>
  <w:style w:type="numbering" w:customStyle="1" w:styleId="6427">
    <w:name w:val="無清單6427"/>
    <w:next w:val="a4"/>
    <w:semiHidden/>
    <w:rsid w:val="00024B9E"/>
  </w:style>
  <w:style w:type="numbering" w:customStyle="1" w:styleId="1827">
    <w:name w:val="無清單1827"/>
    <w:next w:val="a4"/>
    <w:semiHidden/>
    <w:rsid w:val="00024B9E"/>
  </w:style>
  <w:style w:type="numbering" w:customStyle="1" w:styleId="1927">
    <w:name w:val="無清單1927"/>
    <w:next w:val="a4"/>
    <w:semiHidden/>
    <w:rsid w:val="00024B9E"/>
  </w:style>
  <w:style w:type="numbering" w:customStyle="1" w:styleId="2527">
    <w:name w:val="無清單2527"/>
    <w:next w:val="a4"/>
    <w:semiHidden/>
    <w:rsid w:val="00024B9E"/>
  </w:style>
  <w:style w:type="numbering" w:customStyle="1" w:styleId="3527">
    <w:name w:val="無清單3527"/>
    <w:next w:val="a4"/>
    <w:semiHidden/>
    <w:rsid w:val="00024B9E"/>
  </w:style>
  <w:style w:type="numbering" w:customStyle="1" w:styleId="4527">
    <w:name w:val="無清單4527"/>
    <w:next w:val="a4"/>
    <w:semiHidden/>
    <w:rsid w:val="00024B9E"/>
  </w:style>
  <w:style w:type="numbering" w:customStyle="1" w:styleId="5527">
    <w:name w:val="無清單5527"/>
    <w:next w:val="a4"/>
    <w:semiHidden/>
    <w:rsid w:val="00024B9E"/>
  </w:style>
  <w:style w:type="numbering" w:customStyle="1" w:styleId="6527">
    <w:name w:val="無清單6527"/>
    <w:next w:val="a4"/>
    <w:semiHidden/>
    <w:rsid w:val="00024B9E"/>
  </w:style>
  <w:style w:type="numbering" w:customStyle="1" w:styleId="800">
    <w:name w:val="無清單80"/>
    <w:next w:val="a4"/>
    <w:semiHidden/>
    <w:rsid w:val="00024B9E"/>
  </w:style>
  <w:style w:type="numbering" w:customStyle="1" w:styleId="1400">
    <w:name w:val="無清單140"/>
    <w:next w:val="a4"/>
    <w:semiHidden/>
    <w:rsid w:val="00024B9E"/>
  </w:style>
  <w:style w:type="numbering" w:customStyle="1" w:styleId="2400">
    <w:name w:val="無清單240"/>
    <w:next w:val="a4"/>
    <w:semiHidden/>
    <w:rsid w:val="00024B9E"/>
  </w:style>
  <w:style w:type="numbering" w:customStyle="1" w:styleId="3300">
    <w:name w:val="無清單330"/>
    <w:next w:val="a4"/>
    <w:semiHidden/>
    <w:rsid w:val="00024B9E"/>
  </w:style>
  <w:style w:type="numbering" w:customStyle="1" w:styleId="4300">
    <w:name w:val="無清單430"/>
    <w:next w:val="a4"/>
    <w:semiHidden/>
    <w:rsid w:val="00024B9E"/>
  </w:style>
  <w:style w:type="numbering" w:customStyle="1" w:styleId="5300">
    <w:name w:val="無清單530"/>
    <w:next w:val="a4"/>
    <w:semiHidden/>
    <w:rsid w:val="00024B9E"/>
  </w:style>
  <w:style w:type="numbering" w:customStyle="1" w:styleId="6300">
    <w:name w:val="無清單630"/>
    <w:next w:val="a4"/>
    <w:semiHidden/>
    <w:rsid w:val="00024B9E"/>
  </w:style>
  <w:style w:type="numbering" w:customStyle="1" w:styleId="718">
    <w:name w:val="無清單718"/>
    <w:next w:val="a4"/>
    <w:semiHidden/>
    <w:rsid w:val="00024B9E"/>
  </w:style>
  <w:style w:type="numbering" w:customStyle="1" w:styleId="11200">
    <w:name w:val="無清單1120"/>
    <w:next w:val="a4"/>
    <w:semiHidden/>
    <w:rsid w:val="00024B9E"/>
  </w:style>
  <w:style w:type="numbering" w:customStyle="1" w:styleId="1111110">
    <w:name w:val="無清單111111"/>
    <w:next w:val="a4"/>
    <w:semiHidden/>
    <w:rsid w:val="00024B9E"/>
  </w:style>
  <w:style w:type="numbering" w:customStyle="1" w:styleId="21200">
    <w:name w:val="無清單2120"/>
    <w:next w:val="a4"/>
    <w:semiHidden/>
    <w:rsid w:val="00024B9E"/>
  </w:style>
  <w:style w:type="numbering" w:customStyle="1" w:styleId="3119">
    <w:name w:val="無清單3119"/>
    <w:next w:val="a4"/>
    <w:semiHidden/>
    <w:rsid w:val="00024B9E"/>
  </w:style>
  <w:style w:type="numbering" w:customStyle="1" w:styleId="4119">
    <w:name w:val="無清單4119"/>
    <w:next w:val="a4"/>
    <w:semiHidden/>
    <w:rsid w:val="00024B9E"/>
  </w:style>
  <w:style w:type="numbering" w:customStyle="1" w:styleId="5119">
    <w:name w:val="無清單5119"/>
    <w:next w:val="a4"/>
    <w:semiHidden/>
    <w:rsid w:val="00024B9E"/>
  </w:style>
  <w:style w:type="numbering" w:customStyle="1" w:styleId="6119">
    <w:name w:val="無清單6119"/>
    <w:next w:val="a4"/>
    <w:semiHidden/>
    <w:rsid w:val="00024B9E"/>
  </w:style>
  <w:style w:type="numbering" w:customStyle="1" w:styleId="719">
    <w:name w:val="無清單719"/>
    <w:next w:val="a4"/>
    <w:semiHidden/>
    <w:rsid w:val="00024B9E"/>
  </w:style>
  <w:style w:type="numbering" w:customStyle="1" w:styleId="1111119">
    <w:name w:val="1 / 1.1 / 1.1.19"/>
    <w:basedOn w:val="a4"/>
    <w:next w:val="111111"/>
    <w:rsid w:val="00024B9E"/>
  </w:style>
  <w:style w:type="numbering" w:customStyle="1" w:styleId="1ai9">
    <w:name w:val="1 / a / i9"/>
    <w:basedOn w:val="a4"/>
    <w:next w:val="1ai"/>
    <w:rsid w:val="00024B9E"/>
  </w:style>
  <w:style w:type="numbering" w:customStyle="1" w:styleId="9e">
    <w:name w:val="文章 / 章節9"/>
    <w:basedOn w:val="a4"/>
    <w:next w:val="afff8"/>
    <w:rsid w:val="00024B9E"/>
  </w:style>
  <w:style w:type="numbering" w:customStyle="1" w:styleId="8100">
    <w:name w:val="無清單810"/>
    <w:next w:val="a4"/>
    <w:semiHidden/>
    <w:rsid w:val="00024B9E"/>
  </w:style>
  <w:style w:type="numbering" w:customStyle="1" w:styleId="1219">
    <w:name w:val="無清單1219"/>
    <w:next w:val="a4"/>
    <w:semiHidden/>
    <w:rsid w:val="00024B9E"/>
  </w:style>
  <w:style w:type="numbering" w:customStyle="1" w:styleId="21110">
    <w:name w:val="無清單21110"/>
    <w:next w:val="a4"/>
    <w:semiHidden/>
    <w:rsid w:val="00024B9E"/>
  </w:style>
  <w:style w:type="numbering" w:customStyle="1" w:styleId="31110">
    <w:name w:val="無清單31110"/>
    <w:next w:val="a4"/>
    <w:semiHidden/>
    <w:rsid w:val="00024B9E"/>
  </w:style>
  <w:style w:type="numbering" w:customStyle="1" w:styleId="41110">
    <w:name w:val="無清單41110"/>
    <w:next w:val="a4"/>
    <w:semiHidden/>
    <w:rsid w:val="00024B9E"/>
  </w:style>
  <w:style w:type="numbering" w:customStyle="1" w:styleId="51110">
    <w:name w:val="無清單51110"/>
    <w:next w:val="a4"/>
    <w:semiHidden/>
    <w:rsid w:val="00024B9E"/>
  </w:style>
  <w:style w:type="numbering" w:customStyle="1" w:styleId="61110">
    <w:name w:val="無清單61110"/>
    <w:next w:val="a4"/>
    <w:semiHidden/>
    <w:rsid w:val="00024B9E"/>
  </w:style>
  <w:style w:type="numbering" w:customStyle="1" w:styleId="9100">
    <w:name w:val="無清單910"/>
    <w:next w:val="a4"/>
    <w:semiHidden/>
    <w:rsid w:val="00024B9E"/>
  </w:style>
  <w:style w:type="numbering" w:customStyle="1" w:styleId="10100">
    <w:name w:val="無清單1010"/>
    <w:next w:val="a4"/>
    <w:semiHidden/>
    <w:rsid w:val="00024B9E"/>
  </w:style>
  <w:style w:type="numbering" w:customStyle="1" w:styleId="1310">
    <w:name w:val="無清單1310"/>
    <w:next w:val="a4"/>
    <w:semiHidden/>
    <w:rsid w:val="00024B9E"/>
  </w:style>
  <w:style w:type="numbering" w:customStyle="1" w:styleId="2218">
    <w:name w:val="無清單2218"/>
    <w:next w:val="a4"/>
    <w:semiHidden/>
    <w:rsid w:val="00024B9E"/>
  </w:style>
  <w:style w:type="numbering" w:customStyle="1" w:styleId="3218">
    <w:name w:val="無清單3218"/>
    <w:next w:val="a4"/>
    <w:semiHidden/>
    <w:rsid w:val="00024B9E"/>
  </w:style>
  <w:style w:type="numbering" w:customStyle="1" w:styleId="4218">
    <w:name w:val="無清單4218"/>
    <w:next w:val="a4"/>
    <w:semiHidden/>
    <w:rsid w:val="00024B9E"/>
  </w:style>
  <w:style w:type="numbering" w:customStyle="1" w:styleId="5218">
    <w:name w:val="無清單5218"/>
    <w:next w:val="a4"/>
    <w:semiHidden/>
    <w:rsid w:val="00024B9E"/>
  </w:style>
  <w:style w:type="numbering" w:customStyle="1" w:styleId="6218">
    <w:name w:val="無清單6218"/>
    <w:next w:val="a4"/>
    <w:semiHidden/>
    <w:rsid w:val="00024B9E"/>
  </w:style>
  <w:style w:type="numbering" w:customStyle="1" w:styleId="1410">
    <w:name w:val="無清單1410"/>
    <w:next w:val="a4"/>
    <w:semiHidden/>
    <w:rsid w:val="00024B9E"/>
  </w:style>
  <w:style w:type="numbering" w:customStyle="1" w:styleId="1510">
    <w:name w:val="無清單1510"/>
    <w:next w:val="a4"/>
    <w:semiHidden/>
    <w:rsid w:val="00024B9E"/>
  </w:style>
  <w:style w:type="numbering" w:customStyle="1" w:styleId="2310">
    <w:name w:val="無清單2310"/>
    <w:next w:val="a4"/>
    <w:semiHidden/>
    <w:rsid w:val="00024B9E"/>
  </w:style>
  <w:style w:type="numbering" w:customStyle="1" w:styleId="3310">
    <w:name w:val="無清單3310"/>
    <w:next w:val="a4"/>
    <w:semiHidden/>
    <w:rsid w:val="00024B9E"/>
  </w:style>
  <w:style w:type="numbering" w:customStyle="1" w:styleId="4310">
    <w:name w:val="無清單4310"/>
    <w:next w:val="a4"/>
    <w:semiHidden/>
    <w:rsid w:val="00024B9E"/>
  </w:style>
  <w:style w:type="numbering" w:customStyle="1" w:styleId="5310">
    <w:name w:val="無清單5310"/>
    <w:next w:val="a4"/>
    <w:semiHidden/>
    <w:rsid w:val="00024B9E"/>
  </w:style>
  <w:style w:type="numbering" w:customStyle="1" w:styleId="6310">
    <w:name w:val="無清單6310"/>
    <w:next w:val="a4"/>
    <w:semiHidden/>
    <w:rsid w:val="00024B9E"/>
  </w:style>
  <w:style w:type="numbering" w:customStyle="1" w:styleId="1610">
    <w:name w:val="無清單1610"/>
    <w:next w:val="a4"/>
    <w:semiHidden/>
    <w:rsid w:val="00024B9E"/>
  </w:style>
  <w:style w:type="numbering" w:customStyle="1" w:styleId="1710">
    <w:name w:val="無清單1710"/>
    <w:next w:val="a4"/>
    <w:semiHidden/>
    <w:rsid w:val="00024B9E"/>
  </w:style>
  <w:style w:type="numbering" w:customStyle="1" w:styleId="24100">
    <w:name w:val="無清單2410"/>
    <w:next w:val="a4"/>
    <w:semiHidden/>
    <w:rsid w:val="00024B9E"/>
  </w:style>
  <w:style w:type="numbering" w:customStyle="1" w:styleId="3410">
    <w:name w:val="無清單3410"/>
    <w:next w:val="a4"/>
    <w:semiHidden/>
    <w:rsid w:val="00024B9E"/>
  </w:style>
  <w:style w:type="numbering" w:customStyle="1" w:styleId="4410">
    <w:name w:val="無清單4410"/>
    <w:next w:val="a4"/>
    <w:semiHidden/>
    <w:rsid w:val="00024B9E"/>
  </w:style>
  <w:style w:type="numbering" w:customStyle="1" w:styleId="5410">
    <w:name w:val="無清單5410"/>
    <w:next w:val="a4"/>
    <w:semiHidden/>
    <w:rsid w:val="00024B9E"/>
  </w:style>
  <w:style w:type="numbering" w:customStyle="1" w:styleId="6410">
    <w:name w:val="無清單6410"/>
    <w:next w:val="a4"/>
    <w:semiHidden/>
    <w:rsid w:val="00024B9E"/>
  </w:style>
  <w:style w:type="numbering" w:customStyle="1" w:styleId="1810">
    <w:name w:val="無清單1810"/>
    <w:next w:val="a4"/>
    <w:semiHidden/>
    <w:rsid w:val="00024B9E"/>
  </w:style>
  <w:style w:type="numbering" w:customStyle="1" w:styleId="1910">
    <w:name w:val="無清單1910"/>
    <w:next w:val="a4"/>
    <w:semiHidden/>
    <w:rsid w:val="00024B9E"/>
  </w:style>
  <w:style w:type="numbering" w:customStyle="1" w:styleId="25100">
    <w:name w:val="無清單2510"/>
    <w:next w:val="a4"/>
    <w:semiHidden/>
    <w:rsid w:val="00024B9E"/>
  </w:style>
  <w:style w:type="numbering" w:customStyle="1" w:styleId="3510">
    <w:name w:val="無清單3510"/>
    <w:next w:val="a4"/>
    <w:semiHidden/>
    <w:rsid w:val="00024B9E"/>
  </w:style>
  <w:style w:type="numbering" w:customStyle="1" w:styleId="4510">
    <w:name w:val="無清單4510"/>
    <w:next w:val="a4"/>
    <w:semiHidden/>
    <w:rsid w:val="00024B9E"/>
  </w:style>
  <w:style w:type="numbering" w:customStyle="1" w:styleId="5510">
    <w:name w:val="無清單5510"/>
    <w:next w:val="a4"/>
    <w:semiHidden/>
    <w:rsid w:val="00024B9E"/>
  </w:style>
  <w:style w:type="numbering" w:customStyle="1" w:styleId="6510">
    <w:name w:val="無清單6510"/>
    <w:next w:val="a4"/>
    <w:semiHidden/>
    <w:rsid w:val="00024B9E"/>
  </w:style>
  <w:style w:type="numbering" w:customStyle="1" w:styleId="208">
    <w:name w:val="無清單208"/>
    <w:next w:val="a4"/>
    <w:semiHidden/>
    <w:rsid w:val="00024B9E"/>
  </w:style>
  <w:style w:type="numbering" w:customStyle="1" w:styleId="1108">
    <w:name w:val="無清單1108"/>
    <w:next w:val="a4"/>
    <w:semiHidden/>
    <w:rsid w:val="00024B9E"/>
  </w:style>
  <w:style w:type="numbering" w:customStyle="1" w:styleId="1128">
    <w:name w:val="無清單1128"/>
    <w:next w:val="a4"/>
    <w:semiHidden/>
    <w:rsid w:val="00024B9E"/>
  </w:style>
  <w:style w:type="numbering" w:customStyle="1" w:styleId="2680">
    <w:name w:val="無清單268"/>
    <w:next w:val="a4"/>
    <w:semiHidden/>
    <w:rsid w:val="00024B9E"/>
  </w:style>
  <w:style w:type="numbering" w:customStyle="1" w:styleId="368">
    <w:name w:val="無清單368"/>
    <w:next w:val="a4"/>
    <w:semiHidden/>
    <w:rsid w:val="00024B9E"/>
  </w:style>
  <w:style w:type="numbering" w:customStyle="1" w:styleId="468">
    <w:name w:val="無清單468"/>
    <w:next w:val="a4"/>
    <w:semiHidden/>
    <w:rsid w:val="00024B9E"/>
  </w:style>
  <w:style w:type="numbering" w:customStyle="1" w:styleId="568">
    <w:name w:val="無清單568"/>
    <w:next w:val="a4"/>
    <w:semiHidden/>
    <w:rsid w:val="00024B9E"/>
  </w:style>
  <w:style w:type="numbering" w:customStyle="1" w:styleId="668">
    <w:name w:val="無清單668"/>
    <w:next w:val="a4"/>
    <w:semiHidden/>
    <w:rsid w:val="00024B9E"/>
  </w:style>
  <w:style w:type="numbering" w:customStyle="1" w:styleId="728">
    <w:name w:val="無清單728"/>
    <w:next w:val="a4"/>
    <w:semiHidden/>
    <w:rsid w:val="00024B9E"/>
  </w:style>
  <w:style w:type="numbering" w:customStyle="1" w:styleId="11111118">
    <w:name w:val="1 / 1.1 / 1.1.118"/>
    <w:basedOn w:val="a4"/>
    <w:next w:val="111111"/>
    <w:rsid w:val="00024B9E"/>
  </w:style>
  <w:style w:type="numbering" w:customStyle="1" w:styleId="1ai18">
    <w:name w:val="1 / a / i18"/>
    <w:basedOn w:val="a4"/>
    <w:next w:val="1ai"/>
    <w:rsid w:val="00024B9E"/>
  </w:style>
  <w:style w:type="numbering" w:customStyle="1" w:styleId="18a">
    <w:name w:val="文章 / 章節18"/>
    <w:basedOn w:val="a4"/>
    <w:next w:val="afff8"/>
    <w:rsid w:val="00024B9E"/>
  </w:style>
  <w:style w:type="numbering" w:customStyle="1" w:styleId="818">
    <w:name w:val="無清單818"/>
    <w:next w:val="a4"/>
    <w:semiHidden/>
    <w:rsid w:val="00024B9E"/>
  </w:style>
  <w:style w:type="numbering" w:customStyle="1" w:styleId="12110">
    <w:name w:val="無清單12110"/>
    <w:next w:val="a4"/>
    <w:semiHidden/>
    <w:rsid w:val="00024B9E"/>
  </w:style>
  <w:style w:type="numbering" w:customStyle="1" w:styleId="2128">
    <w:name w:val="無清單2128"/>
    <w:next w:val="a4"/>
    <w:semiHidden/>
    <w:rsid w:val="00024B9E"/>
  </w:style>
  <w:style w:type="numbering" w:customStyle="1" w:styleId="3128">
    <w:name w:val="無清單3128"/>
    <w:next w:val="a4"/>
    <w:semiHidden/>
    <w:rsid w:val="00024B9E"/>
  </w:style>
  <w:style w:type="numbering" w:customStyle="1" w:styleId="4128">
    <w:name w:val="無清單4128"/>
    <w:next w:val="a4"/>
    <w:semiHidden/>
    <w:rsid w:val="00024B9E"/>
  </w:style>
  <w:style w:type="numbering" w:customStyle="1" w:styleId="5128">
    <w:name w:val="無清單5128"/>
    <w:next w:val="a4"/>
    <w:semiHidden/>
    <w:rsid w:val="00024B9E"/>
  </w:style>
  <w:style w:type="numbering" w:customStyle="1" w:styleId="6128">
    <w:name w:val="無清單6128"/>
    <w:next w:val="a4"/>
    <w:semiHidden/>
    <w:rsid w:val="00024B9E"/>
  </w:style>
  <w:style w:type="numbering" w:customStyle="1" w:styleId="918">
    <w:name w:val="無清單918"/>
    <w:next w:val="a4"/>
    <w:semiHidden/>
    <w:rsid w:val="00024B9E"/>
  </w:style>
  <w:style w:type="numbering" w:customStyle="1" w:styleId="1018">
    <w:name w:val="無清單1018"/>
    <w:next w:val="a4"/>
    <w:semiHidden/>
    <w:rsid w:val="00024B9E"/>
  </w:style>
  <w:style w:type="numbering" w:customStyle="1" w:styleId="1318">
    <w:name w:val="無清單1318"/>
    <w:next w:val="a4"/>
    <w:semiHidden/>
    <w:rsid w:val="00024B9E"/>
  </w:style>
  <w:style w:type="numbering" w:customStyle="1" w:styleId="2219">
    <w:name w:val="無清單2219"/>
    <w:next w:val="a4"/>
    <w:semiHidden/>
    <w:rsid w:val="00024B9E"/>
  </w:style>
  <w:style w:type="numbering" w:customStyle="1" w:styleId="3219">
    <w:name w:val="無清單3219"/>
    <w:next w:val="a4"/>
    <w:semiHidden/>
    <w:rsid w:val="00024B9E"/>
  </w:style>
  <w:style w:type="numbering" w:customStyle="1" w:styleId="4219">
    <w:name w:val="無清單4219"/>
    <w:next w:val="a4"/>
    <w:semiHidden/>
    <w:rsid w:val="00024B9E"/>
  </w:style>
  <w:style w:type="numbering" w:customStyle="1" w:styleId="5219">
    <w:name w:val="無清單5219"/>
    <w:next w:val="a4"/>
    <w:semiHidden/>
    <w:rsid w:val="00024B9E"/>
  </w:style>
  <w:style w:type="numbering" w:customStyle="1" w:styleId="6219">
    <w:name w:val="無清單6219"/>
    <w:next w:val="a4"/>
    <w:semiHidden/>
    <w:rsid w:val="00024B9E"/>
  </w:style>
  <w:style w:type="numbering" w:customStyle="1" w:styleId="1418">
    <w:name w:val="無清單1418"/>
    <w:next w:val="a4"/>
    <w:semiHidden/>
    <w:rsid w:val="00024B9E"/>
  </w:style>
  <w:style w:type="numbering" w:customStyle="1" w:styleId="1518">
    <w:name w:val="無清單1518"/>
    <w:next w:val="a4"/>
    <w:semiHidden/>
    <w:rsid w:val="00024B9E"/>
  </w:style>
  <w:style w:type="numbering" w:customStyle="1" w:styleId="2318">
    <w:name w:val="無清單2318"/>
    <w:next w:val="a4"/>
    <w:semiHidden/>
    <w:rsid w:val="00024B9E"/>
  </w:style>
  <w:style w:type="numbering" w:customStyle="1" w:styleId="3318">
    <w:name w:val="無清單3318"/>
    <w:next w:val="a4"/>
    <w:semiHidden/>
    <w:rsid w:val="00024B9E"/>
  </w:style>
  <w:style w:type="numbering" w:customStyle="1" w:styleId="4318">
    <w:name w:val="無清單4318"/>
    <w:next w:val="a4"/>
    <w:semiHidden/>
    <w:rsid w:val="00024B9E"/>
  </w:style>
  <w:style w:type="numbering" w:customStyle="1" w:styleId="5318">
    <w:name w:val="無清單5318"/>
    <w:next w:val="a4"/>
    <w:semiHidden/>
    <w:rsid w:val="00024B9E"/>
  </w:style>
  <w:style w:type="numbering" w:customStyle="1" w:styleId="6318">
    <w:name w:val="無清單6318"/>
    <w:next w:val="a4"/>
    <w:semiHidden/>
    <w:rsid w:val="00024B9E"/>
  </w:style>
  <w:style w:type="numbering" w:customStyle="1" w:styleId="1618">
    <w:name w:val="無清單1618"/>
    <w:next w:val="a4"/>
    <w:semiHidden/>
    <w:rsid w:val="00024B9E"/>
  </w:style>
  <w:style w:type="numbering" w:customStyle="1" w:styleId="1718">
    <w:name w:val="無清單1718"/>
    <w:next w:val="a4"/>
    <w:semiHidden/>
    <w:rsid w:val="00024B9E"/>
  </w:style>
  <w:style w:type="numbering" w:customStyle="1" w:styleId="2418">
    <w:name w:val="無清單2418"/>
    <w:next w:val="a4"/>
    <w:semiHidden/>
    <w:rsid w:val="00024B9E"/>
  </w:style>
  <w:style w:type="numbering" w:customStyle="1" w:styleId="3418">
    <w:name w:val="無清單3418"/>
    <w:next w:val="a4"/>
    <w:semiHidden/>
    <w:rsid w:val="00024B9E"/>
  </w:style>
  <w:style w:type="numbering" w:customStyle="1" w:styleId="4418">
    <w:name w:val="無清單4418"/>
    <w:next w:val="a4"/>
    <w:semiHidden/>
    <w:rsid w:val="00024B9E"/>
  </w:style>
  <w:style w:type="numbering" w:customStyle="1" w:styleId="5418">
    <w:name w:val="無清單5418"/>
    <w:next w:val="a4"/>
    <w:semiHidden/>
    <w:rsid w:val="00024B9E"/>
  </w:style>
  <w:style w:type="numbering" w:customStyle="1" w:styleId="6418">
    <w:name w:val="無清單6418"/>
    <w:next w:val="a4"/>
    <w:semiHidden/>
    <w:rsid w:val="00024B9E"/>
  </w:style>
  <w:style w:type="numbering" w:customStyle="1" w:styleId="1818">
    <w:name w:val="無清單1818"/>
    <w:next w:val="a4"/>
    <w:semiHidden/>
    <w:rsid w:val="00024B9E"/>
  </w:style>
  <w:style w:type="numbering" w:customStyle="1" w:styleId="1918">
    <w:name w:val="無清單1918"/>
    <w:next w:val="a4"/>
    <w:semiHidden/>
    <w:rsid w:val="00024B9E"/>
  </w:style>
  <w:style w:type="numbering" w:customStyle="1" w:styleId="2518">
    <w:name w:val="無清單2518"/>
    <w:next w:val="a4"/>
    <w:semiHidden/>
    <w:rsid w:val="00024B9E"/>
  </w:style>
  <w:style w:type="numbering" w:customStyle="1" w:styleId="3518">
    <w:name w:val="無清單3518"/>
    <w:next w:val="a4"/>
    <w:semiHidden/>
    <w:rsid w:val="00024B9E"/>
  </w:style>
  <w:style w:type="numbering" w:customStyle="1" w:styleId="4518">
    <w:name w:val="無清單4518"/>
    <w:next w:val="a4"/>
    <w:semiHidden/>
    <w:rsid w:val="00024B9E"/>
  </w:style>
  <w:style w:type="numbering" w:customStyle="1" w:styleId="5518">
    <w:name w:val="無清單5518"/>
    <w:next w:val="a4"/>
    <w:semiHidden/>
    <w:rsid w:val="00024B9E"/>
  </w:style>
  <w:style w:type="numbering" w:customStyle="1" w:styleId="6518">
    <w:name w:val="無清單6518"/>
    <w:next w:val="a4"/>
    <w:semiHidden/>
    <w:rsid w:val="00024B9E"/>
  </w:style>
  <w:style w:type="numbering" w:customStyle="1" w:styleId="278">
    <w:name w:val="無清單278"/>
    <w:next w:val="a4"/>
    <w:semiHidden/>
    <w:rsid w:val="00024B9E"/>
  </w:style>
  <w:style w:type="numbering" w:customStyle="1" w:styleId="1138">
    <w:name w:val="無清單1138"/>
    <w:next w:val="a4"/>
    <w:semiHidden/>
    <w:rsid w:val="00024B9E"/>
  </w:style>
  <w:style w:type="numbering" w:customStyle="1" w:styleId="1148">
    <w:name w:val="無清單1148"/>
    <w:next w:val="a4"/>
    <w:semiHidden/>
    <w:rsid w:val="00024B9E"/>
  </w:style>
  <w:style w:type="numbering" w:customStyle="1" w:styleId="288">
    <w:name w:val="無清單288"/>
    <w:next w:val="a4"/>
    <w:semiHidden/>
    <w:rsid w:val="00024B9E"/>
  </w:style>
  <w:style w:type="numbering" w:customStyle="1" w:styleId="378">
    <w:name w:val="無清單378"/>
    <w:next w:val="a4"/>
    <w:semiHidden/>
    <w:rsid w:val="00024B9E"/>
  </w:style>
  <w:style w:type="numbering" w:customStyle="1" w:styleId="478">
    <w:name w:val="無清單478"/>
    <w:next w:val="a4"/>
    <w:semiHidden/>
    <w:rsid w:val="00024B9E"/>
  </w:style>
  <w:style w:type="numbering" w:customStyle="1" w:styleId="578">
    <w:name w:val="無清單578"/>
    <w:next w:val="a4"/>
    <w:semiHidden/>
    <w:rsid w:val="00024B9E"/>
  </w:style>
  <w:style w:type="numbering" w:customStyle="1" w:styleId="678">
    <w:name w:val="無清單678"/>
    <w:next w:val="a4"/>
    <w:semiHidden/>
    <w:rsid w:val="00024B9E"/>
  </w:style>
  <w:style w:type="numbering" w:customStyle="1" w:styleId="738">
    <w:name w:val="無清單738"/>
    <w:next w:val="a4"/>
    <w:semiHidden/>
    <w:rsid w:val="00024B9E"/>
  </w:style>
  <w:style w:type="numbering" w:customStyle="1" w:styleId="11111127">
    <w:name w:val="1 / 1.1 / 1.1.127"/>
    <w:basedOn w:val="a4"/>
    <w:next w:val="111111"/>
    <w:rsid w:val="00024B9E"/>
  </w:style>
  <w:style w:type="numbering" w:customStyle="1" w:styleId="1ai27">
    <w:name w:val="1 / a / i27"/>
    <w:basedOn w:val="a4"/>
    <w:next w:val="1ai"/>
    <w:rsid w:val="00024B9E"/>
  </w:style>
  <w:style w:type="numbering" w:customStyle="1" w:styleId="279">
    <w:name w:val="文章 / 章節27"/>
    <w:basedOn w:val="a4"/>
    <w:next w:val="afff8"/>
    <w:rsid w:val="00024B9E"/>
  </w:style>
  <w:style w:type="numbering" w:customStyle="1" w:styleId="828">
    <w:name w:val="無清單828"/>
    <w:next w:val="a4"/>
    <w:semiHidden/>
    <w:rsid w:val="00024B9E"/>
  </w:style>
  <w:style w:type="numbering" w:customStyle="1" w:styleId="1228">
    <w:name w:val="無清單1228"/>
    <w:next w:val="a4"/>
    <w:semiHidden/>
    <w:rsid w:val="00024B9E"/>
  </w:style>
  <w:style w:type="numbering" w:customStyle="1" w:styleId="2138">
    <w:name w:val="無清單2138"/>
    <w:next w:val="a4"/>
    <w:semiHidden/>
    <w:rsid w:val="00024B9E"/>
  </w:style>
  <w:style w:type="numbering" w:customStyle="1" w:styleId="3138">
    <w:name w:val="無清單3138"/>
    <w:next w:val="a4"/>
    <w:semiHidden/>
    <w:rsid w:val="00024B9E"/>
  </w:style>
  <w:style w:type="numbering" w:customStyle="1" w:styleId="4138">
    <w:name w:val="無清單4138"/>
    <w:next w:val="a4"/>
    <w:semiHidden/>
    <w:rsid w:val="00024B9E"/>
  </w:style>
  <w:style w:type="numbering" w:customStyle="1" w:styleId="5138">
    <w:name w:val="無清單5138"/>
    <w:next w:val="a4"/>
    <w:semiHidden/>
    <w:rsid w:val="00024B9E"/>
  </w:style>
  <w:style w:type="numbering" w:customStyle="1" w:styleId="6138">
    <w:name w:val="無清單6138"/>
    <w:next w:val="a4"/>
    <w:semiHidden/>
    <w:rsid w:val="00024B9E"/>
  </w:style>
  <w:style w:type="numbering" w:customStyle="1" w:styleId="928">
    <w:name w:val="無清單928"/>
    <w:next w:val="a4"/>
    <w:semiHidden/>
    <w:rsid w:val="00024B9E"/>
  </w:style>
  <w:style w:type="numbering" w:customStyle="1" w:styleId="1028">
    <w:name w:val="無清單1028"/>
    <w:next w:val="a4"/>
    <w:semiHidden/>
    <w:rsid w:val="00024B9E"/>
  </w:style>
  <w:style w:type="numbering" w:customStyle="1" w:styleId="1328">
    <w:name w:val="無清單1328"/>
    <w:next w:val="a4"/>
    <w:semiHidden/>
    <w:rsid w:val="00024B9E"/>
  </w:style>
  <w:style w:type="numbering" w:customStyle="1" w:styleId="2228">
    <w:name w:val="無清單2228"/>
    <w:next w:val="a4"/>
    <w:semiHidden/>
    <w:rsid w:val="00024B9E"/>
  </w:style>
  <w:style w:type="numbering" w:customStyle="1" w:styleId="3228">
    <w:name w:val="無清單3228"/>
    <w:next w:val="a4"/>
    <w:semiHidden/>
    <w:rsid w:val="00024B9E"/>
  </w:style>
  <w:style w:type="numbering" w:customStyle="1" w:styleId="4228">
    <w:name w:val="無清單4228"/>
    <w:next w:val="a4"/>
    <w:semiHidden/>
    <w:rsid w:val="00024B9E"/>
  </w:style>
  <w:style w:type="numbering" w:customStyle="1" w:styleId="5228">
    <w:name w:val="無清單5228"/>
    <w:next w:val="a4"/>
    <w:semiHidden/>
    <w:rsid w:val="00024B9E"/>
  </w:style>
  <w:style w:type="numbering" w:customStyle="1" w:styleId="6228">
    <w:name w:val="無清單6228"/>
    <w:next w:val="a4"/>
    <w:semiHidden/>
    <w:rsid w:val="00024B9E"/>
  </w:style>
  <w:style w:type="numbering" w:customStyle="1" w:styleId="1428">
    <w:name w:val="無清單1428"/>
    <w:next w:val="a4"/>
    <w:semiHidden/>
    <w:rsid w:val="00024B9E"/>
  </w:style>
  <w:style w:type="numbering" w:customStyle="1" w:styleId="1528">
    <w:name w:val="無清單1528"/>
    <w:next w:val="a4"/>
    <w:semiHidden/>
    <w:rsid w:val="00024B9E"/>
  </w:style>
  <w:style w:type="numbering" w:customStyle="1" w:styleId="2328">
    <w:name w:val="無清單2328"/>
    <w:next w:val="a4"/>
    <w:semiHidden/>
    <w:rsid w:val="00024B9E"/>
  </w:style>
  <w:style w:type="numbering" w:customStyle="1" w:styleId="3328">
    <w:name w:val="無清單3328"/>
    <w:next w:val="a4"/>
    <w:semiHidden/>
    <w:rsid w:val="00024B9E"/>
  </w:style>
  <w:style w:type="numbering" w:customStyle="1" w:styleId="4328">
    <w:name w:val="無清單4328"/>
    <w:next w:val="a4"/>
    <w:semiHidden/>
    <w:rsid w:val="00024B9E"/>
  </w:style>
  <w:style w:type="numbering" w:customStyle="1" w:styleId="5328">
    <w:name w:val="無清單5328"/>
    <w:next w:val="a4"/>
    <w:semiHidden/>
    <w:rsid w:val="00024B9E"/>
  </w:style>
  <w:style w:type="numbering" w:customStyle="1" w:styleId="6328">
    <w:name w:val="無清單6328"/>
    <w:next w:val="a4"/>
    <w:semiHidden/>
    <w:rsid w:val="00024B9E"/>
  </w:style>
  <w:style w:type="numbering" w:customStyle="1" w:styleId="1628">
    <w:name w:val="無清單1628"/>
    <w:next w:val="a4"/>
    <w:semiHidden/>
    <w:rsid w:val="00024B9E"/>
  </w:style>
  <w:style w:type="numbering" w:customStyle="1" w:styleId="1728">
    <w:name w:val="無清單1728"/>
    <w:next w:val="a4"/>
    <w:semiHidden/>
    <w:rsid w:val="00024B9E"/>
  </w:style>
  <w:style w:type="numbering" w:customStyle="1" w:styleId="2428">
    <w:name w:val="無清單2428"/>
    <w:next w:val="a4"/>
    <w:semiHidden/>
    <w:rsid w:val="00024B9E"/>
  </w:style>
  <w:style w:type="numbering" w:customStyle="1" w:styleId="3428">
    <w:name w:val="無清單3428"/>
    <w:next w:val="a4"/>
    <w:semiHidden/>
    <w:rsid w:val="00024B9E"/>
  </w:style>
  <w:style w:type="numbering" w:customStyle="1" w:styleId="4428">
    <w:name w:val="無清單4428"/>
    <w:next w:val="a4"/>
    <w:semiHidden/>
    <w:rsid w:val="00024B9E"/>
  </w:style>
  <w:style w:type="numbering" w:customStyle="1" w:styleId="5428">
    <w:name w:val="無清單5428"/>
    <w:next w:val="a4"/>
    <w:semiHidden/>
    <w:rsid w:val="00024B9E"/>
  </w:style>
  <w:style w:type="numbering" w:customStyle="1" w:styleId="6428">
    <w:name w:val="無清單6428"/>
    <w:next w:val="a4"/>
    <w:semiHidden/>
    <w:rsid w:val="00024B9E"/>
  </w:style>
  <w:style w:type="numbering" w:customStyle="1" w:styleId="1828">
    <w:name w:val="無清單1828"/>
    <w:next w:val="a4"/>
    <w:semiHidden/>
    <w:rsid w:val="00024B9E"/>
  </w:style>
  <w:style w:type="numbering" w:customStyle="1" w:styleId="1928">
    <w:name w:val="無清單1928"/>
    <w:next w:val="a4"/>
    <w:semiHidden/>
    <w:rsid w:val="00024B9E"/>
  </w:style>
  <w:style w:type="numbering" w:customStyle="1" w:styleId="2528">
    <w:name w:val="無清單2528"/>
    <w:next w:val="a4"/>
    <w:semiHidden/>
    <w:rsid w:val="00024B9E"/>
  </w:style>
  <w:style w:type="numbering" w:customStyle="1" w:styleId="3528">
    <w:name w:val="無清單3528"/>
    <w:next w:val="a4"/>
    <w:semiHidden/>
    <w:rsid w:val="00024B9E"/>
  </w:style>
  <w:style w:type="numbering" w:customStyle="1" w:styleId="4528">
    <w:name w:val="無清單4528"/>
    <w:next w:val="a4"/>
    <w:semiHidden/>
    <w:rsid w:val="00024B9E"/>
  </w:style>
  <w:style w:type="numbering" w:customStyle="1" w:styleId="5528">
    <w:name w:val="無清單5528"/>
    <w:next w:val="a4"/>
    <w:semiHidden/>
    <w:rsid w:val="00024B9E"/>
  </w:style>
  <w:style w:type="numbering" w:customStyle="1" w:styleId="6528">
    <w:name w:val="無清單6528"/>
    <w:next w:val="a4"/>
    <w:semiHidden/>
    <w:rsid w:val="00024B9E"/>
  </w:style>
  <w:style w:type="numbering" w:customStyle="1" w:styleId="11111110">
    <w:name w:val="1 / 1.1 / 1.1.110"/>
    <w:basedOn w:val="a4"/>
    <w:next w:val="111111"/>
    <w:rsid w:val="00024B9E"/>
  </w:style>
  <w:style w:type="numbering" w:customStyle="1" w:styleId="1ai10">
    <w:name w:val="1 / a / i10"/>
    <w:basedOn w:val="a4"/>
    <w:next w:val="1ai"/>
    <w:rsid w:val="00024B9E"/>
  </w:style>
  <w:style w:type="numbering" w:customStyle="1" w:styleId="10a">
    <w:name w:val="文章 / 章節10"/>
    <w:basedOn w:val="a4"/>
    <w:next w:val="afff8"/>
    <w:rsid w:val="00024B9E"/>
  </w:style>
  <w:style w:type="paragraph" w:customStyle="1" w:styleId="CharCharCharChar0">
    <w:name w:val="字元 字元 字元 Char Char 字元 Char Char 字元 字元"/>
    <w:basedOn w:val="a1"/>
    <w:rsid w:val="002F19B7"/>
    <w:pPr>
      <w:widowControl/>
      <w:spacing w:after="160" w:line="240" w:lineRule="exact"/>
    </w:pPr>
    <w:rPr>
      <w:rFonts w:ascii="Verdana" w:eastAsia="新細明體" w:hAnsi="Verdana" w:cs="Times New Roman"/>
      <w:kern w:val="0"/>
      <w:sz w:val="20"/>
      <w:szCs w:val="20"/>
      <w:lang w:val="en-GB" w:eastAsia="en-US"/>
    </w:rPr>
  </w:style>
  <w:style w:type="paragraph" w:customStyle="1" w:styleId="1f6">
    <w:name w:val="甲篇、內文1"/>
    <w:autoRedefine/>
    <w:rsid w:val="002F19B7"/>
    <w:pPr>
      <w:spacing w:line="500" w:lineRule="exact"/>
      <w:ind w:left="5680" w:firstLineChars="200" w:firstLine="560"/>
      <w:jc w:val="right"/>
    </w:pPr>
    <w:rPr>
      <w:rFonts w:ascii="新細明體" w:eastAsia="標楷體" w:hAnsi="新細明體" w:cs="Times New Roman"/>
      <w:sz w:val="20"/>
      <w:szCs w:val="20"/>
    </w:rPr>
  </w:style>
  <w:style w:type="paragraph" w:customStyle="1" w:styleId="1f7">
    <w:name w:val="表格、差異科目1"/>
    <w:autoRedefine/>
    <w:rsid w:val="002F19B7"/>
    <w:pPr>
      <w:ind w:right="57" w:firstLineChars="100" w:firstLine="200"/>
    </w:pPr>
    <w:rPr>
      <w:rFonts w:ascii="新細明體" w:eastAsia="標楷體" w:hAnsi="新細明體" w:cs="Times New Roman"/>
      <w:noProof/>
      <w:sz w:val="20"/>
      <w:szCs w:val="20"/>
    </w:rPr>
  </w:style>
  <w:style w:type="character" w:customStyle="1" w:styleId="1f8">
    <w:name w:val="甲篇、內文 字元1"/>
    <w:rsid w:val="002F19B7"/>
    <w:rPr>
      <w:rFonts w:ascii="新細明體" w:eastAsia="標楷體" w:hAnsi="新細明體"/>
      <w:kern w:val="2"/>
      <w:lang w:val="en-US" w:eastAsia="zh-TW" w:bidi="ar-SA"/>
    </w:rPr>
  </w:style>
  <w:style w:type="character" w:customStyle="1" w:styleId="1f9">
    <w:name w:val="表格、註 字元1"/>
    <w:rsid w:val="002F19B7"/>
    <w:rPr>
      <w:rFonts w:ascii="新細明體" w:eastAsia="標楷體" w:hAnsi="新細明體"/>
      <w:kern w:val="2"/>
      <w:szCs w:val="18"/>
      <w:lang w:val="en-US" w:eastAsia="zh-TW" w:bidi="ar-SA"/>
    </w:rPr>
  </w:style>
  <w:style w:type="paragraph" w:customStyle="1" w:styleId="21b">
    <w:name w:val="樣式21"/>
    <w:basedOn w:val="a1"/>
    <w:autoRedefine/>
    <w:rsid w:val="002F19B7"/>
    <w:pPr>
      <w:spacing w:before="440" w:after="80"/>
      <w:jc w:val="both"/>
    </w:pPr>
    <w:rPr>
      <w:rFonts w:ascii="標楷體" w:eastAsia="標楷體" w:hAnsi="標楷體" w:cs="Times New Roman"/>
      <w:b/>
      <w:spacing w:val="20"/>
      <w:sz w:val="32"/>
      <w:szCs w:val="20"/>
    </w:rPr>
  </w:style>
  <w:style w:type="paragraph" w:customStyle="1" w:styleId="51a">
    <w:name w:val="樣式51"/>
    <w:basedOn w:val="a1"/>
    <w:autoRedefine/>
    <w:rsid w:val="002F19B7"/>
    <w:pPr>
      <w:spacing w:before="240" w:line="440" w:lineRule="exact"/>
      <w:ind w:firstLineChars="204" w:firstLine="572"/>
    </w:pPr>
    <w:rPr>
      <w:rFonts w:ascii="標楷體" w:eastAsia="標楷體" w:hAnsi="標楷體" w:cs="Times New Roman"/>
      <w:b/>
      <w:sz w:val="28"/>
      <w:szCs w:val="28"/>
    </w:rPr>
  </w:style>
  <w:style w:type="paragraph" w:customStyle="1" w:styleId="11a">
    <w:name w:val="一(1)1"/>
    <w:basedOn w:val="a1"/>
    <w:rsid w:val="002F19B7"/>
    <w:pPr>
      <w:autoSpaceDN w:val="0"/>
      <w:spacing w:after="120" w:line="600" w:lineRule="exact"/>
      <w:ind w:left="1985" w:hanging="284"/>
      <w:jc w:val="both"/>
    </w:pPr>
    <w:rPr>
      <w:rFonts w:ascii="Times New Roman" w:eastAsia="標楷體" w:hAnsi="Times New Roman" w:cs="Times New Roman"/>
      <w:sz w:val="28"/>
      <w:szCs w:val="20"/>
    </w:rPr>
  </w:style>
  <w:style w:type="character" w:customStyle="1" w:styleId="1fa">
    <w:name w:val="頁首 字元1"/>
    <w:rsid w:val="002F19B7"/>
    <w:rPr>
      <w:rFonts w:ascii="標楷體" w:eastAsia="標楷體"/>
      <w:spacing w:val="-20"/>
      <w:kern w:val="2"/>
    </w:rPr>
  </w:style>
  <w:style w:type="character" w:customStyle="1" w:styleId="1fb">
    <w:name w:val="頁尾 字元1"/>
    <w:uiPriority w:val="99"/>
    <w:rsid w:val="002F19B7"/>
    <w:rPr>
      <w:rFonts w:ascii="標楷體" w:eastAsia="標楷體"/>
      <w:spacing w:val="-20"/>
      <w:kern w:val="2"/>
    </w:rPr>
  </w:style>
  <w:style w:type="paragraph" w:customStyle="1" w:styleId="919">
    <w:name w:val="表格、主管機關91"/>
    <w:autoRedefine/>
    <w:rsid w:val="002F19B7"/>
    <w:pPr>
      <w:widowControl w:val="0"/>
      <w:snapToGrid w:val="0"/>
      <w:ind w:rightChars="10" w:right="24"/>
    </w:pPr>
    <w:rPr>
      <w:rFonts w:ascii="新細明體" w:eastAsia="標楷體" w:hAnsi="新細明體" w:cs="Times New Roman"/>
      <w:b/>
      <w:noProof/>
      <w:sz w:val="18"/>
      <w:szCs w:val="18"/>
    </w:rPr>
  </w:style>
  <w:style w:type="paragraph" w:customStyle="1" w:styleId="1019">
    <w:name w:val="表格、表頭101"/>
    <w:autoRedefine/>
    <w:rsid w:val="002F19B7"/>
    <w:pPr>
      <w:widowControl w:val="0"/>
      <w:snapToGrid w:val="0"/>
      <w:jc w:val="distribute"/>
    </w:pPr>
    <w:rPr>
      <w:rFonts w:ascii="新細明體" w:eastAsia="標楷體" w:hAnsi="新細明體" w:cs="Times New Roman"/>
      <w:sz w:val="20"/>
      <w:szCs w:val="20"/>
    </w:rPr>
  </w:style>
  <w:style w:type="paragraph" w:customStyle="1" w:styleId="91a">
    <w:name w:val="表格、科目91"/>
    <w:autoRedefine/>
    <w:rsid w:val="002F19B7"/>
    <w:pPr>
      <w:snapToGrid w:val="0"/>
      <w:ind w:leftChars="150" w:left="360" w:rightChars="10" w:right="24"/>
    </w:pPr>
    <w:rPr>
      <w:rFonts w:ascii="新細明體" w:eastAsia="標楷體" w:hAnsi="新細明體" w:cs="Times New Roman"/>
      <w:noProof/>
      <w:sz w:val="18"/>
      <w:szCs w:val="18"/>
    </w:rPr>
  </w:style>
  <w:style w:type="paragraph" w:customStyle="1" w:styleId="91b">
    <w:name w:val="表格、差異原因分析91"/>
    <w:autoRedefine/>
    <w:rsid w:val="002F19B7"/>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1c">
    <w:name w:val="表格、機關名91"/>
    <w:autoRedefine/>
    <w:rsid w:val="002F19B7"/>
    <w:pPr>
      <w:snapToGrid w:val="0"/>
      <w:ind w:leftChars="80" w:left="192" w:rightChars="10" w:right="24"/>
    </w:pPr>
    <w:rPr>
      <w:rFonts w:ascii="新細明體" w:eastAsia="標楷體" w:hAnsi="新細明體" w:cs="Times New Roman"/>
      <w:b/>
      <w:noProof/>
      <w:sz w:val="18"/>
      <w:szCs w:val="18"/>
    </w:rPr>
  </w:style>
  <w:style w:type="paragraph" w:customStyle="1" w:styleId="91d">
    <w:name w:val="表格、數字91"/>
    <w:autoRedefine/>
    <w:rsid w:val="002F19B7"/>
    <w:pPr>
      <w:widowControl w:val="0"/>
      <w:snapToGrid w:val="0"/>
      <w:ind w:rightChars="10" w:right="24"/>
      <w:jc w:val="right"/>
    </w:pPr>
    <w:rPr>
      <w:rFonts w:ascii="新細明體" w:eastAsia="標楷體" w:hAnsi="新細明體" w:cs="Times New Roman"/>
      <w:noProof/>
      <w:sz w:val="18"/>
      <w:szCs w:val="18"/>
    </w:rPr>
  </w:style>
  <w:style w:type="paragraph" w:customStyle="1" w:styleId="91e">
    <w:name w:val="表格、差異機關名91"/>
    <w:autoRedefine/>
    <w:rsid w:val="002F19B7"/>
    <w:pPr>
      <w:widowControl w:val="0"/>
      <w:snapToGrid w:val="0"/>
    </w:pPr>
    <w:rPr>
      <w:rFonts w:ascii="新細明體" w:eastAsia="標楷體" w:hAnsi="新細明體" w:cs="Times New Roman"/>
      <w:b/>
      <w:sz w:val="18"/>
      <w:szCs w:val="20"/>
    </w:rPr>
  </w:style>
  <w:style w:type="paragraph" w:customStyle="1" w:styleId="91f">
    <w:name w:val="表格、數字粗體91"/>
    <w:autoRedefine/>
    <w:rsid w:val="002F19B7"/>
    <w:pPr>
      <w:widowControl w:val="0"/>
      <w:snapToGrid w:val="0"/>
      <w:ind w:rightChars="10" w:right="24"/>
      <w:jc w:val="right"/>
    </w:pPr>
    <w:rPr>
      <w:rFonts w:ascii="新細明體" w:eastAsia="標楷體" w:hAnsi="新細明體" w:cs="Times New Roman"/>
      <w:b/>
      <w:sz w:val="18"/>
      <w:szCs w:val="18"/>
    </w:rPr>
  </w:style>
  <w:style w:type="paragraph" w:customStyle="1" w:styleId="91f0">
    <w:name w:val="表格、表頭91"/>
    <w:autoRedefine/>
    <w:rsid w:val="002F19B7"/>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1f1">
    <w:name w:val="表格、差異科目91"/>
    <w:autoRedefine/>
    <w:rsid w:val="002F19B7"/>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1f2">
    <w:name w:val="表格、年度91"/>
    <w:autoRedefine/>
    <w:rsid w:val="002F19B7"/>
    <w:pPr>
      <w:snapToGrid w:val="0"/>
      <w:jc w:val="center"/>
    </w:pPr>
    <w:rPr>
      <w:rFonts w:ascii="新細明體" w:eastAsia="標楷體" w:hAnsi="新細明體" w:cs="Times New Roman"/>
      <w:noProof/>
      <w:sz w:val="18"/>
      <w:szCs w:val="18"/>
    </w:rPr>
  </w:style>
  <w:style w:type="character" w:customStyle="1" w:styleId="91f3">
    <w:name w:val="表格、差異原因分析9 字元1"/>
    <w:rsid w:val="002F19B7"/>
    <w:rPr>
      <w:rFonts w:ascii="新細明體" w:eastAsia="標楷體" w:hAnsi="新細明體"/>
      <w:kern w:val="2"/>
      <w:sz w:val="18"/>
      <w:lang w:val="en-US" w:eastAsia="zh-TW" w:bidi="ar-SA"/>
    </w:rPr>
  </w:style>
  <w:style w:type="numbering" w:customStyle="1" w:styleId="1500">
    <w:name w:val="無清單150"/>
    <w:next w:val="a4"/>
    <w:semiHidden/>
    <w:rsid w:val="002F19B7"/>
  </w:style>
  <w:style w:type="character" w:customStyle="1" w:styleId="1fc">
    <w:name w:val="註解方塊文字 字元1"/>
    <w:uiPriority w:val="99"/>
    <w:rsid w:val="002F19B7"/>
    <w:rPr>
      <w:rFonts w:ascii="Arial" w:hAnsi="Arial"/>
      <w:spacing w:val="-20"/>
      <w:kern w:val="2"/>
      <w:sz w:val="18"/>
      <w:szCs w:val="18"/>
    </w:rPr>
  </w:style>
  <w:style w:type="numbering" w:customStyle="1" w:styleId="2500">
    <w:name w:val="無清單250"/>
    <w:next w:val="a4"/>
    <w:semiHidden/>
    <w:rsid w:val="002F19B7"/>
  </w:style>
  <w:style w:type="character" w:customStyle="1" w:styleId="1fd">
    <w:name w:val="純文字 字元1"/>
    <w:aliases w:val="一般文字 字元 字元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1,內文壹 字元1"/>
    <w:rsid w:val="002F19B7"/>
    <w:rPr>
      <w:rFonts w:ascii="細明體" w:eastAsia="細明體" w:hAnsi="Courier New"/>
      <w:kern w:val="2"/>
      <w:sz w:val="24"/>
    </w:rPr>
  </w:style>
  <w:style w:type="paragraph" w:customStyle="1" w:styleId="1fe">
    <w:name w:val="乙篇、(一)(二)(三)1"/>
    <w:autoRedefine/>
    <w:rsid w:val="002F19B7"/>
    <w:pPr>
      <w:spacing w:line="460" w:lineRule="exact"/>
      <w:ind w:firstLineChars="100" w:firstLine="240"/>
      <w:jc w:val="both"/>
    </w:pPr>
    <w:rPr>
      <w:rFonts w:ascii="新細明體" w:eastAsia="標楷體" w:hAnsi="新細明體" w:cs="Times New Roman"/>
      <w:b/>
      <w:szCs w:val="24"/>
    </w:rPr>
  </w:style>
  <w:style w:type="paragraph" w:customStyle="1" w:styleId="1ff">
    <w:name w:val="乙篇、一二三1"/>
    <w:autoRedefine/>
    <w:rsid w:val="002F19B7"/>
    <w:pPr>
      <w:spacing w:line="460" w:lineRule="exact"/>
      <w:jc w:val="both"/>
    </w:pPr>
    <w:rPr>
      <w:rFonts w:ascii="新細明體" w:eastAsia="標楷體" w:hAnsi="新細明體" w:cs="Times New Roman"/>
      <w:b/>
      <w:szCs w:val="24"/>
    </w:rPr>
  </w:style>
  <w:style w:type="paragraph" w:customStyle="1" w:styleId="1ff0">
    <w:name w:val="乙篇、內文1"/>
    <w:autoRedefine/>
    <w:rsid w:val="002F19B7"/>
    <w:pPr>
      <w:spacing w:line="460" w:lineRule="exact"/>
      <w:ind w:firstLineChars="200" w:firstLine="480"/>
    </w:pPr>
    <w:rPr>
      <w:rFonts w:ascii="新細明體" w:eastAsia="標楷體" w:hAnsi="新細明體" w:cs="Times New Roman"/>
      <w:szCs w:val="24"/>
    </w:rPr>
  </w:style>
  <w:style w:type="character" w:customStyle="1" w:styleId="12310">
    <w:name w:val="甲篇、123 字元1"/>
    <w:rsid w:val="002F19B7"/>
    <w:rPr>
      <w:rFonts w:ascii="新細明體" w:eastAsia="標楷體" w:hAnsi="新細明體"/>
      <w:kern w:val="2"/>
      <w:sz w:val="24"/>
      <w:szCs w:val="24"/>
      <w:lang w:val="en-US" w:eastAsia="zh-TW" w:bidi="ar-SA"/>
    </w:rPr>
  </w:style>
  <w:style w:type="paragraph" w:customStyle="1" w:styleId="1ff1">
    <w:name w:val="甲篇、甲乙丙1"/>
    <w:autoRedefine/>
    <w:rsid w:val="002F19B7"/>
    <w:pPr>
      <w:jc w:val="center"/>
    </w:pPr>
    <w:rPr>
      <w:rFonts w:ascii="新細明體" w:eastAsia="標楷體" w:hAnsi="新細明體" w:cs="Times New Roman"/>
      <w:b/>
      <w:sz w:val="40"/>
      <w:szCs w:val="40"/>
    </w:rPr>
  </w:style>
  <w:style w:type="paragraph" w:customStyle="1" w:styleId="1ff2">
    <w:name w:val="表格、差異原因分析1"/>
    <w:autoRedefine/>
    <w:rsid w:val="002F19B7"/>
    <w:rPr>
      <w:rFonts w:ascii="新細明體" w:eastAsia="標楷體" w:hAnsi="新細明體" w:cs="Times New Roman"/>
      <w:sz w:val="20"/>
      <w:szCs w:val="20"/>
    </w:rPr>
  </w:style>
  <w:style w:type="paragraph" w:customStyle="1" w:styleId="1ff3">
    <w:name w:val="表格、差異數字粗體1"/>
    <w:autoRedefine/>
    <w:rsid w:val="002F19B7"/>
    <w:pPr>
      <w:ind w:rightChars="10" w:right="10"/>
      <w:jc w:val="right"/>
    </w:pPr>
    <w:rPr>
      <w:rFonts w:ascii="新細明體" w:eastAsia="標楷體" w:hAnsi="新細明體" w:cs="Times New Roman"/>
      <w:b/>
      <w:sz w:val="20"/>
      <w:szCs w:val="20"/>
    </w:rPr>
  </w:style>
  <w:style w:type="paragraph" w:customStyle="1" w:styleId="1ff4">
    <w:name w:val="表格、差異機關名1"/>
    <w:autoRedefine/>
    <w:rsid w:val="002F19B7"/>
    <w:pPr>
      <w:snapToGrid w:val="0"/>
      <w:ind w:leftChars="80" w:left="192"/>
      <w:jc w:val="both"/>
    </w:pPr>
    <w:rPr>
      <w:rFonts w:ascii="新細明體" w:eastAsia="標楷體" w:hAnsi="新細明體" w:cs="Times New Roman"/>
      <w:b/>
      <w:sz w:val="18"/>
      <w:szCs w:val="18"/>
    </w:rPr>
  </w:style>
  <w:style w:type="paragraph" w:customStyle="1" w:styleId="1ff5">
    <w:name w:val="表格、數字粗體1"/>
    <w:autoRedefine/>
    <w:rsid w:val="002F19B7"/>
    <w:pPr>
      <w:ind w:rightChars="10" w:right="10"/>
      <w:jc w:val="right"/>
    </w:pPr>
    <w:rPr>
      <w:rFonts w:ascii="新細明體" w:eastAsia="標楷體" w:hAnsi="新細明體" w:cs="Times New Roman"/>
      <w:b/>
      <w:sz w:val="18"/>
      <w:szCs w:val="18"/>
    </w:rPr>
  </w:style>
  <w:style w:type="paragraph" w:customStyle="1" w:styleId="1ff6">
    <w:name w:val="表格、表頭 字元 字元 字元 字元 字元 字元 字元 字元 字元 字元 字元 字元 字元 字元 字元1"/>
    <w:autoRedefine/>
    <w:rsid w:val="002F19B7"/>
    <w:pPr>
      <w:snapToGrid w:val="0"/>
      <w:jc w:val="distribute"/>
    </w:pPr>
    <w:rPr>
      <w:rFonts w:ascii="新細明體" w:eastAsia="標楷體" w:hAnsi="新細明體" w:cs="Times New Roman"/>
      <w:spacing w:val="-30"/>
      <w:szCs w:val="24"/>
    </w:rPr>
  </w:style>
  <w:style w:type="numbering" w:customStyle="1" w:styleId="3400">
    <w:name w:val="無清單340"/>
    <w:next w:val="a4"/>
    <w:semiHidden/>
    <w:rsid w:val="002F19B7"/>
  </w:style>
  <w:style w:type="numbering" w:customStyle="1" w:styleId="4400">
    <w:name w:val="無清單440"/>
    <w:next w:val="a4"/>
    <w:semiHidden/>
    <w:rsid w:val="002F19B7"/>
  </w:style>
  <w:style w:type="numbering" w:customStyle="1" w:styleId="5400">
    <w:name w:val="無清單540"/>
    <w:next w:val="a4"/>
    <w:semiHidden/>
    <w:rsid w:val="002F19B7"/>
  </w:style>
  <w:style w:type="paragraph" w:customStyle="1" w:styleId="2f9">
    <w:name w:val="字元 字元2"/>
    <w:basedOn w:val="a1"/>
    <w:semiHidden/>
    <w:rsid w:val="002F19B7"/>
    <w:pPr>
      <w:widowControl/>
      <w:spacing w:after="160" w:line="240" w:lineRule="exact"/>
    </w:pPr>
    <w:rPr>
      <w:rFonts w:ascii="Verdana" w:eastAsia="Times New Roman" w:hAnsi="Verdana" w:cs="Times New Roman"/>
      <w:kern w:val="0"/>
      <w:sz w:val="20"/>
      <w:szCs w:val="20"/>
      <w:lang w:eastAsia="en-US"/>
    </w:rPr>
  </w:style>
  <w:style w:type="numbering" w:customStyle="1" w:styleId="640">
    <w:name w:val="無清單640"/>
    <w:next w:val="a4"/>
    <w:semiHidden/>
    <w:rsid w:val="002F19B7"/>
  </w:style>
  <w:style w:type="character" w:customStyle="1" w:styleId="11b">
    <w:name w:val="標題 1 字元1"/>
    <w:rsid w:val="002F19B7"/>
    <w:rPr>
      <w:rFonts w:ascii="標楷體" w:eastAsia="標楷體"/>
      <w:b/>
      <w:bCs/>
      <w:spacing w:val="-10"/>
      <w:kern w:val="2"/>
      <w:sz w:val="18"/>
    </w:rPr>
  </w:style>
  <w:style w:type="character" w:customStyle="1" w:styleId="21c">
    <w:name w:val="標題 2 字元1"/>
    <w:rsid w:val="002F19B7"/>
    <w:rPr>
      <w:rFonts w:ascii="標楷體" w:eastAsia="標楷體"/>
      <w:spacing w:val="-20"/>
      <w:kern w:val="2"/>
      <w:sz w:val="40"/>
    </w:rPr>
  </w:style>
  <w:style w:type="character" w:customStyle="1" w:styleId="31a">
    <w:name w:val="標題 3 字元1"/>
    <w:rsid w:val="002F19B7"/>
    <w:rPr>
      <w:rFonts w:ascii="Arial" w:hAnsi="Arial"/>
      <w:b/>
      <w:bCs/>
      <w:kern w:val="2"/>
      <w:sz w:val="36"/>
      <w:szCs w:val="36"/>
    </w:rPr>
  </w:style>
  <w:style w:type="character" w:customStyle="1" w:styleId="41a">
    <w:name w:val="標題 4 字元1"/>
    <w:rsid w:val="002F19B7"/>
    <w:rPr>
      <w:rFonts w:ascii="Arial" w:hAnsi="Arial"/>
      <w:kern w:val="2"/>
      <w:sz w:val="36"/>
      <w:szCs w:val="36"/>
    </w:rPr>
  </w:style>
  <w:style w:type="character" w:customStyle="1" w:styleId="51b">
    <w:name w:val="標題 5 字元1"/>
    <w:rsid w:val="002F19B7"/>
    <w:rPr>
      <w:rFonts w:ascii="Arial" w:hAnsi="Arial"/>
      <w:b/>
      <w:bCs/>
      <w:kern w:val="2"/>
      <w:sz w:val="36"/>
      <w:szCs w:val="36"/>
    </w:rPr>
  </w:style>
  <w:style w:type="character" w:customStyle="1" w:styleId="61a">
    <w:name w:val="標題 6 字元1"/>
    <w:rsid w:val="002F19B7"/>
    <w:rPr>
      <w:rFonts w:ascii="Arial" w:hAnsi="Arial"/>
      <w:kern w:val="2"/>
      <w:sz w:val="36"/>
      <w:szCs w:val="36"/>
    </w:rPr>
  </w:style>
  <w:style w:type="character" w:customStyle="1" w:styleId="71a">
    <w:name w:val="標題 7 字元1"/>
    <w:rsid w:val="002F19B7"/>
    <w:rPr>
      <w:rFonts w:ascii="Arial" w:hAnsi="Arial"/>
      <w:b/>
      <w:bCs/>
      <w:kern w:val="2"/>
      <w:sz w:val="36"/>
      <w:szCs w:val="36"/>
    </w:rPr>
  </w:style>
  <w:style w:type="character" w:customStyle="1" w:styleId="819">
    <w:name w:val="標題 8 字元1"/>
    <w:rsid w:val="002F19B7"/>
    <w:rPr>
      <w:rFonts w:ascii="Arial" w:hAnsi="Arial"/>
      <w:kern w:val="2"/>
      <w:sz w:val="36"/>
      <w:szCs w:val="36"/>
    </w:rPr>
  </w:style>
  <w:style w:type="character" w:customStyle="1" w:styleId="91f4">
    <w:name w:val="標題 9 字元1"/>
    <w:rsid w:val="002F19B7"/>
    <w:rPr>
      <w:rFonts w:ascii="Arial" w:hAnsi="Arial"/>
      <w:kern w:val="2"/>
      <w:sz w:val="36"/>
      <w:szCs w:val="36"/>
    </w:rPr>
  </w:style>
  <w:style w:type="numbering" w:customStyle="1" w:styleId="7200">
    <w:name w:val="無清單720"/>
    <w:next w:val="a4"/>
    <w:semiHidden/>
    <w:rsid w:val="002F19B7"/>
  </w:style>
  <w:style w:type="numbering" w:customStyle="1" w:styleId="1129">
    <w:name w:val="無清單1129"/>
    <w:next w:val="a4"/>
    <w:semiHidden/>
    <w:rsid w:val="002F19B7"/>
  </w:style>
  <w:style w:type="character" w:customStyle="1" w:styleId="2fa">
    <w:name w:val="本文 字元2"/>
    <w:rsid w:val="002F19B7"/>
    <w:rPr>
      <w:rFonts w:ascii="標楷體" w:eastAsia="標楷體"/>
      <w:spacing w:val="-20"/>
      <w:kern w:val="2"/>
      <w:sz w:val="18"/>
    </w:rPr>
  </w:style>
  <w:style w:type="numbering" w:customStyle="1" w:styleId="11112">
    <w:name w:val="無清單11112"/>
    <w:next w:val="a4"/>
    <w:semiHidden/>
    <w:rsid w:val="002F19B7"/>
  </w:style>
  <w:style w:type="numbering" w:customStyle="1" w:styleId="2129">
    <w:name w:val="無清單2129"/>
    <w:next w:val="a4"/>
    <w:semiHidden/>
    <w:rsid w:val="002F19B7"/>
  </w:style>
  <w:style w:type="numbering" w:customStyle="1" w:styleId="31200">
    <w:name w:val="無清單3120"/>
    <w:next w:val="a4"/>
    <w:semiHidden/>
    <w:rsid w:val="002F19B7"/>
  </w:style>
  <w:style w:type="numbering" w:customStyle="1" w:styleId="41200">
    <w:name w:val="無清單4120"/>
    <w:next w:val="a4"/>
    <w:semiHidden/>
    <w:rsid w:val="002F19B7"/>
  </w:style>
  <w:style w:type="numbering" w:customStyle="1" w:styleId="51200">
    <w:name w:val="無清單5120"/>
    <w:next w:val="a4"/>
    <w:semiHidden/>
    <w:rsid w:val="002F19B7"/>
  </w:style>
  <w:style w:type="numbering" w:customStyle="1" w:styleId="61200">
    <w:name w:val="無清單6120"/>
    <w:next w:val="a4"/>
    <w:semiHidden/>
    <w:rsid w:val="002F19B7"/>
  </w:style>
  <w:style w:type="numbering" w:customStyle="1" w:styleId="71100">
    <w:name w:val="無清單7110"/>
    <w:next w:val="a4"/>
    <w:semiHidden/>
    <w:rsid w:val="002F19B7"/>
  </w:style>
  <w:style w:type="paragraph" w:customStyle="1" w:styleId="0051">
    <w:name w:val="乙篇、內文縮0.051"/>
    <w:rsid w:val="002F19B7"/>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a">
    <w:name w:val="表格、靠左101"/>
    <w:autoRedefine/>
    <w:rsid w:val="002F19B7"/>
    <w:pPr>
      <w:widowControl w:val="0"/>
      <w:ind w:leftChars="10" w:left="20" w:rightChars="10" w:right="20"/>
    </w:pPr>
    <w:rPr>
      <w:rFonts w:ascii="新細明體" w:eastAsia="標楷體" w:hAnsi="新細明體" w:cs="Times New Roman"/>
      <w:kern w:val="0"/>
      <w:sz w:val="20"/>
      <w:szCs w:val="18"/>
    </w:rPr>
  </w:style>
  <w:style w:type="paragraph" w:customStyle="1" w:styleId="91f5">
    <w:name w:val="表格、靠右91"/>
    <w:autoRedefine/>
    <w:rsid w:val="002F19B7"/>
    <w:pPr>
      <w:widowControl w:val="0"/>
      <w:jc w:val="right"/>
    </w:pPr>
    <w:rPr>
      <w:rFonts w:ascii="新細明體" w:eastAsia="標楷體" w:hAnsi="新細明體" w:cs="Times New Roman"/>
      <w:kern w:val="0"/>
      <w:sz w:val="18"/>
      <w:szCs w:val="18"/>
    </w:rPr>
  </w:style>
  <w:style w:type="paragraph" w:customStyle="1" w:styleId="101b">
    <w:name w:val="表格、靠右101"/>
    <w:autoRedefine/>
    <w:rsid w:val="002F19B7"/>
    <w:pPr>
      <w:widowControl w:val="0"/>
      <w:ind w:rightChars="10" w:right="20"/>
      <w:jc w:val="right"/>
    </w:pPr>
    <w:rPr>
      <w:rFonts w:ascii="新細明體" w:eastAsia="標楷體" w:hAnsi="新細明體" w:cs="Times New Roman"/>
      <w:sz w:val="20"/>
      <w:szCs w:val="18"/>
    </w:rPr>
  </w:style>
  <w:style w:type="paragraph" w:customStyle="1" w:styleId="1ff7">
    <w:name w:val="文1"/>
    <w:rsid w:val="002F19B7"/>
    <w:rPr>
      <w:rFonts w:ascii="新細明體" w:eastAsia="新細明體" w:hAnsi="新細明體" w:cs="Times New Roman"/>
      <w:szCs w:val="24"/>
    </w:rPr>
  </w:style>
  <w:style w:type="character" w:customStyle="1" w:styleId="1ff8">
    <w:name w:val="附表標題 字元1"/>
    <w:rsid w:val="002F19B7"/>
    <w:rPr>
      <w:rFonts w:ascii="新細明體" w:eastAsia="標楷體" w:hAnsi="新細明體"/>
      <w:b/>
      <w:kern w:val="2"/>
      <w:sz w:val="24"/>
      <w:szCs w:val="24"/>
    </w:rPr>
  </w:style>
  <w:style w:type="paragraph" w:customStyle="1" w:styleId="101c">
    <w:name w:val="表格、罝中101"/>
    <w:autoRedefine/>
    <w:rsid w:val="002F19B7"/>
    <w:pPr>
      <w:widowControl w:val="0"/>
      <w:jc w:val="center"/>
    </w:pPr>
    <w:rPr>
      <w:rFonts w:ascii="新細明體" w:eastAsia="標楷體" w:hAnsi="新細明體" w:cs="Times New Roman"/>
      <w:kern w:val="0"/>
      <w:sz w:val="20"/>
      <w:szCs w:val="20"/>
    </w:rPr>
  </w:style>
  <w:style w:type="paragraph" w:customStyle="1" w:styleId="101d">
    <w:name w:val="表格、粗體置中101"/>
    <w:autoRedefine/>
    <w:rsid w:val="002F19B7"/>
    <w:pPr>
      <w:widowControl w:val="0"/>
      <w:jc w:val="center"/>
    </w:pPr>
    <w:rPr>
      <w:rFonts w:ascii="新細明體" w:eastAsia="標楷體" w:hAnsi="新細明體" w:cs="Times New Roman"/>
      <w:b/>
      <w:sz w:val="20"/>
      <w:szCs w:val="18"/>
    </w:rPr>
  </w:style>
  <w:style w:type="paragraph" w:customStyle="1" w:styleId="1ff9">
    <w:name w:val="附表標題1"/>
    <w:rsid w:val="002F19B7"/>
    <w:pPr>
      <w:widowControl w:val="0"/>
      <w:spacing w:line="460" w:lineRule="exact"/>
    </w:pPr>
    <w:rPr>
      <w:rFonts w:ascii="新細明體" w:eastAsia="標楷體" w:hAnsi="新細明體" w:cs="Times New Roman"/>
      <w:b/>
      <w:szCs w:val="24"/>
    </w:rPr>
  </w:style>
  <w:style w:type="paragraph" w:customStyle="1" w:styleId="1ffa">
    <w:name w:val="乙篇、內文粗體1"/>
    <w:rsid w:val="002F19B7"/>
    <w:pPr>
      <w:widowControl w:val="0"/>
      <w:spacing w:line="460" w:lineRule="exact"/>
      <w:ind w:firstLineChars="200" w:firstLine="200"/>
      <w:jc w:val="both"/>
    </w:pPr>
    <w:rPr>
      <w:rFonts w:ascii="新細明體" w:eastAsia="標楷體" w:hAnsi="新細明體" w:cs="Times New Roman"/>
      <w:b/>
      <w:szCs w:val="24"/>
    </w:rPr>
  </w:style>
  <w:style w:type="character" w:customStyle="1" w:styleId="1ffb">
    <w:name w:val="乙篇、內文粗體 字元1"/>
    <w:rsid w:val="002F19B7"/>
    <w:rPr>
      <w:rFonts w:ascii="新細明體" w:eastAsia="標楷體" w:hAnsi="新細明體"/>
      <w:b/>
      <w:kern w:val="2"/>
      <w:sz w:val="24"/>
      <w:szCs w:val="24"/>
    </w:rPr>
  </w:style>
  <w:style w:type="paragraph" w:customStyle="1" w:styleId="2519">
    <w:name w:val="乙篇、內文行距251"/>
    <w:autoRedefine/>
    <w:rsid w:val="002F19B7"/>
    <w:pPr>
      <w:widowControl w:val="0"/>
      <w:spacing w:line="500" w:lineRule="exact"/>
      <w:ind w:firstLineChars="200" w:firstLine="480"/>
      <w:jc w:val="both"/>
    </w:pPr>
    <w:rPr>
      <w:rFonts w:ascii="新細明體" w:eastAsia="標楷體" w:hAnsi="新細明體" w:cs="Times New Roman"/>
      <w:szCs w:val="24"/>
    </w:rPr>
  </w:style>
  <w:style w:type="paragraph" w:customStyle="1" w:styleId="2251">
    <w:name w:val="乙篇、內文行距22.51"/>
    <w:autoRedefine/>
    <w:rsid w:val="002F19B7"/>
    <w:pPr>
      <w:widowControl w:val="0"/>
      <w:spacing w:line="450" w:lineRule="exact"/>
      <w:ind w:firstLineChars="200" w:firstLine="480"/>
      <w:jc w:val="both"/>
    </w:pPr>
    <w:rPr>
      <w:rFonts w:ascii="新細明體" w:eastAsia="標楷體" w:hAnsi="新細明體" w:cs="Times New Roman"/>
      <w:szCs w:val="24"/>
    </w:rPr>
  </w:style>
  <w:style w:type="character" w:customStyle="1" w:styleId="1ffc">
    <w:name w:val="乙篇、內文 字元1"/>
    <w:rsid w:val="002F19B7"/>
    <w:rPr>
      <w:rFonts w:ascii="新細明體" w:eastAsia="標楷體" w:hAnsi="新細明體"/>
      <w:kern w:val="2"/>
      <w:sz w:val="24"/>
      <w:szCs w:val="24"/>
    </w:rPr>
  </w:style>
  <w:style w:type="paragraph" w:customStyle="1" w:styleId="101e">
    <w:name w:val="表格、粗體靠右101"/>
    <w:autoRedefine/>
    <w:rsid w:val="002F19B7"/>
    <w:pPr>
      <w:widowControl w:val="0"/>
      <w:ind w:rightChars="10" w:right="20"/>
      <w:jc w:val="right"/>
    </w:pPr>
    <w:rPr>
      <w:rFonts w:ascii="新細明體" w:eastAsia="標楷體" w:hAnsi="新細明體" w:cs="Times New Roman"/>
      <w:b/>
      <w:kern w:val="0"/>
      <w:sz w:val="20"/>
      <w:szCs w:val="20"/>
    </w:rPr>
  </w:style>
  <w:style w:type="paragraph" w:customStyle="1" w:styleId="011">
    <w:name w:val="乙篇、內文縮0.11"/>
    <w:rsid w:val="002F19B7"/>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1a">
    <w:name w:val="表格、粗體靠左121"/>
    <w:autoRedefine/>
    <w:rsid w:val="002F19B7"/>
    <w:pPr>
      <w:widowControl w:val="0"/>
      <w:ind w:leftChars="10" w:left="10"/>
    </w:pPr>
    <w:rPr>
      <w:rFonts w:ascii="新細明體" w:eastAsia="標楷體" w:hAnsi="新細明體" w:cs="Times New Roman"/>
      <w:szCs w:val="24"/>
    </w:rPr>
  </w:style>
  <w:style w:type="character" w:customStyle="1" w:styleId="HTML10">
    <w:name w:val="HTML 位址 字元1"/>
    <w:rsid w:val="002F19B7"/>
    <w:rPr>
      <w:rFonts w:ascii="新細明體" w:eastAsia="標楷體" w:hAnsi="新細明體"/>
      <w:i/>
      <w:iCs/>
      <w:kern w:val="2"/>
    </w:rPr>
  </w:style>
  <w:style w:type="character" w:customStyle="1" w:styleId="HTML11">
    <w:name w:val="HTML 預設格式 字元1"/>
    <w:rsid w:val="002F19B7"/>
    <w:rPr>
      <w:rFonts w:ascii="Courier New" w:eastAsia="標楷體" w:hAnsi="Courier New"/>
      <w:kern w:val="2"/>
    </w:rPr>
  </w:style>
  <w:style w:type="character" w:customStyle="1" w:styleId="1ffd">
    <w:name w:val="日期 字元1"/>
    <w:rsid w:val="002F19B7"/>
    <w:rPr>
      <w:rFonts w:ascii="新細明體" w:eastAsia="標楷體" w:hAnsi="新細明體"/>
      <w:kern w:val="2"/>
    </w:rPr>
  </w:style>
  <w:style w:type="character" w:customStyle="1" w:styleId="21d">
    <w:name w:val="本文 2 字元1"/>
    <w:rsid w:val="002F19B7"/>
    <w:rPr>
      <w:rFonts w:ascii="新細明體" w:eastAsia="標楷體" w:hAnsi="新細明體"/>
      <w:kern w:val="2"/>
    </w:rPr>
  </w:style>
  <w:style w:type="character" w:customStyle="1" w:styleId="31b">
    <w:name w:val="本文 3 字元1"/>
    <w:rsid w:val="002F19B7"/>
    <w:rPr>
      <w:rFonts w:ascii="新細明體" w:eastAsia="標楷體" w:hAnsi="新細明體"/>
      <w:kern w:val="2"/>
      <w:sz w:val="16"/>
      <w:szCs w:val="16"/>
    </w:rPr>
  </w:style>
  <w:style w:type="character" w:customStyle="1" w:styleId="11c">
    <w:name w:val="本文 字元11"/>
    <w:rsid w:val="002F19B7"/>
    <w:rPr>
      <w:rFonts w:ascii="標楷體" w:eastAsia="標楷體"/>
      <w:spacing w:val="-20"/>
      <w:kern w:val="2"/>
      <w:sz w:val="18"/>
    </w:rPr>
  </w:style>
  <w:style w:type="character" w:customStyle="1" w:styleId="1ffe">
    <w:name w:val="本文第一層縮排 字元1"/>
    <w:rsid w:val="002F19B7"/>
    <w:rPr>
      <w:rFonts w:ascii="新細明體" w:eastAsia="標楷體" w:hAnsi="新細明體"/>
      <w:spacing w:val="-20"/>
      <w:kern w:val="2"/>
      <w:sz w:val="18"/>
    </w:rPr>
  </w:style>
  <w:style w:type="character" w:customStyle="1" w:styleId="1fff">
    <w:name w:val="本文縮排 字元1"/>
    <w:rsid w:val="002F19B7"/>
    <w:rPr>
      <w:rFonts w:ascii="新細明體" w:eastAsia="標楷體" w:hAnsi="新細明體"/>
      <w:kern w:val="2"/>
    </w:rPr>
  </w:style>
  <w:style w:type="character" w:customStyle="1" w:styleId="21e">
    <w:name w:val="本文第一層縮排 2 字元1"/>
    <w:basedOn w:val="afffe"/>
    <w:rsid w:val="002F19B7"/>
    <w:rPr>
      <w:rFonts w:ascii="新細明體" w:eastAsia="標楷體" w:hAnsi="新細明體" w:cs="Times New Roman"/>
      <w:kern w:val="2"/>
      <w:sz w:val="20"/>
      <w:szCs w:val="20"/>
    </w:rPr>
  </w:style>
  <w:style w:type="character" w:customStyle="1" w:styleId="31c">
    <w:name w:val="本文縮排 3 字元1"/>
    <w:rsid w:val="002F19B7"/>
    <w:rPr>
      <w:rFonts w:ascii="新細明體" w:eastAsia="標楷體" w:hAnsi="新細明體"/>
      <w:kern w:val="2"/>
      <w:sz w:val="16"/>
      <w:szCs w:val="16"/>
    </w:rPr>
  </w:style>
  <w:style w:type="character" w:customStyle="1" w:styleId="1fff0">
    <w:name w:val="訊息欄位名稱 字元1"/>
    <w:rsid w:val="002F19B7"/>
    <w:rPr>
      <w:rFonts w:ascii="Arial" w:eastAsia="標楷體" w:hAnsi="Arial"/>
      <w:kern w:val="2"/>
      <w:sz w:val="24"/>
      <w:szCs w:val="24"/>
      <w:shd w:val="pct20" w:color="auto" w:fill="auto"/>
    </w:rPr>
  </w:style>
  <w:style w:type="character" w:customStyle="1" w:styleId="1fff1">
    <w:name w:val="副標題 字元1"/>
    <w:rsid w:val="002F19B7"/>
    <w:rPr>
      <w:rFonts w:ascii="Arial" w:hAnsi="Arial"/>
      <w:i/>
      <w:iCs/>
      <w:kern w:val="2"/>
      <w:sz w:val="24"/>
      <w:szCs w:val="24"/>
    </w:rPr>
  </w:style>
  <w:style w:type="character" w:customStyle="1" w:styleId="1fff2">
    <w:name w:val="問候 字元1"/>
    <w:rsid w:val="002F19B7"/>
    <w:rPr>
      <w:rFonts w:ascii="新細明體" w:eastAsia="標楷體" w:hAnsi="新細明體"/>
      <w:kern w:val="2"/>
    </w:rPr>
  </w:style>
  <w:style w:type="character" w:customStyle="1" w:styleId="1fff3">
    <w:name w:val="結語 字元1"/>
    <w:rsid w:val="002F19B7"/>
    <w:rPr>
      <w:rFonts w:ascii="新細明體" w:eastAsia="標楷體" w:hAnsi="新細明體"/>
      <w:kern w:val="2"/>
    </w:rPr>
  </w:style>
  <w:style w:type="character" w:customStyle="1" w:styleId="1fff4">
    <w:name w:val="註釋標題 字元1"/>
    <w:rsid w:val="002F19B7"/>
    <w:rPr>
      <w:rFonts w:ascii="新細明體" w:eastAsia="標楷體" w:hAnsi="新細明體"/>
      <w:kern w:val="2"/>
    </w:rPr>
  </w:style>
  <w:style w:type="character" w:customStyle="1" w:styleId="1fff5">
    <w:name w:val="電子郵件簽名 字元1"/>
    <w:rsid w:val="002F19B7"/>
    <w:rPr>
      <w:rFonts w:ascii="新細明體" w:eastAsia="標楷體" w:hAnsi="新細明體"/>
      <w:kern w:val="2"/>
    </w:rPr>
  </w:style>
  <w:style w:type="character" w:customStyle="1" w:styleId="1fff6">
    <w:name w:val="標題 字元1"/>
    <w:rsid w:val="002F19B7"/>
    <w:rPr>
      <w:rFonts w:ascii="Arial" w:hAnsi="Arial"/>
      <w:b/>
      <w:bCs/>
      <w:kern w:val="2"/>
      <w:sz w:val="32"/>
      <w:szCs w:val="32"/>
    </w:rPr>
  </w:style>
  <w:style w:type="character" w:customStyle="1" w:styleId="1fff7">
    <w:name w:val="簽名 字元1"/>
    <w:rsid w:val="002F19B7"/>
    <w:rPr>
      <w:rFonts w:ascii="新細明體" w:eastAsia="標楷體" w:hAnsi="新細明體"/>
      <w:kern w:val="2"/>
    </w:rPr>
  </w:style>
  <w:style w:type="paragraph" w:customStyle="1" w:styleId="0110">
    <w:name w:val="表格、靠右不縮0.11"/>
    <w:autoRedefine/>
    <w:rsid w:val="002F19B7"/>
    <w:pPr>
      <w:widowControl w:val="0"/>
      <w:ind w:rightChars="-42" w:right="-84"/>
      <w:jc w:val="right"/>
    </w:pPr>
    <w:rPr>
      <w:rFonts w:ascii="新細明體" w:eastAsia="標楷體" w:hAnsi="新細明體" w:cs="Times New Roman"/>
      <w:snapToGrid w:val="0"/>
      <w:sz w:val="20"/>
      <w:szCs w:val="20"/>
    </w:rPr>
  </w:style>
  <w:style w:type="paragraph" w:customStyle="1" w:styleId="101f">
    <w:name w:val="表格、粗體靠左101"/>
    <w:rsid w:val="002F19B7"/>
    <w:pPr>
      <w:widowControl w:val="0"/>
      <w:ind w:leftChars="10" w:left="10"/>
    </w:pPr>
    <w:rPr>
      <w:rFonts w:ascii="新細明體" w:eastAsia="標楷體" w:hAnsi="新細明體" w:cs="Times New Roman"/>
      <w:b/>
      <w:sz w:val="20"/>
      <w:szCs w:val="20"/>
    </w:rPr>
  </w:style>
  <w:style w:type="character" w:customStyle="1" w:styleId="101f0">
    <w:name w:val="表格、靠右10 字元1"/>
    <w:rsid w:val="002F19B7"/>
    <w:rPr>
      <w:rFonts w:ascii="新細明體" w:eastAsia="標楷體" w:hAnsi="新細明體"/>
      <w:kern w:val="2"/>
      <w:szCs w:val="18"/>
    </w:rPr>
  </w:style>
  <w:style w:type="paragraph" w:customStyle="1" w:styleId="--20">
    <w:name w:val="二冊-甲篇-第2層"/>
    <w:rsid w:val="00380EDE"/>
    <w:pPr>
      <w:widowControl w:val="0"/>
      <w:ind w:leftChars="75" w:left="75" w:firstLineChars="34" w:firstLine="34"/>
      <w:jc w:val="distribute"/>
    </w:pPr>
    <w:rPr>
      <w:rFonts w:ascii="新細明體" w:eastAsia="標楷體" w:hAnsi="新細明體" w:cs="Times New Roman"/>
      <w:b/>
      <w:spacing w:val="-3"/>
      <w:sz w:val="18"/>
      <w:szCs w:val="24"/>
    </w:rPr>
  </w:style>
  <w:style w:type="paragraph" w:customStyle="1" w:styleId="2419">
    <w:name w:val="甲篇、壹貳參行距241"/>
    <w:autoRedefine/>
    <w:rsid w:val="002F19B7"/>
    <w:pPr>
      <w:spacing w:beforeLines="50" w:line="480" w:lineRule="exact"/>
    </w:pPr>
    <w:rPr>
      <w:rFonts w:ascii="新細明體" w:eastAsia="標楷體" w:hAnsi="新細明體" w:cs="Times New Roman"/>
      <w:b/>
      <w:sz w:val="34"/>
      <w:szCs w:val="34"/>
    </w:rPr>
  </w:style>
  <w:style w:type="numbering" w:customStyle="1" w:styleId="8190">
    <w:name w:val="無清單819"/>
    <w:next w:val="a4"/>
    <w:semiHidden/>
    <w:rsid w:val="002F19B7"/>
  </w:style>
  <w:style w:type="numbering" w:customStyle="1" w:styleId="12200">
    <w:name w:val="無清單1220"/>
    <w:next w:val="a4"/>
    <w:semiHidden/>
    <w:rsid w:val="002F19B7"/>
  </w:style>
  <w:style w:type="numbering" w:customStyle="1" w:styleId="21111">
    <w:name w:val="無清單21111"/>
    <w:next w:val="a4"/>
    <w:semiHidden/>
    <w:rsid w:val="002F19B7"/>
  </w:style>
  <w:style w:type="numbering" w:customStyle="1" w:styleId="31111">
    <w:name w:val="無清單31111"/>
    <w:next w:val="a4"/>
    <w:semiHidden/>
    <w:rsid w:val="002F19B7"/>
  </w:style>
  <w:style w:type="numbering" w:customStyle="1" w:styleId="41111">
    <w:name w:val="無清單41111"/>
    <w:next w:val="a4"/>
    <w:semiHidden/>
    <w:rsid w:val="002F19B7"/>
  </w:style>
  <w:style w:type="numbering" w:customStyle="1" w:styleId="51111">
    <w:name w:val="無清單51111"/>
    <w:next w:val="a4"/>
    <w:semiHidden/>
    <w:rsid w:val="002F19B7"/>
  </w:style>
  <w:style w:type="numbering" w:customStyle="1" w:styleId="61111">
    <w:name w:val="無清單61111"/>
    <w:next w:val="a4"/>
    <w:semiHidden/>
    <w:rsid w:val="002F19B7"/>
  </w:style>
  <w:style w:type="numbering" w:customStyle="1" w:styleId="9190">
    <w:name w:val="無清單919"/>
    <w:next w:val="a4"/>
    <w:semiHidden/>
    <w:rsid w:val="002F19B7"/>
  </w:style>
  <w:style w:type="numbering" w:customStyle="1" w:styleId="10190">
    <w:name w:val="無清單1019"/>
    <w:next w:val="a4"/>
    <w:semiHidden/>
    <w:rsid w:val="002F19B7"/>
  </w:style>
  <w:style w:type="numbering" w:customStyle="1" w:styleId="1319">
    <w:name w:val="無清單1319"/>
    <w:next w:val="a4"/>
    <w:semiHidden/>
    <w:rsid w:val="002F19B7"/>
  </w:style>
  <w:style w:type="numbering" w:customStyle="1" w:styleId="22200">
    <w:name w:val="無清單2220"/>
    <w:next w:val="a4"/>
    <w:semiHidden/>
    <w:rsid w:val="002F19B7"/>
  </w:style>
  <w:style w:type="numbering" w:customStyle="1" w:styleId="32200">
    <w:name w:val="無清單3220"/>
    <w:next w:val="a4"/>
    <w:semiHidden/>
    <w:rsid w:val="002F19B7"/>
  </w:style>
  <w:style w:type="numbering" w:customStyle="1" w:styleId="42200">
    <w:name w:val="無清單4220"/>
    <w:next w:val="a4"/>
    <w:semiHidden/>
    <w:rsid w:val="002F19B7"/>
  </w:style>
  <w:style w:type="numbering" w:customStyle="1" w:styleId="5220">
    <w:name w:val="無清單5220"/>
    <w:next w:val="a4"/>
    <w:semiHidden/>
    <w:rsid w:val="002F19B7"/>
  </w:style>
  <w:style w:type="numbering" w:customStyle="1" w:styleId="6220">
    <w:name w:val="無清單6220"/>
    <w:next w:val="a4"/>
    <w:semiHidden/>
    <w:rsid w:val="002F19B7"/>
  </w:style>
  <w:style w:type="numbering" w:customStyle="1" w:styleId="1419">
    <w:name w:val="無清單1419"/>
    <w:next w:val="a4"/>
    <w:semiHidden/>
    <w:rsid w:val="002F19B7"/>
  </w:style>
  <w:style w:type="numbering" w:customStyle="1" w:styleId="1519">
    <w:name w:val="無清單1519"/>
    <w:next w:val="a4"/>
    <w:semiHidden/>
    <w:rsid w:val="002F19B7"/>
  </w:style>
  <w:style w:type="numbering" w:customStyle="1" w:styleId="2319">
    <w:name w:val="無清單2319"/>
    <w:next w:val="a4"/>
    <w:semiHidden/>
    <w:rsid w:val="002F19B7"/>
  </w:style>
  <w:style w:type="numbering" w:customStyle="1" w:styleId="3319">
    <w:name w:val="無清單3319"/>
    <w:next w:val="a4"/>
    <w:semiHidden/>
    <w:rsid w:val="002F19B7"/>
  </w:style>
  <w:style w:type="numbering" w:customStyle="1" w:styleId="4319">
    <w:name w:val="無清單4319"/>
    <w:next w:val="a4"/>
    <w:semiHidden/>
    <w:rsid w:val="002F19B7"/>
  </w:style>
  <w:style w:type="numbering" w:customStyle="1" w:styleId="5319">
    <w:name w:val="無清單5319"/>
    <w:next w:val="a4"/>
    <w:semiHidden/>
    <w:rsid w:val="002F19B7"/>
  </w:style>
  <w:style w:type="numbering" w:customStyle="1" w:styleId="6319">
    <w:name w:val="無清單6319"/>
    <w:next w:val="a4"/>
    <w:semiHidden/>
    <w:rsid w:val="002F19B7"/>
  </w:style>
  <w:style w:type="numbering" w:customStyle="1" w:styleId="1619">
    <w:name w:val="無清單1619"/>
    <w:next w:val="a4"/>
    <w:semiHidden/>
    <w:rsid w:val="002F19B7"/>
  </w:style>
  <w:style w:type="numbering" w:customStyle="1" w:styleId="1719">
    <w:name w:val="無清單1719"/>
    <w:next w:val="a4"/>
    <w:semiHidden/>
    <w:rsid w:val="002F19B7"/>
  </w:style>
  <w:style w:type="numbering" w:customStyle="1" w:styleId="24190">
    <w:name w:val="無清單2419"/>
    <w:next w:val="a4"/>
    <w:semiHidden/>
    <w:rsid w:val="002F19B7"/>
  </w:style>
  <w:style w:type="numbering" w:customStyle="1" w:styleId="3419">
    <w:name w:val="無清單3419"/>
    <w:next w:val="a4"/>
    <w:semiHidden/>
    <w:rsid w:val="002F19B7"/>
  </w:style>
  <w:style w:type="numbering" w:customStyle="1" w:styleId="4419">
    <w:name w:val="無清單4419"/>
    <w:next w:val="a4"/>
    <w:semiHidden/>
    <w:rsid w:val="002F19B7"/>
  </w:style>
  <w:style w:type="numbering" w:customStyle="1" w:styleId="5419">
    <w:name w:val="無清單5419"/>
    <w:next w:val="a4"/>
    <w:semiHidden/>
    <w:rsid w:val="002F19B7"/>
  </w:style>
  <w:style w:type="numbering" w:customStyle="1" w:styleId="6419">
    <w:name w:val="無清單6419"/>
    <w:next w:val="a4"/>
    <w:semiHidden/>
    <w:rsid w:val="002F19B7"/>
  </w:style>
  <w:style w:type="numbering" w:customStyle="1" w:styleId="1819">
    <w:name w:val="無清單1819"/>
    <w:next w:val="a4"/>
    <w:semiHidden/>
    <w:rsid w:val="002F19B7"/>
  </w:style>
  <w:style w:type="numbering" w:customStyle="1" w:styleId="1919">
    <w:name w:val="無清單1919"/>
    <w:next w:val="a4"/>
    <w:semiHidden/>
    <w:rsid w:val="002F19B7"/>
  </w:style>
  <w:style w:type="numbering" w:customStyle="1" w:styleId="25190">
    <w:name w:val="無清單2519"/>
    <w:next w:val="a4"/>
    <w:semiHidden/>
    <w:rsid w:val="002F19B7"/>
  </w:style>
  <w:style w:type="numbering" w:customStyle="1" w:styleId="3519">
    <w:name w:val="無清單3519"/>
    <w:next w:val="a4"/>
    <w:semiHidden/>
    <w:rsid w:val="002F19B7"/>
  </w:style>
  <w:style w:type="numbering" w:customStyle="1" w:styleId="4519">
    <w:name w:val="無清單4519"/>
    <w:next w:val="a4"/>
    <w:semiHidden/>
    <w:rsid w:val="002F19B7"/>
  </w:style>
  <w:style w:type="numbering" w:customStyle="1" w:styleId="5519">
    <w:name w:val="無清單5519"/>
    <w:next w:val="a4"/>
    <w:semiHidden/>
    <w:rsid w:val="002F19B7"/>
  </w:style>
  <w:style w:type="numbering" w:customStyle="1" w:styleId="6519">
    <w:name w:val="無清單6519"/>
    <w:next w:val="a4"/>
    <w:semiHidden/>
    <w:rsid w:val="002F19B7"/>
  </w:style>
  <w:style w:type="numbering" w:customStyle="1" w:styleId="209">
    <w:name w:val="無清單209"/>
    <w:next w:val="a4"/>
    <w:semiHidden/>
    <w:rsid w:val="002F19B7"/>
  </w:style>
  <w:style w:type="numbering" w:customStyle="1" w:styleId="1109">
    <w:name w:val="無清單1109"/>
    <w:next w:val="a4"/>
    <w:semiHidden/>
    <w:rsid w:val="002F19B7"/>
  </w:style>
  <w:style w:type="numbering" w:customStyle="1" w:styleId="11210">
    <w:name w:val="無清單11210"/>
    <w:next w:val="a4"/>
    <w:semiHidden/>
    <w:rsid w:val="002F19B7"/>
  </w:style>
  <w:style w:type="numbering" w:customStyle="1" w:styleId="269">
    <w:name w:val="無清單269"/>
    <w:next w:val="a4"/>
    <w:semiHidden/>
    <w:rsid w:val="002F19B7"/>
  </w:style>
  <w:style w:type="numbering" w:customStyle="1" w:styleId="369">
    <w:name w:val="無清單369"/>
    <w:next w:val="a4"/>
    <w:semiHidden/>
    <w:rsid w:val="002F19B7"/>
  </w:style>
  <w:style w:type="numbering" w:customStyle="1" w:styleId="469">
    <w:name w:val="無清單469"/>
    <w:next w:val="a4"/>
    <w:semiHidden/>
    <w:rsid w:val="002F19B7"/>
  </w:style>
  <w:style w:type="numbering" w:customStyle="1" w:styleId="569">
    <w:name w:val="無清單569"/>
    <w:next w:val="a4"/>
    <w:semiHidden/>
    <w:rsid w:val="002F19B7"/>
  </w:style>
  <w:style w:type="numbering" w:customStyle="1" w:styleId="669">
    <w:name w:val="無清單669"/>
    <w:next w:val="a4"/>
    <w:semiHidden/>
    <w:rsid w:val="002F19B7"/>
  </w:style>
  <w:style w:type="numbering" w:customStyle="1" w:styleId="729">
    <w:name w:val="無清單729"/>
    <w:next w:val="a4"/>
    <w:semiHidden/>
    <w:rsid w:val="002F19B7"/>
  </w:style>
  <w:style w:type="numbering" w:customStyle="1" w:styleId="11111119">
    <w:name w:val="1 / 1.1 / 1.1.119"/>
    <w:basedOn w:val="a4"/>
    <w:next w:val="111111"/>
    <w:rsid w:val="002F19B7"/>
  </w:style>
  <w:style w:type="numbering" w:customStyle="1" w:styleId="1ai19">
    <w:name w:val="1 / a / i19"/>
    <w:basedOn w:val="a4"/>
    <w:next w:val="1ai"/>
    <w:rsid w:val="002F19B7"/>
  </w:style>
  <w:style w:type="numbering" w:customStyle="1" w:styleId="19a">
    <w:name w:val="文章 / 章節19"/>
    <w:basedOn w:val="a4"/>
    <w:next w:val="afff8"/>
    <w:rsid w:val="002F19B7"/>
  </w:style>
  <w:style w:type="numbering" w:customStyle="1" w:styleId="81100">
    <w:name w:val="無清單8110"/>
    <w:next w:val="a4"/>
    <w:semiHidden/>
    <w:rsid w:val="002F19B7"/>
  </w:style>
  <w:style w:type="numbering" w:customStyle="1" w:styleId="12111">
    <w:name w:val="無清單12111"/>
    <w:next w:val="a4"/>
    <w:semiHidden/>
    <w:rsid w:val="002F19B7"/>
  </w:style>
  <w:style w:type="numbering" w:customStyle="1" w:styleId="21210">
    <w:name w:val="無清單21210"/>
    <w:next w:val="a4"/>
    <w:semiHidden/>
    <w:rsid w:val="002F19B7"/>
  </w:style>
  <w:style w:type="numbering" w:customStyle="1" w:styleId="3129">
    <w:name w:val="無清單3129"/>
    <w:next w:val="a4"/>
    <w:semiHidden/>
    <w:rsid w:val="002F19B7"/>
  </w:style>
  <w:style w:type="numbering" w:customStyle="1" w:styleId="4129">
    <w:name w:val="無清單4129"/>
    <w:next w:val="a4"/>
    <w:semiHidden/>
    <w:rsid w:val="002F19B7"/>
  </w:style>
  <w:style w:type="numbering" w:customStyle="1" w:styleId="5129">
    <w:name w:val="無清單5129"/>
    <w:next w:val="a4"/>
    <w:semiHidden/>
    <w:rsid w:val="002F19B7"/>
  </w:style>
  <w:style w:type="numbering" w:customStyle="1" w:styleId="6129">
    <w:name w:val="無清單6129"/>
    <w:next w:val="a4"/>
    <w:semiHidden/>
    <w:rsid w:val="002F19B7"/>
  </w:style>
  <w:style w:type="numbering" w:customStyle="1" w:styleId="9110">
    <w:name w:val="無清單9110"/>
    <w:next w:val="a4"/>
    <w:semiHidden/>
    <w:rsid w:val="002F19B7"/>
  </w:style>
  <w:style w:type="numbering" w:customStyle="1" w:styleId="10110">
    <w:name w:val="無清單10110"/>
    <w:next w:val="a4"/>
    <w:semiHidden/>
    <w:rsid w:val="002F19B7"/>
  </w:style>
  <w:style w:type="numbering" w:customStyle="1" w:styleId="13110">
    <w:name w:val="無清單13110"/>
    <w:next w:val="a4"/>
    <w:semiHidden/>
    <w:rsid w:val="002F19B7"/>
  </w:style>
  <w:style w:type="numbering" w:customStyle="1" w:styleId="22110">
    <w:name w:val="無清單22110"/>
    <w:next w:val="a4"/>
    <w:semiHidden/>
    <w:rsid w:val="002F19B7"/>
  </w:style>
  <w:style w:type="numbering" w:customStyle="1" w:styleId="32110">
    <w:name w:val="無清單32110"/>
    <w:next w:val="a4"/>
    <w:semiHidden/>
    <w:rsid w:val="002F19B7"/>
  </w:style>
  <w:style w:type="numbering" w:customStyle="1" w:styleId="42110">
    <w:name w:val="無清單42110"/>
    <w:next w:val="a4"/>
    <w:semiHidden/>
    <w:rsid w:val="002F19B7"/>
  </w:style>
  <w:style w:type="numbering" w:customStyle="1" w:styleId="52110">
    <w:name w:val="無清單52110"/>
    <w:next w:val="a4"/>
    <w:semiHidden/>
    <w:rsid w:val="002F19B7"/>
  </w:style>
  <w:style w:type="numbering" w:customStyle="1" w:styleId="62110">
    <w:name w:val="無清單62110"/>
    <w:next w:val="a4"/>
    <w:semiHidden/>
    <w:rsid w:val="002F19B7"/>
  </w:style>
  <w:style w:type="numbering" w:customStyle="1" w:styleId="14110">
    <w:name w:val="無清單14110"/>
    <w:next w:val="a4"/>
    <w:semiHidden/>
    <w:rsid w:val="002F19B7"/>
  </w:style>
  <w:style w:type="numbering" w:customStyle="1" w:styleId="15110">
    <w:name w:val="無清單15110"/>
    <w:next w:val="a4"/>
    <w:semiHidden/>
    <w:rsid w:val="002F19B7"/>
  </w:style>
  <w:style w:type="numbering" w:customStyle="1" w:styleId="23110">
    <w:name w:val="無清單23110"/>
    <w:next w:val="a4"/>
    <w:semiHidden/>
    <w:rsid w:val="002F19B7"/>
  </w:style>
  <w:style w:type="numbering" w:customStyle="1" w:styleId="33110">
    <w:name w:val="無清單33110"/>
    <w:next w:val="a4"/>
    <w:semiHidden/>
    <w:rsid w:val="002F19B7"/>
  </w:style>
  <w:style w:type="numbering" w:customStyle="1" w:styleId="43110">
    <w:name w:val="無清單43110"/>
    <w:next w:val="a4"/>
    <w:semiHidden/>
    <w:rsid w:val="002F19B7"/>
  </w:style>
  <w:style w:type="numbering" w:customStyle="1" w:styleId="53110">
    <w:name w:val="無清單53110"/>
    <w:next w:val="a4"/>
    <w:semiHidden/>
    <w:rsid w:val="002F19B7"/>
  </w:style>
  <w:style w:type="numbering" w:customStyle="1" w:styleId="63110">
    <w:name w:val="無清單63110"/>
    <w:next w:val="a4"/>
    <w:semiHidden/>
    <w:rsid w:val="002F19B7"/>
  </w:style>
  <w:style w:type="numbering" w:customStyle="1" w:styleId="16110">
    <w:name w:val="無清單16110"/>
    <w:next w:val="a4"/>
    <w:semiHidden/>
    <w:rsid w:val="002F19B7"/>
  </w:style>
  <w:style w:type="numbering" w:customStyle="1" w:styleId="17110">
    <w:name w:val="無清單17110"/>
    <w:next w:val="a4"/>
    <w:semiHidden/>
    <w:rsid w:val="002F19B7"/>
  </w:style>
  <w:style w:type="numbering" w:customStyle="1" w:styleId="24110">
    <w:name w:val="無清單24110"/>
    <w:next w:val="a4"/>
    <w:semiHidden/>
    <w:rsid w:val="002F19B7"/>
  </w:style>
  <w:style w:type="numbering" w:customStyle="1" w:styleId="34110">
    <w:name w:val="無清單34110"/>
    <w:next w:val="a4"/>
    <w:semiHidden/>
    <w:rsid w:val="002F19B7"/>
  </w:style>
  <w:style w:type="numbering" w:customStyle="1" w:styleId="44110">
    <w:name w:val="無清單44110"/>
    <w:next w:val="a4"/>
    <w:semiHidden/>
    <w:rsid w:val="002F19B7"/>
  </w:style>
  <w:style w:type="numbering" w:customStyle="1" w:styleId="54110">
    <w:name w:val="無清單54110"/>
    <w:next w:val="a4"/>
    <w:semiHidden/>
    <w:rsid w:val="002F19B7"/>
  </w:style>
  <w:style w:type="numbering" w:customStyle="1" w:styleId="64110">
    <w:name w:val="無清單64110"/>
    <w:next w:val="a4"/>
    <w:semiHidden/>
    <w:rsid w:val="002F19B7"/>
  </w:style>
  <w:style w:type="numbering" w:customStyle="1" w:styleId="18110">
    <w:name w:val="無清單18110"/>
    <w:next w:val="a4"/>
    <w:semiHidden/>
    <w:rsid w:val="002F19B7"/>
  </w:style>
  <w:style w:type="numbering" w:customStyle="1" w:styleId="19110">
    <w:name w:val="無清單19110"/>
    <w:next w:val="a4"/>
    <w:semiHidden/>
    <w:rsid w:val="002F19B7"/>
  </w:style>
  <w:style w:type="numbering" w:customStyle="1" w:styleId="25110">
    <w:name w:val="無清單25110"/>
    <w:next w:val="a4"/>
    <w:semiHidden/>
    <w:rsid w:val="002F19B7"/>
  </w:style>
  <w:style w:type="numbering" w:customStyle="1" w:styleId="35110">
    <w:name w:val="無清單35110"/>
    <w:next w:val="a4"/>
    <w:semiHidden/>
    <w:rsid w:val="002F19B7"/>
  </w:style>
  <w:style w:type="numbering" w:customStyle="1" w:styleId="45110">
    <w:name w:val="無清單45110"/>
    <w:next w:val="a4"/>
    <w:semiHidden/>
    <w:rsid w:val="002F19B7"/>
  </w:style>
  <w:style w:type="numbering" w:customStyle="1" w:styleId="55110">
    <w:name w:val="無清單55110"/>
    <w:next w:val="a4"/>
    <w:semiHidden/>
    <w:rsid w:val="002F19B7"/>
  </w:style>
  <w:style w:type="numbering" w:customStyle="1" w:styleId="65110">
    <w:name w:val="無清單65110"/>
    <w:next w:val="a4"/>
    <w:semiHidden/>
    <w:rsid w:val="002F19B7"/>
  </w:style>
  <w:style w:type="numbering" w:customStyle="1" w:styleId="2790">
    <w:name w:val="無清單279"/>
    <w:next w:val="a4"/>
    <w:semiHidden/>
    <w:rsid w:val="002F19B7"/>
  </w:style>
  <w:style w:type="numbering" w:customStyle="1" w:styleId="1139">
    <w:name w:val="無清單1139"/>
    <w:next w:val="a4"/>
    <w:semiHidden/>
    <w:rsid w:val="002F19B7"/>
  </w:style>
  <w:style w:type="numbering" w:customStyle="1" w:styleId="1149">
    <w:name w:val="無清單1149"/>
    <w:next w:val="a4"/>
    <w:semiHidden/>
    <w:rsid w:val="002F19B7"/>
  </w:style>
  <w:style w:type="numbering" w:customStyle="1" w:styleId="289">
    <w:name w:val="無清單289"/>
    <w:next w:val="a4"/>
    <w:semiHidden/>
    <w:rsid w:val="002F19B7"/>
  </w:style>
  <w:style w:type="numbering" w:customStyle="1" w:styleId="379">
    <w:name w:val="無清單379"/>
    <w:next w:val="a4"/>
    <w:semiHidden/>
    <w:rsid w:val="002F19B7"/>
  </w:style>
  <w:style w:type="numbering" w:customStyle="1" w:styleId="479">
    <w:name w:val="無清單479"/>
    <w:next w:val="a4"/>
    <w:semiHidden/>
    <w:rsid w:val="002F19B7"/>
  </w:style>
  <w:style w:type="numbering" w:customStyle="1" w:styleId="579">
    <w:name w:val="無清單579"/>
    <w:next w:val="a4"/>
    <w:semiHidden/>
    <w:rsid w:val="002F19B7"/>
  </w:style>
  <w:style w:type="numbering" w:customStyle="1" w:styleId="679">
    <w:name w:val="無清單679"/>
    <w:next w:val="a4"/>
    <w:semiHidden/>
    <w:rsid w:val="002F19B7"/>
  </w:style>
  <w:style w:type="numbering" w:customStyle="1" w:styleId="739">
    <w:name w:val="無清單739"/>
    <w:next w:val="a4"/>
    <w:semiHidden/>
    <w:rsid w:val="002F19B7"/>
  </w:style>
  <w:style w:type="numbering" w:customStyle="1" w:styleId="11111128">
    <w:name w:val="1 / 1.1 / 1.1.128"/>
    <w:basedOn w:val="a4"/>
    <w:next w:val="111111"/>
    <w:rsid w:val="002F19B7"/>
  </w:style>
  <w:style w:type="numbering" w:customStyle="1" w:styleId="1ai28">
    <w:name w:val="1 / a / i28"/>
    <w:basedOn w:val="a4"/>
    <w:next w:val="1ai"/>
    <w:rsid w:val="002F19B7"/>
  </w:style>
  <w:style w:type="numbering" w:customStyle="1" w:styleId="28a">
    <w:name w:val="文章 / 章節28"/>
    <w:basedOn w:val="a4"/>
    <w:next w:val="afff8"/>
    <w:rsid w:val="002F19B7"/>
  </w:style>
  <w:style w:type="numbering" w:customStyle="1" w:styleId="829">
    <w:name w:val="無清單829"/>
    <w:next w:val="a4"/>
    <w:semiHidden/>
    <w:rsid w:val="002F19B7"/>
  </w:style>
  <w:style w:type="numbering" w:customStyle="1" w:styleId="1229">
    <w:name w:val="無清單1229"/>
    <w:next w:val="a4"/>
    <w:semiHidden/>
    <w:rsid w:val="002F19B7"/>
  </w:style>
  <w:style w:type="numbering" w:customStyle="1" w:styleId="2139">
    <w:name w:val="無清單2139"/>
    <w:next w:val="a4"/>
    <w:semiHidden/>
    <w:rsid w:val="002F19B7"/>
  </w:style>
  <w:style w:type="numbering" w:customStyle="1" w:styleId="3139">
    <w:name w:val="無清單3139"/>
    <w:next w:val="a4"/>
    <w:semiHidden/>
    <w:rsid w:val="002F19B7"/>
  </w:style>
  <w:style w:type="numbering" w:customStyle="1" w:styleId="4139">
    <w:name w:val="無清單4139"/>
    <w:next w:val="a4"/>
    <w:semiHidden/>
    <w:rsid w:val="002F19B7"/>
  </w:style>
  <w:style w:type="numbering" w:customStyle="1" w:styleId="5139">
    <w:name w:val="無清單5139"/>
    <w:next w:val="a4"/>
    <w:semiHidden/>
    <w:rsid w:val="002F19B7"/>
  </w:style>
  <w:style w:type="numbering" w:customStyle="1" w:styleId="6139">
    <w:name w:val="無清單6139"/>
    <w:next w:val="a4"/>
    <w:semiHidden/>
    <w:rsid w:val="002F19B7"/>
  </w:style>
  <w:style w:type="numbering" w:customStyle="1" w:styleId="929">
    <w:name w:val="無清單929"/>
    <w:next w:val="a4"/>
    <w:semiHidden/>
    <w:rsid w:val="002F19B7"/>
  </w:style>
  <w:style w:type="numbering" w:customStyle="1" w:styleId="1029">
    <w:name w:val="無清單1029"/>
    <w:next w:val="a4"/>
    <w:semiHidden/>
    <w:rsid w:val="002F19B7"/>
  </w:style>
  <w:style w:type="numbering" w:customStyle="1" w:styleId="1329">
    <w:name w:val="無清單1329"/>
    <w:next w:val="a4"/>
    <w:semiHidden/>
    <w:rsid w:val="002F19B7"/>
  </w:style>
  <w:style w:type="numbering" w:customStyle="1" w:styleId="2229">
    <w:name w:val="無清單2229"/>
    <w:next w:val="a4"/>
    <w:semiHidden/>
    <w:rsid w:val="002F19B7"/>
  </w:style>
  <w:style w:type="numbering" w:customStyle="1" w:styleId="3229">
    <w:name w:val="無清單3229"/>
    <w:next w:val="a4"/>
    <w:semiHidden/>
    <w:rsid w:val="002F19B7"/>
  </w:style>
  <w:style w:type="numbering" w:customStyle="1" w:styleId="4229">
    <w:name w:val="無清單4229"/>
    <w:next w:val="a4"/>
    <w:semiHidden/>
    <w:rsid w:val="002F19B7"/>
  </w:style>
  <w:style w:type="numbering" w:customStyle="1" w:styleId="5229">
    <w:name w:val="無清單5229"/>
    <w:next w:val="a4"/>
    <w:semiHidden/>
    <w:rsid w:val="002F19B7"/>
  </w:style>
  <w:style w:type="numbering" w:customStyle="1" w:styleId="6229">
    <w:name w:val="無清單6229"/>
    <w:next w:val="a4"/>
    <w:semiHidden/>
    <w:rsid w:val="002F19B7"/>
  </w:style>
  <w:style w:type="numbering" w:customStyle="1" w:styleId="1429">
    <w:name w:val="無清單1429"/>
    <w:next w:val="a4"/>
    <w:semiHidden/>
    <w:rsid w:val="002F19B7"/>
  </w:style>
  <w:style w:type="numbering" w:customStyle="1" w:styleId="1529">
    <w:name w:val="無清單1529"/>
    <w:next w:val="a4"/>
    <w:semiHidden/>
    <w:rsid w:val="002F19B7"/>
  </w:style>
  <w:style w:type="numbering" w:customStyle="1" w:styleId="2329">
    <w:name w:val="無清單2329"/>
    <w:next w:val="a4"/>
    <w:semiHidden/>
    <w:rsid w:val="002F19B7"/>
  </w:style>
  <w:style w:type="numbering" w:customStyle="1" w:styleId="3329">
    <w:name w:val="無清單3329"/>
    <w:next w:val="a4"/>
    <w:semiHidden/>
    <w:rsid w:val="002F19B7"/>
  </w:style>
  <w:style w:type="numbering" w:customStyle="1" w:styleId="4329">
    <w:name w:val="無清單4329"/>
    <w:next w:val="a4"/>
    <w:semiHidden/>
    <w:rsid w:val="002F19B7"/>
  </w:style>
  <w:style w:type="numbering" w:customStyle="1" w:styleId="5329">
    <w:name w:val="無清單5329"/>
    <w:next w:val="a4"/>
    <w:semiHidden/>
    <w:rsid w:val="002F19B7"/>
  </w:style>
  <w:style w:type="numbering" w:customStyle="1" w:styleId="6329">
    <w:name w:val="無清單6329"/>
    <w:next w:val="a4"/>
    <w:semiHidden/>
    <w:rsid w:val="002F19B7"/>
  </w:style>
  <w:style w:type="numbering" w:customStyle="1" w:styleId="1629">
    <w:name w:val="無清單1629"/>
    <w:next w:val="a4"/>
    <w:semiHidden/>
    <w:rsid w:val="002F19B7"/>
  </w:style>
  <w:style w:type="numbering" w:customStyle="1" w:styleId="1729">
    <w:name w:val="無清單1729"/>
    <w:next w:val="a4"/>
    <w:semiHidden/>
    <w:rsid w:val="002F19B7"/>
  </w:style>
  <w:style w:type="numbering" w:customStyle="1" w:styleId="2429">
    <w:name w:val="無清單2429"/>
    <w:next w:val="a4"/>
    <w:semiHidden/>
    <w:rsid w:val="002F19B7"/>
  </w:style>
  <w:style w:type="numbering" w:customStyle="1" w:styleId="3429">
    <w:name w:val="無清單3429"/>
    <w:next w:val="a4"/>
    <w:semiHidden/>
    <w:rsid w:val="002F19B7"/>
  </w:style>
  <w:style w:type="numbering" w:customStyle="1" w:styleId="4429">
    <w:name w:val="無清單4429"/>
    <w:next w:val="a4"/>
    <w:semiHidden/>
    <w:rsid w:val="002F19B7"/>
  </w:style>
  <w:style w:type="numbering" w:customStyle="1" w:styleId="5429">
    <w:name w:val="無清單5429"/>
    <w:next w:val="a4"/>
    <w:semiHidden/>
    <w:rsid w:val="002F19B7"/>
  </w:style>
  <w:style w:type="numbering" w:customStyle="1" w:styleId="6429">
    <w:name w:val="無清單6429"/>
    <w:next w:val="a4"/>
    <w:semiHidden/>
    <w:rsid w:val="002F19B7"/>
  </w:style>
  <w:style w:type="numbering" w:customStyle="1" w:styleId="1829">
    <w:name w:val="無清單1829"/>
    <w:next w:val="a4"/>
    <w:semiHidden/>
    <w:rsid w:val="002F19B7"/>
  </w:style>
  <w:style w:type="numbering" w:customStyle="1" w:styleId="1929">
    <w:name w:val="無清單1929"/>
    <w:next w:val="a4"/>
    <w:semiHidden/>
    <w:rsid w:val="002F19B7"/>
  </w:style>
  <w:style w:type="numbering" w:customStyle="1" w:styleId="2529">
    <w:name w:val="無清單2529"/>
    <w:next w:val="a4"/>
    <w:semiHidden/>
    <w:rsid w:val="002F19B7"/>
  </w:style>
  <w:style w:type="numbering" w:customStyle="1" w:styleId="3529">
    <w:name w:val="無清單3529"/>
    <w:next w:val="a4"/>
    <w:semiHidden/>
    <w:rsid w:val="002F19B7"/>
  </w:style>
  <w:style w:type="numbering" w:customStyle="1" w:styleId="4529">
    <w:name w:val="無清單4529"/>
    <w:next w:val="a4"/>
    <w:semiHidden/>
    <w:rsid w:val="002F19B7"/>
  </w:style>
  <w:style w:type="numbering" w:customStyle="1" w:styleId="5529">
    <w:name w:val="無清單5529"/>
    <w:next w:val="a4"/>
    <w:semiHidden/>
    <w:rsid w:val="002F19B7"/>
  </w:style>
  <w:style w:type="numbering" w:customStyle="1" w:styleId="6529">
    <w:name w:val="無清單6529"/>
    <w:next w:val="a4"/>
    <w:semiHidden/>
    <w:rsid w:val="002F19B7"/>
  </w:style>
  <w:style w:type="paragraph" w:customStyle="1" w:styleId="41b">
    <w:name w:val="樣式41"/>
    <w:basedOn w:val="a1"/>
    <w:qFormat/>
    <w:rsid w:val="002F19B7"/>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1d">
    <w:name w:val="數字11"/>
    <w:basedOn w:val="4a"/>
    <w:qFormat/>
    <w:rsid w:val="002F19B7"/>
    <w:pPr>
      <w:snapToGrid/>
    </w:pPr>
  </w:style>
  <w:style w:type="paragraph" w:customStyle="1" w:styleId="11e">
    <w:name w:val="國字括弧11"/>
    <w:basedOn w:val="a1"/>
    <w:qFormat/>
    <w:rsid w:val="002F19B7"/>
    <w:pPr>
      <w:snapToGrid w:val="0"/>
      <w:spacing w:line="420" w:lineRule="exact"/>
      <w:ind w:firstLineChars="100" w:firstLine="240"/>
      <w:jc w:val="both"/>
    </w:pPr>
    <w:rPr>
      <w:rFonts w:ascii="新細明體" w:eastAsia="標楷體" w:hAnsi="新細明體" w:cs="Times New Roman"/>
      <w:b/>
      <w:szCs w:val="20"/>
    </w:rPr>
  </w:style>
  <w:style w:type="paragraph" w:customStyle="1" w:styleId="11f">
    <w:name w:val="國字11"/>
    <w:basedOn w:val="a1"/>
    <w:qFormat/>
    <w:rsid w:val="002F19B7"/>
    <w:pPr>
      <w:adjustRightInd w:val="0"/>
      <w:snapToGrid w:val="0"/>
      <w:spacing w:line="500" w:lineRule="exact"/>
      <w:jc w:val="both"/>
    </w:pPr>
    <w:rPr>
      <w:rFonts w:ascii="新細明體" w:eastAsia="標楷體" w:hAnsi="新細明體" w:cs="Times New Roman"/>
      <w:b/>
      <w:bCs/>
      <w:sz w:val="28"/>
      <w:szCs w:val="28"/>
    </w:rPr>
  </w:style>
  <w:style w:type="paragraph" w:customStyle="1" w:styleId="61b">
    <w:name w:val="樣式61"/>
    <w:basedOn w:val="a1"/>
    <w:qFormat/>
    <w:rsid w:val="002F19B7"/>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1f0">
    <w:name w:val="標題11"/>
    <w:basedOn w:val="69"/>
    <w:qFormat/>
    <w:rsid w:val="002F19B7"/>
    <w:pPr>
      <w:spacing w:before="240" w:line="500" w:lineRule="exact"/>
    </w:pPr>
  </w:style>
  <w:style w:type="numbering" w:customStyle="1" w:styleId="900">
    <w:name w:val="無清單90"/>
    <w:next w:val="a4"/>
    <w:uiPriority w:val="99"/>
    <w:semiHidden/>
    <w:rsid w:val="002F19B7"/>
  </w:style>
  <w:style w:type="numbering" w:customStyle="1" w:styleId="1600">
    <w:name w:val="無清單160"/>
    <w:next w:val="a4"/>
    <w:semiHidden/>
    <w:rsid w:val="002F19B7"/>
  </w:style>
  <w:style w:type="numbering" w:customStyle="1" w:styleId="2600">
    <w:name w:val="無清單260"/>
    <w:next w:val="a4"/>
    <w:semiHidden/>
    <w:rsid w:val="002F19B7"/>
  </w:style>
  <w:style w:type="numbering" w:customStyle="1" w:styleId="3500">
    <w:name w:val="無清單350"/>
    <w:next w:val="a4"/>
    <w:semiHidden/>
    <w:rsid w:val="002F19B7"/>
  </w:style>
  <w:style w:type="numbering" w:customStyle="1" w:styleId="4500">
    <w:name w:val="無清單450"/>
    <w:next w:val="a4"/>
    <w:semiHidden/>
    <w:rsid w:val="002F19B7"/>
  </w:style>
  <w:style w:type="numbering" w:customStyle="1" w:styleId="5500">
    <w:name w:val="無清單550"/>
    <w:next w:val="a4"/>
    <w:semiHidden/>
    <w:rsid w:val="002F19B7"/>
  </w:style>
  <w:style w:type="numbering" w:customStyle="1" w:styleId="650">
    <w:name w:val="無清單650"/>
    <w:next w:val="a4"/>
    <w:semiHidden/>
    <w:rsid w:val="002F19B7"/>
  </w:style>
  <w:style w:type="numbering" w:customStyle="1" w:styleId="7300">
    <w:name w:val="無清單730"/>
    <w:next w:val="a4"/>
    <w:semiHidden/>
    <w:rsid w:val="002F19B7"/>
  </w:style>
  <w:style w:type="numbering" w:customStyle="1" w:styleId="11300">
    <w:name w:val="無清單1130"/>
    <w:next w:val="a4"/>
    <w:semiHidden/>
    <w:rsid w:val="002F19B7"/>
  </w:style>
  <w:style w:type="numbering" w:customStyle="1" w:styleId="11113">
    <w:name w:val="無清單11113"/>
    <w:next w:val="a4"/>
    <w:semiHidden/>
    <w:rsid w:val="002F19B7"/>
  </w:style>
  <w:style w:type="numbering" w:customStyle="1" w:styleId="21300">
    <w:name w:val="無清單2130"/>
    <w:next w:val="a4"/>
    <w:semiHidden/>
    <w:rsid w:val="002F19B7"/>
  </w:style>
  <w:style w:type="numbering" w:customStyle="1" w:styleId="31300">
    <w:name w:val="無清單3130"/>
    <w:next w:val="a4"/>
    <w:semiHidden/>
    <w:rsid w:val="002F19B7"/>
  </w:style>
  <w:style w:type="numbering" w:customStyle="1" w:styleId="41300">
    <w:name w:val="無清單4130"/>
    <w:next w:val="a4"/>
    <w:semiHidden/>
    <w:rsid w:val="002F19B7"/>
  </w:style>
  <w:style w:type="numbering" w:customStyle="1" w:styleId="51300">
    <w:name w:val="無清單5130"/>
    <w:next w:val="a4"/>
    <w:semiHidden/>
    <w:rsid w:val="002F19B7"/>
  </w:style>
  <w:style w:type="numbering" w:customStyle="1" w:styleId="6130">
    <w:name w:val="無清單6130"/>
    <w:next w:val="a4"/>
    <w:semiHidden/>
    <w:rsid w:val="002F19B7"/>
  </w:style>
  <w:style w:type="numbering" w:customStyle="1" w:styleId="7111">
    <w:name w:val="無清單7111"/>
    <w:next w:val="a4"/>
    <w:semiHidden/>
    <w:rsid w:val="002F19B7"/>
  </w:style>
  <w:style w:type="numbering" w:customStyle="1" w:styleId="11111120">
    <w:name w:val="1 / 1.1 / 1.1.120"/>
    <w:basedOn w:val="a4"/>
    <w:next w:val="111111"/>
    <w:rsid w:val="002F19B7"/>
  </w:style>
  <w:style w:type="numbering" w:customStyle="1" w:styleId="1ai20">
    <w:name w:val="1 / a / i20"/>
    <w:basedOn w:val="a4"/>
    <w:next w:val="1ai"/>
    <w:rsid w:val="002F19B7"/>
  </w:style>
  <w:style w:type="numbering" w:customStyle="1" w:styleId="20a">
    <w:name w:val="文章 / 章節20"/>
    <w:basedOn w:val="a4"/>
    <w:next w:val="afff8"/>
    <w:rsid w:val="002F19B7"/>
  </w:style>
  <w:style w:type="table" w:customStyle="1" w:styleId="3D14">
    <w:name w:val="表格 3D 效果 14"/>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4">
    <w:name w:val="表格 3D 效果 34"/>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4">
    <w:name w:val="表格 Web 14"/>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4">
    <w:name w:val="表格 Web 24"/>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4">
    <w:name w:val="表格 Web 34"/>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a">
    <w:name w:val="表格 古典 14"/>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表格 古典 24"/>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表格 古典 34"/>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a">
    <w:name w:val="表格 古典 44"/>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b">
    <w:name w:val="表格 色彩 24"/>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b">
    <w:name w:val="表格 色彩 34"/>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4c">
    <w:name w:val="表格 典雅4"/>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4b">
    <w:name w:val="表格 格線 44"/>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a">
    <w:name w:val="表格 格線 64"/>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表格 格線 84"/>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d">
    <w:name w:val="表格 專業4"/>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表格 清單 14"/>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表格 清單 24"/>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c">
    <w:name w:val="表格 清單 34"/>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c">
    <w:name w:val="表格 清單 44"/>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40">
    <w:name w:val="表格 清單 74"/>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表格 清單 84"/>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4e">
    <w:name w:val="表格 現代4"/>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d">
    <w:name w:val="表格 簡單 24"/>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d">
    <w:name w:val="表格 簡單 34"/>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表格 欄 14"/>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表格 欄 24"/>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表格 欄 34"/>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d">
    <w:name w:val="表格 欄 44"/>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a">
    <w:name w:val="表格 欄 54"/>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200">
    <w:name w:val="無清單820"/>
    <w:next w:val="a4"/>
    <w:semiHidden/>
    <w:rsid w:val="002F19B7"/>
  </w:style>
  <w:style w:type="numbering" w:customStyle="1" w:styleId="12300">
    <w:name w:val="無清單1230"/>
    <w:next w:val="a4"/>
    <w:semiHidden/>
    <w:rsid w:val="002F19B7"/>
  </w:style>
  <w:style w:type="numbering" w:customStyle="1" w:styleId="21112">
    <w:name w:val="無清單21112"/>
    <w:next w:val="a4"/>
    <w:semiHidden/>
    <w:rsid w:val="002F19B7"/>
  </w:style>
  <w:style w:type="numbering" w:customStyle="1" w:styleId="31112">
    <w:name w:val="無清單31112"/>
    <w:next w:val="a4"/>
    <w:semiHidden/>
    <w:rsid w:val="002F19B7"/>
  </w:style>
  <w:style w:type="numbering" w:customStyle="1" w:styleId="41112">
    <w:name w:val="無清單41112"/>
    <w:next w:val="a4"/>
    <w:semiHidden/>
    <w:rsid w:val="002F19B7"/>
  </w:style>
  <w:style w:type="numbering" w:customStyle="1" w:styleId="51112">
    <w:name w:val="無清單51112"/>
    <w:next w:val="a4"/>
    <w:semiHidden/>
    <w:rsid w:val="002F19B7"/>
  </w:style>
  <w:style w:type="numbering" w:customStyle="1" w:styleId="61112">
    <w:name w:val="無清單61112"/>
    <w:next w:val="a4"/>
    <w:semiHidden/>
    <w:rsid w:val="002F19B7"/>
  </w:style>
  <w:style w:type="numbering" w:customStyle="1" w:styleId="9200">
    <w:name w:val="無清單920"/>
    <w:next w:val="a4"/>
    <w:semiHidden/>
    <w:rsid w:val="002F19B7"/>
  </w:style>
  <w:style w:type="numbering" w:customStyle="1" w:styleId="10200">
    <w:name w:val="無清單1020"/>
    <w:next w:val="a4"/>
    <w:semiHidden/>
    <w:rsid w:val="002F19B7"/>
  </w:style>
  <w:style w:type="numbering" w:customStyle="1" w:styleId="1320">
    <w:name w:val="無清單1320"/>
    <w:next w:val="a4"/>
    <w:semiHidden/>
    <w:rsid w:val="002F19B7"/>
  </w:style>
  <w:style w:type="numbering" w:customStyle="1" w:styleId="22300">
    <w:name w:val="無清單2230"/>
    <w:next w:val="a4"/>
    <w:semiHidden/>
    <w:rsid w:val="002F19B7"/>
  </w:style>
  <w:style w:type="numbering" w:customStyle="1" w:styleId="32300">
    <w:name w:val="無清單3230"/>
    <w:next w:val="a4"/>
    <w:semiHidden/>
    <w:rsid w:val="002F19B7"/>
  </w:style>
  <w:style w:type="numbering" w:customStyle="1" w:styleId="42300">
    <w:name w:val="無清單4230"/>
    <w:next w:val="a4"/>
    <w:semiHidden/>
    <w:rsid w:val="002F19B7"/>
  </w:style>
  <w:style w:type="numbering" w:customStyle="1" w:styleId="5230">
    <w:name w:val="無清單5230"/>
    <w:next w:val="a4"/>
    <w:semiHidden/>
    <w:rsid w:val="002F19B7"/>
  </w:style>
  <w:style w:type="numbering" w:customStyle="1" w:styleId="6230">
    <w:name w:val="無清單6230"/>
    <w:next w:val="a4"/>
    <w:semiHidden/>
    <w:rsid w:val="002F19B7"/>
  </w:style>
  <w:style w:type="numbering" w:customStyle="1" w:styleId="1420">
    <w:name w:val="無清單1420"/>
    <w:next w:val="a4"/>
    <w:semiHidden/>
    <w:rsid w:val="002F19B7"/>
  </w:style>
  <w:style w:type="numbering" w:customStyle="1" w:styleId="1520">
    <w:name w:val="無清單1520"/>
    <w:next w:val="a4"/>
    <w:semiHidden/>
    <w:rsid w:val="002F19B7"/>
  </w:style>
  <w:style w:type="numbering" w:customStyle="1" w:styleId="2320">
    <w:name w:val="無清單2320"/>
    <w:next w:val="a4"/>
    <w:semiHidden/>
    <w:rsid w:val="002F19B7"/>
  </w:style>
  <w:style w:type="numbering" w:customStyle="1" w:styleId="3320">
    <w:name w:val="無清單3320"/>
    <w:next w:val="a4"/>
    <w:semiHidden/>
    <w:rsid w:val="002F19B7"/>
  </w:style>
  <w:style w:type="numbering" w:customStyle="1" w:styleId="4320">
    <w:name w:val="無清單4320"/>
    <w:next w:val="a4"/>
    <w:semiHidden/>
    <w:rsid w:val="002F19B7"/>
  </w:style>
  <w:style w:type="numbering" w:customStyle="1" w:styleId="5320">
    <w:name w:val="無清單5320"/>
    <w:next w:val="a4"/>
    <w:semiHidden/>
    <w:rsid w:val="002F19B7"/>
  </w:style>
  <w:style w:type="numbering" w:customStyle="1" w:styleId="6320">
    <w:name w:val="無清單6320"/>
    <w:next w:val="a4"/>
    <w:semiHidden/>
    <w:rsid w:val="002F19B7"/>
  </w:style>
  <w:style w:type="numbering" w:customStyle="1" w:styleId="1620">
    <w:name w:val="無清單1620"/>
    <w:next w:val="a4"/>
    <w:semiHidden/>
    <w:rsid w:val="002F19B7"/>
  </w:style>
  <w:style w:type="numbering" w:customStyle="1" w:styleId="1720">
    <w:name w:val="無清單1720"/>
    <w:next w:val="a4"/>
    <w:semiHidden/>
    <w:rsid w:val="002F19B7"/>
  </w:style>
  <w:style w:type="numbering" w:customStyle="1" w:styleId="2420">
    <w:name w:val="無清單2420"/>
    <w:next w:val="a4"/>
    <w:semiHidden/>
    <w:rsid w:val="002F19B7"/>
  </w:style>
  <w:style w:type="numbering" w:customStyle="1" w:styleId="3420">
    <w:name w:val="無清單3420"/>
    <w:next w:val="a4"/>
    <w:semiHidden/>
    <w:rsid w:val="002F19B7"/>
  </w:style>
  <w:style w:type="numbering" w:customStyle="1" w:styleId="4420">
    <w:name w:val="無清單4420"/>
    <w:next w:val="a4"/>
    <w:semiHidden/>
    <w:rsid w:val="002F19B7"/>
  </w:style>
  <w:style w:type="numbering" w:customStyle="1" w:styleId="5420">
    <w:name w:val="無清單5420"/>
    <w:next w:val="a4"/>
    <w:semiHidden/>
    <w:rsid w:val="002F19B7"/>
  </w:style>
  <w:style w:type="numbering" w:customStyle="1" w:styleId="6420">
    <w:name w:val="無清單6420"/>
    <w:next w:val="a4"/>
    <w:semiHidden/>
    <w:rsid w:val="002F19B7"/>
  </w:style>
  <w:style w:type="numbering" w:customStyle="1" w:styleId="1820">
    <w:name w:val="無清單1820"/>
    <w:next w:val="a4"/>
    <w:semiHidden/>
    <w:rsid w:val="002F19B7"/>
  </w:style>
  <w:style w:type="numbering" w:customStyle="1" w:styleId="1920">
    <w:name w:val="無清單1920"/>
    <w:next w:val="a4"/>
    <w:semiHidden/>
    <w:rsid w:val="002F19B7"/>
  </w:style>
  <w:style w:type="numbering" w:customStyle="1" w:styleId="2520">
    <w:name w:val="無清單2520"/>
    <w:next w:val="a4"/>
    <w:semiHidden/>
    <w:rsid w:val="002F19B7"/>
  </w:style>
  <w:style w:type="numbering" w:customStyle="1" w:styleId="3520">
    <w:name w:val="無清單3520"/>
    <w:next w:val="a4"/>
    <w:semiHidden/>
    <w:rsid w:val="002F19B7"/>
  </w:style>
  <w:style w:type="numbering" w:customStyle="1" w:styleId="4520">
    <w:name w:val="無清單4520"/>
    <w:next w:val="a4"/>
    <w:semiHidden/>
    <w:rsid w:val="002F19B7"/>
  </w:style>
  <w:style w:type="numbering" w:customStyle="1" w:styleId="5520">
    <w:name w:val="無清單5520"/>
    <w:next w:val="a4"/>
    <w:semiHidden/>
    <w:rsid w:val="002F19B7"/>
  </w:style>
  <w:style w:type="numbering" w:customStyle="1" w:styleId="6520">
    <w:name w:val="無清單6520"/>
    <w:next w:val="a4"/>
    <w:semiHidden/>
    <w:rsid w:val="002F19B7"/>
  </w:style>
  <w:style w:type="numbering" w:customStyle="1" w:styleId="2010">
    <w:name w:val="無清單2010"/>
    <w:next w:val="a4"/>
    <w:semiHidden/>
    <w:rsid w:val="002F19B7"/>
  </w:style>
  <w:style w:type="numbering" w:customStyle="1" w:styleId="11010">
    <w:name w:val="無清單11010"/>
    <w:next w:val="a4"/>
    <w:semiHidden/>
    <w:rsid w:val="002F19B7"/>
  </w:style>
  <w:style w:type="numbering" w:customStyle="1" w:styleId="11211">
    <w:name w:val="無清單11211"/>
    <w:next w:val="a4"/>
    <w:semiHidden/>
    <w:rsid w:val="002F19B7"/>
  </w:style>
  <w:style w:type="numbering" w:customStyle="1" w:styleId="2610">
    <w:name w:val="無清單2610"/>
    <w:next w:val="a4"/>
    <w:semiHidden/>
    <w:rsid w:val="002F19B7"/>
  </w:style>
  <w:style w:type="numbering" w:customStyle="1" w:styleId="3610">
    <w:name w:val="無清單3610"/>
    <w:next w:val="a4"/>
    <w:semiHidden/>
    <w:rsid w:val="002F19B7"/>
  </w:style>
  <w:style w:type="numbering" w:customStyle="1" w:styleId="4610">
    <w:name w:val="無清單4610"/>
    <w:next w:val="a4"/>
    <w:semiHidden/>
    <w:rsid w:val="002F19B7"/>
  </w:style>
  <w:style w:type="numbering" w:customStyle="1" w:styleId="5610">
    <w:name w:val="無清單5610"/>
    <w:next w:val="a4"/>
    <w:semiHidden/>
    <w:rsid w:val="002F19B7"/>
  </w:style>
  <w:style w:type="numbering" w:customStyle="1" w:styleId="6610">
    <w:name w:val="無清單6610"/>
    <w:next w:val="a4"/>
    <w:semiHidden/>
    <w:rsid w:val="002F19B7"/>
  </w:style>
  <w:style w:type="numbering" w:customStyle="1" w:styleId="72100">
    <w:name w:val="無清單7210"/>
    <w:next w:val="a4"/>
    <w:semiHidden/>
    <w:rsid w:val="002F19B7"/>
  </w:style>
  <w:style w:type="numbering" w:customStyle="1" w:styleId="111111110">
    <w:name w:val="1 / 1.1 / 1.1.1110"/>
    <w:basedOn w:val="a4"/>
    <w:next w:val="111111"/>
    <w:rsid w:val="002F19B7"/>
  </w:style>
  <w:style w:type="numbering" w:customStyle="1" w:styleId="1ai110">
    <w:name w:val="1 / a / i110"/>
    <w:basedOn w:val="a4"/>
    <w:next w:val="1ai"/>
    <w:rsid w:val="002F19B7"/>
  </w:style>
  <w:style w:type="numbering" w:customStyle="1" w:styleId="110a">
    <w:name w:val="文章 / 章節110"/>
    <w:basedOn w:val="a4"/>
    <w:next w:val="afff8"/>
    <w:rsid w:val="002F19B7"/>
  </w:style>
  <w:style w:type="numbering" w:customStyle="1" w:styleId="8111">
    <w:name w:val="無清單8111"/>
    <w:next w:val="a4"/>
    <w:semiHidden/>
    <w:rsid w:val="002F19B7"/>
  </w:style>
  <w:style w:type="numbering" w:customStyle="1" w:styleId="12112">
    <w:name w:val="無清單12112"/>
    <w:next w:val="a4"/>
    <w:semiHidden/>
    <w:rsid w:val="002F19B7"/>
  </w:style>
  <w:style w:type="numbering" w:customStyle="1" w:styleId="21211">
    <w:name w:val="無清單21211"/>
    <w:next w:val="a4"/>
    <w:semiHidden/>
    <w:rsid w:val="002F19B7"/>
  </w:style>
  <w:style w:type="numbering" w:customStyle="1" w:styleId="31210">
    <w:name w:val="無清單31210"/>
    <w:next w:val="a4"/>
    <w:semiHidden/>
    <w:rsid w:val="002F19B7"/>
  </w:style>
  <w:style w:type="numbering" w:customStyle="1" w:styleId="41210">
    <w:name w:val="無清單41210"/>
    <w:next w:val="a4"/>
    <w:semiHidden/>
    <w:rsid w:val="002F19B7"/>
  </w:style>
  <w:style w:type="numbering" w:customStyle="1" w:styleId="51210">
    <w:name w:val="無清單51210"/>
    <w:next w:val="a4"/>
    <w:semiHidden/>
    <w:rsid w:val="002F19B7"/>
  </w:style>
  <w:style w:type="numbering" w:customStyle="1" w:styleId="61210">
    <w:name w:val="無清單61210"/>
    <w:next w:val="a4"/>
    <w:semiHidden/>
    <w:rsid w:val="002F19B7"/>
  </w:style>
  <w:style w:type="numbering" w:customStyle="1" w:styleId="9111">
    <w:name w:val="無清單9111"/>
    <w:next w:val="a4"/>
    <w:semiHidden/>
    <w:rsid w:val="002F19B7"/>
  </w:style>
  <w:style w:type="numbering" w:customStyle="1" w:styleId="10111">
    <w:name w:val="無清單10111"/>
    <w:next w:val="a4"/>
    <w:semiHidden/>
    <w:rsid w:val="002F19B7"/>
  </w:style>
  <w:style w:type="numbering" w:customStyle="1" w:styleId="13111">
    <w:name w:val="無清單13111"/>
    <w:next w:val="a4"/>
    <w:semiHidden/>
    <w:rsid w:val="002F19B7"/>
  </w:style>
  <w:style w:type="numbering" w:customStyle="1" w:styleId="22111">
    <w:name w:val="無清單22111"/>
    <w:next w:val="a4"/>
    <w:semiHidden/>
    <w:rsid w:val="002F19B7"/>
  </w:style>
  <w:style w:type="numbering" w:customStyle="1" w:styleId="32111">
    <w:name w:val="無清單32111"/>
    <w:next w:val="a4"/>
    <w:semiHidden/>
    <w:rsid w:val="002F19B7"/>
  </w:style>
  <w:style w:type="numbering" w:customStyle="1" w:styleId="42111">
    <w:name w:val="無清單42111"/>
    <w:next w:val="a4"/>
    <w:semiHidden/>
    <w:rsid w:val="002F19B7"/>
  </w:style>
  <w:style w:type="numbering" w:customStyle="1" w:styleId="52111">
    <w:name w:val="無清單52111"/>
    <w:next w:val="a4"/>
    <w:semiHidden/>
    <w:rsid w:val="002F19B7"/>
  </w:style>
  <w:style w:type="numbering" w:customStyle="1" w:styleId="62111">
    <w:name w:val="無清單62111"/>
    <w:next w:val="a4"/>
    <w:semiHidden/>
    <w:rsid w:val="002F19B7"/>
  </w:style>
  <w:style w:type="numbering" w:customStyle="1" w:styleId="14111">
    <w:name w:val="無清單14111"/>
    <w:next w:val="a4"/>
    <w:semiHidden/>
    <w:rsid w:val="002F19B7"/>
  </w:style>
  <w:style w:type="numbering" w:customStyle="1" w:styleId="15111">
    <w:name w:val="無清單15111"/>
    <w:next w:val="a4"/>
    <w:semiHidden/>
    <w:rsid w:val="002F19B7"/>
  </w:style>
  <w:style w:type="numbering" w:customStyle="1" w:styleId="23111">
    <w:name w:val="無清單23111"/>
    <w:next w:val="a4"/>
    <w:semiHidden/>
    <w:rsid w:val="002F19B7"/>
  </w:style>
  <w:style w:type="numbering" w:customStyle="1" w:styleId="33111">
    <w:name w:val="無清單33111"/>
    <w:next w:val="a4"/>
    <w:semiHidden/>
    <w:rsid w:val="002F19B7"/>
  </w:style>
  <w:style w:type="numbering" w:customStyle="1" w:styleId="43111">
    <w:name w:val="無清單43111"/>
    <w:next w:val="a4"/>
    <w:semiHidden/>
    <w:rsid w:val="002F19B7"/>
  </w:style>
  <w:style w:type="numbering" w:customStyle="1" w:styleId="53111">
    <w:name w:val="無清單53111"/>
    <w:next w:val="a4"/>
    <w:semiHidden/>
    <w:rsid w:val="002F19B7"/>
  </w:style>
  <w:style w:type="numbering" w:customStyle="1" w:styleId="63111">
    <w:name w:val="無清單63111"/>
    <w:next w:val="a4"/>
    <w:semiHidden/>
    <w:rsid w:val="002F19B7"/>
  </w:style>
  <w:style w:type="numbering" w:customStyle="1" w:styleId="16111">
    <w:name w:val="無清單16111"/>
    <w:next w:val="a4"/>
    <w:semiHidden/>
    <w:rsid w:val="002F19B7"/>
  </w:style>
  <w:style w:type="numbering" w:customStyle="1" w:styleId="17111">
    <w:name w:val="無清單17111"/>
    <w:next w:val="a4"/>
    <w:semiHidden/>
    <w:rsid w:val="002F19B7"/>
  </w:style>
  <w:style w:type="numbering" w:customStyle="1" w:styleId="24111">
    <w:name w:val="無清單24111"/>
    <w:next w:val="a4"/>
    <w:semiHidden/>
    <w:rsid w:val="002F19B7"/>
  </w:style>
  <w:style w:type="numbering" w:customStyle="1" w:styleId="34111">
    <w:name w:val="無清單34111"/>
    <w:next w:val="a4"/>
    <w:semiHidden/>
    <w:rsid w:val="002F19B7"/>
  </w:style>
  <w:style w:type="numbering" w:customStyle="1" w:styleId="44111">
    <w:name w:val="無清單44111"/>
    <w:next w:val="a4"/>
    <w:semiHidden/>
    <w:rsid w:val="002F19B7"/>
  </w:style>
  <w:style w:type="numbering" w:customStyle="1" w:styleId="54111">
    <w:name w:val="無清單54111"/>
    <w:next w:val="a4"/>
    <w:semiHidden/>
    <w:rsid w:val="002F19B7"/>
  </w:style>
  <w:style w:type="numbering" w:customStyle="1" w:styleId="64111">
    <w:name w:val="無清單64111"/>
    <w:next w:val="a4"/>
    <w:semiHidden/>
    <w:rsid w:val="002F19B7"/>
  </w:style>
  <w:style w:type="numbering" w:customStyle="1" w:styleId="18111">
    <w:name w:val="無清單18111"/>
    <w:next w:val="a4"/>
    <w:semiHidden/>
    <w:rsid w:val="002F19B7"/>
  </w:style>
  <w:style w:type="numbering" w:customStyle="1" w:styleId="19111">
    <w:name w:val="無清單19111"/>
    <w:next w:val="a4"/>
    <w:semiHidden/>
    <w:rsid w:val="002F19B7"/>
  </w:style>
  <w:style w:type="numbering" w:customStyle="1" w:styleId="25111">
    <w:name w:val="無清單25111"/>
    <w:next w:val="a4"/>
    <w:semiHidden/>
    <w:rsid w:val="002F19B7"/>
  </w:style>
  <w:style w:type="numbering" w:customStyle="1" w:styleId="35111">
    <w:name w:val="無清單35111"/>
    <w:next w:val="a4"/>
    <w:semiHidden/>
    <w:rsid w:val="002F19B7"/>
  </w:style>
  <w:style w:type="numbering" w:customStyle="1" w:styleId="45111">
    <w:name w:val="無清單45111"/>
    <w:next w:val="a4"/>
    <w:semiHidden/>
    <w:rsid w:val="002F19B7"/>
  </w:style>
  <w:style w:type="numbering" w:customStyle="1" w:styleId="55111">
    <w:name w:val="無清單55111"/>
    <w:next w:val="a4"/>
    <w:semiHidden/>
    <w:rsid w:val="002F19B7"/>
  </w:style>
  <w:style w:type="numbering" w:customStyle="1" w:styleId="65111">
    <w:name w:val="無清單65111"/>
    <w:next w:val="a4"/>
    <w:semiHidden/>
    <w:rsid w:val="002F19B7"/>
  </w:style>
  <w:style w:type="numbering" w:customStyle="1" w:styleId="2710">
    <w:name w:val="無清單2710"/>
    <w:next w:val="a4"/>
    <w:semiHidden/>
    <w:rsid w:val="002F19B7"/>
  </w:style>
  <w:style w:type="numbering" w:customStyle="1" w:styleId="11310">
    <w:name w:val="無清單11310"/>
    <w:next w:val="a4"/>
    <w:semiHidden/>
    <w:rsid w:val="002F19B7"/>
  </w:style>
  <w:style w:type="numbering" w:customStyle="1" w:styleId="11410">
    <w:name w:val="無清單11410"/>
    <w:next w:val="a4"/>
    <w:semiHidden/>
    <w:rsid w:val="002F19B7"/>
  </w:style>
  <w:style w:type="numbering" w:customStyle="1" w:styleId="2810">
    <w:name w:val="無清單2810"/>
    <w:next w:val="a4"/>
    <w:semiHidden/>
    <w:rsid w:val="002F19B7"/>
  </w:style>
  <w:style w:type="numbering" w:customStyle="1" w:styleId="3710">
    <w:name w:val="無清單3710"/>
    <w:next w:val="a4"/>
    <w:semiHidden/>
    <w:rsid w:val="002F19B7"/>
  </w:style>
  <w:style w:type="numbering" w:customStyle="1" w:styleId="4710">
    <w:name w:val="無清單4710"/>
    <w:next w:val="a4"/>
    <w:semiHidden/>
    <w:rsid w:val="002F19B7"/>
  </w:style>
  <w:style w:type="numbering" w:customStyle="1" w:styleId="5710">
    <w:name w:val="無清單5710"/>
    <w:next w:val="a4"/>
    <w:semiHidden/>
    <w:rsid w:val="002F19B7"/>
  </w:style>
  <w:style w:type="numbering" w:customStyle="1" w:styleId="6710">
    <w:name w:val="無清單6710"/>
    <w:next w:val="a4"/>
    <w:semiHidden/>
    <w:rsid w:val="002F19B7"/>
  </w:style>
  <w:style w:type="numbering" w:customStyle="1" w:styleId="73100">
    <w:name w:val="無清單7310"/>
    <w:next w:val="a4"/>
    <w:semiHidden/>
    <w:rsid w:val="002F19B7"/>
  </w:style>
  <w:style w:type="numbering" w:customStyle="1" w:styleId="11111129">
    <w:name w:val="1 / 1.1 / 1.1.129"/>
    <w:basedOn w:val="a4"/>
    <w:next w:val="111111"/>
    <w:rsid w:val="002F19B7"/>
  </w:style>
  <w:style w:type="numbering" w:customStyle="1" w:styleId="1ai29">
    <w:name w:val="1 / a / i29"/>
    <w:basedOn w:val="a4"/>
    <w:next w:val="1ai"/>
    <w:rsid w:val="002F19B7"/>
  </w:style>
  <w:style w:type="numbering" w:customStyle="1" w:styleId="291">
    <w:name w:val="文章 / 章節29"/>
    <w:basedOn w:val="a4"/>
    <w:next w:val="afff8"/>
    <w:rsid w:val="002F19B7"/>
  </w:style>
  <w:style w:type="numbering" w:customStyle="1" w:styleId="82100">
    <w:name w:val="無清單8210"/>
    <w:next w:val="a4"/>
    <w:semiHidden/>
    <w:rsid w:val="002F19B7"/>
  </w:style>
  <w:style w:type="numbering" w:customStyle="1" w:styleId="12210">
    <w:name w:val="無清單12210"/>
    <w:next w:val="a4"/>
    <w:semiHidden/>
    <w:rsid w:val="002F19B7"/>
  </w:style>
  <w:style w:type="numbering" w:customStyle="1" w:styleId="21310">
    <w:name w:val="無清單21310"/>
    <w:next w:val="a4"/>
    <w:semiHidden/>
    <w:rsid w:val="002F19B7"/>
  </w:style>
  <w:style w:type="numbering" w:customStyle="1" w:styleId="31310">
    <w:name w:val="無清單31310"/>
    <w:next w:val="a4"/>
    <w:semiHidden/>
    <w:rsid w:val="002F19B7"/>
  </w:style>
  <w:style w:type="numbering" w:customStyle="1" w:styleId="41310">
    <w:name w:val="無清單41310"/>
    <w:next w:val="a4"/>
    <w:semiHidden/>
    <w:rsid w:val="002F19B7"/>
  </w:style>
  <w:style w:type="numbering" w:customStyle="1" w:styleId="51310">
    <w:name w:val="無清單51310"/>
    <w:next w:val="a4"/>
    <w:semiHidden/>
    <w:rsid w:val="002F19B7"/>
  </w:style>
  <w:style w:type="numbering" w:customStyle="1" w:styleId="61310">
    <w:name w:val="無清單61310"/>
    <w:next w:val="a4"/>
    <w:semiHidden/>
    <w:rsid w:val="002F19B7"/>
  </w:style>
  <w:style w:type="numbering" w:customStyle="1" w:styleId="9210">
    <w:name w:val="無清單9210"/>
    <w:next w:val="a4"/>
    <w:semiHidden/>
    <w:rsid w:val="002F19B7"/>
  </w:style>
  <w:style w:type="numbering" w:customStyle="1" w:styleId="10210">
    <w:name w:val="無清單10210"/>
    <w:next w:val="a4"/>
    <w:semiHidden/>
    <w:rsid w:val="002F19B7"/>
  </w:style>
  <w:style w:type="numbering" w:customStyle="1" w:styleId="13210">
    <w:name w:val="無清單13210"/>
    <w:next w:val="a4"/>
    <w:semiHidden/>
    <w:rsid w:val="002F19B7"/>
  </w:style>
  <w:style w:type="numbering" w:customStyle="1" w:styleId="22210">
    <w:name w:val="無清單22210"/>
    <w:next w:val="a4"/>
    <w:semiHidden/>
    <w:rsid w:val="002F19B7"/>
  </w:style>
  <w:style w:type="numbering" w:customStyle="1" w:styleId="32210">
    <w:name w:val="無清單32210"/>
    <w:next w:val="a4"/>
    <w:semiHidden/>
    <w:rsid w:val="002F19B7"/>
  </w:style>
  <w:style w:type="numbering" w:customStyle="1" w:styleId="42210">
    <w:name w:val="無清單42210"/>
    <w:next w:val="a4"/>
    <w:semiHidden/>
    <w:rsid w:val="002F19B7"/>
  </w:style>
  <w:style w:type="numbering" w:customStyle="1" w:styleId="52210">
    <w:name w:val="無清單52210"/>
    <w:next w:val="a4"/>
    <w:semiHidden/>
    <w:rsid w:val="002F19B7"/>
  </w:style>
  <w:style w:type="numbering" w:customStyle="1" w:styleId="62210">
    <w:name w:val="無清單62210"/>
    <w:next w:val="a4"/>
    <w:semiHidden/>
    <w:rsid w:val="002F19B7"/>
  </w:style>
  <w:style w:type="numbering" w:customStyle="1" w:styleId="14210">
    <w:name w:val="無清單14210"/>
    <w:next w:val="a4"/>
    <w:semiHidden/>
    <w:rsid w:val="002F19B7"/>
  </w:style>
  <w:style w:type="numbering" w:customStyle="1" w:styleId="15210">
    <w:name w:val="無清單15210"/>
    <w:next w:val="a4"/>
    <w:semiHidden/>
    <w:rsid w:val="002F19B7"/>
  </w:style>
  <w:style w:type="numbering" w:customStyle="1" w:styleId="23210">
    <w:name w:val="無清單23210"/>
    <w:next w:val="a4"/>
    <w:semiHidden/>
    <w:rsid w:val="002F19B7"/>
  </w:style>
  <w:style w:type="numbering" w:customStyle="1" w:styleId="33210">
    <w:name w:val="無清單33210"/>
    <w:next w:val="a4"/>
    <w:semiHidden/>
    <w:rsid w:val="002F19B7"/>
  </w:style>
  <w:style w:type="numbering" w:customStyle="1" w:styleId="43210">
    <w:name w:val="無清單43210"/>
    <w:next w:val="a4"/>
    <w:semiHidden/>
    <w:rsid w:val="002F19B7"/>
  </w:style>
  <w:style w:type="numbering" w:customStyle="1" w:styleId="53210">
    <w:name w:val="無清單53210"/>
    <w:next w:val="a4"/>
    <w:semiHidden/>
    <w:rsid w:val="002F19B7"/>
  </w:style>
  <w:style w:type="numbering" w:customStyle="1" w:styleId="63210">
    <w:name w:val="無清單63210"/>
    <w:next w:val="a4"/>
    <w:semiHidden/>
    <w:rsid w:val="002F19B7"/>
  </w:style>
  <w:style w:type="numbering" w:customStyle="1" w:styleId="16210">
    <w:name w:val="無清單16210"/>
    <w:next w:val="a4"/>
    <w:semiHidden/>
    <w:rsid w:val="002F19B7"/>
  </w:style>
  <w:style w:type="numbering" w:customStyle="1" w:styleId="17210">
    <w:name w:val="無清單17210"/>
    <w:next w:val="a4"/>
    <w:semiHidden/>
    <w:rsid w:val="002F19B7"/>
  </w:style>
  <w:style w:type="numbering" w:customStyle="1" w:styleId="24210">
    <w:name w:val="無清單24210"/>
    <w:next w:val="a4"/>
    <w:semiHidden/>
    <w:rsid w:val="002F19B7"/>
  </w:style>
  <w:style w:type="numbering" w:customStyle="1" w:styleId="34210">
    <w:name w:val="無清單34210"/>
    <w:next w:val="a4"/>
    <w:semiHidden/>
    <w:rsid w:val="002F19B7"/>
  </w:style>
  <w:style w:type="numbering" w:customStyle="1" w:styleId="44210">
    <w:name w:val="無清單44210"/>
    <w:next w:val="a4"/>
    <w:semiHidden/>
    <w:rsid w:val="002F19B7"/>
  </w:style>
  <w:style w:type="numbering" w:customStyle="1" w:styleId="54210">
    <w:name w:val="無清單54210"/>
    <w:next w:val="a4"/>
    <w:semiHidden/>
    <w:rsid w:val="002F19B7"/>
  </w:style>
  <w:style w:type="numbering" w:customStyle="1" w:styleId="64210">
    <w:name w:val="無清單64210"/>
    <w:next w:val="a4"/>
    <w:semiHidden/>
    <w:rsid w:val="002F19B7"/>
  </w:style>
  <w:style w:type="numbering" w:customStyle="1" w:styleId="18210">
    <w:name w:val="無清單18210"/>
    <w:next w:val="a4"/>
    <w:semiHidden/>
    <w:rsid w:val="002F19B7"/>
  </w:style>
  <w:style w:type="numbering" w:customStyle="1" w:styleId="19210">
    <w:name w:val="無清單19210"/>
    <w:next w:val="a4"/>
    <w:semiHidden/>
    <w:rsid w:val="002F19B7"/>
  </w:style>
  <w:style w:type="numbering" w:customStyle="1" w:styleId="25210">
    <w:name w:val="無清單25210"/>
    <w:next w:val="a4"/>
    <w:semiHidden/>
    <w:rsid w:val="002F19B7"/>
  </w:style>
  <w:style w:type="numbering" w:customStyle="1" w:styleId="35210">
    <w:name w:val="無清單35210"/>
    <w:next w:val="a4"/>
    <w:semiHidden/>
    <w:rsid w:val="002F19B7"/>
  </w:style>
  <w:style w:type="numbering" w:customStyle="1" w:styleId="45210">
    <w:name w:val="無清單45210"/>
    <w:next w:val="a4"/>
    <w:semiHidden/>
    <w:rsid w:val="002F19B7"/>
  </w:style>
  <w:style w:type="numbering" w:customStyle="1" w:styleId="55210">
    <w:name w:val="無清單55210"/>
    <w:next w:val="a4"/>
    <w:semiHidden/>
    <w:rsid w:val="002F19B7"/>
  </w:style>
  <w:style w:type="numbering" w:customStyle="1" w:styleId="65210">
    <w:name w:val="無清單65210"/>
    <w:next w:val="a4"/>
    <w:semiHidden/>
    <w:rsid w:val="002F19B7"/>
  </w:style>
  <w:style w:type="numbering" w:customStyle="1" w:styleId="1000">
    <w:name w:val="無清單100"/>
    <w:next w:val="a4"/>
    <w:uiPriority w:val="99"/>
    <w:semiHidden/>
    <w:rsid w:val="002F19B7"/>
  </w:style>
  <w:style w:type="numbering" w:customStyle="1" w:styleId="1700">
    <w:name w:val="無清單170"/>
    <w:next w:val="a4"/>
    <w:semiHidden/>
    <w:rsid w:val="002F19B7"/>
  </w:style>
  <w:style w:type="numbering" w:customStyle="1" w:styleId="11400">
    <w:name w:val="無清單1140"/>
    <w:next w:val="a4"/>
    <w:semiHidden/>
    <w:rsid w:val="002F19B7"/>
  </w:style>
  <w:style w:type="numbering" w:customStyle="1" w:styleId="2700">
    <w:name w:val="無清單270"/>
    <w:next w:val="a4"/>
    <w:semiHidden/>
    <w:rsid w:val="002F19B7"/>
  </w:style>
  <w:style w:type="numbering" w:customStyle="1" w:styleId="3600">
    <w:name w:val="無清單360"/>
    <w:next w:val="a4"/>
    <w:semiHidden/>
    <w:rsid w:val="002F19B7"/>
  </w:style>
  <w:style w:type="numbering" w:customStyle="1" w:styleId="4600">
    <w:name w:val="無清單460"/>
    <w:next w:val="a4"/>
    <w:semiHidden/>
    <w:rsid w:val="002F19B7"/>
  </w:style>
  <w:style w:type="numbering" w:customStyle="1" w:styleId="5600">
    <w:name w:val="無清單560"/>
    <w:next w:val="a4"/>
    <w:semiHidden/>
    <w:rsid w:val="002F19B7"/>
  </w:style>
  <w:style w:type="numbering" w:customStyle="1" w:styleId="660">
    <w:name w:val="無清單660"/>
    <w:next w:val="a4"/>
    <w:semiHidden/>
    <w:rsid w:val="002F19B7"/>
  </w:style>
  <w:style w:type="numbering" w:customStyle="1" w:styleId="7400">
    <w:name w:val="無清單740"/>
    <w:next w:val="a4"/>
    <w:semiHidden/>
    <w:rsid w:val="002F19B7"/>
  </w:style>
  <w:style w:type="numbering" w:customStyle="1" w:styleId="11111130">
    <w:name w:val="1 / 1.1 / 1.1.130"/>
    <w:basedOn w:val="a4"/>
    <w:next w:val="111111"/>
    <w:rsid w:val="002F19B7"/>
  </w:style>
  <w:style w:type="numbering" w:customStyle="1" w:styleId="1ai30">
    <w:name w:val="1 / a / i30"/>
    <w:basedOn w:val="a4"/>
    <w:next w:val="1ai"/>
    <w:rsid w:val="002F19B7"/>
  </w:style>
  <w:style w:type="numbering" w:customStyle="1" w:styleId="301">
    <w:name w:val="文章 / 章節30"/>
    <w:basedOn w:val="a4"/>
    <w:next w:val="afff8"/>
    <w:rsid w:val="002F19B7"/>
  </w:style>
  <w:style w:type="table" w:customStyle="1" w:styleId="3D15">
    <w:name w:val="表格 3D 效果 15"/>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5">
    <w:name w:val="表格 3D 效果 35"/>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5">
    <w:name w:val="表格 Web 15"/>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5">
    <w:name w:val="表格 Web 25"/>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5">
    <w:name w:val="表格 Web 35"/>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a">
    <w:name w:val="表格 古典 15"/>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a">
    <w:name w:val="表格 古典 25"/>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a">
    <w:name w:val="表格 古典 35"/>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a">
    <w:name w:val="表格 古典 45"/>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5b">
    <w:name w:val="表格 色彩 25"/>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b">
    <w:name w:val="表格 色彩 35"/>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b">
    <w:name w:val="表格 典雅5"/>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5b">
    <w:name w:val="表格 格線 45"/>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a">
    <w:name w:val="表格 格線 65"/>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表格 格線 85"/>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5c">
    <w:name w:val="表格 專業5"/>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表格 清單 15"/>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表格 清單 25"/>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c">
    <w:name w:val="表格 清單 35"/>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c">
    <w:name w:val="表格 清單 45"/>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50">
    <w:name w:val="表格 清單 75"/>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表格 清單 85"/>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5d">
    <w:name w:val="表格 現代5"/>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d">
    <w:name w:val="表格 簡單 25"/>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d">
    <w:name w:val="表格 簡單 35"/>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5c">
    <w:name w:val="表格 欄 15"/>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表格 欄 25"/>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e">
    <w:name w:val="表格 欄 35"/>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d">
    <w:name w:val="表格 欄 45"/>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a">
    <w:name w:val="表格 欄 55"/>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00">
    <w:name w:val="無清單830"/>
    <w:next w:val="a4"/>
    <w:semiHidden/>
    <w:rsid w:val="002F19B7"/>
  </w:style>
  <w:style w:type="numbering" w:customStyle="1" w:styleId="12311">
    <w:name w:val="無清單1231"/>
    <w:next w:val="a4"/>
    <w:semiHidden/>
    <w:rsid w:val="002F19B7"/>
  </w:style>
  <w:style w:type="numbering" w:customStyle="1" w:styleId="21400">
    <w:name w:val="無清單2140"/>
    <w:next w:val="a4"/>
    <w:semiHidden/>
    <w:rsid w:val="002F19B7"/>
  </w:style>
  <w:style w:type="numbering" w:customStyle="1" w:styleId="31400">
    <w:name w:val="無清單3140"/>
    <w:next w:val="a4"/>
    <w:semiHidden/>
    <w:rsid w:val="002F19B7"/>
  </w:style>
  <w:style w:type="numbering" w:customStyle="1" w:styleId="41400">
    <w:name w:val="無清單4140"/>
    <w:next w:val="a4"/>
    <w:semiHidden/>
    <w:rsid w:val="002F19B7"/>
  </w:style>
  <w:style w:type="numbering" w:customStyle="1" w:styleId="5140">
    <w:name w:val="無清單5140"/>
    <w:next w:val="a4"/>
    <w:semiHidden/>
    <w:rsid w:val="002F19B7"/>
  </w:style>
  <w:style w:type="numbering" w:customStyle="1" w:styleId="6140">
    <w:name w:val="無清單6140"/>
    <w:next w:val="a4"/>
    <w:semiHidden/>
    <w:rsid w:val="002F19B7"/>
  </w:style>
  <w:style w:type="numbering" w:customStyle="1" w:styleId="9300">
    <w:name w:val="無清單930"/>
    <w:next w:val="a4"/>
    <w:semiHidden/>
    <w:rsid w:val="002F19B7"/>
  </w:style>
  <w:style w:type="numbering" w:customStyle="1" w:styleId="10300">
    <w:name w:val="無清單1030"/>
    <w:next w:val="a4"/>
    <w:semiHidden/>
    <w:rsid w:val="002F19B7"/>
  </w:style>
  <w:style w:type="numbering" w:customStyle="1" w:styleId="13300">
    <w:name w:val="無清單1330"/>
    <w:next w:val="a4"/>
    <w:semiHidden/>
    <w:rsid w:val="002F19B7"/>
  </w:style>
  <w:style w:type="numbering" w:customStyle="1" w:styleId="2231">
    <w:name w:val="無清單2231"/>
    <w:next w:val="a4"/>
    <w:semiHidden/>
    <w:rsid w:val="002F19B7"/>
  </w:style>
  <w:style w:type="numbering" w:customStyle="1" w:styleId="3231">
    <w:name w:val="無清單3231"/>
    <w:next w:val="a4"/>
    <w:semiHidden/>
    <w:rsid w:val="002F19B7"/>
  </w:style>
  <w:style w:type="numbering" w:customStyle="1" w:styleId="4231">
    <w:name w:val="無清單4231"/>
    <w:next w:val="a4"/>
    <w:semiHidden/>
    <w:rsid w:val="002F19B7"/>
  </w:style>
  <w:style w:type="numbering" w:customStyle="1" w:styleId="5231">
    <w:name w:val="無清單5231"/>
    <w:next w:val="a4"/>
    <w:semiHidden/>
    <w:rsid w:val="002F19B7"/>
  </w:style>
  <w:style w:type="numbering" w:customStyle="1" w:styleId="6231">
    <w:name w:val="無清單6231"/>
    <w:next w:val="a4"/>
    <w:semiHidden/>
    <w:rsid w:val="002F19B7"/>
  </w:style>
  <w:style w:type="numbering" w:customStyle="1" w:styleId="1430">
    <w:name w:val="無清單1430"/>
    <w:next w:val="a4"/>
    <w:semiHidden/>
    <w:rsid w:val="002F19B7"/>
  </w:style>
  <w:style w:type="numbering" w:customStyle="1" w:styleId="1530">
    <w:name w:val="無清單1530"/>
    <w:next w:val="a4"/>
    <w:semiHidden/>
    <w:rsid w:val="002F19B7"/>
  </w:style>
  <w:style w:type="numbering" w:customStyle="1" w:styleId="23300">
    <w:name w:val="無清單2330"/>
    <w:next w:val="a4"/>
    <w:semiHidden/>
    <w:rsid w:val="002F19B7"/>
  </w:style>
  <w:style w:type="numbering" w:customStyle="1" w:styleId="33300">
    <w:name w:val="無清單3330"/>
    <w:next w:val="a4"/>
    <w:semiHidden/>
    <w:rsid w:val="002F19B7"/>
  </w:style>
  <w:style w:type="numbering" w:customStyle="1" w:styleId="43300">
    <w:name w:val="無清單4330"/>
    <w:next w:val="a4"/>
    <w:semiHidden/>
    <w:rsid w:val="002F19B7"/>
  </w:style>
  <w:style w:type="numbering" w:customStyle="1" w:styleId="53300">
    <w:name w:val="無清單5330"/>
    <w:next w:val="a4"/>
    <w:semiHidden/>
    <w:rsid w:val="002F19B7"/>
  </w:style>
  <w:style w:type="numbering" w:customStyle="1" w:styleId="63300">
    <w:name w:val="無清單6330"/>
    <w:next w:val="a4"/>
    <w:semiHidden/>
    <w:rsid w:val="002F19B7"/>
  </w:style>
  <w:style w:type="numbering" w:customStyle="1" w:styleId="1630">
    <w:name w:val="無清單1630"/>
    <w:next w:val="a4"/>
    <w:semiHidden/>
    <w:rsid w:val="002F19B7"/>
  </w:style>
  <w:style w:type="numbering" w:customStyle="1" w:styleId="1730">
    <w:name w:val="無清單1730"/>
    <w:next w:val="a4"/>
    <w:semiHidden/>
    <w:rsid w:val="002F19B7"/>
  </w:style>
  <w:style w:type="numbering" w:customStyle="1" w:styleId="2430">
    <w:name w:val="無清單2430"/>
    <w:next w:val="a4"/>
    <w:semiHidden/>
    <w:rsid w:val="002F19B7"/>
  </w:style>
  <w:style w:type="numbering" w:customStyle="1" w:styleId="3430">
    <w:name w:val="無清單3430"/>
    <w:next w:val="a4"/>
    <w:semiHidden/>
    <w:rsid w:val="002F19B7"/>
  </w:style>
  <w:style w:type="numbering" w:customStyle="1" w:styleId="4430">
    <w:name w:val="無清單4430"/>
    <w:next w:val="a4"/>
    <w:semiHidden/>
    <w:rsid w:val="002F19B7"/>
  </w:style>
  <w:style w:type="numbering" w:customStyle="1" w:styleId="5430">
    <w:name w:val="無清單5430"/>
    <w:next w:val="a4"/>
    <w:semiHidden/>
    <w:rsid w:val="002F19B7"/>
  </w:style>
  <w:style w:type="numbering" w:customStyle="1" w:styleId="6430">
    <w:name w:val="無清單6430"/>
    <w:next w:val="a4"/>
    <w:semiHidden/>
    <w:rsid w:val="002F19B7"/>
  </w:style>
  <w:style w:type="numbering" w:customStyle="1" w:styleId="1830">
    <w:name w:val="無清單1830"/>
    <w:next w:val="a4"/>
    <w:semiHidden/>
    <w:rsid w:val="002F19B7"/>
  </w:style>
  <w:style w:type="numbering" w:customStyle="1" w:styleId="1930">
    <w:name w:val="無清單1930"/>
    <w:next w:val="a4"/>
    <w:semiHidden/>
    <w:rsid w:val="002F19B7"/>
  </w:style>
  <w:style w:type="numbering" w:customStyle="1" w:styleId="2530">
    <w:name w:val="無清單2530"/>
    <w:next w:val="a4"/>
    <w:semiHidden/>
    <w:rsid w:val="002F19B7"/>
  </w:style>
  <w:style w:type="numbering" w:customStyle="1" w:styleId="3530">
    <w:name w:val="無清單3530"/>
    <w:next w:val="a4"/>
    <w:semiHidden/>
    <w:rsid w:val="002F19B7"/>
  </w:style>
  <w:style w:type="numbering" w:customStyle="1" w:styleId="4530">
    <w:name w:val="無清單4530"/>
    <w:next w:val="a4"/>
    <w:semiHidden/>
    <w:rsid w:val="002F19B7"/>
  </w:style>
  <w:style w:type="numbering" w:customStyle="1" w:styleId="5530">
    <w:name w:val="無清單5530"/>
    <w:next w:val="a4"/>
    <w:semiHidden/>
    <w:rsid w:val="002F19B7"/>
  </w:style>
  <w:style w:type="numbering" w:customStyle="1" w:styleId="6530">
    <w:name w:val="無清單6530"/>
    <w:next w:val="a4"/>
    <w:semiHidden/>
    <w:rsid w:val="002F19B7"/>
  </w:style>
  <w:style w:type="numbering" w:customStyle="1" w:styleId="2011">
    <w:name w:val="無清單2011"/>
    <w:next w:val="a4"/>
    <w:uiPriority w:val="99"/>
    <w:semiHidden/>
    <w:rsid w:val="002F19B7"/>
  </w:style>
  <w:style w:type="numbering" w:customStyle="1" w:styleId="11011">
    <w:name w:val="無清單11011"/>
    <w:next w:val="a4"/>
    <w:semiHidden/>
    <w:rsid w:val="002F19B7"/>
  </w:style>
  <w:style w:type="numbering" w:customStyle="1" w:styleId="11114">
    <w:name w:val="無清單11114"/>
    <w:next w:val="a4"/>
    <w:semiHidden/>
    <w:rsid w:val="002F19B7"/>
  </w:style>
  <w:style w:type="numbering" w:customStyle="1" w:styleId="2611">
    <w:name w:val="無清單2611"/>
    <w:next w:val="a4"/>
    <w:semiHidden/>
    <w:rsid w:val="002F19B7"/>
  </w:style>
  <w:style w:type="numbering" w:customStyle="1" w:styleId="3611">
    <w:name w:val="無清單3611"/>
    <w:next w:val="a4"/>
    <w:semiHidden/>
    <w:rsid w:val="002F19B7"/>
  </w:style>
  <w:style w:type="numbering" w:customStyle="1" w:styleId="4611">
    <w:name w:val="無清單4611"/>
    <w:next w:val="a4"/>
    <w:semiHidden/>
    <w:rsid w:val="002F19B7"/>
  </w:style>
  <w:style w:type="numbering" w:customStyle="1" w:styleId="5611">
    <w:name w:val="無清單5611"/>
    <w:next w:val="a4"/>
    <w:semiHidden/>
    <w:rsid w:val="002F19B7"/>
  </w:style>
  <w:style w:type="numbering" w:customStyle="1" w:styleId="6611">
    <w:name w:val="無清單6611"/>
    <w:next w:val="a4"/>
    <w:semiHidden/>
    <w:rsid w:val="002F19B7"/>
  </w:style>
  <w:style w:type="numbering" w:customStyle="1" w:styleId="7112">
    <w:name w:val="無清單7112"/>
    <w:next w:val="a4"/>
    <w:semiHidden/>
    <w:rsid w:val="002F19B7"/>
  </w:style>
  <w:style w:type="table" w:customStyle="1" w:styleId="3D121">
    <w:name w:val="表格 3D 效果 121"/>
    <w:basedOn w:val="a3"/>
    <w:next w:val="3D1"/>
    <w:rsid w:val="002F19B7"/>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1">
    <w:name w:val="表格 3D 效果 321"/>
    <w:basedOn w:val="a3"/>
    <w:next w:val="3D3"/>
    <w:rsid w:val="002F19B7"/>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1">
    <w:name w:val="表格 Web 121"/>
    <w:basedOn w:val="a3"/>
    <w:next w:val="Web1"/>
    <w:rsid w:val="002F19B7"/>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1">
    <w:name w:val="表格 Web 221"/>
    <w:basedOn w:val="a3"/>
    <w:next w:val="Web2"/>
    <w:rsid w:val="002F19B7"/>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1">
    <w:name w:val="表格 Web 321"/>
    <w:basedOn w:val="a3"/>
    <w:next w:val="Web3"/>
    <w:rsid w:val="002F19B7"/>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b">
    <w:name w:val="表格 古典 121"/>
    <w:basedOn w:val="a3"/>
    <w:next w:val="14"/>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表格 古典 221"/>
    <w:basedOn w:val="a3"/>
    <w:next w:val="2c"/>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a">
    <w:name w:val="表格 古典 321"/>
    <w:basedOn w:val="a3"/>
    <w:next w:val="3a"/>
    <w:rsid w:val="002F19B7"/>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a">
    <w:name w:val="表格 古典 421"/>
    <w:basedOn w:val="a3"/>
    <w:next w:val="44"/>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1b">
    <w:name w:val="表格 色彩 221"/>
    <w:basedOn w:val="a3"/>
    <w:next w:val="2d"/>
    <w:rsid w:val="002F19B7"/>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b">
    <w:name w:val="表格 色彩 321"/>
    <w:basedOn w:val="a3"/>
    <w:next w:val="3b"/>
    <w:rsid w:val="002F19B7"/>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1f">
    <w:name w:val="表格 典雅21"/>
    <w:basedOn w:val="a3"/>
    <w:next w:val="affff1"/>
    <w:rsid w:val="002F19B7"/>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1b">
    <w:name w:val="表格 格線 421"/>
    <w:basedOn w:val="a3"/>
    <w:next w:val="45"/>
    <w:rsid w:val="002F19B7"/>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1a">
    <w:name w:val="表格 格線 621"/>
    <w:basedOn w:val="a3"/>
    <w:next w:val="62"/>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表格 格線 821"/>
    <w:basedOn w:val="a3"/>
    <w:next w:val="81"/>
    <w:rsid w:val="002F19B7"/>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表格 專業21"/>
    <w:basedOn w:val="a3"/>
    <w:next w:val="affff2"/>
    <w:rsid w:val="002F19B7"/>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c">
    <w:name w:val="表格 清單 121"/>
    <w:basedOn w:val="a3"/>
    <w:next w:val="18"/>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c">
    <w:name w:val="表格 清單 221"/>
    <w:basedOn w:val="a3"/>
    <w:next w:val="2f0"/>
    <w:rsid w:val="002F19B7"/>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c">
    <w:name w:val="表格 清單 321"/>
    <w:basedOn w:val="a3"/>
    <w:next w:val="3d"/>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1c">
    <w:name w:val="表格 清單 421"/>
    <w:basedOn w:val="a3"/>
    <w:next w:val="46"/>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11">
    <w:name w:val="表格 清單 721"/>
    <w:basedOn w:val="a3"/>
    <w:next w:val="73"/>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2">
    <w:name w:val="表格 清單 821"/>
    <w:basedOn w:val="a3"/>
    <w:next w:val="82"/>
    <w:rsid w:val="002F19B7"/>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1f1">
    <w:name w:val="表格 現代21"/>
    <w:basedOn w:val="a3"/>
    <w:next w:val="affff3"/>
    <w:rsid w:val="002F19B7"/>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d">
    <w:name w:val="表格 簡單 221"/>
    <w:basedOn w:val="a3"/>
    <w:next w:val="2f1"/>
    <w:rsid w:val="002F19B7"/>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d">
    <w:name w:val="表格 簡單 321"/>
    <w:basedOn w:val="a3"/>
    <w:next w:val="3e"/>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d">
    <w:name w:val="表格 欄 121"/>
    <w:basedOn w:val="a3"/>
    <w:next w:val="1a"/>
    <w:rsid w:val="002F19B7"/>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e">
    <w:name w:val="表格 欄 221"/>
    <w:basedOn w:val="a3"/>
    <w:next w:val="2f2"/>
    <w:rsid w:val="002F19B7"/>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e">
    <w:name w:val="表格 欄 321"/>
    <w:basedOn w:val="a3"/>
    <w:next w:val="3f"/>
    <w:rsid w:val="002F19B7"/>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d">
    <w:name w:val="表格 欄 421"/>
    <w:basedOn w:val="a3"/>
    <w:next w:val="47"/>
    <w:rsid w:val="002F19B7"/>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a">
    <w:name w:val="表格 欄 521"/>
    <w:basedOn w:val="a3"/>
    <w:next w:val="57"/>
    <w:rsid w:val="002F19B7"/>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2">
    <w:name w:val="無清單8112"/>
    <w:next w:val="a4"/>
    <w:semiHidden/>
    <w:rsid w:val="002F19B7"/>
  </w:style>
  <w:style w:type="numbering" w:customStyle="1" w:styleId="12113">
    <w:name w:val="無清單12113"/>
    <w:next w:val="a4"/>
    <w:semiHidden/>
    <w:rsid w:val="002F19B7"/>
  </w:style>
  <w:style w:type="numbering" w:customStyle="1" w:styleId="21113">
    <w:name w:val="無清單21113"/>
    <w:next w:val="a4"/>
    <w:semiHidden/>
    <w:rsid w:val="002F19B7"/>
  </w:style>
  <w:style w:type="numbering" w:customStyle="1" w:styleId="31113">
    <w:name w:val="無清單31113"/>
    <w:next w:val="a4"/>
    <w:semiHidden/>
    <w:rsid w:val="002F19B7"/>
  </w:style>
  <w:style w:type="numbering" w:customStyle="1" w:styleId="41113">
    <w:name w:val="無清單41113"/>
    <w:next w:val="a4"/>
    <w:semiHidden/>
    <w:rsid w:val="002F19B7"/>
  </w:style>
  <w:style w:type="numbering" w:customStyle="1" w:styleId="51113">
    <w:name w:val="無清單51113"/>
    <w:next w:val="a4"/>
    <w:semiHidden/>
    <w:rsid w:val="002F19B7"/>
  </w:style>
  <w:style w:type="numbering" w:customStyle="1" w:styleId="61113">
    <w:name w:val="無清單61113"/>
    <w:next w:val="a4"/>
    <w:semiHidden/>
    <w:rsid w:val="002F19B7"/>
  </w:style>
  <w:style w:type="numbering" w:customStyle="1" w:styleId="9112">
    <w:name w:val="無清單9112"/>
    <w:next w:val="a4"/>
    <w:semiHidden/>
    <w:rsid w:val="002F19B7"/>
  </w:style>
  <w:style w:type="numbering" w:customStyle="1" w:styleId="10112">
    <w:name w:val="無清單10112"/>
    <w:next w:val="a4"/>
    <w:semiHidden/>
    <w:rsid w:val="002F19B7"/>
  </w:style>
  <w:style w:type="numbering" w:customStyle="1" w:styleId="13112">
    <w:name w:val="無清單13112"/>
    <w:next w:val="a4"/>
    <w:semiHidden/>
    <w:rsid w:val="002F19B7"/>
  </w:style>
  <w:style w:type="numbering" w:customStyle="1" w:styleId="22112">
    <w:name w:val="無清單22112"/>
    <w:next w:val="a4"/>
    <w:semiHidden/>
    <w:rsid w:val="002F19B7"/>
  </w:style>
  <w:style w:type="numbering" w:customStyle="1" w:styleId="32112">
    <w:name w:val="無清單32112"/>
    <w:next w:val="a4"/>
    <w:semiHidden/>
    <w:rsid w:val="002F19B7"/>
  </w:style>
  <w:style w:type="numbering" w:customStyle="1" w:styleId="42112">
    <w:name w:val="無清單42112"/>
    <w:next w:val="a4"/>
    <w:semiHidden/>
    <w:rsid w:val="002F19B7"/>
  </w:style>
  <w:style w:type="numbering" w:customStyle="1" w:styleId="52112">
    <w:name w:val="無清單52112"/>
    <w:next w:val="a4"/>
    <w:semiHidden/>
    <w:rsid w:val="002F19B7"/>
  </w:style>
  <w:style w:type="numbering" w:customStyle="1" w:styleId="62112">
    <w:name w:val="無清單62112"/>
    <w:next w:val="a4"/>
    <w:semiHidden/>
    <w:rsid w:val="002F19B7"/>
  </w:style>
  <w:style w:type="numbering" w:customStyle="1" w:styleId="14112">
    <w:name w:val="無清單14112"/>
    <w:next w:val="a4"/>
    <w:semiHidden/>
    <w:rsid w:val="002F19B7"/>
  </w:style>
  <w:style w:type="numbering" w:customStyle="1" w:styleId="15112">
    <w:name w:val="無清單15112"/>
    <w:next w:val="a4"/>
    <w:semiHidden/>
    <w:rsid w:val="002F19B7"/>
  </w:style>
  <w:style w:type="numbering" w:customStyle="1" w:styleId="23112">
    <w:name w:val="無清單23112"/>
    <w:next w:val="a4"/>
    <w:semiHidden/>
    <w:rsid w:val="002F19B7"/>
  </w:style>
  <w:style w:type="numbering" w:customStyle="1" w:styleId="33112">
    <w:name w:val="無清單33112"/>
    <w:next w:val="a4"/>
    <w:semiHidden/>
    <w:rsid w:val="002F19B7"/>
  </w:style>
  <w:style w:type="numbering" w:customStyle="1" w:styleId="43112">
    <w:name w:val="無清單43112"/>
    <w:next w:val="a4"/>
    <w:semiHidden/>
    <w:rsid w:val="002F19B7"/>
  </w:style>
  <w:style w:type="numbering" w:customStyle="1" w:styleId="53112">
    <w:name w:val="無清單53112"/>
    <w:next w:val="a4"/>
    <w:semiHidden/>
    <w:rsid w:val="002F19B7"/>
  </w:style>
  <w:style w:type="numbering" w:customStyle="1" w:styleId="63112">
    <w:name w:val="無清單63112"/>
    <w:next w:val="a4"/>
    <w:semiHidden/>
    <w:rsid w:val="002F19B7"/>
  </w:style>
  <w:style w:type="numbering" w:customStyle="1" w:styleId="16112">
    <w:name w:val="無清單16112"/>
    <w:next w:val="a4"/>
    <w:semiHidden/>
    <w:rsid w:val="002F19B7"/>
  </w:style>
  <w:style w:type="numbering" w:customStyle="1" w:styleId="17112">
    <w:name w:val="無清單17112"/>
    <w:next w:val="a4"/>
    <w:semiHidden/>
    <w:rsid w:val="002F19B7"/>
  </w:style>
  <w:style w:type="numbering" w:customStyle="1" w:styleId="24112">
    <w:name w:val="無清單24112"/>
    <w:next w:val="a4"/>
    <w:semiHidden/>
    <w:rsid w:val="002F19B7"/>
  </w:style>
  <w:style w:type="numbering" w:customStyle="1" w:styleId="34112">
    <w:name w:val="無清單34112"/>
    <w:next w:val="a4"/>
    <w:semiHidden/>
    <w:rsid w:val="002F19B7"/>
  </w:style>
  <w:style w:type="numbering" w:customStyle="1" w:styleId="44112">
    <w:name w:val="無清單44112"/>
    <w:next w:val="a4"/>
    <w:semiHidden/>
    <w:rsid w:val="002F19B7"/>
  </w:style>
  <w:style w:type="numbering" w:customStyle="1" w:styleId="54112">
    <w:name w:val="無清單54112"/>
    <w:next w:val="a4"/>
    <w:semiHidden/>
    <w:rsid w:val="002F19B7"/>
  </w:style>
  <w:style w:type="numbering" w:customStyle="1" w:styleId="64112">
    <w:name w:val="無清單64112"/>
    <w:next w:val="a4"/>
    <w:semiHidden/>
    <w:rsid w:val="002F19B7"/>
  </w:style>
  <w:style w:type="numbering" w:customStyle="1" w:styleId="18112">
    <w:name w:val="無清單18112"/>
    <w:next w:val="a4"/>
    <w:semiHidden/>
    <w:rsid w:val="002F19B7"/>
  </w:style>
  <w:style w:type="numbering" w:customStyle="1" w:styleId="19112">
    <w:name w:val="無清單19112"/>
    <w:next w:val="a4"/>
    <w:semiHidden/>
    <w:rsid w:val="002F19B7"/>
  </w:style>
  <w:style w:type="numbering" w:customStyle="1" w:styleId="25112">
    <w:name w:val="無清單25112"/>
    <w:next w:val="a4"/>
    <w:semiHidden/>
    <w:rsid w:val="002F19B7"/>
  </w:style>
  <w:style w:type="numbering" w:customStyle="1" w:styleId="35112">
    <w:name w:val="無清單35112"/>
    <w:next w:val="a4"/>
    <w:semiHidden/>
    <w:rsid w:val="002F19B7"/>
  </w:style>
  <w:style w:type="numbering" w:customStyle="1" w:styleId="45112">
    <w:name w:val="無清單45112"/>
    <w:next w:val="a4"/>
    <w:semiHidden/>
    <w:rsid w:val="002F19B7"/>
  </w:style>
  <w:style w:type="numbering" w:customStyle="1" w:styleId="55112">
    <w:name w:val="無清單55112"/>
    <w:next w:val="a4"/>
    <w:semiHidden/>
    <w:rsid w:val="002F19B7"/>
  </w:style>
  <w:style w:type="numbering" w:customStyle="1" w:styleId="65112">
    <w:name w:val="無清單65112"/>
    <w:next w:val="a4"/>
    <w:semiHidden/>
    <w:rsid w:val="002F19B7"/>
  </w:style>
  <w:style w:type="numbering" w:customStyle="1" w:styleId="2711">
    <w:name w:val="無清單2711"/>
    <w:next w:val="a4"/>
    <w:uiPriority w:val="99"/>
    <w:semiHidden/>
    <w:rsid w:val="002F19B7"/>
  </w:style>
  <w:style w:type="numbering" w:customStyle="1" w:styleId="11212">
    <w:name w:val="無清單11212"/>
    <w:next w:val="a4"/>
    <w:semiHidden/>
    <w:rsid w:val="002F19B7"/>
  </w:style>
  <w:style w:type="numbering" w:customStyle="1" w:styleId="11311">
    <w:name w:val="無清單11311"/>
    <w:next w:val="a4"/>
    <w:semiHidden/>
    <w:rsid w:val="002F19B7"/>
  </w:style>
  <w:style w:type="numbering" w:customStyle="1" w:styleId="2811">
    <w:name w:val="無清單2811"/>
    <w:next w:val="a4"/>
    <w:semiHidden/>
    <w:rsid w:val="002F19B7"/>
  </w:style>
  <w:style w:type="numbering" w:customStyle="1" w:styleId="3711">
    <w:name w:val="無清單3711"/>
    <w:next w:val="a4"/>
    <w:semiHidden/>
    <w:rsid w:val="002F19B7"/>
  </w:style>
  <w:style w:type="numbering" w:customStyle="1" w:styleId="4711">
    <w:name w:val="無清單4711"/>
    <w:next w:val="a4"/>
    <w:semiHidden/>
    <w:rsid w:val="002F19B7"/>
  </w:style>
  <w:style w:type="numbering" w:customStyle="1" w:styleId="5711">
    <w:name w:val="無清單5711"/>
    <w:next w:val="a4"/>
    <w:semiHidden/>
    <w:rsid w:val="002F19B7"/>
  </w:style>
  <w:style w:type="numbering" w:customStyle="1" w:styleId="6711">
    <w:name w:val="無清單6711"/>
    <w:next w:val="a4"/>
    <w:semiHidden/>
    <w:rsid w:val="002F19B7"/>
  </w:style>
  <w:style w:type="numbering" w:customStyle="1" w:styleId="72110">
    <w:name w:val="無清單7211"/>
    <w:next w:val="a4"/>
    <w:semiHidden/>
    <w:rsid w:val="002F19B7"/>
  </w:style>
  <w:style w:type="numbering" w:customStyle="1" w:styleId="82110">
    <w:name w:val="無清單8211"/>
    <w:next w:val="a4"/>
    <w:semiHidden/>
    <w:rsid w:val="002F19B7"/>
  </w:style>
  <w:style w:type="numbering" w:customStyle="1" w:styleId="12211">
    <w:name w:val="無清單12211"/>
    <w:next w:val="a4"/>
    <w:semiHidden/>
    <w:rsid w:val="002F19B7"/>
  </w:style>
  <w:style w:type="numbering" w:customStyle="1" w:styleId="21212">
    <w:name w:val="無清單21212"/>
    <w:next w:val="a4"/>
    <w:semiHidden/>
    <w:rsid w:val="002F19B7"/>
  </w:style>
  <w:style w:type="numbering" w:customStyle="1" w:styleId="31211">
    <w:name w:val="無清單31211"/>
    <w:next w:val="a4"/>
    <w:semiHidden/>
    <w:rsid w:val="002F19B7"/>
  </w:style>
  <w:style w:type="numbering" w:customStyle="1" w:styleId="41211">
    <w:name w:val="無清單41211"/>
    <w:next w:val="a4"/>
    <w:semiHidden/>
    <w:rsid w:val="002F19B7"/>
  </w:style>
  <w:style w:type="numbering" w:customStyle="1" w:styleId="51211">
    <w:name w:val="無清單51211"/>
    <w:next w:val="a4"/>
    <w:semiHidden/>
    <w:rsid w:val="002F19B7"/>
  </w:style>
  <w:style w:type="numbering" w:customStyle="1" w:styleId="61211">
    <w:name w:val="無清單61211"/>
    <w:next w:val="a4"/>
    <w:semiHidden/>
    <w:rsid w:val="002F19B7"/>
  </w:style>
  <w:style w:type="numbering" w:customStyle="1" w:styleId="9211">
    <w:name w:val="無清單9211"/>
    <w:next w:val="a4"/>
    <w:semiHidden/>
    <w:rsid w:val="002F19B7"/>
  </w:style>
  <w:style w:type="numbering" w:customStyle="1" w:styleId="10211">
    <w:name w:val="無清單10211"/>
    <w:next w:val="a4"/>
    <w:semiHidden/>
    <w:rsid w:val="002F19B7"/>
  </w:style>
  <w:style w:type="numbering" w:customStyle="1" w:styleId="13211">
    <w:name w:val="無清單13211"/>
    <w:next w:val="a4"/>
    <w:semiHidden/>
    <w:rsid w:val="002F19B7"/>
  </w:style>
  <w:style w:type="numbering" w:customStyle="1" w:styleId="22211">
    <w:name w:val="無清單22211"/>
    <w:next w:val="a4"/>
    <w:semiHidden/>
    <w:rsid w:val="002F19B7"/>
  </w:style>
  <w:style w:type="numbering" w:customStyle="1" w:styleId="32211">
    <w:name w:val="無清單32211"/>
    <w:next w:val="a4"/>
    <w:semiHidden/>
    <w:rsid w:val="002F19B7"/>
  </w:style>
  <w:style w:type="numbering" w:customStyle="1" w:styleId="42211">
    <w:name w:val="無清單42211"/>
    <w:next w:val="a4"/>
    <w:semiHidden/>
    <w:rsid w:val="002F19B7"/>
  </w:style>
  <w:style w:type="numbering" w:customStyle="1" w:styleId="52211">
    <w:name w:val="無清單52211"/>
    <w:next w:val="a4"/>
    <w:semiHidden/>
    <w:rsid w:val="002F19B7"/>
  </w:style>
  <w:style w:type="numbering" w:customStyle="1" w:styleId="62211">
    <w:name w:val="無清單62211"/>
    <w:next w:val="a4"/>
    <w:semiHidden/>
    <w:rsid w:val="002F19B7"/>
  </w:style>
  <w:style w:type="numbering" w:customStyle="1" w:styleId="14211">
    <w:name w:val="無清單14211"/>
    <w:next w:val="a4"/>
    <w:semiHidden/>
    <w:rsid w:val="002F19B7"/>
  </w:style>
  <w:style w:type="numbering" w:customStyle="1" w:styleId="15211">
    <w:name w:val="無清單15211"/>
    <w:next w:val="a4"/>
    <w:semiHidden/>
    <w:rsid w:val="002F19B7"/>
  </w:style>
  <w:style w:type="numbering" w:customStyle="1" w:styleId="23211">
    <w:name w:val="無清單23211"/>
    <w:next w:val="a4"/>
    <w:semiHidden/>
    <w:rsid w:val="002F19B7"/>
  </w:style>
  <w:style w:type="numbering" w:customStyle="1" w:styleId="33211">
    <w:name w:val="無清單33211"/>
    <w:next w:val="a4"/>
    <w:semiHidden/>
    <w:rsid w:val="002F19B7"/>
  </w:style>
  <w:style w:type="numbering" w:customStyle="1" w:styleId="43211">
    <w:name w:val="無清單43211"/>
    <w:next w:val="a4"/>
    <w:semiHidden/>
    <w:rsid w:val="002F19B7"/>
  </w:style>
  <w:style w:type="numbering" w:customStyle="1" w:styleId="53211">
    <w:name w:val="無清單53211"/>
    <w:next w:val="a4"/>
    <w:semiHidden/>
    <w:rsid w:val="002F19B7"/>
  </w:style>
  <w:style w:type="numbering" w:customStyle="1" w:styleId="63211">
    <w:name w:val="無清單63211"/>
    <w:next w:val="a4"/>
    <w:semiHidden/>
    <w:rsid w:val="002F19B7"/>
  </w:style>
  <w:style w:type="numbering" w:customStyle="1" w:styleId="16211">
    <w:name w:val="無清單16211"/>
    <w:next w:val="a4"/>
    <w:semiHidden/>
    <w:rsid w:val="002F19B7"/>
  </w:style>
  <w:style w:type="numbering" w:customStyle="1" w:styleId="17211">
    <w:name w:val="無清單17211"/>
    <w:next w:val="a4"/>
    <w:semiHidden/>
    <w:rsid w:val="002F19B7"/>
  </w:style>
  <w:style w:type="numbering" w:customStyle="1" w:styleId="24211">
    <w:name w:val="無清單24211"/>
    <w:next w:val="a4"/>
    <w:semiHidden/>
    <w:rsid w:val="002F19B7"/>
  </w:style>
  <w:style w:type="numbering" w:customStyle="1" w:styleId="34211">
    <w:name w:val="無清單34211"/>
    <w:next w:val="a4"/>
    <w:semiHidden/>
    <w:rsid w:val="002F19B7"/>
  </w:style>
  <w:style w:type="numbering" w:customStyle="1" w:styleId="44211">
    <w:name w:val="無清單44211"/>
    <w:next w:val="a4"/>
    <w:semiHidden/>
    <w:rsid w:val="002F19B7"/>
  </w:style>
  <w:style w:type="numbering" w:customStyle="1" w:styleId="54211">
    <w:name w:val="無清單54211"/>
    <w:next w:val="a4"/>
    <w:semiHidden/>
    <w:rsid w:val="002F19B7"/>
  </w:style>
  <w:style w:type="numbering" w:customStyle="1" w:styleId="64211">
    <w:name w:val="無清單64211"/>
    <w:next w:val="a4"/>
    <w:semiHidden/>
    <w:rsid w:val="002F19B7"/>
  </w:style>
  <w:style w:type="numbering" w:customStyle="1" w:styleId="18211">
    <w:name w:val="無清單18211"/>
    <w:next w:val="a4"/>
    <w:semiHidden/>
    <w:rsid w:val="002F19B7"/>
  </w:style>
  <w:style w:type="numbering" w:customStyle="1" w:styleId="19211">
    <w:name w:val="無清單19211"/>
    <w:next w:val="a4"/>
    <w:semiHidden/>
    <w:rsid w:val="002F19B7"/>
  </w:style>
  <w:style w:type="numbering" w:customStyle="1" w:styleId="25211">
    <w:name w:val="無清單25211"/>
    <w:next w:val="a4"/>
    <w:semiHidden/>
    <w:rsid w:val="002F19B7"/>
  </w:style>
  <w:style w:type="numbering" w:customStyle="1" w:styleId="35211">
    <w:name w:val="無清單35211"/>
    <w:next w:val="a4"/>
    <w:semiHidden/>
    <w:rsid w:val="002F19B7"/>
  </w:style>
  <w:style w:type="numbering" w:customStyle="1" w:styleId="45211">
    <w:name w:val="無清單45211"/>
    <w:next w:val="a4"/>
    <w:semiHidden/>
    <w:rsid w:val="002F19B7"/>
  </w:style>
  <w:style w:type="numbering" w:customStyle="1" w:styleId="55211">
    <w:name w:val="無清單55211"/>
    <w:next w:val="a4"/>
    <w:semiHidden/>
    <w:rsid w:val="002F19B7"/>
  </w:style>
  <w:style w:type="numbering" w:customStyle="1" w:styleId="65211">
    <w:name w:val="無清單65211"/>
    <w:next w:val="a4"/>
    <w:semiHidden/>
    <w:rsid w:val="002F19B7"/>
  </w:style>
  <w:style w:type="numbering" w:customStyle="1" w:styleId="2910">
    <w:name w:val="無清單291"/>
    <w:next w:val="a4"/>
    <w:uiPriority w:val="99"/>
    <w:semiHidden/>
    <w:unhideWhenUsed/>
    <w:rsid w:val="002F19B7"/>
  </w:style>
  <w:style w:type="numbering" w:customStyle="1" w:styleId="11411">
    <w:name w:val="無清單11411"/>
    <w:next w:val="a4"/>
    <w:semiHidden/>
    <w:rsid w:val="002F19B7"/>
  </w:style>
  <w:style w:type="numbering" w:customStyle="1" w:styleId="2101">
    <w:name w:val="無清單2101"/>
    <w:next w:val="a4"/>
    <w:semiHidden/>
    <w:rsid w:val="002F19B7"/>
  </w:style>
  <w:style w:type="numbering" w:customStyle="1" w:styleId="381">
    <w:name w:val="無清單381"/>
    <w:next w:val="a4"/>
    <w:semiHidden/>
    <w:rsid w:val="002F19B7"/>
  </w:style>
  <w:style w:type="numbering" w:customStyle="1" w:styleId="481">
    <w:name w:val="無清單481"/>
    <w:next w:val="a4"/>
    <w:semiHidden/>
    <w:rsid w:val="002F19B7"/>
  </w:style>
  <w:style w:type="numbering" w:customStyle="1" w:styleId="581">
    <w:name w:val="無清單581"/>
    <w:next w:val="a4"/>
    <w:semiHidden/>
    <w:rsid w:val="002F19B7"/>
  </w:style>
  <w:style w:type="numbering" w:customStyle="1" w:styleId="681">
    <w:name w:val="無清單681"/>
    <w:next w:val="a4"/>
    <w:semiHidden/>
    <w:rsid w:val="002F19B7"/>
  </w:style>
  <w:style w:type="numbering" w:customStyle="1" w:styleId="7311">
    <w:name w:val="無清單7311"/>
    <w:next w:val="a4"/>
    <w:semiHidden/>
    <w:rsid w:val="002F19B7"/>
  </w:style>
  <w:style w:type="numbering" w:customStyle="1" w:styleId="1151">
    <w:name w:val="無清單1151"/>
    <w:next w:val="a4"/>
    <w:semiHidden/>
    <w:rsid w:val="002F19B7"/>
  </w:style>
  <w:style w:type="numbering" w:customStyle="1" w:styleId="11115">
    <w:name w:val="無清單11115"/>
    <w:next w:val="a4"/>
    <w:semiHidden/>
    <w:rsid w:val="002F19B7"/>
  </w:style>
  <w:style w:type="numbering" w:customStyle="1" w:styleId="21311">
    <w:name w:val="無清單21311"/>
    <w:next w:val="a4"/>
    <w:semiHidden/>
    <w:rsid w:val="002F19B7"/>
  </w:style>
  <w:style w:type="numbering" w:customStyle="1" w:styleId="31311">
    <w:name w:val="無清單31311"/>
    <w:next w:val="a4"/>
    <w:semiHidden/>
    <w:rsid w:val="002F19B7"/>
  </w:style>
  <w:style w:type="numbering" w:customStyle="1" w:styleId="41311">
    <w:name w:val="無清單41311"/>
    <w:next w:val="a4"/>
    <w:semiHidden/>
    <w:rsid w:val="002F19B7"/>
  </w:style>
  <w:style w:type="numbering" w:customStyle="1" w:styleId="51311">
    <w:name w:val="無清單51311"/>
    <w:next w:val="a4"/>
    <w:semiHidden/>
    <w:rsid w:val="002F19B7"/>
  </w:style>
  <w:style w:type="numbering" w:customStyle="1" w:styleId="61311">
    <w:name w:val="無清單61311"/>
    <w:next w:val="a4"/>
    <w:semiHidden/>
    <w:rsid w:val="002F19B7"/>
  </w:style>
  <w:style w:type="numbering" w:customStyle="1" w:styleId="7113">
    <w:name w:val="無清單7113"/>
    <w:next w:val="a4"/>
    <w:semiHidden/>
    <w:rsid w:val="002F19B7"/>
  </w:style>
  <w:style w:type="numbering" w:customStyle="1" w:styleId="111111111">
    <w:name w:val="1 / 1.1 / 1.1.1111"/>
    <w:basedOn w:val="a4"/>
    <w:next w:val="111111"/>
    <w:rsid w:val="002F19B7"/>
  </w:style>
  <w:style w:type="numbering" w:customStyle="1" w:styleId="1ai111">
    <w:name w:val="1 / a / i111"/>
    <w:basedOn w:val="a4"/>
    <w:next w:val="1ai"/>
    <w:rsid w:val="002F19B7"/>
  </w:style>
  <w:style w:type="numbering" w:customStyle="1" w:styleId="111a">
    <w:name w:val="文章 / 章節111"/>
    <w:basedOn w:val="a4"/>
    <w:next w:val="afff8"/>
    <w:rsid w:val="002F19B7"/>
  </w:style>
  <w:style w:type="numbering" w:customStyle="1" w:styleId="8310">
    <w:name w:val="無清單831"/>
    <w:next w:val="a4"/>
    <w:semiHidden/>
    <w:rsid w:val="002F19B7"/>
  </w:style>
  <w:style w:type="numbering" w:customStyle="1" w:styleId="12320">
    <w:name w:val="無清單1232"/>
    <w:next w:val="a4"/>
    <w:semiHidden/>
    <w:rsid w:val="002F19B7"/>
  </w:style>
  <w:style w:type="numbering" w:customStyle="1" w:styleId="21114">
    <w:name w:val="無清單21114"/>
    <w:next w:val="a4"/>
    <w:semiHidden/>
    <w:rsid w:val="002F19B7"/>
  </w:style>
  <w:style w:type="numbering" w:customStyle="1" w:styleId="31114">
    <w:name w:val="無清單31114"/>
    <w:next w:val="a4"/>
    <w:semiHidden/>
    <w:rsid w:val="002F19B7"/>
  </w:style>
  <w:style w:type="numbering" w:customStyle="1" w:styleId="41114">
    <w:name w:val="無清單41114"/>
    <w:next w:val="a4"/>
    <w:semiHidden/>
    <w:rsid w:val="002F19B7"/>
  </w:style>
  <w:style w:type="numbering" w:customStyle="1" w:styleId="51114">
    <w:name w:val="無清單51114"/>
    <w:next w:val="a4"/>
    <w:semiHidden/>
    <w:rsid w:val="002F19B7"/>
  </w:style>
  <w:style w:type="numbering" w:customStyle="1" w:styleId="61114">
    <w:name w:val="無清單61114"/>
    <w:next w:val="a4"/>
    <w:semiHidden/>
    <w:rsid w:val="002F19B7"/>
  </w:style>
  <w:style w:type="numbering" w:customStyle="1" w:styleId="931">
    <w:name w:val="無清單931"/>
    <w:next w:val="a4"/>
    <w:semiHidden/>
    <w:rsid w:val="002F19B7"/>
  </w:style>
  <w:style w:type="numbering" w:customStyle="1" w:styleId="1031">
    <w:name w:val="無清單1031"/>
    <w:next w:val="a4"/>
    <w:semiHidden/>
    <w:rsid w:val="002F19B7"/>
  </w:style>
  <w:style w:type="numbering" w:customStyle="1" w:styleId="1331">
    <w:name w:val="無清單1331"/>
    <w:next w:val="a4"/>
    <w:semiHidden/>
    <w:rsid w:val="002F19B7"/>
  </w:style>
  <w:style w:type="numbering" w:customStyle="1" w:styleId="2232">
    <w:name w:val="無清單2232"/>
    <w:next w:val="a4"/>
    <w:semiHidden/>
    <w:rsid w:val="002F19B7"/>
  </w:style>
  <w:style w:type="numbering" w:customStyle="1" w:styleId="3232">
    <w:name w:val="無清單3232"/>
    <w:next w:val="a4"/>
    <w:semiHidden/>
    <w:rsid w:val="002F19B7"/>
  </w:style>
  <w:style w:type="numbering" w:customStyle="1" w:styleId="4232">
    <w:name w:val="無清單4232"/>
    <w:next w:val="a4"/>
    <w:semiHidden/>
    <w:rsid w:val="002F19B7"/>
  </w:style>
  <w:style w:type="numbering" w:customStyle="1" w:styleId="5232">
    <w:name w:val="無清單5232"/>
    <w:next w:val="a4"/>
    <w:semiHidden/>
    <w:rsid w:val="002F19B7"/>
  </w:style>
  <w:style w:type="numbering" w:customStyle="1" w:styleId="6232">
    <w:name w:val="無清單6232"/>
    <w:next w:val="a4"/>
    <w:semiHidden/>
    <w:rsid w:val="002F19B7"/>
  </w:style>
  <w:style w:type="numbering" w:customStyle="1" w:styleId="1431">
    <w:name w:val="無清單1431"/>
    <w:next w:val="a4"/>
    <w:semiHidden/>
    <w:rsid w:val="002F19B7"/>
  </w:style>
  <w:style w:type="numbering" w:customStyle="1" w:styleId="1531">
    <w:name w:val="無清單1531"/>
    <w:next w:val="a4"/>
    <w:semiHidden/>
    <w:rsid w:val="002F19B7"/>
  </w:style>
  <w:style w:type="numbering" w:customStyle="1" w:styleId="2331">
    <w:name w:val="無清單2331"/>
    <w:next w:val="a4"/>
    <w:semiHidden/>
    <w:rsid w:val="002F19B7"/>
  </w:style>
  <w:style w:type="numbering" w:customStyle="1" w:styleId="3331">
    <w:name w:val="無清單3331"/>
    <w:next w:val="a4"/>
    <w:semiHidden/>
    <w:rsid w:val="002F19B7"/>
  </w:style>
  <w:style w:type="numbering" w:customStyle="1" w:styleId="4331">
    <w:name w:val="無清單4331"/>
    <w:next w:val="a4"/>
    <w:semiHidden/>
    <w:rsid w:val="002F19B7"/>
  </w:style>
  <w:style w:type="numbering" w:customStyle="1" w:styleId="5331">
    <w:name w:val="無清單5331"/>
    <w:next w:val="a4"/>
    <w:semiHidden/>
    <w:rsid w:val="002F19B7"/>
  </w:style>
  <w:style w:type="numbering" w:customStyle="1" w:styleId="6331">
    <w:name w:val="無清單6331"/>
    <w:next w:val="a4"/>
    <w:semiHidden/>
    <w:rsid w:val="002F19B7"/>
  </w:style>
  <w:style w:type="numbering" w:customStyle="1" w:styleId="1631">
    <w:name w:val="無清單1631"/>
    <w:next w:val="a4"/>
    <w:semiHidden/>
    <w:rsid w:val="002F19B7"/>
  </w:style>
  <w:style w:type="numbering" w:customStyle="1" w:styleId="1731">
    <w:name w:val="無清單1731"/>
    <w:next w:val="a4"/>
    <w:semiHidden/>
    <w:rsid w:val="002F19B7"/>
  </w:style>
  <w:style w:type="numbering" w:customStyle="1" w:styleId="2431">
    <w:name w:val="無清單2431"/>
    <w:next w:val="a4"/>
    <w:semiHidden/>
    <w:rsid w:val="002F19B7"/>
  </w:style>
  <w:style w:type="numbering" w:customStyle="1" w:styleId="3431">
    <w:name w:val="無清單3431"/>
    <w:next w:val="a4"/>
    <w:semiHidden/>
    <w:rsid w:val="002F19B7"/>
  </w:style>
  <w:style w:type="numbering" w:customStyle="1" w:styleId="4431">
    <w:name w:val="無清單4431"/>
    <w:next w:val="a4"/>
    <w:semiHidden/>
    <w:rsid w:val="002F19B7"/>
  </w:style>
  <w:style w:type="numbering" w:customStyle="1" w:styleId="5431">
    <w:name w:val="無清單5431"/>
    <w:next w:val="a4"/>
    <w:semiHidden/>
    <w:rsid w:val="002F19B7"/>
  </w:style>
  <w:style w:type="numbering" w:customStyle="1" w:styleId="6431">
    <w:name w:val="無清單6431"/>
    <w:next w:val="a4"/>
    <w:semiHidden/>
    <w:rsid w:val="002F19B7"/>
  </w:style>
  <w:style w:type="numbering" w:customStyle="1" w:styleId="1831">
    <w:name w:val="無清單1831"/>
    <w:next w:val="a4"/>
    <w:semiHidden/>
    <w:rsid w:val="002F19B7"/>
  </w:style>
  <w:style w:type="numbering" w:customStyle="1" w:styleId="1931">
    <w:name w:val="無清單1931"/>
    <w:next w:val="a4"/>
    <w:semiHidden/>
    <w:rsid w:val="002F19B7"/>
  </w:style>
  <w:style w:type="numbering" w:customStyle="1" w:styleId="2531">
    <w:name w:val="無清單2531"/>
    <w:next w:val="a4"/>
    <w:semiHidden/>
    <w:rsid w:val="002F19B7"/>
  </w:style>
  <w:style w:type="numbering" w:customStyle="1" w:styleId="3531">
    <w:name w:val="無清單3531"/>
    <w:next w:val="a4"/>
    <w:semiHidden/>
    <w:rsid w:val="002F19B7"/>
  </w:style>
  <w:style w:type="numbering" w:customStyle="1" w:styleId="4531">
    <w:name w:val="無清單4531"/>
    <w:next w:val="a4"/>
    <w:semiHidden/>
    <w:rsid w:val="002F19B7"/>
  </w:style>
  <w:style w:type="numbering" w:customStyle="1" w:styleId="5531">
    <w:name w:val="無清單5531"/>
    <w:next w:val="a4"/>
    <w:semiHidden/>
    <w:rsid w:val="002F19B7"/>
  </w:style>
  <w:style w:type="numbering" w:customStyle="1" w:styleId="6531">
    <w:name w:val="無清單6531"/>
    <w:next w:val="a4"/>
    <w:semiHidden/>
    <w:rsid w:val="002F19B7"/>
  </w:style>
  <w:style w:type="numbering" w:customStyle="1" w:styleId="2012">
    <w:name w:val="無清單2012"/>
    <w:next w:val="a4"/>
    <w:semiHidden/>
    <w:rsid w:val="002F19B7"/>
  </w:style>
  <w:style w:type="numbering" w:customStyle="1" w:styleId="11012">
    <w:name w:val="無清單11012"/>
    <w:next w:val="a4"/>
    <w:semiHidden/>
    <w:rsid w:val="002F19B7"/>
  </w:style>
  <w:style w:type="numbering" w:customStyle="1" w:styleId="11213">
    <w:name w:val="無清單11213"/>
    <w:next w:val="a4"/>
    <w:semiHidden/>
    <w:rsid w:val="002F19B7"/>
  </w:style>
  <w:style w:type="numbering" w:customStyle="1" w:styleId="2612">
    <w:name w:val="無清單2612"/>
    <w:next w:val="a4"/>
    <w:semiHidden/>
    <w:rsid w:val="002F19B7"/>
  </w:style>
  <w:style w:type="numbering" w:customStyle="1" w:styleId="3612">
    <w:name w:val="無清單3612"/>
    <w:next w:val="a4"/>
    <w:semiHidden/>
    <w:rsid w:val="002F19B7"/>
  </w:style>
  <w:style w:type="numbering" w:customStyle="1" w:styleId="4612">
    <w:name w:val="無清單4612"/>
    <w:next w:val="a4"/>
    <w:semiHidden/>
    <w:rsid w:val="002F19B7"/>
  </w:style>
  <w:style w:type="numbering" w:customStyle="1" w:styleId="5612">
    <w:name w:val="無清單5612"/>
    <w:next w:val="a4"/>
    <w:semiHidden/>
    <w:rsid w:val="002F19B7"/>
  </w:style>
  <w:style w:type="numbering" w:customStyle="1" w:styleId="6612">
    <w:name w:val="無清單6612"/>
    <w:next w:val="a4"/>
    <w:semiHidden/>
    <w:rsid w:val="002F19B7"/>
  </w:style>
  <w:style w:type="numbering" w:customStyle="1" w:styleId="7212">
    <w:name w:val="無清單7212"/>
    <w:next w:val="a4"/>
    <w:semiHidden/>
    <w:rsid w:val="002F19B7"/>
  </w:style>
  <w:style w:type="numbering" w:customStyle="1" w:styleId="111111112">
    <w:name w:val="1 / 1.1 / 1.1.1112"/>
    <w:basedOn w:val="a4"/>
    <w:next w:val="111111"/>
    <w:rsid w:val="002F19B7"/>
  </w:style>
  <w:style w:type="numbering" w:customStyle="1" w:styleId="1ai112">
    <w:name w:val="1 / a / i112"/>
    <w:basedOn w:val="a4"/>
    <w:next w:val="1ai"/>
    <w:rsid w:val="002F19B7"/>
  </w:style>
  <w:style w:type="numbering" w:customStyle="1" w:styleId="112a">
    <w:name w:val="文章 / 章節112"/>
    <w:basedOn w:val="a4"/>
    <w:next w:val="afff8"/>
    <w:rsid w:val="002F19B7"/>
  </w:style>
  <w:style w:type="numbering" w:customStyle="1" w:styleId="8113">
    <w:name w:val="無清單8113"/>
    <w:next w:val="a4"/>
    <w:semiHidden/>
    <w:rsid w:val="002F19B7"/>
  </w:style>
  <w:style w:type="numbering" w:customStyle="1" w:styleId="12114">
    <w:name w:val="無清單12114"/>
    <w:next w:val="a4"/>
    <w:semiHidden/>
    <w:rsid w:val="002F19B7"/>
  </w:style>
  <w:style w:type="numbering" w:customStyle="1" w:styleId="21213">
    <w:name w:val="無清單21213"/>
    <w:next w:val="a4"/>
    <w:semiHidden/>
    <w:rsid w:val="002F19B7"/>
  </w:style>
  <w:style w:type="numbering" w:customStyle="1" w:styleId="31212">
    <w:name w:val="無清單31212"/>
    <w:next w:val="a4"/>
    <w:semiHidden/>
    <w:rsid w:val="002F19B7"/>
  </w:style>
  <w:style w:type="numbering" w:customStyle="1" w:styleId="41212">
    <w:name w:val="無清單41212"/>
    <w:next w:val="a4"/>
    <w:semiHidden/>
    <w:rsid w:val="002F19B7"/>
  </w:style>
  <w:style w:type="numbering" w:customStyle="1" w:styleId="51212">
    <w:name w:val="無清單51212"/>
    <w:next w:val="a4"/>
    <w:semiHidden/>
    <w:rsid w:val="002F19B7"/>
  </w:style>
  <w:style w:type="numbering" w:customStyle="1" w:styleId="61212">
    <w:name w:val="無清單61212"/>
    <w:next w:val="a4"/>
    <w:semiHidden/>
    <w:rsid w:val="002F19B7"/>
  </w:style>
  <w:style w:type="numbering" w:customStyle="1" w:styleId="9113">
    <w:name w:val="無清單9113"/>
    <w:next w:val="a4"/>
    <w:semiHidden/>
    <w:rsid w:val="002F19B7"/>
  </w:style>
  <w:style w:type="numbering" w:customStyle="1" w:styleId="10113">
    <w:name w:val="無清單10113"/>
    <w:next w:val="a4"/>
    <w:semiHidden/>
    <w:rsid w:val="002F19B7"/>
  </w:style>
  <w:style w:type="numbering" w:customStyle="1" w:styleId="13113">
    <w:name w:val="無清單13113"/>
    <w:next w:val="a4"/>
    <w:semiHidden/>
    <w:rsid w:val="002F19B7"/>
  </w:style>
  <w:style w:type="numbering" w:customStyle="1" w:styleId="22113">
    <w:name w:val="無清單22113"/>
    <w:next w:val="a4"/>
    <w:semiHidden/>
    <w:rsid w:val="002F19B7"/>
  </w:style>
  <w:style w:type="numbering" w:customStyle="1" w:styleId="32113">
    <w:name w:val="無清單32113"/>
    <w:next w:val="a4"/>
    <w:semiHidden/>
    <w:rsid w:val="002F19B7"/>
  </w:style>
  <w:style w:type="numbering" w:customStyle="1" w:styleId="42113">
    <w:name w:val="無清單42113"/>
    <w:next w:val="a4"/>
    <w:semiHidden/>
    <w:rsid w:val="002F19B7"/>
  </w:style>
  <w:style w:type="numbering" w:customStyle="1" w:styleId="52113">
    <w:name w:val="無清單52113"/>
    <w:next w:val="a4"/>
    <w:semiHidden/>
    <w:rsid w:val="002F19B7"/>
  </w:style>
  <w:style w:type="numbering" w:customStyle="1" w:styleId="62113">
    <w:name w:val="無清單62113"/>
    <w:next w:val="a4"/>
    <w:semiHidden/>
    <w:rsid w:val="002F19B7"/>
  </w:style>
  <w:style w:type="numbering" w:customStyle="1" w:styleId="14113">
    <w:name w:val="無清單14113"/>
    <w:next w:val="a4"/>
    <w:semiHidden/>
    <w:rsid w:val="002F19B7"/>
  </w:style>
  <w:style w:type="numbering" w:customStyle="1" w:styleId="15113">
    <w:name w:val="無清單15113"/>
    <w:next w:val="a4"/>
    <w:semiHidden/>
    <w:rsid w:val="002F19B7"/>
  </w:style>
  <w:style w:type="numbering" w:customStyle="1" w:styleId="23113">
    <w:name w:val="無清單23113"/>
    <w:next w:val="a4"/>
    <w:semiHidden/>
    <w:rsid w:val="002F19B7"/>
  </w:style>
  <w:style w:type="numbering" w:customStyle="1" w:styleId="33113">
    <w:name w:val="無清單33113"/>
    <w:next w:val="a4"/>
    <w:semiHidden/>
    <w:rsid w:val="002F19B7"/>
  </w:style>
  <w:style w:type="numbering" w:customStyle="1" w:styleId="43113">
    <w:name w:val="無清單43113"/>
    <w:next w:val="a4"/>
    <w:semiHidden/>
    <w:rsid w:val="002F19B7"/>
  </w:style>
  <w:style w:type="numbering" w:customStyle="1" w:styleId="53113">
    <w:name w:val="無清單53113"/>
    <w:next w:val="a4"/>
    <w:semiHidden/>
    <w:rsid w:val="002F19B7"/>
  </w:style>
  <w:style w:type="numbering" w:customStyle="1" w:styleId="63113">
    <w:name w:val="無清單63113"/>
    <w:next w:val="a4"/>
    <w:semiHidden/>
    <w:rsid w:val="002F19B7"/>
  </w:style>
  <w:style w:type="numbering" w:customStyle="1" w:styleId="16113">
    <w:name w:val="無清單16113"/>
    <w:next w:val="a4"/>
    <w:semiHidden/>
    <w:rsid w:val="002F19B7"/>
  </w:style>
  <w:style w:type="numbering" w:customStyle="1" w:styleId="17113">
    <w:name w:val="無清單17113"/>
    <w:next w:val="a4"/>
    <w:semiHidden/>
    <w:rsid w:val="002F19B7"/>
  </w:style>
  <w:style w:type="numbering" w:customStyle="1" w:styleId="24113">
    <w:name w:val="無清單24113"/>
    <w:next w:val="a4"/>
    <w:semiHidden/>
    <w:rsid w:val="002F19B7"/>
  </w:style>
  <w:style w:type="numbering" w:customStyle="1" w:styleId="34113">
    <w:name w:val="無清單34113"/>
    <w:next w:val="a4"/>
    <w:semiHidden/>
    <w:rsid w:val="002F19B7"/>
  </w:style>
  <w:style w:type="numbering" w:customStyle="1" w:styleId="44113">
    <w:name w:val="無清單44113"/>
    <w:next w:val="a4"/>
    <w:semiHidden/>
    <w:rsid w:val="002F19B7"/>
  </w:style>
  <w:style w:type="numbering" w:customStyle="1" w:styleId="54113">
    <w:name w:val="無清單54113"/>
    <w:next w:val="a4"/>
    <w:semiHidden/>
    <w:rsid w:val="002F19B7"/>
  </w:style>
  <w:style w:type="numbering" w:customStyle="1" w:styleId="64113">
    <w:name w:val="無清單64113"/>
    <w:next w:val="a4"/>
    <w:semiHidden/>
    <w:rsid w:val="002F19B7"/>
  </w:style>
  <w:style w:type="numbering" w:customStyle="1" w:styleId="18113">
    <w:name w:val="無清單18113"/>
    <w:next w:val="a4"/>
    <w:semiHidden/>
    <w:rsid w:val="002F19B7"/>
  </w:style>
  <w:style w:type="numbering" w:customStyle="1" w:styleId="19113">
    <w:name w:val="無清單19113"/>
    <w:next w:val="a4"/>
    <w:semiHidden/>
    <w:rsid w:val="002F19B7"/>
  </w:style>
  <w:style w:type="numbering" w:customStyle="1" w:styleId="25113">
    <w:name w:val="無清單25113"/>
    <w:next w:val="a4"/>
    <w:semiHidden/>
    <w:rsid w:val="002F19B7"/>
  </w:style>
  <w:style w:type="numbering" w:customStyle="1" w:styleId="35113">
    <w:name w:val="無清單35113"/>
    <w:next w:val="a4"/>
    <w:semiHidden/>
    <w:rsid w:val="002F19B7"/>
  </w:style>
  <w:style w:type="numbering" w:customStyle="1" w:styleId="45113">
    <w:name w:val="無清單45113"/>
    <w:next w:val="a4"/>
    <w:semiHidden/>
    <w:rsid w:val="002F19B7"/>
  </w:style>
  <w:style w:type="numbering" w:customStyle="1" w:styleId="55113">
    <w:name w:val="無清單55113"/>
    <w:next w:val="a4"/>
    <w:semiHidden/>
    <w:rsid w:val="002F19B7"/>
  </w:style>
  <w:style w:type="numbering" w:customStyle="1" w:styleId="65113">
    <w:name w:val="無清單65113"/>
    <w:next w:val="a4"/>
    <w:semiHidden/>
    <w:rsid w:val="002F19B7"/>
  </w:style>
  <w:style w:type="numbering" w:customStyle="1" w:styleId="2712">
    <w:name w:val="無清單2712"/>
    <w:next w:val="a4"/>
    <w:semiHidden/>
    <w:rsid w:val="002F19B7"/>
  </w:style>
  <w:style w:type="numbering" w:customStyle="1" w:styleId="11312">
    <w:name w:val="無清單11312"/>
    <w:next w:val="a4"/>
    <w:semiHidden/>
    <w:rsid w:val="002F19B7"/>
  </w:style>
  <w:style w:type="numbering" w:customStyle="1" w:styleId="11412">
    <w:name w:val="無清單11412"/>
    <w:next w:val="a4"/>
    <w:semiHidden/>
    <w:rsid w:val="002F19B7"/>
  </w:style>
  <w:style w:type="numbering" w:customStyle="1" w:styleId="2812">
    <w:name w:val="無清單2812"/>
    <w:next w:val="a4"/>
    <w:semiHidden/>
    <w:rsid w:val="002F19B7"/>
  </w:style>
  <w:style w:type="numbering" w:customStyle="1" w:styleId="3712">
    <w:name w:val="無清單3712"/>
    <w:next w:val="a4"/>
    <w:semiHidden/>
    <w:rsid w:val="002F19B7"/>
  </w:style>
  <w:style w:type="numbering" w:customStyle="1" w:styleId="4712">
    <w:name w:val="無清單4712"/>
    <w:next w:val="a4"/>
    <w:semiHidden/>
    <w:rsid w:val="002F19B7"/>
  </w:style>
  <w:style w:type="numbering" w:customStyle="1" w:styleId="5712">
    <w:name w:val="無清單5712"/>
    <w:next w:val="a4"/>
    <w:semiHidden/>
    <w:rsid w:val="002F19B7"/>
  </w:style>
  <w:style w:type="numbering" w:customStyle="1" w:styleId="6712">
    <w:name w:val="無清單6712"/>
    <w:next w:val="a4"/>
    <w:semiHidden/>
    <w:rsid w:val="002F19B7"/>
  </w:style>
  <w:style w:type="numbering" w:customStyle="1" w:styleId="7312">
    <w:name w:val="無清單7312"/>
    <w:next w:val="a4"/>
    <w:semiHidden/>
    <w:rsid w:val="002F19B7"/>
  </w:style>
  <w:style w:type="numbering" w:customStyle="1" w:styleId="111111210">
    <w:name w:val="1 / 1.1 / 1.1.1210"/>
    <w:basedOn w:val="a4"/>
    <w:next w:val="111111"/>
    <w:rsid w:val="002F19B7"/>
  </w:style>
  <w:style w:type="numbering" w:customStyle="1" w:styleId="1ai210">
    <w:name w:val="1 / a / i210"/>
    <w:basedOn w:val="a4"/>
    <w:next w:val="1ai"/>
    <w:rsid w:val="002F19B7"/>
  </w:style>
  <w:style w:type="numbering" w:customStyle="1" w:styleId="2102">
    <w:name w:val="文章 / 章節210"/>
    <w:basedOn w:val="a4"/>
    <w:next w:val="afff8"/>
    <w:rsid w:val="002F19B7"/>
  </w:style>
  <w:style w:type="numbering" w:customStyle="1" w:styleId="82120">
    <w:name w:val="無清單8212"/>
    <w:next w:val="a4"/>
    <w:semiHidden/>
    <w:rsid w:val="002F19B7"/>
  </w:style>
  <w:style w:type="numbering" w:customStyle="1" w:styleId="12212">
    <w:name w:val="無清單12212"/>
    <w:next w:val="a4"/>
    <w:semiHidden/>
    <w:rsid w:val="002F19B7"/>
  </w:style>
  <w:style w:type="numbering" w:customStyle="1" w:styleId="21312">
    <w:name w:val="無清單21312"/>
    <w:next w:val="a4"/>
    <w:semiHidden/>
    <w:rsid w:val="002F19B7"/>
  </w:style>
  <w:style w:type="numbering" w:customStyle="1" w:styleId="31312">
    <w:name w:val="無清單31312"/>
    <w:next w:val="a4"/>
    <w:semiHidden/>
    <w:rsid w:val="002F19B7"/>
  </w:style>
  <w:style w:type="numbering" w:customStyle="1" w:styleId="41312">
    <w:name w:val="無清單41312"/>
    <w:next w:val="a4"/>
    <w:semiHidden/>
    <w:rsid w:val="002F19B7"/>
  </w:style>
  <w:style w:type="numbering" w:customStyle="1" w:styleId="51312">
    <w:name w:val="無清單51312"/>
    <w:next w:val="a4"/>
    <w:semiHidden/>
    <w:rsid w:val="002F19B7"/>
  </w:style>
  <w:style w:type="numbering" w:customStyle="1" w:styleId="61312">
    <w:name w:val="無清單61312"/>
    <w:next w:val="a4"/>
    <w:semiHidden/>
    <w:rsid w:val="002F19B7"/>
  </w:style>
  <w:style w:type="numbering" w:customStyle="1" w:styleId="9212">
    <w:name w:val="無清單9212"/>
    <w:next w:val="a4"/>
    <w:semiHidden/>
    <w:rsid w:val="002F19B7"/>
  </w:style>
  <w:style w:type="numbering" w:customStyle="1" w:styleId="10212">
    <w:name w:val="無清單10212"/>
    <w:next w:val="a4"/>
    <w:semiHidden/>
    <w:rsid w:val="002F19B7"/>
  </w:style>
  <w:style w:type="numbering" w:customStyle="1" w:styleId="13212">
    <w:name w:val="無清單13212"/>
    <w:next w:val="a4"/>
    <w:semiHidden/>
    <w:rsid w:val="002F19B7"/>
  </w:style>
  <w:style w:type="numbering" w:customStyle="1" w:styleId="22212">
    <w:name w:val="無清單22212"/>
    <w:next w:val="a4"/>
    <w:semiHidden/>
    <w:rsid w:val="002F19B7"/>
  </w:style>
  <w:style w:type="numbering" w:customStyle="1" w:styleId="32212">
    <w:name w:val="無清單32212"/>
    <w:next w:val="a4"/>
    <w:semiHidden/>
    <w:rsid w:val="002F19B7"/>
  </w:style>
  <w:style w:type="numbering" w:customStyle="1" w:styleId="42212">
    <w:name w:val="無清單42212"/>
    <w:next w:val="a4"/>
    <w:semiHidden/>
    <w:rsid w:val="002F19B7"/>
  </w:style>
  <w:style w:type="numbering" w:customStyle="1" w:styleId="52212">
    <w:name w:val="無清單52212"/>
    <w:next w:val="a4"/>
    <w:semiHidden/>
    <w:rsid w:val="002F19B7"/>
  </w:style>
  <w:style w:type="numbering" w:customStyle="1" w:styleId="62212">
    <w:name w:val="無清單62212"/>
    <w:next w:val="a4"/>
    <w:semiHidden/>
    <w:rsid w:val="002F19B7"/>
  </w:style>
  <w:style w:type="numbering" w:customStyle="1" w:styleId="14212">
    <w:name w:val="無清單14212"/>
    <w:next w:val="a4"/>
    <w:semiHidden/>
    <w:rsid w:val="002F19B7"/>
  </w:style>
  <w:style w:type="numbering" w:customStyle="1" w:styleId="15212">
    <w:name w:val="無清單15212"/>
    <w:next w:val="a4"/>
    <w:semiHidden/>
    <w:rsid w:val="002F19B7"/>
  </w:style>
  <w:style w:type="numbering" w:customStyle="1" w:styleId="23212">
    <w:name w:val="無清單23212"/>
    <w:next w:val="a4"/>
    <w:semiHidden/>
    <w:rsid w:val="002F19B7"/>
  </w:style>
  <w:style w:type="numbering" w:customStyle="1" w:styleId="33212">
    <w:name w:val="無清單33212"/>
    <w:next w:val="a4"/>
    <w:semiHidden/>
    <w:rsid w:val="002F19B7"/>
  </w:style>
  <w:style w:type="numbering" w:customStyle="1" w:styleId="43212">
    <w:name w:val="無清單43212"/>
    <w:next w:val="a4"/>
    <w:semiHidden/>
    <w:rsid w:val="002F19B7"/>
  </w:style>
  <w:style w:type="numbering" w:customStyle="1" w:styleId="53212">
    <w:name w:val="無清單53212"/>
    <w:next w:val="a4"/>
    <w:semiHidden/>
    <w:rsid w:val="002F19B7"/>
  </w:style>
  <w:style w:type="numbering" w:customStyle="1" w:styleId="63212">
    <w:name w:val="無清單63212"/>
    <w:next w:val="a4"/>
    <w:semiHidden/>
    <w:rsid w:val="002F19B7"/>
  </w:style>
  <w:style w:type="numbering" w:customStyle="1" w:styleId="16212">
    <w:name w:val="無清單16212"/>
    <w:next w:val="a4"/>
    <w:semiHidden/>
    <w:rsid w:val="002F19B7"/>
  </w:style>
  <w:style w:type="numbering" w:customStyle="1" w:styleId="17212">
    <w:name w:val="無清單17212"/>
    <w:next w:val="a4"/>
    <w:semiHidden/>
    <w:rsid w:val="002F19B7"/>
  </w:style>
  <w:style w:type="numbering" w:customStyle="1" w:styleId="24212">
    <w:name w:val="無清單24212"/>
    <w:next w:val="a4"/>
    <w:semiHidden/>
    <w:rsid w:val="002F19B7"/>
  </w:style>
  <w:style w:type="numbering" w:customStyle="1" w:styleId="34212">
    <w:name w:val="無清單34212"/>
    <w:next w:val="a4"/>
    <w:semiHidden/>
    <w:rsid w:val="002F19B7"/>
  </w:style>
  <w:style w:type="numbering" w:customStyle="1" w:styleId="44212">
    <w:name w:val="無清單44212"/>
    <w:next w:val="a4"/>
    <w:semiHidden/>
    <w:rsid w:val="002F19B7"/>
  </w:style>
  <w:style w:type="numbering" w:customStyle="1" w:styleId="54212">
    <w:name w:val="無清單54212"/>
    <w:next w:val="a4"/>
    <w:semiHidden/>
    <w:rsid w:val="002F19B7"/>
  </w:style>
  <w:style w:type="numbering" w:customStyle="1" w:styleId="64212">
    <w:name w:val="無清單64212"/>
    <w:next w:val="a4"/>
    <w:semiHidden/>
    <w:rsid w:val="002F19B7"/>
  </w:style>
  <w:style w:type="numbering" w:customStyle="1" w:styleId="18212">
    <w:name w:val="無清單18212"/>
    <w:next w:val="a4"/>
    <w:semiHidden/>
    <w:rsid w:val="002F19B7"/>
  </w:style>
  <w:style w:type="numbering" w:customStyle="1" w:styleId="19212">
    <w:name w:val="無清單19212"/>
    <w:next w:val="a4"/>
    <w:semiHidden/>
    <w:rsid w:val="002F19B7"/>
  </w:style>
  <w:style w:type="numbering" w:customStyle="1" w:styleId="25212">
    <w:name w:val="無清單25212"/>
    <w:next w:val="a4"/>
    <w:semiHidden/>
    <w:rsid w:val="002F19B7"/>
  </w:style>
  <w:style w:type="numbering" w:customStyle="1" w:styleId="35212">
    <w:name w:val="無清單35212"/>
    <w:next w:val="a4"/>
    <w:semiHidden/>
    <w:rsid w:val="002F19B7"/>
  </w:style>
  <w:style w:type="numbering" w:customStyle="1" w:styleId="45212">
    <w:name w:val="無清單45212"/>
    <w:next w:val="a4"/>
    <w:semiHidden/>
    <w:rsid w:val="002F19B7"/>
  </w:style>
  <w:style w:type="numbering" w:customStyle="1" w:styleId="55212">
    <w:name w:val="無清單55212"/>
    <w:next w:val="a4"/>
    <w:semiHidden/>
    <w:rsid w:val="002F19B7"/>
  </w:style>
  <w:style w:type="numbering" w:customStyle="1" w:styleId="65212">
    <w:name w:val="無清單65212"/>
    <w:next w:val="a4"/>
    <w:semiHidden/>
    <w:rsid w:val="002F19B7"/>
  </w:style>
  <w:style w:type="numbering" w:customStyle="1" w:styleId="3010">
    <w:name w:val="無清單301"/>
    <w:next w:val="a4"/>
    <w:semiHidden/>
    <w:rsid w:val="002F19B7"/>
  </w:style>
  <w:style w:type="numbering" w:customStyle="1" w:styleId="1161">
    <w:name w:val="無清單1161"/>
    <w:next w:val="a4"/>
    <w:semiHidden/>
    <w:rsid w:val="002F19B7"/>
  </w:style>
  <w:style w:type="numbering" w:customStyle="1" w:styleId="2141">
    <w:name w:val="無清單2141"/>
    <w:next w:val="a4"/>
    <w:semiHidden/>
    <w:rsid w:val="002F19B7"/>
  </w:style>
  <w:style w:type="numbering" w:customStyle="1" w:styleId="391">
    <w:name w:val="無清單391"/>
    <w:next w:val="a4"/>
    <w:semiHidden/>
    <w:rsid w:val="002F19B7"/>
  </w:style>
  <w:style w:type="numbering" w:customStyle="1" w:styleId="491">
    <w:name w:val="無清單491"/>
    <w:next w:val="a4"/>
    <w:semiHidden/>
    <w:rsid w:val="002F19B7"/>
  </w:style>
  <w:style w:type="numbering" w:customStyle="1" w:styleId="591">
    <w:name w:val="無清單591"/>
    <w:next w:val="a4"/>
    <w:semiHidden/>
    <w:rsid w:val="002F19B7"/>
  </w:style>
  <w:style w:type="numbering" w:customStyle="1" w:styleId="691">
    <w:name w:val="無清單691"/>
    <w:next w:val="a4"/>
    <w:semiHidden/>
    <w:rsid w:val="002F19B7"/>
  </w:style>
  <w:style w:type="numbering" w:customStyle="1" w:styleId="741">
    <w:name w:val="無清單741"/>
    <w:next w:val="a4"/>
    <w:semiHidden/>
    <w:rsid w:val="002F19B7"/>
  </w:style>
  <w:style w:type="numbering" w:customStyle="1" w:styleId="1171">
    <w:name w:val="無清單1171"/>
    <w:next w:val="a4"/>
    <w:semiHidden/>
    <w:rsid w:val="002F19B7"/>
  </w:style>
  <w:style w:type="numbering" w:customStyle="1" w:styleId="11121">
    <w:name w:val="無清單11121"/>
    <w:next w:val="a4"/>
    <w:semiHidden/>
    <w:rsid w:val="002F19B7"/>
  </w:style>
  <w:style w:type="numbering" w:customStyle="1" w:styleId="2151">
    <w:name w:val="無清單2151"/>
    <w:next w:val="a4"/>
    <w:semiHidden/>
    <w:rsid w:val="002F19B7"/>
  </w:style>
  <w:style w:type="numbering" w:customStyle="1" w:styleId="3141">
    <w:name w:val="無清單3141"/>
    <w:next w:val="a4"/>
    <w:semiHidden/>
    <w:rsid w:val="002F19B7"/>
  </w:style>
  <w:style w:type="numbering" w:customStyle="1" w:styleId="4141">
    <w:name w:val="無清單4141"/>
    <w:next w:val="a4"/>
    <w:semiHidden/>
    <w:rsid w:val="002F19B7"/>
  </w:style>
  <w:style w:type="numbering" w:customStyle="1" w:styleId="5141">
    <w:name w:val="無清單5141"/>
    <w:next w:val="a4"/>
    <w:semiHidden/>
    <w:rsid w:val="002F19B7"/>
  </w:style>
  <w:style w:type="numbering" w:customStyle="1" w:styleId="6141">
    <w:name w:val="無清單6141"/>
    <w:next w:val="a4"/>
    <w:semiHidden/>
    <w:rsid w:val="002F19B7"/>
  </w:style>
  <w:style w:type="numbering" w:customStyle="1" w:styleId="7121">
    <w:name w:val="無清單7121"/>
    <w:next w:val="a4"/>
    <w:semiHidden/>
    <w:rsid w:val="002F19B7"/>
  </w:style>
  <w:style w:type="numbering" w:customStyle="1" w:styleId="11111131">
    <w:name w:val="1 / 1.1 / 1.1.131"/>
    <w:basedOn w:val="a4"/>
    <w:next w:val="111111"/>
    <w:rsid w:val="002F19B7"/>
  </w:style>
  <w:style w:type="numbering" w:customStyle="1" w:styleId="1ai31">
    <w:name w:val="1 / a / i31"/>
    <w:basedOn w:val="a4"/>
    <w:next w:val="1ai"/>
    <w:rsid w:val="002F19B7"/>
  </w:style>
  <w:style w:type="numbering" w:customStyle="1" w:styleId="31d">
    <w:name w:val="文章 / 章節31"/>
    <w:basedOn w:val="a4"/>
    <w:next w:val="afff8"/>
    <w:rsid w:val="002F19B7"/>
  </w:style>
  <w:style w:type="numbering" w:customStyle="1" w:styleId="8410">
    <w:name w:val="無清單841"/>
    <w:next w:val="a4"/>
    <w:semiHidden/>
    <w:rsid w:val="002F19B7"/>
  </w:style>
  <w:style w:type="numbering" w:customStyle="1" w:styleId="1241">
    <w:name w:val="無清單1241"/>
    <w:next w:val="a4"/>
    <w:semiHidden/>
    <w:rsid w:val="002F19B7"/>
  </w:style>
  <w:style w:type="numbering" w:customStyle="1" w:styleId="21121">
    <w:name w:val="無清單21121"/>
    <w:next w:val="a4"/>
    <w:semiHidden/>
    <w:rsid w:val="002F19B7"/>
  </w:style>
  <w:style w:type="numbering" w:customStyle="1" w:styleId="31121">
    <w:name w:val="無清單31121"/>
    <w:next w:val="a4"/>
    <w:semiHidden/>
    <w:rsid w:val="002F19B7"/>
  </w:style>
  <w:style w:type="numbering" w:customStyle="1" w:styleId="41121">
    <w:name w:val="無清單41121"/>
    <w:next w:val="a4"/>
    <w:semiHidden/>
    <w:rsid w:val="002F19B7"/>
  </w:style>
  <w:style w:type="numbering" w:customStyle="1" w:styleId="51121">
    <w:name w:val="無清單51121"/>
    <w:next w:val="a4"/>
    <w:semiHidden/>
    <w:rsid w:val="002F19B7"/>
  </w:style>
  <w:style w:type="numbering" w:customStyle="1" w:styleId="61121">
    <w:name w:val="無清單61121"/>
    <w:next w:val="a4"/>
    <w:semiHidden/>
    <w:rsid w:val="002F19B7"/>
  </w:style>
  <w:style w:type="numbering" w:customStyle="1" w:styleId="941">
    <w:name w:val="無清單941"/>
    <w:next w:val="a4"/>
    <w:semiHidden/>
    <w:rsid w:val="002F19B7"/>
  </w:style>
  <w:style w:type="numbering" w:customStyle="1" w:styleId="1041">
    <w:name w:val="無清單1041"/>
    <w:next w:val="a4"/>
    <w:semiHidden/>
    <w:rsid w:val="002F19B7"/>
  </w:style>
  <w:style w:type="numbering" w:customStyle="1" w:styleId="1341">
    <w:name w:val="無清單1341"/>
    <w:next w:val="a4"/>
    <w:semiHidden/>
    <w:rsid w:val="002F19B7"/>
  </w:style>
  <w:style w:type="numbering" w:customStyle="1" w:styleId="2241">
    <w:name w:val="無清單2241"/>
    <w:next w:val="a4"/>
    <w:semiHidden/>
    <w:rsid w:val="002F19B7"/>
  </w:style>
  <w:style w:type="numbering" w:customStyle="1" w:styleId="3241">
    <w:name w:val="無清單3241"/>
    <w:next w:val="a4"/>
    <w:semiHidden/>
    <w:rsid w:val="002F19B7"/>
  </w:style>
  <w:style w:type="numbering" w:customStyle="1" w:styleId="4241">
    <w:name w:val="無清單4241"/>
    <w:next w:val="a4"/>
    <w:semiHidden/>
    <w:rsid w:val="002F19B7"/>
  </w:style>
  <w:style w:type="numbering" w:customStyle="1" w:styleId="5241">
    <w:name w:val="無清單5241"/>
    <w:next w:val="a4"/>
    <w:semiHidden/>
    <w:rsid w:val="002F19B7"/>
  </w:style>
  <w:style w:type="numbering" w:customStyle="1" w:styleId="6241">
    <w:name w:val="無清單6241"/>
    <w:next w:val="a4"/>
    <w:semiHidden/>
    <w:rsid w:val="002F19B7"/>
  </w:style>
  <w:style w:type="numbering" w:customStyle="1" w:styleId="1441">
    <w:name w:val="無清單1441"/>
    <w:next w:val="a4"/>
    <w:semiHidden/>
    <w:rsid w:val="002F19B7"/>
  </w:style>
  <w:style w:type="numbering" w:customStyle="1" w:styleId="1541">
    <w:name w:val="無清單1541"/>
    <w:next w:val="a4"/>
    <w:semiHidden/>
    <w:rsid w:val="002F19B7"/>
  </w:style>
  <w:style w:type="numbering" w:customStyle="1" w:styleId="2341">
    <w:name w:val="無清單2341"/>
    <w:next w:val="a4"/>
    <w:semiHidden/>
    <w:rsid w:val="002F19B7"/>
  </w:style>
  <w:style w:type="numbering" w:customStyle="1" w:styleId="3341">
    <w:name w:val="無清單3341"/>
    <w:next w:val="a4"/>
    <w:semiHidden/>
    <w:rsid w:val="002F19B7"/>
  </w:style>
  <w:style w:type="numbering" w:customStyle="1" w:styleId="4341">
    <w:name w:val="無清單4341"/>
    <w:next w:val="a4"/>
    <w:semiHidden/>
    <w:rsid w:val="002F19B7"/>
  </w:style>
  <w:style w:type="numbering" w:customStyle="1" w:styleId="5341">
    <w:name w:val="無清單5341"/>
    <w:next w:val="a4"/>
    <w:semiHidden/>
    <w:rsid w:val="002F19B7"/>
  </w:style>
  <w:style w:type="numbering" w:customStyle="1" w:styleId="6341">
    <w:name w:val="無清單6341"/>
    <w:next w:val="a4"/>
    <w:semiHidden/>
    <w:rsid w:val="002F19B7"/>
  </w:style>
  <w:style w:type="numbering" w:customStyle="1" w:styleId="1641">
    <w:name w:val="無清單1641"/>
    <w:next w:val="a4"/>
    <w:semiHidden/>
    <w:rsid w:val="002F19B7"/>
  </w:style>
  <w:style w:type="numbering" w:customStyle="1" w:styleId="1741">
    <w:name w:val="無清單1741"/>
    <w:next w:val="a4"/>
    <w:semiHidden/>
    <w:rsid w:val="002F19B7"/>
  </w:style>
  <w:style w:type="numbering" w:customStyle="1" w:styleId="2441">
    <w:name w:val="無清單2441"/>
    <w:next w:val="a4"/>
    <w:semiHidden/>
    <w:rsid w:val="002F19B7"/>
  </w:style>
  <w:style w:type="numbering" w:customStyle="1" w:styleId="3441">
    <w:name w:val="無清單3441"/>
    <w:next w:val="a4"/>
    <w:semiHidden/>
    <w:rsid w:val="002F19B7"/>
  </w:style>
  <w:style w:type="numbering" w:customStyle="1" w:styleId="4441">
    <w:name w:val="無清單4441"/>
    <w:next w:val="a4"/>
    <w:semiHidden/>
    <w:rsid w:val="002F19B7"/>
  </w:style>
  <w:style w:type="numbering" w:customStyle="1" w:styleId="5441">
    <w:name w:val="無清單5441"/>
    <w:next w:val="a4"/>
    <w:semiHidden/>
    <w:rsid w:val="002F19B7"/>
  </w:style>
  <w:style w:type="numbering" w:customStyle="1" w:styleId="6441">
    <w:name w:val="無清單6441"/>
    <w:next w:val="a4"/>
    <w:semiHidden/>
    <w:rsid w:val="002F19B7"/>
  </w:style>
  <w:style w:type="numbering" w:customStyle="1" w:styleId="1841">
    <w:name w:val="無清單1841"/>
    <w:next w:val="a4"/>
    <w:semiHidden/>
    <w:rsid w:val="002F19B7"/>
  </w:style>
  <w:style w:type="numbering" w:customStyle="1" w:styleId="1941">
    <w:name w:val="無清單1941"/>
    <w:next w:val="a4"/>
    <w:semiHidden/>
    <w:rsid w:val="002F19B7"/>
  </w:style>
  <w:style w:type="numbering" w:customStyle="1" w:styleId="2541">
    <w:name w:val="無清單2541"/>
    <w:next w:val="a4"/>
    <w:semiHidden/>
    <w:rsid w:val="002F19B7"/>
  </w:style>
  <w:style w:type="numbering" w:customStyle="1" w:styleId="3541">
    <w:name w:val="無清單3541"/>
    <w:next w:val="a4"/>
    <w:semiHidden/>
    <w:rsid w:val="002F19B7"/>
  </w:style>
  <w:style w:type="numbering" w:customStyle="1" w:styleId="4541">
    <w:name w:val="無清單4541"/>
    <w:next w:val="a4"/>
    <w:semiHidden/>
    <w:rsid w:val="002F19B7"/>
  </w:style>
  <w:style w:type="numbering" w:customStyle="1" w:styleId="5541">
    <w:name w:val="無清單5541"/>
    <w:next w:val="a4"/>
    <w:semiHidden/>
    <w:rsid w:val="002F19B7"/>
  </w:style>
  <w:style w:type="numbering" w:customStyle="1" w:styleId="6541">
    <w:name w:val="無清單6541"/>
    <w:next w:val="a4"/>
    <w:semiHidden/>
    <w:rsid w:val="002F19B7"/>
  </w:style>
  <w:style w:type="numbering" w:customStyle="1" w:styleId="2021">
    <w:name w:val="無清單2021"/>
    <w:next w:val="a4"/>
    <w:semiHidden/>
    <w:rsid w:val="002F19B7"/>
  </w:style>
  <w:style w:type="numbering" w:customStyle="1" w:styleId="11021">
    <w:name w:val="無清單11021"/>
    <w:next w:val="a4"/>
    <w:semiHidden/>
    <w:rsid w:val="002F19B7"/>
  </w:style>
  <w:style w:type="numbering" w:customStyle="1" w:styleId="11221">
    <w:name w:val="無清單11221"/>
    <w:next w:val="a4"/>
    <w:semiHidden/>
    <w:rsid w:val="002F19B7"/>
  </w:style>
  <w:style w:type="numbering" w:customStyle="1" w:styleId="2621">
    <w:name w:val="無清單2621"/>
    <w:next w:val="a4"/>
    <w:semiHidden/>
    <w:rsid w:val="002F19B7"/>
  </w:style>
  <w:style w:type="numbering" w:customStyle="1" w:styleId="3621">
    <w:name w:val="無清單3621"/>
    <w:next w:val="a4"/>
    <w:semiHidden/>
    <w:rsid w:val="002F19B7"/>
  </w:style>
  <w:style w:type="numbering" w:customStyle="1" w:styleId="4621">
    <w:name w:val="無清單4621"/>
    <w:next w:val="a4"/>
    <w:semiHidden/>
    <w:rsid w:val="002F19B7"/>
  </w:style>
  <w:style w:type="numbering" w:customStyle="1" w:styleId="5621">
    <w:name w:val="無清單5621"/>
    <w:next w:val="a4"/>
    <w:semiHidden/>
    <w:rsid w:val="002F19B7"/>
  </w:style>
  <w:style w:type="numbering" w:customStyle="1" w:styleId="6621">
    <w:name w:val="無清單6621"/>
    <w:next w:val="a4"/>
    <w:semiHidden/>
    <w:rsid w:val="002F19B7"/>
  </w:style>
  <w:style w:type="numbering" w:customStyle="1" w:styleId="7221">
    <w:name w:val="無清單7221"/>
    <w:next w:val="a4"/>
    <w:semiHidden/>
    <w:rsid w:val="002F19B7"/>
  </w:style>
  <w:style w:type="numbering" w:customStyle="1" w:styleId="111111121">
    <w:name w:val="1 / 1.1 / 1.1.1121"/>
    <w:basedOn w:val="a4"/>
    <w:next w:val="111111"/>
    <w:rsid w:val="002F19B7"/>
  </w:style>
  <w:style w:type="numbering" w:customStyle="1" w:styleId="1ai121">
    <w:name w:val="1 / a / i121"/>
    <w:basedOn w:val="a4"/>
    <w:next w:val="1ai"/>
    <w:rsid w:val="002F19B7"/>
  </w:style>
  <w:style w:type="numbering" w:customStyle="1" w:styleId="121e">
    <w:name w:val="文章 / 章節121"/>
    <w:basedOn w:val="a4"/>
    <w:next w:val="afff8"/>
    <w:rsid w:val="002F19B7"/>
  </w:style>
  <w:style w:type="numbering" w:customStyle="1" w:styleId="8121">
    <w:name w:val="無清單8121"/>
    <w:next w:val="a4"/>
    <w:semiHidden/>
    <w:rsid w:val="002F19B7"/>
  </w:style>
  <w:style w:type="numbering" w:customStyle="1" w:styleId="12121">
    <w:name w:val="無清單12121"/>
    <w:next w:val="a4"/>
    <w:semiHidden/>
    <w:rsid w:val="002F19B7"/>
  </w:style>
  <w:style w:type="numbering" w:customStyle="1" w:styleId="21221">
    <w:name w:val="無清單21221"/>
    <w:next w:val="a4"/>
    <w:semiHidden/>
    <w:rsid w:val="002F19B7"/>
  </w:style>
  <w:style w:type="numbering" w:customStyle="1" w:styleId="31221">
    <w:name w:val="無清單31221"/>
    <w:next w:val="a4"/>
    <w:semiHidden/>
    <w:rsid w:val="002F19B7"/>
  </w:style>
  <w:style w:type="numbering" w:customStyle="1" w:styleId="41221">
    <w:name w:val="無清單41221"/>
    <w:next w:val="a4"/>
    <w:semiHidden/>
    <w:rsid w:val="002F19B7"/>
  </w:style>
  <w:style w:type="numbering" w:customStyle="1" w:styleId="51221">
    <w:name w:val="無清單51221"/>
    <w:next w:val="a4"/>
    <w:semiHidden/>
    <w:rsid w:val="002F19B7"/>
  </w:style>
  <w:style w:type="numbering" w:customStyle="1" w:styleId="61221">
    <w:name w:val="無清單61221"/>
    <w:next w:val="a4"/>
    <w:semiHidden/>
    <w:rsid w:val="002F19B7"/>
  </w:style>
  <w:style w:type="numbering" w:customStyle="1" w:styleId="9121">
    <w:name w:val="無清單9121"/>
    <w:next w:val="a4"/>
    <w:semiHidden/>
    <w:rsid w:val="002F19B7"/>
  </w:style>
  <w:style w:type="numbering" w:customStyle="1" w:styleId="10121">
    <w:name w:val="無清單10121"/>
    <w:next w:val="a4"/>
    <w:semiHidden/>
    <w:rsid w:val="002F19B7"/>
  </w:style>
  <w:style w:type="numbering" w:customStyle="1" w:styleId="13121">
    <w:name w:val="無清單13121"/>
    <w:next w:val="a4"/>
    <w:semiHidden/>
    <w:rsid w:val="002F19B7"/>
  </w:style>
  <w:style w:type="numbering" w:customStyle="1" w:styleId="22121">
    <w:name w:val="無清單22121"/>
    <w:next w:val="a4"/>
    <w:semiHidden/>
    <w:rsid w:val="002F19B7"/>
  </w:style>
  <w:style w:type="numbering" w:customStyle="1" w:styleId="32121">
    <w:name w:val="無清單32121"/>
    <w:next w:val="a4"/>
    <w:semiHidden/>
    <w:rsid w:val="002F19B7"/>
  </w:style>
  <w:style w:type="numbering" w:customStyle="1" w:styleId="42121">
    <w:name w:val="無清單42121"/>
    <w:next w:val="a4"/>
    <w:semiHidden/>
    <w:rsid w:val="002F19B7"/>
  </w:style>
  <w:style w:type="numbering" w:customStyle="1" w:styleId="52121">
    <w:name w:val="無清單52121"/>
    <w:next w:val="a4"/>
    <w:semiHidden/>
    <w:rsid w:val="002F19B7"/>
  </w:style>
  <w:style w:type="numbering" w:customStyle="1" w:styleId="62121">
    <w:name w:val="無清單62121"/>
    <w:next w:val="a4"/>
    <w:semiHidden/>
    <w:rsid w:val="002F19B7"/>
  </w:style>
  <w:style w:type="numbering" w:customStyle="1" w:styleId="14121">
    <w:name w:val="無清單14121"/>
    <w:next w:val="a4"/>
    <w:semiHidden/>
    <w:rsid w:val="002F19B7"/>
  </w:style>
  <w:style w:type="numbering" w:customStyle="1" w:styleId="15121">
    <w:name w:val="無清單15121"/>
    <w:next w:val="a4"/>
    <w:semiHidden/>
    <w:rsid w:val="002F19B7"/>
  </w:style>
  <w:style w:type="numbering" w:customStyle="1" w:styleId="23121">
    <w:name w:val="無清單23121"/>
    <w:next w:val="a4"/>
    <w:semiHidden/>
    <w:rsid w:val="002F19B7"/>
  </w:style>
  <w:style w:type="numbering" w:customStyle="1" w:styleId="33121">
    <w:name w:val="無清單33121"/>
    <w:next w:val="a4"/>
    <w:semiHidden/>
    <w:rsid w:val="002F19B7"/>
  </w:style>
  <w:style w:type="numbering" w:customStyle="1" w:styleId="43121">
    <w:name w:val="無清單43121"/>
    <w:next w:val="a4"/>
    <w:semiHidden/>
    <w:rsid w:val="002F19B7"/>
  </w:style>
  <w:style w:type="numbering" w:customStyle="1" w:styleId="53121">
    <w:name w:val="無清單53121"/>
    <w:next w:val="a4"/>
    <w:semiHidden/>
    <w:rsid w:val="002F19B7"/>
  </w:style>
  <w:style w:type="numbering" w:customStyle="1" w:styleId="63121">
    <w:name w:val="無清單63121"/>
    <w:next w:val="a4"/>
    <w:semiHidden/>
    <w:rsid w:val="002F19B7"/>
  </w:style>
  <w:style w:type="numbering" w:customStyle="1" w:styleId="16121">
    <w:name w:val="無清單16121"/>
    <w:next w:val="a4"/>
    <w:semiHidden/>
    <w:rsid w:val="002F19B7"/>
  </w:style>
  <w:style w:type="numbering" w:customStyle="1" w:styleId="17121">
    <w:name w:val="無清單17121"/>
    <w:next w:val="a4"/>
    <w:semiHidden/>
    <w:rsid w:val="002F19B7"/>
  </w:style>
  <w:style w:type="numbering" w:customStyle="1" w:styleId="24121">
    <w:name w:val="無清單24121"/>
    <w:next w:val="a4"/>
    <w:semiHidden/>
    <w:rsid w:val="002F19B7"/>
  </w:style>
  <w:style w:type="numbering" w:customStyle="1" w:styleId="34121">
    <w:name w:val="無清單34121"/>
    <w:next w:val="a4"/>
    <w:semiHidden/>
    <w:rsid w:val="002F19B7"/>
  </w:style>
  <w:style w:type="numbering" w:customStyle="1" w:styleId="44121">
    <w:name w:val="無清單44121"/>
    <w:next w:val="a4"/>
    <w:semiHidden/>
    <w:rsid w:val="002F19B7"/>
  </w:style>
  <w:style w:type="numbering" w:customStyle="1" w:styleId="54121">
    <w:name w:val="無清單54121"/>
    <w:next w:val="a4"/>
    <w:semiHidden/>
    <w:rsid w:val="002F19B7"/>
  </w:style>
  <w:style w:type="numbering" w:customStyle="1" w:styleId="64121">
    <w:name w:val="無清單64121"/>
    <w:next w:val="a4"/>
    <w:semiHidden/>
    <w:rsid w:val="002F19B7"/>
  </w:style>
  <w:style w:type="numbering" w:customStyle="1" w:styleId="18121">
    <w:name w:val="無清單18121"/>
    <w:next w:val="a4"/>
    <w:semiHidden/>
    <w:rsid w:val="002F19B7"/>
  </w:style>
  <w:style w:type="numbering" w:customStyle="1" w:styleId="19121">
    <w:name w:val="無清單19121"/>
    <w:next w:val="a4"/>
    <w:semiHidden/>
    <w:rsid w:val="002F19B7"/>
  </w:style>
  <w:style w:type="numbering" w:customStyle="1" w:styleId="25121">
    <w:name w:val="無清單25121"/>
    <w:next w:val="a4"/>
    <w:semiHidden/>
    <w:rsid w:val="002F19B7"/>
  </w:style>
  <w:style w:type="numbering" w:customStyle="1" w:styleId="35121">
    <w:name w:val="無清單35121"/>
    <w:next w:val="a4"/>
    <w:semiHidden/>
    <w:rsid w:val="002F19B7"/>
  </w:style>
  <w:style w:type="numbering" w:customStyle="1" w:styleId="45121">
    <w:name w:val="無清單45121"/>
    <w:next w:val="a4"/>
    <w:semiHidden/>
    <w:rsid w:val="002F19B7"/>
  </w:style>
  <w:style w:type="numbering" w:customStyle="1" w:styleId="55121">
    <w:name w:val="無清單55121"/>
    <w:next w:val="a4"/>
    <w:semiHidden/>
    <w:rsid w:val="002F19B7"/>
  </w:style>
  <w:style w:type="numbering" w:customStyle="1" w:styleId="65121">
    <w:name w:val="無清單65121"/>
    <w:next w:val="a4"/>
    <w:semiHidden/>
    <w:rsid w:val="002F19B7"/>
  </w:style>
  <w:style w:type="numbering" w:customStyle="1" w:styleId="2721">
    <w:name w:val="無清單2721"/>
    <w:next w:val="a4"/>
    <w:semiHidden/>
    <w:rsid w:val="002F19B7"/>
  </w:style>
  <w:style w:type="numbering" w:customStyle="1" w:styleId="11321">
    <w:name w:val="無清單11321"/>
    <w:next w:val="a4"/>
    <w:semiHidden/>
    <w:rsid w:val="002F19B7"/>
  </w:style>
  <w:style w:type="numbering" w:customStyle="1" w:styleId="11421">
    <w:name w:val="無清單11421"/>
    <w:next w:val="a4"/>
    <w:semiHidden/>
    <w:rsid w:val="002F19B7"/>
  </w:style>
  <w:style w:type="numbering" w:customStyle="1" w:styleId="2821">
    <w:name w:val="無清單2821"/>
    <w:next w:val="a4"/>
    <w:semiHidden/>
    <w:rsid w:val="002F19B7"/>
  </w:style>
  <w:style w:type="numbering" w:customStyle="1" w:styleId="3721">
    <w:name w:val="無清單3721"/>
    <w:next w:val="a4"/>
    <w:semiHidden/>
    <w:rsid w:val="002F19B7"/>
  </w:style>
  <w:style w:type="numbering" w:customStyle="1" w:styleId="4721">
    <w:name w:val="無清單4721"/>
    <w:next w:val="a4"/>
    <w:semiHidden/>
    <w:rsid w:val="002F19B7"/>
  </w:style>
  <w:style w:type="numbering" w:customStyle="1" w:styleId="5721">
    <w:name w:val="無清單5721"/>
    <w:next w:val="a4"/>
    <w:semiHidden/>
    <w:rsid w:val="002F19B7"/>
  </w:style>
  <w:style w:type="numbering" w:customStyle="1" w:styleId="6721">
    <w:name w:val="無清單6721"/>
    <w:next w:val="a4"/>
    <w:semiHidden/>
    <w:rsid w:val="002F19B7"/>
  </w:style>
  <w:style w:type="numbering" w:customStyle="1" w:styleId="7321">
    <w:name w:val="無清單7321"/>
    <w:next w:val="a4"/>
    <w:semiHidden/>
    <w:rsid w:val="002F19B7"/>
  </w:style>
  <w:style w:type="numbering" w:customStyle="1" w:styleId="111111211">
    <w:name w:val="1 / 1.1 / 1.1.1211"/>
    <w:basedOn w:val="a4"/>
    <w:next w:val="111111"/>
    <w:rsid w:val="002F19B7"/>
  </w:style>
  <w:style w:type="numbering" w:customStyle="1" w:styleId="1ai211">
    <w:name w:val="1 / a / i211"/>
    <w:basedOn w:val="a4"/>
    <w:next w:val="1ai"/>
    <w:rsid w:val="002F19B7"/>
  </w:style>
  <w:style w:type="numbering" w:customStyle="1" w:styleId="211a">
    <w:name w:val="文章 / 章節211"/>
    <w:basedOn w:val="a4"/>
    <w:next w:val="afff8"/>
    <w:rsid w:val="002F19B7"/>
  </w:style>
  <w:style w:type="numbering" w:customStyle="1" w:styleId="8221">
    <w:name w:val="無清單8221"/>
    <w:next w:val="a4"/>
    <w:semiHidden/>
    <w:rsid w:val="002F19B7"/>
  </w:style>
  <w:style w:type="numbering" w:customStyle="1" w:styleId="12221">
    <w:name w:val="無清單12221"/>
    <w:next w:val="a4"/>
    <w:semiHidden/>
    <w:rsid w:val="002F19B7"/>
  </w:style>
  <w:style w:type="numbering" w:customStyle="1" w:styleId="21321">
    <w:name w:val="無清單21321"/>
    <w:next w:val="a4"/>
    <w:semiHidden/>
    <w:rsid w:val="002F19B7"/>
  </w:style>
  <w:style w:type="numbering" w:customStyle="1" w:styleId="31321">
    <w:name w:val="無清單31321"/>
    <w:next w:val="a4"/>
    <w:semiHidden/>
    <w:rsid w:val="002F19B7"/>
  </w:style>
  <w:style w:type="numbering" w:customStyle="1" w:styleId="41321">
    <w:name w:val="無清單41321"/>
    <w:next w:val="a4"/>
    <w:semiHidden/>
    <w:rsid w:val="002F19B7"/>
  </w:style>
  <w:style w:type="numbering" w:customStyle="1" w:styleId="51321">
    <w:name w:val="無清單51321"/>
    <w:next w:val="a4"/>
    <w:semiHidden/>
    <w:rsid w:val="002F19B7"/>
  </w:style>
  <w:style w:type="numbering" w:customStyle="1" w:styleId="61321">
    <w:name w:val="無清單61321"/>
    <w:next w:val="a4"/>
    <w:semiHidden/>
    <w:rsid w:val="002F19B7"/>
  </w:style>
  <w:style w:type="numbering" w:customStyle="1" w:styleId="9221">
    <w:name w:val="無清單9221"/>
    <w:next w:val="a4"/>
    <w:semiHidden/>
    <w:rsid w:val="002F19B7"/>
  </w:style>
  <w:style w:type="numbering" w:customStyle="1" w:styleId="10221">
    <w:name w:val="無清單10221"/>
    <w:next w:val="a4"/>
    <w:semiHidden/>
    <w:rsid w:val="002F19B7"/>
  </w:style>
  <w:style w:type="numbering" w:customStyle="1" w:styleId="13221">
    <w:name w:val="無清單13221"/>
    <w:next w:val="a4"/>
    <w:semiHidden/>
    <w:rsid w:val="002F19B7"/>
  </w:style>
  <w:style w:type="numbering" w:customStyle="1" w:styleId="22221">
    <w:name w:val="無清單22221"/>
    <w:next w:val="a4"/>
    <w:semiHidden/>
    <w:rsid w:val="002F19B7"/>
  </w:style>
  <w:style w:type="numbering" w:customStyle="1" w:styleId="32221">
    <w:name w:val="無清單32221"/>
    <w:next w:val="a4"/>
    <w:semiHidden/>
    <w:rsid w:val="002F19B7"/>
  </w:style>
  <w:style w:type="numbering" w:customStyle="1" w:styleId="42221">
    <w:name w:val="無清單42221"/>
    <w:next w:val="a4"/>
    <w:semiHidden/>
    <w:rsid w:val="002F19B7"/>
  </w:style>
  <w:style w:type="numbering" w:customStyle="1" w:styleId="52221">
    <w:name w:val="無清單52221"/>
    <w:next w:val="a4"/>
    <w:semiHidden/>
    <w:rsid w:val="002F19B7"/>
  </w:style>
  <w:style w:type="numbering" w:customStyle="1" w:styleId="62221">
    <w:name w:val="無清單62221"/>
    <w:next w:val="a4"/>
    <w:semiHidden/>
    <w:rsid w:val="002F19B7"/>
  </w:style>
  <w:style w:type="numbering" w:customStyle="1" w:styleId="14221">
    <w:name w:val="無清單14221"/>
    <w:next w:val="a4"/>
    <w:semiHidden/>
    <w:rsid w:val="002F19B7"/>
  </w:style>
  <w:style w:type="numbering" w:customStyle="1" w:styleId="15221">
    <w:name w:val="無清單15221"/>
    <w:next w:val="a4"/>
    <w:semiHidden/>
    <w:rsid w:val="002F19B7"/>
  </w:style>
  <w:style w:type="numbering" w:customStyle="1" w:styleId="23221">
    <w:name w:val="無清單23221"/>
    <w:next w:val="a4"/>
    <w:semiHidden/>
    <w:rsid w:val="002F19B7"/>
  </w:style>
  <w:style w:type="numbering" w:customStyle="1" w:styleId="33221">
    <w:name w:val="無清單33221"/>
    <w:next w:val="a4"/>
    <w:semiHidden/>
    <w:rsid w:val="002F19B7"/>
  </w:style>
  <w:style w:type="numbering" w:customStyle="1" w:styleId="43221">
    <w:name w:val="無清單43221"/>
    <w:next w:val="a4"/>
    <w:semiHidden/>
    <w:rsid w:val="002F19B7"/>
  </w:style>
  <w:style w:type="numbering" w:customStyle="1" w:styleId="53221">
    <w:name w:val="無清單53221"/>
    <w:next w:val="a4"/>
    <w:semiHidden/>
    <w:rsid w:val="002F19B7"/>
  </w:style>
  <w:style w:type="numbering" w:customStyle="1" w:styleId="63221">
    <w:name w:val="無清單63221"/>
    <w:next w:val="a4"/>
    <w:semiHidden/>
    <w:rsid w:val="002F19B7"/>
  </w:style>
  <w:style w:type="numbering" w:customStyle="1" w:styleId="16221">
    <w:name w:val="無清單16221"/>
    <w:next w:val="a4"/>
    <w:semiHidden/>
    <w:rsid w:val="002F19B7"/>
  </w:style>
  <w:style w:type="numbering" w:customStyle="1" w:styleId="17221">
    <w:name w:val="無清單17221"/>
    <w:next w:val="a4"/>
    <w:semiHidden/>
    <w:rsid w:val="002F19B7"/>
  </w:style>
  <w:style w:type="numbering" w:customStyle="1" w:styleId="24221">
    <w:name w:val="無清單24221"/>
    <w:next w:val="a4"/>
    <w:semiHidden/>
    <w:rsid w:val="002F19B7"/>
  </w:style>
  <w:style w:type="numbering" w:customStyle="1" w:styleId="34221">
    <w:name w:val="無清單34221"/>
    <w:next w:val="a4"/>
    <w:semiHidden/>
    <w:rsid w:val="002F19B7"/>
  </w:style>
  <w:style w:type="numbering" w:customStyle="1" w:styleId="44221">
    <w:name w:val="無清單44221"/>
    <w:next w:val="a4"/>
    <w:semiHidden/>
    <w:rsid w:val="002F19B7"/>
  </w:style>
  <w:style w:type="numbering" w:customStyle="1" w:styleId="54221">
    <w:name w:val="無清單54221"/>
    <w:next w:val="a4"/>
    <w:semiHidden/>
    <w:rsid w:val="002F19B7"/>
  </w:style>
  <w:style w:type="numbering" w:customStyle="1" w:styleId="64221">
    <w:name w:val="無清單64221"/>
    <w:next w:val="a4"/>
    <w:semiHidden/>
    <w:rsid w:val="002F19B7"/>
  </w:style>
  <w:style w:type="numbering" w:customStyle="1" w:styleId="18221">
    <w:name w:val="無清單18221"/>
    <w:next w:val="a4"/>
    <w:semiHidden/>
    <w:rsid w:val="002F19B7"/>
  </w:style>
  <w:style w:type="numbering" w:customStyle="1" w:styleId="19221">
    <w:name w:val="無清單19221"/>
    <w:next w:val="a4"/>
    <w:semiHidden/>
    <w:rsid w:val="002F19B7"/>
  </w:style>
  <w:style w:type="numbering" w:customStyle="1" w:styleId="25221">
    <w:name w:val="無清單25221"/>
    <w:next w:val="a4"/>
    <w:semiHidden/>
    <w:rsid w:val="002F19B7"/>
  </w:style>
  <w:style w:type="numbering" w:customStyle="1" w:styleId="35221">
    <w:name w:val="無清單35221"/>
    <w:next w:val="a4"/>
    <w:semiHidden/>
    <w:rsid w:val="002F19B7"/>
  </w:style>
  <w:style w:type="numbering" w:customStyle="1" w:styleId="45221">
    <w:name w:val="無清單45221"/>
    <w:next w:val="a4"/>
    <w:semiHidden/>
    <w:rsid w:val="002F19B7"/>
  </w:style>
  <w:style w:type="numbering" w:customStyle="1" w:styleId="55221">
    <w:name w:val="無清單55221"/>
    <w:next w:val="a4"/>
    <w:semiHidden/>
    <w:rsid w:val="002F19B7"/>
  </w:style>
  <w:style w:type="numbering" w:customStyle="1" w:styleId="65221">
    <w:name w:val="無清單65221"/>
    <w:next w:val="a4"/>
    <w:semiHidden/>
    <w:rsid w:val="002F19B7"/>
  </w:style>
  <w:style w:type="numbering" w:customStyle="1" w:styleId="401">
    <w:name w:val="無清單401"/>
    <w:next w:val="a4"/>
    <w:semiHidden/>
    <w:rsid w:val="002F19B7"/>
  </w:style>
  <w:style w:type="numbering" w:customStyle="1" w:styleId="1181">
    <w:name w:val="無清單1181"/>
    <w:next w:val="a4"/>
    <w:semiHidden/>
    <w:rsid w:val="002F19B7"/>
  </w:style>
  <w:style w:type="numbering" w:customStyle="1" w:styleId="2161">
    <w:name w:val="無清單2161"/>
    <w:next w:val="a4"/>
    <w:semiHidden/>
    <w:rsid w:val="002F19B7"/>
  </w:style>
  <w:style w:type="numbering" w:customStyle="1" w:styleId="3101">
    <w:name w:val="無清單3101"/>
    <w:next w:val="a4"/>
    <w:semiHidden/>
    <w:rsid w:val="002F19B7"/>
  </w:style>
  <w:style w:type="numbering" w:customStyle="1" w:styleId="4101">
    <w:name w:val="無清單4101"/>
    <w:next w:val="a4"/>
    <w:semiHidden/>
    <w:rsid w:val="002F19B7"/>
  </w:style>
  <w:style w:type="numbering" w:customStyle="1" w:styleId="5101">
    <w:name w:val="無清單5101"/>
    <w:next w:val="a4"/>
    <w:semiHidden/>
    <w:rsid w:val="002F19B7"/>
  </w:style>
  <w:style w:type="numbering" w:customStyle="1" w:styleId="6101">
    <w:name w:val="無清單6101"/>
    <w:next w:val="a4"/>
    <w:semiHidden/>
    <w:rsid w:val="002F19B7"/>
  </w:style>
  <w:style w:type="numbering" w:customStyle="1" w:styleId="751">
    <w:name w:val="無清單751"/>
    <w:next w:val="a4"/>
    <w:semiHidden/>
    <w:rsid w:val="002F19B7"/>
  </w:style>
  <w:style w:type="numbering" w:customStyle="1" w:styleId="1191">
    <w:name w:val="無清單1191"/>
    <w:next w:val="a4"/>
    <w:semiHidden/>
    <w:rsid w:val="002F19B7"/>
  </w:style>
  <w:style w:type="numbering" w:customStyle="1" w:styleId="11131">
    <w:name w:val="無清單11131"/>
    <w:next w:val="a4"/>
    <w:semiHidden/>
    <w:rsid w:val="002F19B7"/>
  </w:style>
  <w:style w:type="numbering" w:customStyle="1" w:styleId="2171">
    <w:name w:val="無清單2171"/>
    <w:next w:val="a4"/>
    <w:semiHidden/>
    <w:rsid w:val="002F19B7"/>
  </w:style>
  <w:style w:type="numbering" w:customStyle="1" w:styleId="3151">
    <w:name w:val="無清單3151"/>
    <w:next w:val="a4"/>
    <w:semiHidden/>
    <w:rsid w:val="002F19B7"/>
  </w:style>
  <w:style w:type="numbering" w:customStyle="1" w:styleId="4151">
    <w:name w:val="無清單4151"/>
    <w:next w:val="a4"/>
    <w:semiHidden/>
    <w:rsid w:val="002F19B7"/>
  </w:style>
  <w:style w:type="numbering" w:customStyle="1" w:styleId="5151">
    <w:name w:val="無清單5151"/>
    <w:next w:val="a4"/>
    <w:semiHidden/>
    <w:rsid w:val="002F19B7"/>
  </w:style>
  <w:style w:type="numbering" w:customStyle="1" w:styleId="6151">
    <w:name w:val="無清單6151"/>
    <w:next w:val="a4"/>
    <w:semiHidden/>
    <w:rsid w:val="002F19B7"/>
  </w:style>
  <w:style w:type="numbering" w:customStyle="1" w:styleId="7131">
    <w:name w:val="無清單7131"/>
    <w:next w:val="a4"/>
    <w:semiHidden/>
    <w:rsid w:val="002F19B7"/>
  </w:style>
  <w:style w:type="numbering" w:customStyle="1" w:styleId="11111141">
    <w:name w:val="1 / 1.1 / 1.1.141"/>
    <w:basedOn w:val="a4"/>
    <w:next w:val="111111"/>
    <w:rsid w:val="002F19B7"/>
  </w:style>
  <w:style w:type="numbering" w:customStyle="1" w:styleId="1ai41">
    <w:name w:val="1 / a / i41"/>
    <w:basedOn w:val="a4"/>
    <w:next w:val="1ai"/>
    <w:rsid w:val="002F19B7"/>
  </w:style>
  <w:style w:type="numbering" w:customStyle="1" w:styleId="41c">
    <w:name w:val="文章 / 章節41"/>
    <w:basedOn w:val="a4"/>
    <w:next w:val="afff8"/>
    <w:rsid w:val="002F19B7"/>
  </w:style>
  <w:style w:type="numbering" w:customStyle="1" w:styleId="8510">
    <w:name w:val="無清單851"/>
    <w:next w:val="a4"/>
    <w:semiHidden/>
    <w:rsid w:val="002F19B7"/>
  </w:style>
  <w:style w:type="numbering" w:customStyle="1" w:styleId="1251">
    <w:name w:val="無清單1251"/>
    <w:next w:val="a4"/>
    <w:semiHidden/>
    <w:rsid w:val="002F19B7"/>
  </w:style>
  <w:style w:type="numbering" w:customStyle="1" w:styleId="21131">
    <w:name w:val="無清單21131"/>
    <w:next w:val="a4"/>
    <w:semiHidden/>
    <w:rsid w:val="002F19B7"/>
  </w:style>
  <w:style w:type="numbering" w:customStyle="1" w:styleId="31131">
    <w:name w:val="無清單31131"/>
    <w:next w:val="a4"/>
    <w:semiHidden/>
    <w:rsid w:val="002F19B7"/>
  </w:style>
  <w:style w:type="numbering" w:customStyle="1" w:styleId="41131">
    <w:name w:val="無清單41131"/>
    <w:next w:val="a4"/>
    <w:semiHidden/>
    <w:rsid w:val="002F19B7"/>
  </w:style>
  <w:style w:type="numbering" w:customStyle="1" w:styleId="51131">
    <w:name w:val="無清單51131"/>
    <w:next w:val="a4"/>
    <w:semiHidden/>
    <w:rsid w:val="002F19B7"/>
  </w:style>
  <w:style w:type="numbering" w:customStyle="1" w:styleId="61131">
    <w:name w:val="無清單61131"/>
    <w:next w:val="a4"/>
    <w:semiHidden/>
    <w:rsid w:val="002F19B7"/>
  </w:style>
  <w:style w:type="numbering" w:customStyle="1" w:styleId="951">
    <w:name w:val="無清單951"/>
    <w:next w:val="a4"/>
    <w:semiHidden/>
    <w:rsid w:val="002F19B7"/>
  </w:style>
  <w:style w:type="numbering" w:customStyle="1" w:styleId="1051">
    <w:name w:val="無清單1051"/>
    <w:next w:val="a4"/>
    <w:semiHidden/>
    <w:rsid w:val="002F19B7"/>
  </w:style>
  <w:style w:type="numbering" w:customStyle="1" w:styleId="1351">
    <w:name w:val="無清單1351"/>
    <w:next w:val="a4"/>
    <w:semiHidden/>
    <w:rsid w:val="002F19B7"/>
  </w:style>
  <w:style w:type="numbering" w:customStyle="1" w:styleId="22510">
    <w:name w:val="無清單2251"/>
    <w:next w:val="a4"/>
    <w:semiHidden/>
    <w:rsid w:val="002F19B7"/>
  </w:style>
  <w:style w:type="numbering" w:customStyle="1" w:styleId="3251">
    <w:name w:val="無清單3251"/>
    <w:next w:val="a4"/>
    <w:semiHidden/>
    <w:rsid w:val="002F19B7"/>
  </w:style>
  <w:style w:type="numbering" w:customStyle="1" w:styleId="4251">
    <w:name w:val="無清單4251"/>
    <w:next w:val="a4"/>
    <w:semiHidden/>
    <w:rsid w:val="002F19B7"/>
  </w:style>
  <w:style w:type="numbering" w:customStyle="1" w:styleId="5251">
    <w:name w:val="無清單5251"/>
    <w:next w:val="a4"/>
    <w:semiHidden/>
    <w:rsid w:val="002F19B7"/>
  </w:style>
  <w:style w:type="numbering" w:customStyle="1" w:styleId="6251">
    <w:name w:val="無清單6251"/>
    <w:next w:val="a4"/>
    <w:semiHidden/>
    <w:rsid w:val="002F19B7"/>
  </w:style>
  <w:style w:type="numbering" w:customStyle="1" w:styleId="1451">
    <w:name w:val="無清單1451"/>
    <w:next w:val="a4"/>
    <w:semiHidden/>
    <w:rsid w:val="002F19B7"/>
  </w:style>
  <w:style w:type="numbering" w:customStyle="1" w:styleId="1551">
    <w:name w:val="無清單1551"/>
    <w:next w:val="a4"/>
    <w:semiHidden/>
    <w:rsid w:val="002F19B7"/>
  </w:style>
  <w:style w:type="numbering" w:customStyle="1" w:styleId="2351">
    <w:name w:val="無清單2351"/>
    <w:next w:val="a4"/>
    <w:semiHidden/>
    <w:rsid w:val="002F19B7"/>
  </w:style>
  <w:style w:type="numbering" w:customStyle="1" w:styleId="3351">
    <w:name w:val="無清單3351"/>
    <w:next w:val="a4"/>
    <w:semiHidden/>
    <w:rsid w:val="002F19B7"/>
  </w:style>
  <w:style w:type="numbering" w:customStyle="1" w:styleId="4351">
    <w:name w:val="無清單4351"/>
    <w:next w:val="a4"/>
    <w:semiHidden/>
    <w:rsid w:val="002F19B7"/>
  </w:style>
  <w:style w:type="numbering" w:customStyle="1" w:styleId="5351">
    <w:name w:val="無清單5351"/>
    <w:next w:val="a4"/>
    <w:semiHidden/>
    <w:rsid w:val="002F19B7"/>
  </w:style>
  <w:style w:type="numbering" w:customStyle="1" w:styleId="6351">
    <w:name w:val="無清單6351"/>
    <w:next w:val="a4"/>
    <w:semiHidden/>
    <w:rsid w:val="002F19B7"/>
  </w:style>
  <w:style w:type="numbering" w:customStyle="1" w:styleId="1651">
    <w:name w:val="無清單1651"/>
    <w:next w:val="a4"/>
    <w:semiHidden/>
    <w:rsid w:val="002F19B7"/>
  </w:style>
  <w:style w:type="numbering" w:customStyle="1" w:styleId="1751">
    <w:name w:val="無清單1751"/>
    <w:next w:val="a4"/>
    <w:semiHidden/>
    <w:rsid w:val="002F19B7"/>
  </w:style>
  <w:style w:type="numbering" w:customStyle="1" w:styleId="2451">
    <w:name w:val="無清單2451"/>
    <w:next w:val="a4"/>
    <w:semiHidden/>
    <w:rsid w:val="002F19B7"/>
  </w:style>
  <w:style w:type="numbering" w:customStyle="1" w:styleId="3451">
    <w:name w:val="無清單3451"/>
    <w:next w:val="a4"/>
    <w:semiHidden/>
    <w:rsid w:val="002F19B7"/>
  </w:style>
  <w:style w:type="numbering" w:customStyle="1" w:styleId="4451">
    <w:name w:val="無清單4451"/>
    <w:next w:val="a4"/>
    <w:semiHidden/>
    <w:rsid w:val="002F19B7"/>
  </w:style>
  <w:style w:type="numbering" w:customStyle="1" w:styleId="5451">
    <w:name w:val="無清單5451"/>
    <w:next w:val="a4"/>
    <w:semiHidden/>
    <w:rsid w:val="002F19B7"/>
  </w:style>
  <w:style w:type="numbering" w:customStyle="1" w:styleId="6451">
    <w:name w:val="無清單6451"/>
    <w:next w:val="a4"/>
    <w:semiHidden/>
    <w:rsid w:val="002F19B7"/>
  </w:style>
  <w:style w:type="numbering" w:customStyle="1" w:styleId="1851">
    <w:name w:val="無清單1851"/>
    <w:next w:val="a4"/>
    <w:semiHidden/>
    <w:rsid w:val="002F19B7"/>
  </w:style>
  <w:style w:type="numbering" w:customStyle="1" w:styleId="1951">
    <w:name w:val="無清單1951"/>
    <w:next w:val="a4"/>
    <w:semiHidden/>
    <w:rsid w:val="002F19B7"/>
  </w:style>
  <w:style w:type="numbering" w:customStyle="1" w:styleId="2551">
    <w:name w:val="無清單2551"/>
    <w:next w:val="a4"/>
    <w:semiHidden/>
    <w:rsid w:val="002F19B7"/>
  </w:style>
  <w:style w:type="numbering" w:customStyle="1" w:styleId="3551">
    <w:name w:val="無清單3551"/>
    <w:next w:val="a4"/>
    <w:semiHidden/>
    <w:rsid w:val="002F19B7"/>
  </w:style>
  <w:style w:type="numbering" w:customStyle="1" w:styleId="4551">
    <w:name w:val="無清單4551"/>
    <w:next w:val="a4"/>
    <w:semiHidden/>
    <w:rsid w:val="002F19B7"/>
  </w:style>
  <w:style w:type="numbering" w:customStyle="1" w:styleId="5551">
    <w:name w:val="無清單5551"/>
    <w:next w:val="a4"/>
    <w:semiHidden/>
    <w:rsid w:val="002F19B7"/>
  </w:style>
  <w:style w:type="numbering" w:customStyle="1" w:styleId="6551">
    <w:name w:val="無清單6551"/>
    <w:next w:val="a4"/>
    <w:semiHidden/>
    <w:rsid w:val="002F19B7"/>
  </w:style>
  <w:style w:type="numbering" w:customStyle="1" w:styleId="2031">
    <w:name w:val="無清單2031"/>
    <w:next w:val="a4"/>
    <w:semiHidden/>
    <w:rsid w:val="002F19B7"/>
  </w:style>
  <w:style w:type="numbering" w:customStyle="1" w:styleId="11031">
    <w:name w:val="無清單11031"/>
    <w:next w:val="a4"/>
    <w:semiHidden/>
    <w:rsid w:val="002F19B7"/>
  </w:style>
  <w:style w:type="numbering" w:customStyle="1" w:styleId="11231">
    <w:name w:val="無清單11231"/>
    <w:next w:val="a4"/>
    <w:semiHidden/>
    <w:rsid w:val="002F19B7"/>
  </w:style>
  <w:style w:type="numbering" w:customStyle="1" w:styleId="2631">
    <w:name w:val="無清單2631"/>
    <w:next w:val="a4"/>
    <w:semiHidden/>
    <w:rsid w:val="002F19B7"/>
  </w:style>
  <w:style w:type="numbering" w:customStyle="1" w:styleId="3631">
    <w:name w:val="無清單3631"/>
    <w:next w:val="a4"/>
    <w:semiHidden/>
    <w:rsid w:val="002F19B7"/>
  </w:style>
  <w:style w:type="numbering" w:customStyle="1" w:styleId="4631">
    <w:name w:val="無清單4631"/>
    <w:next w:val="a4"/>
    <w:semiHidden/>
    <w:rsid w:val="002F19B7"/>
  </w:style>
  <w:style w:type="numbering" w:customStyle="1" w:styleId="5631">
    <w:name w:val="無清單5631"/>
    <w:next w:val="a4"/>
    <w:semiHidden/>
    <w:rsid w:val="002F19B7"/>
  </w:style>
  <w:style w:type="numbering" w:customStyle="1" w:styleId="6631">
    <w:name w:val="無清單6631"/>
    <w:next w:val="a4"/>
    <w:semiHidden/>
    <w:rsid w:val="002F19B7"/>
  </w:style>
  <w:style w:type="numbering" w:customStyle="1" w:styleId="7231">
    <w:name w:val="無清單7231"/>
    <w:next w:val="a4"/>
    <w:semiHidden/>
    <w:rsid w:val="002F19B7"/>
  </w:style>
  <w:style w:type="numbering" w:customStyle="1" w:styleId="111111131">
    <w:name w:val="1 / 1.1 / 1.1.1131"/>
    <w:basedOn w:val="a4"/>
    <w:next w:val="111111"/>
    <w:rsid w:val="002F19B7"/>
  </w:style>
  <w:style w:type="numbering" w:customStyle="1" w:styleId="1ai131">
    <w:name w:val="1 / a / i131"/>
    <w:basedOn w:val="a4"/>
    <w:next w:val="1ai"/>
    <w:rsid w:val="002F19B7"/>
  </w:style>
  <w:style w:type="numbering" w:customStyle="1" w:styleId="131a">
    <w:name w:val="文章 / 章節131"/>
    <w:basedOn w:val="a4"/>
    <w:next w:val="afff8"/>
    <w:rsid w:val="002F19B7"/>
  </w:style>
  <w:style w:type="numbering" w:customStyle="1" w:styleId="8131">
    <w:name w:val="無清單8131"/>
    <w:next w:val="a4"/>
    <w:semiHidden/>
    <w:rsid w:val="002F19B7"/>
  </w:style>
  <w:style w:type="numbering" w:customStyle="1" w:styleId="12131">
    <w:name w:val="無清單12131"/>
    <w:next w:val="a4"/>
    <w:semiHidden/>
    <w:rsid w:val="002F19B7"/>
  </w:style>
  <w:style w:type="numbering" w:customStyle="1" w:styleId="21231">
    <w:name w:val="無清單21231"/>
    <w:next w:val="a4"/>
    <w:semiHidden/>
    <w:rsid w:val="002F19B7"/>
  </w:style>
  <w:style w:type="numbering" w:customStyle="1" w:styleId="31231">
    <w:name w:val="無清單31231"/>
    <w:next w:val="a4"/>
    <w:semiHidden/>
    <w:rsid w:val="002F19B7"/>
  </w:style>
  <w:style w:type="numbering" w:customStyle="1" w:styleId="41231">
    <w:name w:val="無清單41231"/>
    <w:next w:val="a4"/>
    <w:semiHidden/>
    <w:rsid w:val="002F19B7"/>
  </w:style>
  <w:style w:type="numbering" w:customStyle="1" w:styleId="51231">
    <w:name w:val="無清單51231"/>
    <w:next w:val="a4"/>
    <w:semiHidden/>
    <w:rsid w:val="002F19B7"/>
  </w:style>
  <w:style w:type="numbering" w:customStyle="1" w:styleId="61231">
    <w:name w:val="無清單61231"/>
    <w:next w:val="a4"/>
    <w:semiHidden/>
    <w:rsid w:val="002F19B7"/>
  </w:style>
  <w:style w:type="numbering" w:customStyle="1" w:styleId="9131">
    <w:name w:val="無清單9131"/>
    <w:next w:val="a4"/>
    <w:semiHidden/>
    <w:rsid w:val="002F19B7"/>
  </w:style>
  <w:style w:type="numbering" w:customStyle="1" w:styleId="10131">
    <w:name w:val="無清單10131"/>
    <w:next w:val="a4"/>
    <w:semiHidden/>
    <w:rsid w:val="002F19B7"/>
  </w:style>
  <w:style w:type="numbering" w:customStyle="1" w:styleId="13131">
    <w:name w:val="無清單13131"/>
    <w:next w:val="a4"/>
    <w:semiHidden/>
    <w:rsid w:val="002F19B7"/>
  </w:style>
  <w:style w:type="numbering" w:customStyle="1" w:styleId="22131">
    <w:name w:val="無清單22131"/>
    <w:next w:val="a4"/>
    <w:semiHidden/>
    <w:rsid w:val="002F19B7"/>
  </w:style>
  <w:style w:type="numbering" w:customStyle="1" w:styleId="32131">
    <w:name w:val="無清單32131"/>
    <w:next w:val="a4"/>
    <w:semiHidden/>
    <w:rsid w:val="002F19B7"/>
  </w:style>
  <w:style w:type="numbering" w:customStyle="1" w:styleId="42131">
    <w:name w:val="無清單42131"/>
    <w:next w:val="a4"/>
    <w:semiHidden/>
    <w:rsid w:val="002F19B7"/>
  </w:style>
  <w:style w:type="numbering" w:customStyle="1" w:styleId="52131">
    <w:name w:val="無清單52131"/>
    <w:next w:val="a4"/>
    <w:semiHidden/>
    <w:rsid w:val="002F19B7"/>
  </w:style>
  <w:style w:type="numbering" w:customStyle="1" w:styleId="62131">
    <w:name w:val="無清單62131"/>
    <w:next w:val="a4"/>
    <w:semiHidden/>
    <w:rsid w:val="002F19B7"/>
  </w:style>
  <w:style w:type="numbering" w:customStyle="1" w:styleId="14131">
    <w:name w:val="無清單14131"/>
    <w:next w:val="a4"/>
    <w:semiHidden/>
    <w:rsid w:val="002F19B7"/>
  </w:style>
  <w:style w:type="numbering" w:customStyle="1" w:styleId="15131">
    <w:name w:val="無清單15131"/>
    <w:next w:val="a4"/>
    <w:semiHidden/>
    <w:rsid w:val="002F19B7"/>
  </w:style>
  <w:style w:type="numbering" w:customStyle="1" w:styleId="23131">
    <w:name w:val="無清單23131"/>
    <w:next w:val="a4"/>
    <w:semiHidden/>
    <w:rsid w:val="002F19B7"/>
  </w:style>
  <w:style w:type="numbering" w:customStyle="1" w:styleId="33131">
    <w:name w:val="無清單33131"/>
    <w:next w:val="a4"/>
    <w:semiHidden/>
    <w:rsid w:val="002F19B7"/>
  </w:style>
  <w:style w:type="numbering" w:customStyle="1" w:styleId="43131">
    <w:name w:val="無清單43131"/>
    <w:next w:val="a4"/>
    <w:semiHidden/>
    <w:rsid w:val="002F19B7"/>
  </w:style>
  <w:style w:type="numbering" w:customStyle="1" w:styleId="53131">
    <w:name w:val="無清單53131"/>
    <w:next w:val="a4"/>
    <w:semiHidden/>
    <w:rsid w:val="002F19B7"/>
  </w:style>
  <w:style w:type="numbering" w:customStyle="1" w:styleId="63131">
    <w:name w:val="無清單63131"/>
    <w:next w:val="a4"/>
    <w:semiHidden/>
    <w:rsid w:val="002F19B7"/>
  </w:style>
  <w:style w:type="numbering" w:customStyle="1" w:styleId="16131">
    <w:name w:val="無清單16131"/>
    <w:next w:val="a4"/>
    <w:semiHidden/>
    <w:rsid w:val="002F19B7"/>
  </w:style>
  <w:style w:type="numbering" w:customStyle="1" w:styleId="17131">
    <w:name w:val="無清單17131"/>
    <w:next w:val="a4"/>
    <w:semiHidden/>
    <w:rsid w:val="002F19B7"/>
  </w:style>
  <w:style w:type="numbering" w:customStyle="1" w:styleId="24131">
    <w:name w:val="無清單24131"/>
    <w:next w:val="a4"/>
    <w:semiHidden/>
    <w:rsid w:val="002F19B7"/>
  </w:style>
  <w:style w:type="numbering" w:customStyle="1" w:styleId="34131">
    <w:name w:val="無清單34131"/>
    <w:next w:val="a4"/>
    <w:semiHidden/>
    <w:rsid w:val="002F19B7"/>
  </w:style>
  <w:style w:type="numbering" w:customStyle="1" w:styleId="44131">
    <w:name w:val="無清單44131"/>
    <w:next w:val="a4"/>
    <w:semiHidden/>
    <w:rsid w:val="002F19B7"/>
  </w:style>
  <w:style w:type="numbering" w:customStyle="1" w:styleId="54131">
    <w:name w:val="無清單54131"/>
    <w:next w:val="a4"/>
    <w:semiHidden/>
    <w:rsid w:val="002F19B7"/>
  </w:style>
  <w:style w:type="numbering" w:customStyle="1" w:styleId="64131">
    <w:name w:val="無清單64131"/>
    <w:next w:val="a4"/>
    <w:semiHidden/>
    <w:rsid w:val="002F19B7"/>
  </w:style>
  <w:style w:type="numbering" w:customStyle="1" w:styleId="18131">
    <w:name w:val="無清單18131"/>
    <w:next w:val="a4"/>
    <w:semiHidden/>
    <w:rsid w:val="002F19B7"/>
  </w:style>
  <w:style w:type="numbering" w:customStyle="1" w:styleId="19131">
    <w:name w:val="無清單19131"/>
    <w:next w:val="a4"/>
    <w:semiHidden/>
    <w:rsid w:val="002F19B7"/>
  </w:style>
  <w:style w:type="numbering" w:customStyle="1" w:styleId="25131">
    <w:name w:val="無清單25131"/>
    <w:next w:val="a4"/>
    <w:semiHidden/>
    <w:rsid w:val="002F19B7"/>
  </w:style>
  <w:style w:type="numbering" w:customStyle="1" w:styleId="35131">
    <w:name w:val="無清單35131"/>
    <w:next w:val="a4"/>
    <w:semiHidden/>
    <w:rsid w:val="002F19B7"/>
  </w:style>
  <w:style w:type="numbering" w:customStyle="1" w:styleId="45131">
    <w:name w:val="無清單45131"/>
    <w:next w:val="a4"/>
    <w:semiHidden/>
    <w:rsid w:val="002F19B7"/>
  </w:style>
  <w:style w:type="numbering" w:customStyle="1" w:styleId="55131">
    <w:name w:val="無清單55131"/>
    <w:next w:val="a4"/>
    <w:semiHidden/>
    <w:rsid w:val="002F19B7"/>
  </w:style>
  <w:style w:type="numbering" w:customStyle="1" w:styleId="65131">
    <w:name w:val="無清單65131"/>
    <w:next w:val="a4"/>
    <w:semiHidden/>
    <w:rsid w:val="002F19B7"/>
  </w:style>
  <w:style w:type="numbering" w:customStyle="1" w:styleId="2731">
    <w:name w:val="無清單2731"/>
    <w:next w:val="a4"/>
    <w:semiHidden/>
    <w:rsid w:val="002F19B7"/>
  </w:style>
  <w:style w:type="numbering" w:customStyle="1" w:styleId="11331">
    <w:name w:val="無清單11331"/>
    <w:next w:val="a4"/>
    <w:semiHidden/>
    <w:rsid w:val="002F19B7"/>
  </w:style>
  <w:style w:type="numbering" w:customStyle="1" w:styleId="11431">
    <w:name w:val="無清單11431"/>
    <w:next w:val="a4"/>
    <w:semiHidden/>
    <w:rsid w:val="002F19B7"/>
  </w:style>
  <w:style w:type="numbering" w:customStyle="1" w:styleId="2831">
    <w:name w:val="無清單2831"/>
    <w:next w:val="a4"/>
    <w:semiHidden/>
    <w:rsid w:val="002F19B7"/>
  </w:style>
  <w:style w:type="numbering" w:customStyle="1" w:styleId="3731">
    <w:name w:val="無清單3731"/>
    <w:next w:val="a4"/>
    <w:semiHidden/>
    <w:rsid w:val="002F19B7"/>
  </w:style>
  <w:style w:type="numbering" w:customStyle="1" w:styleId="4731">
    <w:name w:val="無清單4731"/>
    <w:next w:val="a4"/>
    <w:semiHidden/>
    <w:rsid w:val="002F19B7"/>
  </w:style>
  <w:style w:type="numbering" w:customStyle="1" w:styleId="5731">
    <w:name w:val="無清單5731"/>
    <w:next w:val="a4"/>
    <w:semiHidden/>
    <w:rsid w:val="002F19B7"/>
  </w:style>
  <w:style w:type="numbering" w:customStyle="1" w:styleId="6731">
    <w:name w:val="無清單6731"/>
    <w:next w:val="a4"/>
    <w:semiHidden/>
    <w:rsid w:val="002F19B7"/>
  </w:style>
  <w:style w:type="numbering" w:customStyle="1" w:styleId="7331">
    <w:name w:val="無清單7331"/>
    <w:next w:val="a4"/>
    <w:semiHidden/>
    <w:rsid w:val="002F19B7"/>
  </w:style>
  <w:style w:type="numbering" w:customStyle="1" w:styleId="111111221">
    <w:name w:val="1 / 1.1 / 1.1.1221"/>
    <w:basedOn w:val="a4"/>
    <w:next w:val="111111"/>
    <w:rsid w:val="002F19B7"/>
  </w:style>
  <w:style w:type="numbering" w:customStyle="1" w:styleId="1ai221">
    <w:name w:val="1 / a / i221"/>
    <w:basedOn w:val="a4"/>
    <w:next w:val="1ai"/>
    <w:rsid w:val="002F19B7"/>
  </w:style>
  <w:style w:type="numbering" w:customStyle="1" w:styleId="221f">
    <w:name w:val="文章 / 章節221"/>
    <w:basedOn w:val="a4"/>
    <w:next w:val="afff8"/>
    <w:rsid w:val="002F19B7"/>
  </w:style>
  <w:style w:type="numbering" w:customStyle="1" w:styleId="8231">
    <w:name w:val="無清單8231"/>
    <w:next w:val="a4"/>
    <w:semiHidden/>
    <w:rsid w:val="002F19B7"/>
  </w:style>
  <w:style w:type="numbering" w:customStyle="1" w:styleId="12231">
    <w:name w:val="無清單12231"/>
    <w:next w:val="a4"/>
    <w:semiHidden/>
    <w:rsid w:val="002F19B7"/>
  </w:style>
  <w:style w:type="numbering" w:customStyle="1" w:styleId="21331">
    <w:name w:val="無清單21331"/>
    <w:next w:val="a4"/>
    <w:semiHidden/>
    <w:rsid w:val="002F19B7"/>
  </w:style>
  <w:style w:type="numbering" w:customStyle="1" w:styleId="31331">
    <w:name w:val="無清單31331"/>
    <w:next w:val="a4"/>
    <w:semiHidden/>
    <w:rsid w:val="002F19B7"/>
  </w:style>
  <w:style w:type="numbering" w:customStyle="1" w:styleId="41331">
    <w:name w:val="無清單41331"/>
    <w:next w:val="a4"/>
    <w:semiHidden/>
    <w:rsid w:val="002F19B7"/>
  </w:style>
  <w:style w:type="numbering" w:customStyle="1" w:styleId="51331">
    <w:name w:val="無清單51331"/>
    <w:next w:val="a4"/>
    <w:semiHidden/>
    <w:rsid w:val="002F19B7"/>
  </w:style>
  <w:style w:type="numbering" w:customStyle="1" w:styleId="61331">
    <w:name w:val="無清單61331"/>
    <w:next w:val="a4"/>
    <w:semiHidden/>
    <w:rsid w:val="002F19B7"/>
  </w:style>
  <w:style w:type="numbering" w:customStyle="1" w:styleId="9231">
    <w:name w:val="無清單9231"/>
    <w:next w:val="a4"/>
    <w:semiHidden/>
    <w:rsid w:val="002F19B7"/>
  </w:style>
  <w:style w:type="numbering" w:customStyle="1" w:styleId="10231">
    <w:name w:val="無清單10231"/>
    <w:next w:val="a4"/>
    <w:semiHidden/>
    <w:rsid w:val="002F19B7"/>
  </w:style>
  <w:style w:type="numbering" w:customStyle="1" w:styleId="13231">
    <w:name w:val="無清單13231"/>
    <w:next w:val="a4"/>
    <w:semiHidden/>
    <w:rsid w:val="002F19B7"/>
  </w:style>
  <w:style w:type="numbering" w:customStyle="1" w:styleId="22231">
    <w:name w:val="無清單22231"/>
    <w:next w:val="a4"/>
    <w:semiHidden/>
    <w:rsid w:val="002F19B7"/>
  </w:style>
  <w:style w:type="numbering" w:customStyle="1" w:styleId="32231">
    <w:name w:val="無清單32231"/>
    <w:next w:val="a4"/>
    <w:semiHidden/>
    <w:rsid w:val="002F19B7"/>
  </w:style>
  <w:style w:type="numbering" w:customStyle="1" w:styleId="42231">
    <w:name w:val="無清單42231"/>
    <w:next w:val="a4"/>
    <w:semiHidden/>
    <w:rsid w:val="002F19B7"/>
  </w:style>
  <w:style w:type="numbering" w:customStyle="1" w:styleId="52231">
    <w:name w:val="無清單52231"/>
    <w:next w:val="a4"/>
    <w:semiHidden/>
    <w:rsid w:val="002F19B7"/>
  </w:style>
  <w:style w:type="numbering" w:customStyle="1" w:styleId="62231">
    <w:name w:val="無清單62231"/>
    <w:next w:val="a4"/>
    <w:semiHidden/>
    <w:rsid w:val="002F19B7"/>
  </w:style>
  <w:style w:type="numbering" w:customStyle="1" w:styleId="14231">
    <w:name w:val="無清單14231"/>
    <w:next w:val="a4"/>
    <w:semiHidden/>
    <w:rsid w:val="002F19B7"/>
  </w:style>
  <w:style w:type="numbering" w:customStyle="1" w:styleId="15231">
    <w:name w:val="無清單15231"/>
    <w:next w:val="a4"/>
    <w:semiHidden/>
    <w:rsid w:val="002F19B7"/>
  </w:style>
  <w:style w:type="numbering" w:customStyle="1" w:styleId="23231">
    <w:name w:val="無清單23231"/>
    <w:next w:val="a4"/>
    <w:semiHidden/>
    <w:rsid w:val="002F19B7"/>
  </w:style>
  <w:style w:type="numbering" w:customStyle="1" w:styleId="33231">
    <w:name w:val="無清單33231"/>
    <w:next w:val="a4"/>
    <w:semiHidden/>
    <w:rsid w:val="002F19B7"/>
  </w:style>
  <w:style w:type="numbering" w:customStyle="1" w:styleId="43231">
    <w:name w:val="無清單43231"/>
    <w:next w:val="a4"/>
    <w:semiHidden/>
    <w:rsid w:val="002F19B7"/>
  </w:style>
  <w:style w:type="numbering" w:customStyle="1" w:styleId="53231">
    <w:name w:val="無清單53231"/>
    <w:next w:val="a4"/>
    <w:semiHidden/>
    <w:rsid w:val="002F19B7"/>
  </w:style>
  <w:style w:type="numbering" w:customStyle="1" w:styleId="63231">
    <w:name w:val="無清單63231"/>
    <w:next w:val="a4"/>
    <w:semiHidden/>
    <w:rsid w:val="002F19B7"/>
  </w:style>
  <w:style w:type="numbering" w:customStyle="1" w:styleId="16231">
    <w:name w:val="無清單16231"/>
    <w:next w:val="a4"/>
    <w:semiHidden/>
    <w:rsid w:val="002F19B7"/>
  </w:style>
  <w:style w:type="numbering" w:customStyle="1" w:styleId="17231">
    <w:name w:val="無清單17231"/>
    <w:next w:val="a4"/>
    <w:semiHidden/>
    <w:rsid w:val="002F19B7"/>
  </w:style>
  <w:style w:type="numbering" w:customStyle="1" w:styleId="24231">
    <w:name w:val="無清單24231"/>
    <w:next w:val="a4"/>
    <w:semiHidden/>
    <w:rsid w:val="002F19B7"/>
  </w:style>
  <w:style w:type="numbering" w:customStyle="1" w:styleId="34231">
    <w:name w:val="無清單34231"/>
    <w:next w:val="a4"/>
    <w:semiHidden/>
    <w:rsid w:val="002F19B7"/>
  </w:style>
  <w:style w:type="numbering" w:customStyle="1" w:styleId="44231">
    <w:name w:val="無清單44231"/>
    <w:next w:val="a4"/>
    <w:semiHidden/>
    <w:rsid w:val="002F19B7"/>
  </w:style>
  <w:style w:type="numbering" w:customStyle="1" w:styleId="54231">
    <w:name w:val="無清單54231"/>
    <w:next w:val="a4"/>
    <w:semiHidden/>
    <w:rsid w:val="002F19B7"/>
  </w:style>
  <w:style w:type="numbering" w:customStyle="1" w:styleId="64231">
    <w:name w:val="無清單64231"/>
    <w:next w:val="a4"/>
    <w:semiHidden/>
    <w:rsid w:val="002F19B7"/>
  </w:style>
  <w:style w:type="numbering" w:customStyle="1" w:styleId="18231">
    <w:name w:val="無清單18231"/>
    <w:next w:val="a4"/>
    <w:semiHidden/>
    <w:rsid w:val="002F19B7"/>
  </w:style>
  <w:style w:type="numbering" w:customStyle="1" w:styleId="19231">
    <w:name w:val="無清單19231"/>
    <w:next w:val="a4"/>
    <w:semiHidden/>
    <w:rsid w:val="002F19B7"/>
  </w:style>
  <w:style w:type="numbering" w:customStyle="1" w:styleId="25231">
    <w:name w:val="無清單25231"/>
    <w:next w:val="a4"/>
    <w:semiHidden/>
    <w:rsid w:val="002F19B7"/>
  </w:style>
  <w:style w:type="numbering" w:customStyle="1" w:styleId="35231">
    <w:name w:val="無清單35231"/>
    <w:next w:val="a4"/>
    <w:semiHidden/>
    <w:rsid w:val="002F19B7"/>
  </w:style>
  <w:style w:type="numbering" w:customStyle="1" w:styleId="45231">
    <w:name w:val="無清單45231"/>
    <w:next w:val="a4"/>
    <w:semiHidden/>
    <w:rsid w:val="002F19B7"/>
  </w:style>
  <w:style w:type="numbering" w:customStyle="1" w:styleId="55231">
    <w:name w:val="無清單55231"/>
    <w:next w:val="a4"/>
    <w:semiHidden/>
    <w:rsid w:val="002F19B7"/>
  </w:style>
  <w:style w:type="numbering" w:customStyle="1" w:styleId="65231">
    <w:name w:val="無清單65231"/>
    <w:next w:val="a4"/>
    <w:semiHidden/>
    <w:rsid w:val="002F19B7"/>
  </w:style>
  <w:style w:type="numbering" w:customStyle="1" w:styleId="501">
    <w:name w:val="無清單501"/>
    <w:next w:val="a4"/>
    <w:semiHidden/>
    <w:rsid w:val="002F19B7"/>
  </w:style>
  <w:style w:type="numbering" w:customStyle="1" w:styleId="1201">
    <w:name w:val="無清單1201"/>
    <w:next w:val="a4"/>
    <w:semiHidden/>
    <w:rsid w:val="002F19B7"/>
  </w:style>
  <w:style w:type="numbering" w:customStyle="1" w:styleId="2181">
    <w:name w:val="無清單2181"/>
    <w:next w:val="a4"/>
    <w:semiHidden/>
    <w:rsid w:val="002F19B7"/>
  </w:style>
  <w:style w:type="numbering" w:customStyle="1" w:styleId="3161">
    <w:name w:val="無清單3161"/>
    <w:next w:val="a4"/>
    <w:semiHidden/>
    <w:rsid w:val="002F19B7"/>
  </w:style>
  <w:style w:type="numbering" w:customStyle="1" w:styleId="4161">
    <w:name w:val="無清單4161"/>
    <w:next w:val="a4"/>
    <w:semiHidden/>
    <w:rsid w:val="002F19B7"/>
  </w:style>
  <w:style w:type="numbering" w:customStyle="1" w:styleId="5161">
    <w:name w:val="無清單5161"/>
    <w:next w:val="a4"/>
    <w:semiHidden/>
    <w:rsid w:val="002F19B7"/>
  </w:style>
  <w:style w:type="numbering" w:customStyle="1" w:styleId="6161">
    <w:name w:val="無清單6161"/>
    <w:next w:val="a4"/>
    <w:semiHidden/>
    <w:rsid w:val="002F19B7"/>
  </w:style>
  <w:style w:type="numbering" w:customStyle="1" w:styleId="761">
    <w:name w:val="無清單761"/>
    <w:next w:val="a4"/>
    <w:semiHidden/>
    <w:rsid w:val="002F19B7"/>
  </w:style>
  <w:style w:type="numbering" w:customStyle="1" w:styleId="11101">
    <w:name w:val="無清單11101"/>
    <w:next w:val="a4"/>
    <w:semiHidden/>
    <w:rsid w:val="002F19B7"/>
  </w:style>
  <w:style w:type="numbering" w:customStyle="1" w:styleId="11141">
    <w:name w:val="無清單11141"/>
    <w:next w:val="a4"/>
    <w:semiHidden/>
    <w:rsid w:val="002F19B7"/>
  </w:style>
  <w:style w:type="numbering" w:customStyle="1" w:styleId="2191">
    <w:name w:val="無清單2191"/>
    <w:next w:val="a4"/>
    <w:semiHidden/>
    <w:rsid w:val="002F19B7"/>
  </w:style>
  <w:style w:type="numbering" w:customStyle="1" w:styleId="3171">
    <w:name w:val="無清單3171"/>
    <w:next w:val="a4"/>
    <w:semiHidden/>
    <w:rsid w:val="002F19B7"/>
  </w:style>
  <w:style w:type="numbering" w:customStyle="1" w:styleId="4171">
    <w:name w:val="無清單4171"/>
    <w:next w:val="a4"/>
    <w:semiHidden/>
    <w:rsid w:val="002F19B7"/>
  </w:style>
  <w:style w:type="numbering" w:customStyle="1" w:styleId="5171">
    <w:name w:val="無清單5171"/>
    <w:next w:val="a4"/>
    <w:semiHidden/>
    <w:rsid w:val="002F19B7"/>
  </w:style>
  <w:style w:type="numbering" w:customStyle="1" w:styleId="6171">
    <w:name w:val="無清單6171"/>
    <w:next w:val="a4"/>
    <w:semiHidden/>
    <w:rsid w:val="002F19B7"/>
  </w:style>
  <w:style w:type="numbering" w:customStyle="1" w:styleId="7141">
    <w:name w:val="無清單7141"/>
    <w:next w:val="a4"/>
    <w:semiHidden/>
    <w:rsid w:val="002F19B7"/>
  </w:style>
  <w:style w:type="numbering" w:customStyle="1" w:styleId="11111151">
    <w:name w:val="1 / 1.1 / 1.1.151"/>
    <w:basedOn w:val="a4"/>
    <w:next w:val="111111"/>
    <w:rsid w:val="002F19B7"/>
  </w:style>
  <w:style w:type="numbering" w:customStyle="1" w:styleId="1ai51">
    <w:name w:val="1 / a / i51"/>
    <w:basedOn w:val="a4"/>
    <w:next w:val="1ai"/>
    <w:rsid w:val="002F19B7"/>
  </w:style>
  <w:style w:type="numbering" w:customStyle="1" w:styleId="51c">
    <w:name w:val="文章 / 章節51"/>
    <w:basedOn w:val="a4"/>
    <w:next w:val="afff8"/>
    <w:rsid w:val="002F19B7"/>
  </w:style>
  <w:style w:type="numbering" w:customStyle="1" w:styleId="861">
    <w:name w:val="無清單861"/>
    <w:next w:val="a4"/>
    <w:semiHidden/>
    <w:rsid w:val="002F19B7"/>
  </w:style>
  <w:style w:type="numbering" w:customStyle="1" w:styleId="1261">
    <w:name w:val="無清單1261"/>
    <w:next w:val="a4"/>
    <w:semiHidden/>
    <w:rsid w:val="002F19B7"/>
  </w:style>
  <w:style w:type="numbering" w:customStyle="1" w:styleId="21141">
    <w:name w:val="無清單21141"/>
    <w:next w:val="a4"/>
    <w:semiHidden/>
    <w:rsid w:val="002F19B7"/>
  </w:style>
  <w:style w:type="numbering" w:customStyle="1" w:styleId="31141">
    <w:name w:val="無清單31141"/>
    <w:next w:val="a4"/>
    <w:semiHidden/>
    <w:rsid w:val="002F19B7"/>
  </w:style>
  <w:style w:type="numbering" w:customStyle="1" w:styleId="41141">
    <w:name w:val="無清單41141"/>
    <w:next w:val="a4"/>
    <w:semiHidden/>
    <w:rsid w:val="002F19B7"/>
  </w:style>
  <w:style w:type="numbering" w:customStyle="1" w:styleId="51141">
    <w:name w:val="無清單51141"/>
    <w:next w:val="a4"/>
    <w:semiHidden/>
    <w:rsid w:val="002F19B7"/>
  </w:style>
  <w:style w:type="numbering" w:customStyle="1" w:styleId="61141">
    <w:name w:val="無清單61141"/>
    <w:next w:val="a4"/>
    <w:semiHidden/>
    <w:rsid w:val="002F19B7"/>
  </w:style>
  <w:style w:type="numbering" w:customStyle="1" w:styleId="961">
    <w:name w:val="無清單961"/>
    <w:next w:val="a4"/>
    <w:semiHidden/>
    <w:rsid w:val="002F19B7"/>
  </w:style>
  <w:style w:type="numbering" w:customStyle="1" w:styleId="1061">
    <w:name w:val="無清單1061"/>
    <w:next w:val="a4"/>
    <w:semiHidden/>
    <w:rsid w:val="002F19B7"/>
  </w:style>
  <w:style w:type="numbering" w:customStyle="1" w:styleId="1361">
    <w:name w:val="無清單1361"/>
    <w:next w:val="a4"/>
    <w:semiHidden/>
    <w:rsid w:val="002F19B7"/>
  </w:style>
  <w:style w:type="numbering" w:customStyle="1" w:styleId="2261">
    <w:name w:val="無清單2261"/>
    <w:next w:val="a4"/>
    <w:semiHidden/>
    <w:rsid w:val="002F19B7"/>
  </w:style>
  <w:style w:type="numbering" w:customStyle="1" w:styleId="3261">
    <w:name w:val="無清單3261"/>
    <w:next w:val="a4"/>
    <w:semiHidden/>
    <w:rsid w:val="002F19B7"/>
  </w:style>
  <w:style w:type="numbering" w:customStyle="1" w:styleId="4261">
    <w:name w:val="無清單4261"/>
    <w:next w:val="a4"/>
    <w:semiHidden/>
    <w:rsid w:val="002F19B7"/>
  </w:style>
  <w:style w:type="numbering" w:customStyle="1" w:styleId="5261">
    <w:name w:val="無清單5261"/>
    <w:next w:val="a4"/>
    <w:semiHidden/>
    <w:rsid w:val="002F19B7"/>
  </w:style>
  <w:style w:type="numbering" w:customStyle="1" w:styleId="6261">
    <w:name w:val="無清單6261"/>
    <w:next w:val="a4"/>
    <w:semiHidden/>
    <w:rsid w:val="002F19B7"/>
  </w:style>
  <w:style w:type="numbering" w:customStyle="1" w:styleId="1461">
    <w:name w:val="無清單1461"/>
    <w:next w:val="a4"/>
    <w:semiHidden/>
    <w:rsid w:val="002F19B7"/>
  </w:style>
  <w:style w:type="numbering" w:customStyle="1" w:styleId="1561">
    <w:name w:val="無清單1561"/>
    <w:next w:val="a4"/>
    <w:semiHidden/>
    <w:rsid w:val="002F19B7"/>
  </w:style>
  <w:style w:type="numbering" w:customStyle="1" w:styleId="2361">
    <w:name w:val="無清單2361"/>
    <w:next w:val="a4"/>
    <w:semiHidden/>
    <w:rsid w:val="002F19B7"/>
  </w:style>
  <w:style w:type="numbering" w:customStyle="1" w:styleId="3361">
    <w:name w:val="無清單3361"/>
    <w:next w:val="a4"/>
    <w:semiHidden/>
    <w:rsid w:val="002F19B7"/>
  </w:style>
  <w:style w:type="numbering" w:customStyle="1" w:styleId="4361">
    <w:name w:val="無清單4361"/>
    <w:next w:val="a4"/>
    <w:semiHidden/>
    <w:rsid w:val="002F19B7"/>
  </w:style>
  <w:style w:type="numbering" w:customStyle="1" w:styleId="5361">
    <w:name w:val="無清單5361"/>
    <w:next w:val="a4"/>
    <w:semiHidden/>
    <w:rsid w:val="002F19B7"/>
  </w:style>
  <w:style w:type="numbering" w:customStyle="1" w:styleId="6361">
    <w:name w:val="無清單6361"/>
    <w:next w:val="a4"/>
    <w:semiHidden/>
    <w:rsid w:val="002F19B7"/>
  </w:style>
  <w:style w:type="numbering" w:customStyle="1" w:styleId="1661">
    <w:name w:val="無清單1661"/>
    <w:next w:val="a4"/>
    <w:semiHidden/>
    <w:rsid w:val="002F19B7"/>
  </w:style>
  <w:style w:type="numbering" w:customStyle="1" w:styleId="1761">
    <w:name w:val="無清單1761"/>
    <w:next w:val="a4"/>
    <w:semiHidden/>
    <w:rsid w:val="002F19B7"/>
  </w:style>
  <w:style w:type="numbering" w:customStyle="1" w:styleId="2461">
    <w:name w:val="無清單2461"/>
    <w:next w:val="a4"/>
    <w:semiHidden/>
    <w:rsid w:val="002F19B7"/>
  </w:style>
  <w:style w:type="numbering" w:customStyle="1" w:styleId="3461">
    <w:name w:val="無清單3461"/>
    <w:next w:val="a4"/>
    <w:semiHidden/>
    <w:rsid w:val="002F19B7"/>
  </w:style>
  <w:style w:type="numbering" w:customStyle="1" w:styleId="4461">
    <w:name w:val="無清單4461"/>
    <w:next w:val="a4"/>
    <w:semiHidden/>
    <w:rsid w:val="002F19B7"/>
  </w:style>
  <w:style w:type="numbering" w:customStyle="1" w:styleId="5461">
    <w:name w:val="無清單5461"/>
    <w:next w:val="a4"/>
    <w:semiHidden/>
    <w:rsid w:val="002F19B7"/>
  </w:style>
  <w:style w:type="numbering" w:customStyle="1" w:styleId="6461">
    <w:name w:val="無清單6461"/>
    <w:next w:val="a4"/>
    <w:semiHidden/>
    <w:rsid w:val="002F19B7"/>
  </w:style>
  <w:style w:type="numbering" w:customStyle="1" w:styleId="1861">
    <w:name w:val="無清單1861"/>
    <w:next w:val="a4"/>
    <w:semiHidden/>
    <w:rsid w:val="002F19B7"/>
  </w:style>
  <w:style w:type="numbering" w:customStyle="1" w:styleId="1961">
    <w:name w:val="無清單1961"/>
    <w:next w:val="a4"/>
    <w:semiHidden/>
    <w:rsid w:val="002F19B7"/>
  </w:style>
  <w:style w:type="numbering" w:customStyle="1" w:styleId="2561">
    <w:name w:val="無清單2561"/>
    <w:next w:val="a4"/>
    <w:semiHidden/>
    <w:rsid w:val="002F19B7"/>
  </w:style>
  <w:style w:type="numbering" w:customStyle="1" w:styleId="3561">
    <w:name w:val="無清單3561"/>
    <w:next w:val="a4"/>
    <w:semiHidden/>
    <w:rsid w:val="002F19B7"/>
  </w:style>
  <w:style w:type="numbering" w:customStyle="1" w:styleId="4561">
    <w:name w:val="無清單4561"/>
    <w:next w:val="a4"/>
    <w:semiHidden/>
    <w:rsid w:val="002F19B7"/>
  </w:style>
  <w:style w:type="numbering" w:customStyle="1" w:styleId="5561">
    <w:name w:val="無清單5561"/>
    <w:next w:val="a4"/>
    <w:semiHidden/>
    <w:rsid w:val="002F19B7"/>
  </w:style>
  <w:style w:type="numbering" w:customStyle="1" w:styleId="6561">
    <w:name w:val="無清單6561"/>
    <w:next w:val="a4"/>
    <w:semiHidden/>
    <w:rsid w:val="002F19B7"/>
  </w:style>
  <w:style w:type="numbering" w:customStyle="1" w:styleId="2041">
    <w:name w:val="無清單2041"/>
    <w:next w:val="a4"/>
    <w:semiHidden/>
    <w:rsid w:val="002F19B7"/>
  </w:style>
  <w:style w:type="numbering" w:customStyle="1" w:styleId="11041">
    <w:name w:val="無清單11041"/>
    <w:next w:val="a4"/>
    <w:semiHidden/>
    <w:rsid w:val="002F19B7"/>
  </w:style>
  <w:style w:type="numbering" w:customStyle="1" w:styleId="11241">
    <w:name w:val="無清單11241"/>
    <w:next w:val="a4"/>
    <w:semiHidden/>
    <w:rsid w:val="002F19B7"/>
  </w:style>
  <w:style w:type="numbering" w:customStyle="1" w:styleId="2641">
    <w:name w:val="無清單2641"/>
    <w:next w:val="a4"/>
    <w:semiHidden/>
    <w:rsid w:val="002F19B7"/>
  </w:style>
  <w:style w:type="numbering" w:customStyle="1" w:styleId="3641">
    <w:name w:val="無清單3641"/>
    <w:next w:val="a4"/>
    <w:semiHidden/>
    <w:rsid w:val="002F19B7"/>
  </w:style>
  <w:style w:type="numbering" w:customStyle="1" w:styleId="4641">
    <w:name w:val="無清單4641"/>
    <w:next w:val="a4"/>
    <w:semiHidden/>
    <w:rsid w:val="002F19B7"/>
  </w:style>
  <w:style w:type="numbering" w:customStyle="1" w:styleId="5641">
    <w:name w:val="無清單5641"/>
    <w:next w:val="a4"/>
    <w:semiHidden/>
    <w:rsid w:val="002F19B7"/>
  </w:style>
  <w:style w:type="numbering" w:customStyle="1" w:styleId="6641">
    <w:name w:val="無清單6641"/>
    <w:next w:val="a4"/>
    <w:semiHidden/>
    <w:rsid w:val="002F19B7"/>
  </w:style>
  <w:style w:type="numbering" w:customStyle="1" w:styleId="7241">
    <w:name w:val="無清單7241"/>
    <w:next w:val="a4"/>
    <w:semiHidden/>
    <w:rsid w:val="002F19B7"/>
  </w:style>
  <w:style w:type="numbering" w:customStyle="1" w:styleId="111111141">
    <w:name w:val="1 / 1.1 / 1.1.1141"/>
    <w:basedOn w:val="a4"/>
    <w:next w:val="111111"/>
    <w:rsid w:val="002F19B7"/>
  </w:style>
  <w:style w:type="numbering" w:customStyle="1" w:styleId="1ai141">
    <w:name w:val="1 / a / i141"/>
    <w:basedOn w:val="a4"/>
    <w:next w:val="1ai"/>
    <w:rsid w:val="002F19B7"/>
  </w:style>
  <w:style w:type="numbering" w:customStyle="1" w:styleId="141a">
    <w:name w:val="文章 / 章節141"/>
    <w:basedOn w:val="a4"/>
    <w:next w:val="afff8"/>
    <w:rsid w:val="002F19B7"/>
  </w:style>
  <w:style w:type="numbering" w:customStyle="1" w:styleId="8141">
    <w:name w:val="無清單8141"/>
    <w:next w:val="a4"/>
    <w:semiHidden/>
    <w:rsid w:val="002F19B7"/>
  </w:style>
  <w:style w:type="numbering" w:customStyle="1" w:styleId="12141">
    <w:name w:val="無清單12141"/>
    <w:next w:val="a4"/>
    <w:semiHidden/>
    <w:rsid w:val="002F19B7"/>
  </w:style>
  <w:style w:type="numbering" w:customStyle="1" w:styleId="21241">
    <w:name w:val="無清單21241"/>
    <w:next w:val="a4"/>
    <w:semiHidden/>
    <w:rsid w:val="002F19B7"/>
  </w:style>
  <w:style w:type="numbering" w:customStyle="1" w:styleId="31241">
    <w:name w:val="無清單31241"/>
    <w:next w:val="a4"/>
    <w:semiHidden/>
    <w:rsid w:val="002F19B7"/>
  </w:style>
  <w:style w:type="numbering" w:customStyle="1" w:styleId="41241">
    <w:name w:val="無清單41241"/>
    <w:next w:val="a4"/>
    <w:semiHidden/>
    <w:rsid w:val="002F19B7"/>
  </w:style>
  <w:style w:type="numbering" w:customStyle="1" w:styleId="51241">
    <w:name w:val="無清單51241"/>
    <w:next w:val="a4"/>
    <w:semiHidden/>
    <w:rsid w:val="002F19B7"/>
  </w:style>
  <w:style w:type="numbering" w:customStyle="1" w:styleId="61241">
    <w:name w:val="無清單61241"/>
    <w:next w:val="a4"/>
    <w:semiHidden/>
    <w:rsid w:val="002F19B7"/>
  </w:style>
  <w:style w:type="numbering" w:customStyle="1" w:styleId="9141">
    <w:name w:val="無清單9141"/>
    <w:next w:val="a4"/>
    <w:semiHidden/>
    <w:rsid w:val="002F19B7"/>
  </w:style>
  <w:style w:type="numbering" w:customStyle="1" w:styleId="10141">
    <w:name w:val="無清單10141"/>
    <w:next w:val="a4"/>
    <w:semiHidden/>
    <w:rsid w:val="002F19B7"/>
  </w:style>
  <w:style w:type="numbering" w:customStyle="1" w:styleId="13141">
    <w:name w:val="無清單13141"/>
    <w:next w:val="a4"/>
    <w:semiHidden/>
    <w:rsid w:val="002F19B7"/>
  </w:style>
  <w:style w:type="numbering" w:customStyle="1" w:styleId="22141">
    <w:name w:val="無清單22141"/>
    <w:next w:val="a4"/>
    <w:semiHidden/>
    <w:rsid w:val="002F19B7"/>
  </w:style>
  <w:style w:type="numbering" w:customStyle="1" w:styleId="32141">
    <w:name w:val="無清單32141"/>
    <w:next w:val="a4"/>
    <w:semiHidden/>
    <w:rsid w:val="002F19B7"/>
  </w:style>
  <w:style w:type="numbering" w:customStyle="1" w:styleId="42141">
    <w:name w:val="無清單42141"/>
    <w:next w:val="a4"/>
    <w:semiHidden/>
    <w:rsid w:val="002F19B7"/>
  </w:style>
  <w:style w:type="numbering" w:customStyle="1" w:styleId="52141">
    <w:name w:val="無清單52141"/>
    <w:next w:val="a4"/>
    <w:semiHidden/>
    <w:rsid w:val="002F19B7"/>
  </w:style>
  <w:style w:type="numbering" w:customStyle="1" w:styleId="62141">
    <w:name w:val="無清單62141"/>
    <w:next w:val="a4"/>
    <w:semiHidden/>
    <w:rsid w:val="002F19B7"/>
  </w:style>
  <w:style w:type="numbering" w:customStyle="1" w:styleId="14141">
    <w:name w:val="無清單14141"/>
    <w:next w:val="a4"/>
    <w:semiHidden/>
    <w:rsid w:val="002F19B7"/>
  </w:style>
  <w:style w:type="numbering" w:customStyle="1" w:styleId="15141">
    <w:name w:val="無清單15141"/>
    <w:next w:val="a4"/>
    <w:semiHidden/>
    <w:rsid w:val="002F19B7"/>
  </w:style>
  <w:style w:type="numbering" w:customStyle="1" w:styleId="23141">
    <w:name w:val="無清單23141"/>
    <w:next w:val="a4"/>
    <w:semiHidden/>
    <w:rsid w:val="002F19B7"/>
  </w:style>
  <w:style w:type="numbering" w:customStyle="1" w:styleId="33141">
    <w:name w:val="無清單33141"/>
    <w:next w:val="a4"/>
    <w:semiHidden/>
    <w:rsid w:val="002F19B7"/>
  </w:style>
  <w:style w:type="numbering" w:customStyle="1" w:styleId="43141">
    <w:name w:val="無清單43141"/>
    <w:next w:val="a4"/>
    <w:semiHidden/>
    <w:rsid w:val="002F19B7"/>
  </w:style>
  <w:style w:type="numbering" w:customStyle="1" w:styleId="53141">
    <w:name w:val="無清單53141"/>
    <w:next w:val="a4"/>
    <w:semiHidden/>
    <w:rsid w:val="002F19B7"/>
  </w:style>
  <w:style w:type="numbering" w:customStyle="1" w:styleId="63141">
    <w:name w:val="無清單63141"/>
    <w:next w:val="a4"/>
    <w:semiHidden/>
    <w:rsid w:val="002F19B7"/>
  </w:style>
  <w:style w:type="numbering" w:customStyle="1" w:styleId="16141">
    <w:name w:val="無清單16141"/>
    <w:next w:val="a4"/>
    <w:semiHidden/>
    <w:rsid w:val="002F19B7"/>
  </w:style>
  <w:style w:type="numbering" w:customStyle="1" w:styleId="17141">
    <w:name w:val="無清單17141"/>
    <w:next w:val="a4"/>
    <w:semiHidden/>
    <w:rsid w:val="002F19B7"/>
  </w:style>
  <w:style w:type="numbering" w:customStyle="1" w:styleId="24141">
    <w:name w:val="無清單24141"/>
    <w:next w:val="a4"/>
    <w:semiHidden/>
    <w:rsid w:val="002F19B7"/>
  </w:style>
  <w:style w:type="numbering" w:customStyle="1" w:styleId="34141">
    <w:name w:val="無清單34141"/>
    <w:next w:val="a4"/>
    <w:semiHidden/>
    <w:rsid w:val="002F19B7"/>
  </w:style>
  <w:style w:type="numbering" w:customStyle="1" w:styleId="44141">
    <w:name w:val="無清單44141"/>
    <w:next w:val="a4"/>
    <w:semiHidden/>
    <w:rsid w:val="002F19B7"/>
  </w:style>
  <w:style w:type="numbering" w:customStyle="1" w:styleId="54141">
    <w:name w:val="無清單54141"/>
    <w:next w:val="a4"/>
    <w:semiHidden/>
    <w:rsid w:val="002F19B7"/>
  </w:style>
  <w:style w:type="numbering" w:customStyle="1" w:styleId="64141">
    <w:name w:val="無清單64141"/>
    <w:next w:val="a4"/>
    <w:semiHidden/>
    <w:rsid w:val="002F19B7"/>
  </w:style>
  <w:style w:type="numbering" w:customStyle="1" w:styleId="18141">
    <w:name w:val="無清單18141"/>
    <w:next w:val="a4"/>
    <w:semiHidden/>
    <w:rsid w:val="002F19B7"/>
  </w:style>
  <w:style w:type="numbering" w:customStyle="1" w:styleId="19141">
    <w:name w:val="無清單19141"/>
    <w:next w:val="a4"/>
    <w:semiHidden/>
    <w:rsid w:val="002F19B7"/>
  </w:style>
  <w:style w:type="numbering" w:customStyle="1" w:styleId="25141">
    <w:name w:val="無清單25141"/>
    <w:next w:val="a4"/>
    <w:semiHidden/>
    <w:rsid w:val="002F19B7"/>
  </w:style>
  <w:style w:type="numbering" w:customStyle="1" w:styleId="35141">
    <w:name w:val="無清單35141"/>
    <w:next w:val="a4"/>
    <w:semiHidden/>
    <w:rsid w:val="002F19B7"/>
  </w:style>
  <w:style w:type="numbering" w:customStyle="1" w:styleId="45141">
    <w:name w:val="無清單45141"/>
    <w:next w:val="a4"/>
    <w:semiHidden/>
    <w:rsid w:val="002F19B7"/>
  </w:style>
  <w:style w:type="numbering" w:customStyle="1" w:styleId="55141">
    <w:name w:val="無清單55141"/>
    <w:next w:val="a4"/>
    <w:semiHidden/>
    <w:rsid w:val="002F19B7"/>
  </w:style>
  <w:style w:type="numbering" w:customStyle="1" w:styleId="65141">
    <w:name w:val="無清單65141"/>
    <w:next w:val="a4"/>
    <w:semiHidden/>
    <w:rsid w:val="002F19B7"/>
  </w:style>
  <w:style w:type="numbering" w:customStyle="1" w:styleId="2741">
    <w:name w:val="無清單2741"/>
    <w:next w:val="a4"/>
    <w:semiHidden/>
    <w:rsid w:val="002F19B7"/>
  </w:style>
  <w:style w:type="numbering" w:customStyle="1" w:styleId="11341">
    <w:name w:val="無清單11341"/>
    <w:next w:val="a4"/>
    <w:semiHidden/>
    <w:rsid w:val="002F19B7"/>
  </w:style>
  <w:style w:type="numbering" w:customStyle="1" w:styleId="11441">
    <w:name w:val="無清單11441"/>
    <w:next w:val="a4"/>
    <w:semiHidden/>
    <w:rsid w:val="002F19B7"/>
  </w:style>
  <w:style w:type="numbering" w:customStyle="1" w:styleId="2841">
    <w:name w:val="無清單2841"/>
    <w:next w:val="a4"/>
    <w:semiHidden/>
    <w:rsid w:val="002F19B7"/>
  </w:style>
  <w:style w:type="numbering" w:customStyle="1" w:styleId="3741">
    <w:name w:val="無清單3741"/>
    <w:next w:val="a4"/>
    <w:semiHidden/>
    <w:rsid w:val="002F19B7"/>
  </w:style>
  <w:style w:type="numbering" w:customStyle="1" w:styleId="4741">
    <w:name w:val="無清單4741"/>
    <w:next w:val="a4"/>
    <w:semiHidden/>
    <w:rsid w:val="002F19B7"/>
  </w:style>
  <w:style w:type="numbering" w:customStyle="1" w:styleId="5741">
    <w:name w:val="無清單5741"/>
    <w:next w:val="a4"/>
    <w:semiHidden/>
    <w:rsid w:val="002F19B7"/>
  </w:style>
  <w:style w:type="numbering" w:customStyle="1" w:styleId="6741">
    <w:name w:val="無清單6741"/>
    <w:next w:val="a4"/>
    <w:semiHidden/>
    <w:rsid w:val="002F19B7"/>
  </w:style>
  <w:style w:type="numbering" w:customStyle="1" w:styleId="7341">
    <w:name w:val="無清單7341"/>
    <w:next w:val="a4"/>
    <w:semiHidden/>
    <w:rsid w:val="002F19B7"/>
  </w:style>
  <w:style w:type="numbering" w:customStyle="1" w:styleId="111111231">
    <w:name w:val="1 / 1.1 / 1.1.1231"/>
    <w:basedOn w:val="a4"/>
    <w:next w:val="111111"/>
    <w:rsid w:val="002F19B7"/>
  </w:style>
  <w:style w:type="numbering" w:customStyle="1" w:styleId="1ai231">
    <w:name w:val="1 / a / i231"/>
    <w:basedOn w:val="a4"/>
    <w:next w:val="1ai"/>
    <w:rsid w:val="002F19B7"/>
  </w:style>
  <w:style w:type="numbering" w:customStyle="1" w:styleId="231a">
    <w:name w:val="文章 / 章節231"/>
    <w:basedOn w:val="a4"/>
    <w:next w:val="afff8"/>
    <w:rsid w:val="002F19B7"/>
  </w:style>
  <w:style w:type="numbering" w:customStyle="1" w:styleId="8241">
    <w:name w:val="無清單8241"/>
    <w:next w:val="a4"/>
    <w:semiHidden/>
    <w:rsid w:val="002F19B7"/>
  </w:style>
  <w:style w:type="numbering" w:customStyle="1" w:styleId="12241">
    <w:name w:val="無清單12241"/>
    <w:next w:val="a4"/>
    <w:semiHidden/>
    <w:rsid w:val="002F19B7"/>
  </w:style>
  <w:style w:type="numbering" w:customStyle="1" w:styleId="21341">
    <w:name w:val="無清單21341"/>
    <w:next w:val="a4"/>
    <w:semiHidden/>
    <w:rsid w:val="002F19B7"/>
  </w:style>
  <w:style w:type="numbering" w:customStyle="1" w:styleId="31341">
    <w:name w:val="無清單31341"/>
    <w:next w:val="a4"/>
    <w:semiHidden/>
    <w:rsid w:val="002F19B7"/>
  </w:style>
  <w:style w:type="numbering" w:customStyle="1" w:styleId="41341">
    <w:name w:val="無清單41341"/>
    <w:next w:val="a4"/>
    <w:semiHidden/>
    <w:rsid w:val="002F19B7"/>
  </w:style>
  <w:style w:type="numbering" w:customStyle="1" w:styleId="51341">
    <w:name w:val="無清單51341"/>
    <w:next w:val="a4"/>
    <w:semiHidden/>
    <w:rsid w:val="002F19B7"/>
  </w:style>
  <w:style w:type="numbering" w:customStyle="1" w:styleId="61341">
    <w:name w:val="無清單61341"/>
    <w:next w:val="a4"/>
    <w:semiHidden/>
    <w:rsid w:val="002F19B7"/>
  </w:style>
  <w:style w:type="numbering" w:customStyle="1" w:styleId="9241">
    <w:name w:val="無清單9241"/>
    <w:next w:val="a4"/>
    <w:semiHidden/>
    <w:rsid w:val="002F19B7"/>
  </w:style>
  <w:style w:type="numbering" w:customStyle="1" w:styleId="10241">
    <w:name w:val="無清單10241"/>
    <w:next w:val="a4"/>
    <w:semiHidden/>
    <w:rsid w:val="002F19B7"/>
  </w:style>
  <w:style w:type="numbering" w:customStyle="1" w:styleId="13241">
    <w:name w:val="無清單13241"/>
    <w:next w:val="a4"/>
    <w:semiHidden/>
    <w:rsid w:val="002F19B7"/>
  </w:style>
  <w:style w:type="numbering" w:customStyle="1" w:styleId="22241">
    <w:name w:val="無清單22241"/>
    <w:next w:val="a4"/>
    <w:semiHidden/>
    <w:rsid w:val="002F19B7"/>
  </w:style>
  <w:style w:type="numbering" w:customStyle="1" w:styleId="32241">
    <w:name w:val="無清單32241"/>
    <w:next w:val="a4"/>
    <w:semiHidden/>
    <w:rsid w:val="002F19B7"/>
  </w:style>
  <w:style w:type="numbering" w:customStyle="1" w:styleId="42241">
    <w:name w:val="無清單42241"/>
    <w:next w:val="a4"/>
    <w:semiHidden/>
    <w:rsid w:val="002F19B7"/>
  </w:style>
  <w:style w:type="numbering" w:customStyle="1" w:styleId="52241">
    <w:name w:val="無清單52241"/>
    <w:next w:val="a4"/>
    <w:semiHidden/>
    <w:rsid w:val="002F19B7"/>
  </w:style>
  <w:style w:type="numbering" w:customStyle="1" w:styleId="62241">
    <w:name w:val="無清單62241"/>
    <w:next w:val="a4"/>
    <w:semiHidden/>
    <w:rsid w:val="002F19B7"/>
  </w:style>
  <w:style w:type="numbering" w:customStyle="1" w:styleId="14241">
    <w:name w:val="無清單14241"/>
    <w:next w:val="a4"/>
    <w:semiHidden/>
    <w:rsid w:val="002F19B7"/>
  </w:style>
  <w:style w:type="numbering" w:customStyle="1" w:styleId="15241">
    <w:name w:val="無清單15241"/>
    <w:next w:val="a4"/>
    <w:semiHidden/>
    <w:rsid w:val="002F19B7"/>
  </w:style>
  <w:style w:type="numbering" w:customStyle="1" w:styleId="23241">
    <w:name w:val="無清單23241"/>
    <w:next w:val="a4"/>
    <w:semiHidden/>
    <w:rsid w:val="002F19B7"/>
  </w:style>
  <w:style w:type="numbering" w:customStyle="1" w:styleId="33241">
    <w:name w:val="無清單33241"/>
    <w:next w:val="a4"/>
    <w:semiHidden/>
    <w:rsid w:val="002F19B7"/>
  </w:style>
  <w:style w:type="numbering" w:customStyle="1" w:styleId="43241">
    <w:name w:val="無清單43241"/>
    <w:next w:val="a4"/>
    <w:semiHidden/>
    <w:rsid w:val="002F19B7"/>
  </w:style>
  <w:style w:type="numbering" w:customStyle="1" w:styleId="53241">
    <w:name w:val="無清單53241"/>
    <w:next w:val="a4"/>
    <w:semiHidden/>
    <w:rsid w:val="002F19B7"/>
  </w:style>
  <w:style w:type="numbering" w:customStyle="1" w:styleId="63241">
    <w:name w:val="無清單63241"/>
    <w:next w:val="a4"/>
    <w:semiHidden/>
    <w:rsid w:val="002F19B7"/>
  </w:style>
  <w:style w:type="numbering" w:customStyle="1" w:styleId="16241">
    <w:name w:val="無清單16241"/>
    <w:next w:val="a4"/>
    <w:semiHidden/>
    <w:rsid w:val="002F19B7"/>
  </w:style>
  <w:style w:type="numbering" w:customStyle="1" w:styleId="17241">
    <w:name w:val="無清單17241"/>
    <w:next w:val="a4"/>
    <w:semiHidden/>
    <w:rsid w:val="002F19B7"/>
  </w:style>
  <w:style w:type="numbering" w:customStyle="1" w:styleId="24241">
    <w:name w:val="無清單24241"/>
    <w:next w:val="a4"/>
    <w:semiHidden/>
    <w:rsid w:val="002F19B7"/>
  </w:style>
  <w:style w:type="numbering" w:customStyle="1" w:styleId="34241">
    <w:name w:val="無清單34241"/>
    <w:next w:val="a4"/>
    <w:semiHidden/>
    <w:rsid w:val="002F19B7"/>
  </w:style>
  <w:style w:type="numbering" w:customStyle="1" w:styleId="44241">
    <w:name w:val="無清單44241"/>
    <w:next w:val="a4"/>
    <w:semiHidden/>
    <w:rsid w:val="002F19B7"/>
  </w:style>
  <w:style w:type="numbering" w:customStyle="1" w:styleId="54241">
    <w:name w:val="無清單54241"/>
    <w:next w:val="a4"/>
    <w:semiHidden/>
    <w:rsid w:val="002F19B7"/>
  </w:style>
  <w:style w:type="numbering" w:customStyle="1" w:styleId="64241">
    <w:name w:val="無清單64241"/>
    <w:next w:val="a4"/>
    <w:semiHidden/>
    <w:rsid w:val="002F19B7"/>
  </w:style>
  <w:style w:type="numbering" w:customStyle="1" w:styleId="18241">
    <w:name w:val="無清單18241"/>
    <w:next w:val="a4"/>
    <w:semiHidden/>
    <w:rsid w:val="002F19B7"/>
  </w:style>
  <w:style w:type="numbering" w:customStyle="1" w:styleId="19241">
    <w:name w:val="無清單19241"/>
    <w:next w:val="a4"/>
    <w:semiHidden/>
    <w:rsid w:val="002F19B7"/>
  </w:style>
  <w:style w:type="numbering" w:customStyle="1" w:styleId="25241">
    <w:name w:val="無清單25241"/>
    <w:next w:val="a4"/>
    <w:semiHidden/>
    <w:rsid w:val="002F19B7"/>
  </w:style>
  <w:style w:type="numbering" w:customStyle="1" w:styleId="35241">
    <w:name w:val="無清單35241"/>
    <w:next w:val="a4"/>
    <w:semiHidden/>
    <w:rsid w:val="002F19B7"/>
  </w:style>
  <w:style w:type="numbering" w:customStyle="1" w:styleId="45241">
    <w:name w:val="無清單45241"/>
    <w:next w:val="a4"/>
    <w:semiHidden/>
    <w:rsid w:val="002F19B7"/>
  </w:style>
  <w:style w:type="numbering" w:customStyle="1" w:styleId="55241">
    <w:name w:val="無清單55241"/>
    <w:next w:val="a4"/>
    <w:semiHidden/>
    <w:rsid w:val="002F19B7"/>
  </w:style>
  <w:style w:type="numbering" w:customStyle="1" w:styleId="65241">
    <w:name w:val="無清單65241"/>
    <w:next w:val="a4"/>
    <w:semiHidden/>
    <w:rsid w:val="002F19B7"/>
  </w:style>
  <w:style w:type="numbering" w:customStyle="1" w:styleId="601">
    <w:name w:val="無清單601"/>
    <w:next w:val="a4"/>
    <w:semiHidden/>
    <w:rsid w:val="002F19B7"/>
  </w:style>
  <w:style w:type="numbering" w:customStyle="1" w:styleId="1271">
    <w:name w:val="無清單1271"/>
    <w:next w:val="a4"/>
    <w:semiHidden/>
    <w:rsid w:val="002F19B7"/>
  </w:style>
  <w:style w:type="numbering" w:customStyle="1" w:styleId="2201">
    <w:name w:val="無清單2201"/>
    <w:next w:val="a4"/>
    <w:semiHidden/>
    <w:rsid w:val="002F19B7"/>
  </w:style>
  <w:style w:type="numbering" w:customStyle="1" w:styleId="3181">
    <w:name w:val="無清單3181"/>
    <w:next w:val="a4"/>
    <w:semiHidden/>
    <w:rsid w:val="002F19B7"/>
  </w:style>
  <w:style w:type="numbering" w:customStyle="1" w:styleId="4181">
    <w:name w:val="無清單4181"/>
    <w:next w:val="a4"/>
    <w:semiHidden/>
    <w:rsid w:val="002F19B7"/>
  </w:style>
  <w:style w:type="numbering" w:customStyle="1" w:styleId="5181">
    <w:name w:val="無清單5181"/>
    <w:next w:val="a4"/>
    <w:semiHidden/>
    <w:rsid w:val="002F19B7"/>
  </w:style>
  <w:style w:type="numbering" w:customStyle="1" w:styleId="6181">
    <w:name w:val="無清單6181"/>
    <w:next w:val="a4"/>
    <w:semiHidden/>
    <w:rsid w:val="002F19B7"/>
  </w:style>
  <w:style w:type="numbering" w:customStyle="1" w:styleId="771">
    <w:name w:val="無清單771"/>
    <w:next w:val="a4"/>
    <w:semiHidden/>
    <w:rsid w:val="002F19B7"/>
  </w:style>
  <w:style w:type="numbering" w:customStyle="1" w:styleId="11151">
    <w:name w:val="無清單11151"/>
    <w:next w:val="a4"/>
    <w:semiHidden/>
    <w:rsid w:val="002F19B7"/>
  </w:style>
  <w:style w:type="numbering" w:customStyle="1" w:styleId="11161">
    <w:name w:val="無清單11161"/>
    <w:next w:val="a4"/>
    <w:semiHidden/>
    <w:rsid w:val="002F19B7"/>
  </w:style>
  <w:style w:type="numbering" w:customStyle="1" w:styleId="21101">
    <w:name w:val="無清單21101"/>
    <w:next w:val="a4"/>
    <w:semiHidden/>
    <w:rsid w:val="002F19B7"/>
  </w:style>
  <w:style w:type="numbering" w:customStyle="1" w:styleId="3191">
    <w:name w:val="無清單3191"/>
    <w:next w:val="a4"/>
    <w:semiHidden/>
    <w:rsid w:val="002F19B7"/>
  </w:style>
  <w:style w:type="numbering" w:customStyle="1" w:styleId="4191">
    <w:name w:val="無清單4191"/>
    <w:next w:val="a4"/>
    <w:semiHidden/>
    <w:rsid w:val="002F19B7"/>
  </w:style>
  <w:style w:type="numbering" w:customStyle="1" w:styleId="5191">
    <w:name w:val="無清單5191"/>
    <w:next w:val="a4"/>
    <w:semiHidden/>
    <w:rsid w:val="002F19B7"/>
  </w:style>
  <w:style w:type="numbering" w:customStyle="1" w:styleId="6191">
    <w:name w:val="無清單6191"/>
    <w:next w:val="a4"/>
    <w:semiHidden/>
    <w:rsid w:val="002F19B7"/>
  </w:style>
  <w:style w:type="numbering" w:customStyle="1" w:styleId="7151">
    <w:name w:val="無清單7151"/>
    <w:next w:val="a4"/>
    <w:semiHidden/>
    <w:rsid w:val="002F19B7"/>
  </w:style>
  <w:style w:type="numbering" w:customStyle="1" w:styleId="11111161">
    <w:name w:val="1 / 1.1 / 1.1.161"/>
    <w:basedOn w:val="a4"/>
    <w:next w:val="111111"/>
    <w:rsid w:val="002F19B7"/>
  </w:style>
  <w:style w:type="numbering" w:customStyle="1" w:styleId="1ai61">
    <w:name w:val="1 / a / i61"/>
    <w:basedOn w:val="a4"/>
    <w:next w:val="1ai"/>
    <w:rsid w:val="002F19B7"/>
  </w:style>
  <w:style w:type="numbering" w:customStyle="1" w:styleId="61c">
    <w:name w:val="文章 / 章節61"/>
    <w:basedOn w:val="a4"/>
    <w:next w:val="afff8"/>
    <w:rsid w:val="002F19B7"/>
  </w:style>
  <w:style w:type="numbering" w:customStyle="1" w:styleId="871">
    <w:name w:val="無清單871"/>
    <w:next w:val="a4"/>
    <w:semiHidden/>
    <w:rsid w:val="002F19B7"/>
  </w:style>
  <w:style w:type="numbering" w:customStyle="1" w:styleId="1281">
    <w:name w:val="無清單1281"/>
    <w:next w:val="a4"/>
    <w:semiHidden/>
    <w:rsid w:val="002F19B7"/>
  </w:style>
  <w:style w:type="numbering" w:customStyle="1" w:styleId="21151">
    <w:name w:val="無清單21151"/>
    <w:next w:val="a4"/>
    <w:semiHidden/>
    <w:rsid w:val="002F19B7"/>
  </w:style>
  <w:style w:type="numbering" w:customStyle="1" w:styleId="31151">
    <w:name w:val="無清單31151"/>
    <w:next w:val="a4"/>
    <w:semiHidden/>
    <w:rsid w:val="002F19B7"/>
  </w:style>
  <w:style w:type="numbering" w:customStyle="1" w:styleId="41151">
    <w:name w:val="無清單41151"/>
    <w:next w:val="a4"/>
    <w:semiHidden/>
    <w:rsid w:val="002F19B7"/>
  </w:style>
  <w:style w:type="numbering" w:customStyle="1" w:styleId="51151">
    <w:name w:val="無清單51151"/>
    <w:next w:val="a4"/>
    <w:semiHidden/>
    <w:rsid w:val="002F19B7"/>
  </w:style>
  <w:style w:type="numbering" w:customStyle="1" w:styleId="61151">
    <w:name w:val="無清單61151"/>
    <w:next w:val="a4"/>
    <w:semiHidden/>
    <w:rsid w:val="002F19B7"/>
  </w:style>
  <w:style w:type="numbering" w:customStyle="1" w:styleId="971">
    <w:name w:val="無清單971"/>
    <w:next w:val="a4"/>
    <w:semiHidden/>
    <w:rsid w:val="002F19B7"/>
  </w:style>
  <w:style w:type="numbering" w:customStyle="1" w:styleId="1071">
    <w:name w:val="無清單1071"/>
    <w:next w:val="a4"/>
    <w:semiHidden/>
    <w:rsid w:val="002F19B7"/>
  </w:style>
  <w:style w:type="numbering" w:customStyle="1" w:styleId="1371">
    <w:name w:val="無清單1371"/>
    <w:next w:val="a4"/>
    <w:semiHidden/>
    <w:rsid w:val="002F19B7"/>
  </w:style>
  <w:style w:type="numbering" w:customStyle="1" w:styleId="2271">
    <w:name w:val="無清單2271"/>
    <w:next w:val="a4"/>
    <w:semiHidden/>
    <w:rsid w:val="002F19B7"/>
  </w:style>
  <w:style w:type="numbering" w:customStyle="1" w:styleId="3271">
    <w:name w:val="無清單3271"/>
    <w:next w:val="a4"/>
    <w:semiHidden/>
    <w:rsid w:val="002F19B7"/>
  </w:style>
  <w:style w:type="numbering" w:customStyle="1" w:styleId="4271">
    <w:name w:val="無清單4271"/>
    <w:next w:val="a4"/>
    <w:semiHidden/>
    <w:rsid w:val="002F19B7"/>
  </w:style>
  <w:style w:type="numbering" w:customStyle="1" w:styleId="5271">
    <w:name w:val="無清單5271"/>
    <w:next w:val="a4"/>
    <w:semiHidden/>
    <w:rsid w:val="002F19B7"/>
  </w:style>
  <w:style w:type="numbering" w:customStyle="1" w:styleId="6271">
    <w:name w:val="無清單6271"/>
    <w:next w:val="a4"/>
    <w:semiHidden/>
    <w:rsid w:val="002F19B7"/>
  </w:style>
  <w:style w:type="numbering" w:customStyle="1" w:styleId="1471">
    <w:name w:val="無清單1471"/>
    <w:next w:val="a4"/>
    <w:semiHidden/>
    <w:rsid w:val="002F19B7"/>
  </w:style>
  <w:style w:type="numbering" w:customStyle="1" w:styleId="1571">
    <w:name w:val="無清單1571"/>
    <w:next w:val="a4"/>
    <w:semiHidden/>
    <w:rsid w:val="002F19B7"/>
  </w:style>
  <w:style w:type="numbering" w:customStyle="1" w:styleId="2371">
    <w:name w:val="無清單2371"/>
    <w:next w:val="a4"/>
    <w:semiHidden/>
    <w:rsid w:val="002F19B7"/>
  </w:style>
  <w:style w:type="numbering" w:customStyle="1" w:styleId="3371">
    <w:name w:val="無清單3371"/>
    <w:next w:val="a4"/>
    <w:semiHidden/>
    <w:rsid w:val="002F19B7"/>
  </w:style>
  <w:style w:type="numbering" w:customStyle="1" w:styleId="4371">
    <w:name w:val="無清單4371"/>
    <w:next w:val="a4"/>
    <w:semiHidden/>
    <w:rsid w:val="002F19B7"/>
  </w:style>
  <w:style w:type="numbering" w:customStyle="1" w:styleId="5371">
    <w:name w:val="無清單5371"/>
    <w:next w:val="a4"/>
    <w:semiHidden/>
    <w:rsid w:val="002F19B7"/>
  </w:style>
  <w:style w:type="numbering" w:customStyle="1" w:styleId="6371">
    <w:name w:val="無清單6371"/>
    <w:next w:val="a4"/>
    <w:semiHidden/>
    <w:rsid w:val="002F19B7"/>
  </w:style>
  <w:style w:type="numbering" w:customStyle="1" w:styleId="1671">
    <w:name w:val="無清單1671"/>
    <w:next w:val="a4"/>
    <w:semiHidden/>
    <w:rsid w:val="002F19B7"/>
  </w:style>
  <w:style w:type="numbering" w:customStyle="1" w:styleId="1771">
    <w:name w:val="無清單1771"/>
    <w:next w:val="a4"/>
    <w:semiHidden/>
    <w:rsid w:val="002F19B7"/>
  </w:style>
  <w:style w:type="numbering" w:customStyle="1" w:styleId="2471">
    <w:name w:val="無清單2471"/>
    <w:next w:val="a4"/>
    <w:semiHidden/>
    <w:rsid w:val="002F19B7"/>
  </w:style>
  <w:style w:type="numbering" w:customStyle="1" w:styleId="3471">
    <w:name w:val="無清單3471"/>
    <w:next w:val="a4"/>
    <w:semiHidden/>
    <w:rsid w:val="002F19B7"/>
  </w:style>
  <w:style w:type="numbering" w:customStyle="1" w:styleId="4471">
    <w:name w:val="無清單4471"/>
    <w:next w:val="a4"/>
    <w:semiHidden/>
    <w:rsid w:val="002F19B7"/>
  </w:style>
  <w:style w:type="numbering" w:customStyle="1" w:styleId="5471">
    <w:name w:val="無清單5471"/>
    <w:next w:val="a4"/>
    <w:semiHidden/>
    <w:rsid w:val="002F19B7"/>
  </w:style>
  <w:style w:type="numbering" w:customStyle="1" w:styleId="6471">
    <w:name w:val="無清單6471"/>
    <w:next w:val="a4"/>
    <w:semiHidden/>
    <w:rsid w:val="002F19B7"/>
  </w:style>
  <w:style w:type="numbering" w:customStyle="1" w:styleId="1871">
    <w:name w:val="無清單1871"/>
    <w:next w:val="a4"/>
    <w:semiHidden/>
    <w:rsid w:val="002F19B7"/>
  </w:style>
  <w:style w:type="numbering" w:customStyle="1" w:styleId="1971">
    <w:name w:val="無清單1971"/>
    <w:next w:val="a4"/>
    <w:semiHidden/>
    <w:rsid w:val="002F19B7"/>
  </w:style>
  <w:style w:type="numbering" w:customStyle="1" w:styleId="2571">
    <w:name w:val="無清單2571"/>
    <w:next w:val="a4"/>
    <w:semiHidden/>
    <w:rsid w:val="002F19B7"/>
  </w:style>
  <w:style w:type="numbering" w:customStyle="1" w:styleId="3571">
    <w:name w:val="無清單3571"/>
    <w:next w:val="a4"/>
    <w:semiHidden/>
    <w:rsid w:val="002F19B7"/>
  </w:style>
  <w:style w:type="numbering" w:customStyle="1" w:styleId="4571">
    <w:name w:val="無清單4571"/>
    <w:next w:val="a4"/>
    <w:semiHidden/>
    <w:rsid w:val="002F19B7"/>
  </w:style>
  <w:style w:type="numbering" w:customStyle="1" w:styleId="5571">
    <w:name w:val="無清單5571"/>
    <w:next w:val="a4"/>
    <w:semiHidden/>
    <w:rsid w:val="002F19B7"/>
  </w:style>
  <w:style w:type="numbering" w:customStyle="1" w:styleId="6571">
    <w:name w:val="無清單6571"/>
    <w:next w:val="a4"/>
    <w:semiHidden/>
    <w:rsid w:val="002F19B7"/>
  </w:style>
  <w:style w:type="numbering" w:customStyle="1" w:styleId="2051">
    <w:name w:val="無清單2051"/>
    <w:next w:val="a4"/>
    <w:semiHidden/>
    <w:rsid w:val="002F19B7"/>
  </w:style>
  <w:style w:type="numbering" w:customStyle="1" w:styleId="11051">
    <w:name w:val="無清單11051"/>
    <w:next w:val="a4"/>
    <w:semiHidden/>
    <w:rsid w:val="002F19B7"/>
  </w:style>
  <w:style w:type="numbering" w:customStyle="1" w:styleId="11251">
    <w:name w:val="無清單11251"/>
    <w:next w:val="a4"/>
    <w:semiHidden/>
    <w:rsid w:val="002F19B7"/>
  </w:style>
  <w:style w:type="numbering" w:customStyle="1" w:styleId="2651">
    <w:name w:val="無清單2651"/>
    <w:next w:val="a4"/>
    <w:semiHidden/>
    <w:rsid w:val="002F19B7"/>
  </w:style>
  <w:style w:type="numbering" w:customStyle="1" w:styleId="3651">
    <w:name w:val="無清單3651"/>
    <w:next w:val="a4"/>
    <w:semiHidden/>
    <w:rsid w:val="002F19B7"/>
  </w:style>
  <w:style w:type="numbering" w:customStyle="1" w:styleId="4651">
    <w:name w:val="無清單4651"/>
    <w:next w:val="a4"/>
    <w:semiHidden/>
    <w:rsid w:val="002F19B7"/>
  </w:style>
  <w:style w:type="numbering" w:customStyle="1" w:styleId="5651">
    <w:name w:val="無清單5651"/>
    <w:next w:val="a4"/>
    <w:semiHidden/>
    <w:rsid w:val="002F19B7"/>
  </w:style>
  <w:style w:type="numbering" w:customStyle="1" w:styleId="6651">
    <w:name w:val="無清單6651"/>
    <w:next w:val="a4"/>
    <w:semiHidden/>
    <w:rsid w:val="002F19B7"/>
  </w:style>
  <w:style w:type="numbering" w:customStyle="1" w:styleId="7251">
    <w:name w:val="無清單7251"/>
    <w:next w:val="a4"/>
    <w:semiHidden/>
    <w:rsid w:val="002F19B7"/>
  </w:style>
  <w:style w:type="numbering" w:customStyle="1" w:styleId="111111151">
    <w:name w:val="1 / 1.1 / 1.1.1151"/>
    <w:basedOn w:val="a4"/>
    <w:next w:val="111111"/>
    <w:rsid w:val="002F19B7"/>
  </w:style>
  <w:style w:type="numbering" w:customStyle="1" w:styleId="1ai151">
    <w:name w:val="1 / a / i151"/>
    <w:basedOn w:val="a4"/>
    <w:next w:val="1ai"/>
    <w:rsid w:val="002F19B7"/>
  </w:style>
  <w:style w:type="numbering" w:customStyle="1" w:styleId="151a">
    <w:name w:val="文章 / 章節151"/>
    <w:basedOn w:val="a4"/>
    <w:next w:val="afff8"/>
    <w:rsid w:val="002F19B7"/>
  </w:style>
  <w:style w:type="numbering" w:customStyle="1" w:styleId="8151">
    <w:name w:val="無清單8151"/>
    <w:next w:val="a4"/>
    <w:semiHidden/>
    <w:rsid w:val="002F19B7"/>
  </w:style>
  <w:style w:type="numbering" w:customStyle="1" w:styleId="12151">
    <w:name w:val="無清單12151"/>
    <w:next w:val="a4"/>
    <w:semiHidden/>
    <w:rsid w:val="002F19B7"/>
  </w:style>
  <w:style w:type="numbering" w:customStyle="1" w:styleId="21251">
    <w:name w:val="無清單21251"/>
    <w:next w:val="a4"/>
    <w:semiHidden/>
    <w:rsid w:val="002F19B7"/>
  </w:style>
  <w:style w:type="numbering" w:customStyle="1" w:styleId="31251">
    <w:name w:val="無清單31251"/>
    <w:next w:val="a4"/>
    <w:semiHidden/>
    <w:rsid w:val="002F19B7"/>
  </w:style>
  <w:style w:type="numbering" w:customStyle="1" w:styleId="41251">
    <w:name w:val="無清單41251"/>
    <w:next w:val="a4"/>
    <w:semiHidden/>
    <w:rsid w:val="002F19B7"/>
  </w:style>
  <w:style w:type="numbering" w:customStyle="1" w:styleId="51251">
    <w:name w:val="無清單51251"/>
    <w:next w:val="a4"/>
    <w:semiHidden/>
    <w:rsid w:val="002F19B7"/>
  </w:style>
  <w:style w:type="numbering" w:customStyle="1" w:styleId="61251">
    <w:name w:val="無清單61251"/>
    <w:next w:val="a4"/>
    <w:semiHidden/>
    <w:rsid w:val="002F19B7"/>
  </w:style>
  <w:style w:type="numbering" w:customStyle="1" w:styleId="9151">
    <w:name w:val="無清單9151"/>
    <w:next w:val="a4"/>
    <w:semiHidden/>
    <w:rsid w:val="002F19B7"/>
  </w:style>
  <w:style w:type="numbering" w:customStyle="1" w:styleId="10151">
    <w:name w:val="無清單10151"/>
    <w:next w:val="a4"/>
    <w:semiHidden/>
    <w:rsid w:val="002F19B7"/>
  </w:style>
  <w:style w:type="numbering" w:customStyle="1" w:styleId="13151">
    <w:name w:val="無清單13151"/>
    <w:next w:val="a4"/>
    <w:semiHidden/>
    <w:rsid w:val="002F19B7"/>
  </w:style>
  <w:style w:type="numbering" w:customStyle="1" w:styleId="22151">
    <w:name w:val="無清單22151"/>
    <w:next w:val="a4"/>
    <w:semiHidden/>
    <w:rsid w:val="002F19B7"/>
  </w:style>
  <w:style w:type="numbering" w:customStyle="1" w:styleId="32151">
    <w:name w:val="無清單32151"/>
    <w:next w:val="a4"/>
    <w:semiHidden/>
    <w:rsid w:val="002F19B7"/>
  </w:style>
  <w:style w:type="numbering" w:customStyle="1" w:styleId="42151">
    <w:name w:val="無清單42151"/>
    <w:next w:val="a4"/>
    <w:semiHidden/>
    <w:rsid w:val="002F19B7"/>
  </w:style>
  <w:style w:type="numbering" w:customStyle="1" w:styleId="52151">
    <w:name w:val="無清單52151"/>
    <w:next w:val="a4"/>
    <w:semiHidden/>
    <w:rsid w:val="002F19B7"/>
  </w:style>
  <w:style w:type="numbering" w:customStyle="1" w:styleId="62151">
    <w:name w:val="無清單62151"/>
    <w:next w:val="a4"/>
    <w:semiHidden/>
    <w:rsid w:val="002F19B7"/>
  </w:style>
  <w:style w:type="numbering" w:customStyle="1" w:styleId="14151">
    <w:name w:val="無清單14151"/>
    <w:next w:val="a4"/>
    <w:semiHidden/>
    <w:rsid w:val="002F19B7"/>
  </w:style>
  <w:style w:type="numbering" w:customStyle="1" w:styleId="15151">
    <w:name w:val="無清單15151"/>
    <w:next w:val="a4"/>
    <w:semiHidden/>
    <w:rsid w:val="002F19B7"/>
  </w:style>
  <w:style w:type="numbering" w:customStyle="1" w:styleId="23151">
    <w:name w:val="無清單23151"/>
    <w:next w:val="a4"/>
    <w:semiHidden/>
    <w:rsid w:val="002F19B7"/>
  </w:style>
  <w:style w:type="numbering" w:customStyle="1" w:styleId="33151">
    <w:name w:val="無清單33151"/>
    <w:next w:val="a4"/>
    <w:semiHidden/>
    <w:rsid w:val="002F19B7"/>
  </w:style>
  <w:style w:type="numbering" w:customStyle="1" w:styleId="43151">
    <w:name w:val="無清單43151"/>
    <w:next w:val="a4"/>
    <w:semiHidden/>
    <w:rsid w:val="002F19B7"/>
  </w:style>
  <w:style w:type="numbering" w:customStyle="1" w:styleId="53151">
    <w:name w:val="無清單53151"/>
    <w:next w:val="a4"/>
    <w:semiHidden/>
    <w:rsid w:val="002F19B7"/>
  </w:style>
  <w:style w:type="numbering" w:customStyle="1" w:styleId="63151">
    <w:name w:val="無清單63151"/>
    <w:next w:val="a4"/>
    <w:semiHidden/>
    <w:rsid w:val="002F19B7"/>
  </w:style>
  <w:style w:type="numbering" w:customStyle="1" w:styleId="16151">
    <w:name w:val="無清單16151"/>
    <w:next w:val="a4"/>
    <w:semiHidden/>
    <w:rsid w:val="002F19B7"/>
  </w:style>
  <w:style w:type="numbering" w:customStyle="1" w:styleId="17151">
    <w:name w:val="無清單17151"/>
    <w:next w:val="a4"/>
    <w:semiHidden/>
    <w:rsid w:val="002F19B7"/>
  </w:style>
  <w:style w:type="numbering" w:customStyle="1" w:styleId="24151">
    <w:name w:val="無清單24151"/>
    <w:next w:val="a4"/>
    <w:semiHidden/>
    <w:rsid w:val="002F19B7"/>
  </w:style>
  <w:style w:type="numbering" w:customStyle="1" w:styleId="34151">
    <w:name w:val="無清單34151"/>
    <w:next w:val="a4"/>
    <w:semiHidden/>
    <w:rsid w:val="002F19B7"/>
  </w:style>
  <w:style w:type="numbering" w:customStyle="1" w:styleId="44151">
    <w:name w:val="無清單44151"/>
    <w:next w:val="a4"/>
    <w:semiHidden/>
    <w:rsid w:val="002F19B7"/>
  </w:style>
  <w:style w:type="numbering" w:customStyle="1" w:styleId="54151">
    <w:name w:val="無清單54151"/>
    <w:next w:val="a4"/>
    <w:semiHidden/>
    <w:rsid w:val="002F19B7"/>
  </w:style>
  <w:style w:type="numbering" w:customStyle="1" w:styleId="64151">
    <w:name w:val="無清單64151"/>
    <w:next w:val="a4"/>
    <w:semiHidden/>
    <w:rsid w:val="002F19B7"/>
  </w:style>
  <w:style w:type="numbering" w:customStyle="1" w:styleId="18151">
    <w:name w:val="無清單18151"/>
    <w:next w:val="a4"/>
    <w:semiHidden/>
    <w:rsid w:val="002F19B7"/>
  </w:style>
  <w:style w:type="numbering" w:customStyle="1" w:styleId="19151">
    <w:name w:val="無清單19151"/>
    <w:next w:val="a4"/>
    <w:semiHidden/>
    <w:rsid w:val="002F19B7"/>
  </w:style>
  <w:style w:type="numbering" w:customStyle="1" w:styleId="25151">
    <w:name w:val="無清單25151"/>
    <w:next w:val="a4"/>
    <w:semiHidden/>
    <w:rsid w:val="002F19B7"/>
  </w:style>
  <w:style w:type="numbering" w:customStyle="1" w:styleId="35151">
    <w:name w:val="無清單35151"/>
    <w:next w:val="a4"/>
    <w:semiHidden/>
    <w:rsid w:val="002F19B7"/>
  </w:style>
  <w:style w:type="numbering" w:customStyle="1" w:styleId="45151">
    <w:name w:val="無清單45151"/>
    <w:next w:val="a4"/>
    <w:semiHidden/>
    <w:rsid w:val="002F19B7"/>
  </w:style>
  <w:style w:type="numbering" w:customStyle="1" w:styleId="55151">
    <w:name w:val="無清單55151"/>
    <w:next w:val="a4"/>
    <w:semiHidden/>
    <w:rsid w:val="002F19B7"/>
  </w:style>
  <w:style w:type="numbering" w:customStyle="1" w:styleId="65151">
    <w:name w:val="無清單65151"/>
    <w:next w:val="a4"/>
    <w:semiHidden/>
    <w:rsid w:val="002F19B7"/>
  </w:style>
  <w:style w:type="numbering" w:customStyle="1" w:styleId="2751">
    <w:name w:val="無清單2751"/>
    <w:next w:val="a4"/>
    <w:semiHidden/>
    <w:rsid w:val="002F19B7"/>
  </w:style>
  <w:style w:type="numbering" w:customStyle="1" w:styleId="11351">
    <w:name w:val="無清單11351"/>
    <w:next w:val="a4"/>
    <w:semiHidden/>
    <w:rsid w:val="002F19B7"/>
  </w:style>
  <w:style w:type="numbering" w:customStyle="1" w:styleId="11451">
    <w:name w:val="無清單11451"/>
    <w:next w:val="a4"/>
    <w:semiHidden/>
    <w:rsid w:val="002F19B7"/>
  </w:style>
  <w:style w:type="numbering" w:customStyle="1" w:styleId="2851">
    <w:name w:val="無清單2851"/>
    <w:next w:val="a4"/>
    <w:semiHidden/>
    <w:rsid w:val="002F19B7"/>
  </w:style>
  <w:style w:type="numbering" w:customStyle="1" w:styleId="3751">
    <w:name w:val="無清單3751"/>
    <w:next w:val="a4"/>
    <w:semiHidden/>
    <w:rsid w:val="002F19B7"/>
  </w:style>
  <w:style w:type="numbering" w:customStyle="1" w:styleId="4751">
    <w:name w:val="無清單4751"/>
    <w:next w:val="a4"/>
    <w:semiHidden/>
    <w:rsid w:val="002F19B7"/>
  </w:style>
  <w:style w:type="numbering" w:customStyle="1" w:styleId="5751">
    <w:name w:val="無清單5751"/>
    <w:next w:val="a4"/>
    <w:semiHidden/>
    <w:rsid w:val="002F19B7"/>
  </w:style>
  <w:style w:type="numbering" w:customStyle="1" w:styleId="6751">
    <w:name w:val="無清單6751"/>
    <w:next w:val="a4"/>
    <w:semiHidden/>
    <w:rsid w:val="002F19B7"/>
  </w:style>
  <w:style w:type="numbering" w:customStyle="1" w:styleId="7351">
    <w:name w:val="無清單7351"/>
    <w:next w:val="a4"/>
    <w:semiHidden/>
    <w:rsid w:val="002F19B7"/>
  </w:style>
  <w:style w:type="numbering" w:customStyle="1" w:styleId="111111241">
    <w:name w:val="1 / 1.1 / 1.1.1241"/>
    <w:basedOn w:val="a4"/>
    <w:next w:val="111111"/>
    <w:rsid w:val="002F19B7"/>
  </w:style>
  <w:style w:type="numbering" w:customStyle="1" w:styleId="1ai241">
    <w:name w:val="1 / a / i241"/>
    <w:basedOn w:val="a4"/>
    <w:next w:val="1ai"/>
    <w:rsid w:val="002F19B7"/>
  </w:style>
  <w:style w:type="numbering" w:customStyle="1" w:styleId="241a">
    <w:name w:val="文章 / 章節241"/>
    <w:basedOn w:val="a4"/>
    <w:next w:val="afff8"/>
    <w:rsid w:val="002F19B7"/>
  </w:style>
  <w:style w:type="numbering" w:customStyle="1" w:styleId="8251">
    <w:name w:val="無清單8251"/>
    <w:next w:val="a4"/>
    <w:semiHidden/>
    <w:rsid w:val="002F19B7"/>
  </w:style>
  <w:style w:type="numbering" w:customStyle="1" w:styleId="12251">
    <w:name w:val="無清單12251"/>
    <w:next w:val="a4"/>
    <w:semiHidden/>
    <w:rsid w:val="002F19B7"/>
  </w:style>
  <w:style w:type="numbering" w:customStyle="1" w:styleId="21351">
    <w:name w:val="無清單21351"/>
    <w:next w:val="a4"/>
    <w:semiHidden/>
    <w:rsid w:val="002F19B7"/>
  </w:style>
  <w:style w:type="numbering" w:customStyle="1" w:styleId="31351">
    <w:name w:val="無清單31351"/>
    <w:next w:val="a4"/>
    <w:semiHidden/>
    <w:rsid w:val="002F19B7"/>
  </w:style>
  <w:style w:type="numbering" w:customStyle="1" w:styleId="41351">
    <w:name w:val="無清單41351"/>
    <w:next w:val="a4"/>
    <w:semiHidden/>
    <w:rsid w:val="002F19B7"/>
  </w:style>
  <w:style w:type="numbering" w:customStyle="1" w:styleId="51351">
    <w:name w:val="無清單51351"/>
    <w:next w:val="a4"/>
    <w:semiHidden/>
    <w:rsid w:val="002F19B7"/>
  </w:style>
  <w:style w:type="numbering" w:customStyle="1" w:styleId="61351">
    <w:name w:val="無清單61351"/>
    <w:next w:val="a4"/>
    <w:semiHidden/>
    <w:rsid w:val="002F19B7"/>
  </w:style>
  <w:style w:type="numbering" w:customStyle="1" w:styleId="9251">
    <w:name w:val="無清單9251"/>
    <w:next w:val="a4"/>
    <w:semiHidden/>
    <w:rsid w:val="002F19B7"/>
  </w:style>
  <w:style w:type="numbering" w:customStyle="1" w:styleId="10251">
    <w:name w:val="無清單10251"/>
    <w:next w:val="a4"/>
    <w:semiHidden/>
    <w:rsid w:val="002F19B7"/>
  </w:style>
  <w:style w:type="numbering" w:customStyle="1" w:styleId="13251">
    <w:name w:val="無清單13251"/>
    <w:next w:val="a4"/>
    <w:semiHidden/>
    <w:rsid w:val="002F19B7"/>
  </w:style>
  <w:style w:type="numbering" w:customStyle="1" w:styleId="22251">
    <w:name w:val="無清單22251"/>
    <w:next w:val="a4"/>
    <w:semiHidden/>
    <w:rsid w:val="002F19B7"/>
  </w:style>
  <w:style w:type="numbering" w:customStyle="1" w:styleId="32251">
    <w:name w:val="無清單32251"/>
    <w:next w:val="a4"/>
    <w:semiHidden/>
    <w:rsid w:val="002F19B7"/>
  </w:style>
  <w:style w:type="numbering" w:customStyle="1" w:styleId="42251">
    <w:name w:val="無清單42251"/>
    <w:next w:val="a4"/>
    <w:semiHidden/>
    <w:rsid w:val="002F19B7"/>
  </w:style>
  <w:style w:type="numbering" w:customStyle="1" w:styleId="52251">
    <w:name w:val="無清單52251"/>
    <w:next w:val="a4"/>
    <w:semiHidden/>
    <w:rsid w:val="002F19B7"/>
  </w:style>
  <w:style w:type="numbering" w:customStyle="1" w:styleId="62251">
    <w:name w:val="無清單62251"/>
    <w:next w:val="a4"/>
    <w:semiHidden/>
    <w:rsid w:val="002F19B7"/>
  </w:style>
  <w:style w:type="numbering" w:customStyle="1" w:styleId="14251">
    <w:name w:val="無清單14251"/>
    <w:next w:val="a4"/>
    <w:semiHidden/>
    <w:rsid w:val="002F19B7"/>
  </w:style>
  <w:style w:type="numbering" w:customStyle="1" w:styleId="15251">
    <w:name w:val="無清單15251"/>
    <w:next w:val="a4"/>
    <w:semiHidden/>
    <w:rsid w:val="002F19B7"/>
  </w:style>
  <w:style w:type="numbering" w:customStyle="1" w:styleId="23251">
    <w:name w:val="無清單23251"/>
    <w:next w:val="a4"/>
    <w:semiHidden/>
    <w:rsid w:val="002F19B7"/>
  </w:style>
  <w:style w:type="numbering" w:customStyle="1" w:styleId="33251">
    <w:name w:val="無清單33251"/>
    <w:next w:val="a4"/>
    <w:semiHidden/>
    <w:rsid w:val="002F19B7"/>
  </w:style>
  <w:style w:type="numbering" w:customStyle="1" w:styleId="43251">
    <w:name w:val="無清單43251"/>
    <w:next w:val="a4"/>
    <w:semiHidden/>
    <w:rsid w:val="002F19B7"/>
  </w:style>
  <w:style w:type="numbering" w:customStyle="1" w:styleId="53251">
    <w:name w:val="無清單53251"/>
    <w:next w:val="a4"/>
    <w:semiHidden/>
    <w:rsid w:val="002F19B7"/>
  </w:style>
  <w:style w:type="numbering" w:customStyle="1" w:styleId="63251">
    <w:name w:val="無清單63251"/>
    <w:next w:val="a4"/>
    <w:semiHidden/>
    <w:rsid w:val="002F19B7"/>
  </w:style>
  <w:style w:type="numbering" w:customStyle="1" w:styleId="16251">
    <w:name w:val="無清單16251"/>
    <w:next w:val="a4"/>
    <w:semiHidden/>
    <w:rsid w:val="002F19B7"/>
  </w:style>
  <w:style w:type="numbering" w:customStyle="1" w:styleId="17251">
    <w:name w:val="無清單17251"/>
    <w:next w:val="a4"/>
    <w:semiHidden/>
    <w:rsid w:val="002F19B7"/>
  </w:style>
  <w:style w:type="numbering" w:customStyle="1" w:styleId="24251">
    <w:name w:val="無清單24251"/>
    <w:next w:val="a4"/>
    <w:semiHidden/>
    <w:rsid w:val="002F19B7"/>
  </w:style>
  <w:style w:type="numbering" w:customStyle="1" w:styleId="34251">
    <w:name w:val="無清單34251"/>
    <w:next w:val="a4"/>
    <w:semiHidden/>
    <w:rsid w:val="002F19B7"/>
  </w:style>
  <w:style w:type="numbering" w:customStyle="1" w:styleId="44251">
    <w:name w:val="無清單44251"/>
    <w:next w:val="a4"/>
    <w:semiHidden/>
    <w:rsid w:val="002F19B7"/>
  </w:style>
  <w:style w:type="numbering" w:customStyle="1" w:styleId="54251">
    <w:name w:val="無清單54251"/>
    <w:next w:val="a4"/>
    <w:semiHidden/>
    <w:rsid w:val="002F19B7"/>
  </w:style>
  <w:style w:type="numbering" w:customStyle="1" w:styleId="64251">
    <w:name w:val="無清單64251"/>
    <w:next w:val="a4"/>
    <w:semiHidden/>
    <w:rsid w:val="002F19B7"/>
  </w:style>
  <w:style w:type="numbering" w:customStyle="1" w:styleId="18251">
    <w:name w:val="無清單18251"/>
    <w:next w:val="a4"/>
    <w:semiHidden/>
    <w:rsid w:val="002F19B7"/>
  </w:style>
  <w:style w:type="numbering" w:customStyle="1" w:styleId="19251">
    <w:name w:val="無清單19251"/>
    <w:next w:val="a4"/>
    <w:semiHidden/>
    <w:rsid w:val="002F19B7"/>
  </w:style>
  <w:style w:type="numbering" w:customStyle="1" w:styleId="25251">
    <w:name w:val="無清單25251"/>
    <w:next w:val="a4"/>
    <w:semiHidden/>
    <w:rsid w:val="002F19B7"/>
  </w:style>
  <w:style w:type="numbering" w:customStyle="1" w:styleId="35251">
    <w:name w:val="無清單35251"/>
    <w:next w:val="a4"/>
    <w:semiHidden/>
    <w:rsid w:val="002F19B7"/>
  </w:style>
  <w:style w:type="numbering" w:customStyle="1" w:styleId="45251">
    <w:name w:val="無清單45251"/>
    <w:next w:val="a4"/>
    <w:semiHidden/>
    <w:rsid w:val="002F19B7"/>
  </w:style>
  <w:style w:type="numbering" w:customStyle="1" w:styleId="55251">
    <w:name w:val="無清單55251"/>
    <w:next w:val="a4"/>
    <w:semiHidden/>
    <w:rsid w:val="002F19B7"/>
  </w:style>
  <w:style w:type="numbering" w:customStyle="1" w:styleId="65251">
    <w:name w:val="無清單65251"/>
    <w:next w:val="a4"/>
    <w:semiHidden/>
    <w:rsid w:val="002F19B7"/>
  </w:style>
  <w:style w:type="numbering" w:customStyle="1" w:styleId="701">
    <w:name w:val="無清單701"/>
    <w:next w:val="a4"/>
    <w:semiHidden/>
    <w:rsid w:val="002F19B7"/>
  </w:style>
  <w:style w:type="numbering" w:customStyle="1" w:styleId="1291">
    <w:name w:val="無清單1291"/>
    <w:next w:val="a4"/>
    <w:semiHidden/>
    <w:rsid w:val="002F19B7"/>
  </w:style>
  <w:style w:type="numbering" w:customStyle="1" w:styleId="2281">
    <w:name w:val="無清單2281"/>
    <w:next w:val="a4"/>
    <w:semiHidden/>
    <w:rsid w:val="002F19B7"/>
  </w:style>
  <w:style w:type="numbering" w:customStyle="1" w:styleId="3201">
    <w:name w:val="無清單3201"/>
    <w:next w:val="a4"/>
    <w:semiHidden/>
    <w:rsid w:val="002F19B7"/>
  </w:style>
  <w:style w:type="numbering" w:customStyle="1" w:styleId="4201">
    <w:name w:val="無清單4201"/>
    <w:next w:val="a4"/>
    <w:semiHidden/>
    <w:rsid w:val="002F19B7"/>
  </w:style>
  <w:style w:type="numbering" w:customStyle="1" w:styleId="5201">
    <w:name w:val="無清單5201"/>
    <w:next w:val="a4"/>
    <w:semiHidden/>
    <w:rsid w:val="002F19B7"/>
  </w:style>
  <w:style w:type="numbering" w:customStyle="1" w:styleId="6201">
    <w:name w:val="無清單6201"/>
    <w:next w:val="a4"/>
    <w:semiHidden/>
    <w:rsid w:val="002F19B7"/>
  </w:style>
  <w:style w:type="numbering" w:customStyle="1" w:styleId="781">
    <w:name w:val="無清單781"/>
    <w:next w:val="a4"/>
    <w:semiHidden/>
    <w:rsid w:val="002F19B7"/>
  </w:style>
  <w:style w:type="numbering" w:customStyle="1" w:styleId="11171">
    <w:name w:val="無清單11171"/>
    <w:next w:val="a4"/>
    <w:semiHidden/>
    <w:rsid w:val="002F19B7"/>
  </w:style>
  <w:style w:type="numbering" w:customStyle="1" w:styleId="11181">
    <w:name w:val="無清單11181"/>
    <w:next w:val="a4"/>
    <w:semiHidden/>
    <w:rsid w:val="002F19B7"/>
  </w:style>
  <w:style w:type="numbering" w:customStyle="1" w:styleId="21161">
    <w:name w:val="無清單21161"/>
    <w:next w:val="a4"/>
    <w:semiHidden/>
    <w:rsid w:val="002F19B7"/>
  </w:style>
  <w:style w:type="numbering" w:customStyle="1" w:styleId="31101">
    <w:name w:val="無清單31101"/>
    <w:next w:val="a4"/>
    <w:semiHidden/>
    <w:rsid w:val="002F19B7"/>
  </w:style>
  <w:style w:type="numbering" w:customStyle="1" w:styleId="41101">
    <w:name w:val="無清單41101"/>
    <w:next w:val="a4"/>
    <w:semiHidden/>
    <w:rsid w:val="002F19B7"/>
  </w:style>
  <w:style w:type="numbering" w:customStyle="1" w:styleId="51101">
    <w:name w:val="無清單51101"/>
    <w:next w:val="a4"/>
    <w:semiHidden/>
    <w:rsid w:val="002F19B7"/>
  </w:style>
  <w:style w:type="numbering" w:customStyle="1" w:styleId="61101">
    <w:name w:val="無清單61101"/>
    <w:next w:val="a4"/>
    <w:semiHidden/>
    <w:rsid w:val="002F19B7"/>
  </w:style>
  <w:style w:type="numbering" w:customStyle="1" w:styleId="7161">
    <w:name w:val="無清單7161"/>
    <w:next w:val="a4"/>
    <w:semiHidden/>
    <w:rsid w:val="002F19B7"/>
  </w:style>
  <w:style w:type="numbering" w:customStyle="1" w:styleId="11111171">
    <w:name w:val="1 / 1.1 / 1.1.171"/>
    <w:basedOn w:val="a4"/>
    <w:next w:val="111111"/>
    <w:rsid w:val="002F19B7"/>
  </w:style>
  <w:style w:type="numbering" w:customStyle="1" w:styleId="1ai71">
    <w:name w:val="1 / a / i71"/>
    <w:basedOn w:val="a4"/>
    <w:next w:val="1ai"/>
    <w:rsid w:val="002F19B7"/>
  </w:style>
  <w:style w:type="numbering" w:customStyle="1" w:styleId="71b">
    <w:name w:val="文章 / 章節71"/>
    <w:basedOn w:val="a4"/>
    <w:next w:val="afff8"/>
    <w:rsid w:val="002F19B7"/>
  </w:style>
  <w:style w:type="numbering" w:customStyle="1" w:styleId="881">
    <w:name w:val="無清單881"/>
    <w:next w:val="a4"/>
    <w:semiHidden/>
    <w:rsid w:val="002F19B7"/>
  </w:style>
  <w:style w:type="numbering" w:customStyle="1" w:styleId="12101">
    <w:name w:val="無清單12101"/>
    <w:next w:val="a4"/>
    <w:semiHidden/>
    <w:rsid w:val="002F19B7"/>
  </w:style>
  <w:style w:type="numbering" w:customStyle="1" w:styleId="21171">
    <w:name w:val="無清單21171"/>
    <w:next w:val="a4"/>
    <w:semiHidden/>
    <w:rsid w:val="002F19B7"/>
  </w:style>
  <w:style w:type="numbering" w:customStyle="1" w:styleId="31161">
    <w:name w:val="無清單31161"/>
    <w:next w:val="a4"/>
    <w:semiHidden/>
    <w:rsid w:val="002F19B7"/>
  </w:style>
  <w:style w:type="numbering" w:customStyle="1" w:styleId="41161">
    <w:name w:val="無清單41161"/>
    <w:next w:val="a4"/>
    <w:semiHidden/>
    <w:rsid w:val="002F19B7"/>
  </w:style>
  <w:style w:type="numbering" w:customStyle="1" w:styleId="51161">
    <w:name w:val="無清單51161"/>
    <w:next w:val="a4"/>
    <w:semiHidden/>
    <w:rsid w:val="002F19B7"/>
  </w:style>
  <w:style w:type="numbering" w:customStyle="1" w:styleId="61161">
    <w:name w:val="無清單61161"/>
    <w:next w:val="a4"/>
    <w:semiHidden/>
    <w:rsid w:val="002F19B7"/>
  </w:style>
  <w:style w:type="numbering" w:customStyle="1" w:styleId="981">
    <w:name w:val="無清單981"/>
    <w:next w:val="a4"/>
    <w:semiHidden/>
    <w:rsid w:val="002F19B7"/>
  </w:style>
  <w:style w:type="numbering" w:customStyle="1" w:styleId="1081">
    <w:name w:val="無清單1081"/>
    <w:next w:val="a4"/>
    <w:semiHidden/>
    <w:rsid w:val="002F19B7"/>
  </w:style>
  <w:style w:type="numbering" w:customStyle="1" w:styleId="1381">
    <w:name w:val="無清單1381"/>
    <w:next w:val="a4"/>
    <w:semiHidden/>
    <w:rsid w:val="002F19B7"/>
  </w:style>
  <w:style w:type="numbering" w:customStyle="1" w:styleId="2291">
    <w:name w:val="無清單2291"/>
    <w:next w:val="a4"/>
    <w:semiHidden/>
    <w:rsid w:val="002F19B7"/>
  </w:style>
  <w:style w:type="numbering" w:customStyle="1" w:styleId="3281">
    <w:name w:val="無清單3281"/>
    <w:next w:val="a4"/>
    <w:semiHidden/>
    <w:rsid w:val="002F19B7"/>
  </w:style>
  <w:style w:type="numbering" w:customStyle="1" w:styleId="4281">
    <w:name w:val="無清單4281"/>
    <w:next w:val="a4"/>
    <w:semiHidden/>
    <w:rsid w:val="002F19B7"/>
  </w:style>
  <w:style w:type="numbering" w:customStyle="1" w:styleId="5281">
    <w:name w:val="無清單5281"/>
    <w:next w:val="a4"/>
    <w:semiHidden/>
    <w:rsid w:val="002F19B7"/>
  </w:style>
  <w:style w:type="numbering" w:customStyle="1" w:styleId="6281">
    <w:name w:val="無清單6281"/>
    <w:next w:val="a4"/>
    <w:semiHidden/>
    <w:rsid w:val="002F19B7"/>
  </w:style>
  <w:style w:type="numbering" w:customStyle="1" w:styleId="1481">
    <w:name w:val="無清單1481"/>
    <w:next w:val="a4"/>
    <w:semiHidden/>
    <w:rsid w:val="002F19B7"/>
  </w:style>
  <w:style w:type="numbering" w:customStyle="1" w:styleId="1581">
    <w:name w:val="無清單1581"/>
    <w:next w:val="a4"/>
    <w:semiHidden/>
    <w:rsid w:val="002F19B7"/>
  </w:style>
  <w:style w:type="numbering" w:customStyle="1" w:styleId="2381">
    <w:name w:val="無清單2381"/>
    <w:next w:val="a4"/>
    <w:semiHidden/>
    <w:rsid w:val="002F19B7"/>
  </w:style>
  <w:style w:type="numbering" w:customStyle="1" w:styleId="3381">
    <w:name w:val="無清單3381"/>
    <w:next w:val="a4"/>
    <w:semiHidden/>
    <w:rsid w:val="002F19B7"/>
  </w:style>
  <w:style w:type="numbering" w:customStyle="1" w:styleId="4381">
    <w:name w:val="無清單4381"/>
    <w:next w:val="a4"/>
    <w:semiHidden/>
    <w:rsid w:val="002F19B7"/>
  </w:style>
  <w:style w:type="numbering" w:customStyle="1" w:styleId="5381">
    <w:name w:val="無清單5381"/>
    <w:next w:val="a4"/>
    <w:semiHidden/>
    <w:rsid w:val="002F19B7"/>
  </w:style>
  <w:style w:type="numbering" w:customStyle="1" w:styleId="6381">
    <w:name w:val="無清單6381"/>
    <w:next w:val="a4"/>
    <w:semiHidden/>
    <w:rsid w:val="002F19B7"/>
  </w:style>
  <w:style w:type="numbering" w:customStyle="1" w:styleId="1681">
    <w:name w:val="無清單1681"/>
    <w:next w:val="a4"/>
    <w:semiHidden/>
    <w:rsid w:val="002F19B7"/>
  </w:style>
  <w:style w:type="numbering" w:customStyle="1" w:styleId="1781">
    <w:name w:val="無清單1781"/>
    <w:next w:val="a4"/>
    <w:semiHidden/>
    <w:rsid w:val="002F19B7"/>
  </w:style>
  <w:style w:type="numbering" w:customStyle="1" w:styleId="2481">
    <w:name w:val="無清單2481"/>
    <w:next w:val="a4"/>
    <w:semiHidden/>
    <w:rsid w:val="002F19B7"/>
  </w:style>
  <w:style w:type="numbering" w:customStyle="1" w:styleId="3481">
    <w:name w:val="無清單3481"/>
    <w:next w:val="a4"/>
    <w:semiHidden/>
    <w:rsid w:val="002F19B7"/>
  </w:style>
  <w:style w:type="numbering" w:customStyle="1" w:styleId="4481">
    <w:name w:val="無清單4481"/>
    <w:next w:val="a4"/>
    <w:semiHidden/>
    <w:rsid w:val="002F19B7"/>
  </w:style>
  <w:style w:type="numbering" w:customStyle="1" w:styleId="5481">
    <w:name w:val="無清單5481"/>
    <w:next w:val="a4"/>
    <w:semiHidden/>
    <w:rsid w:val="002F19B7"/>
  </w:style>
  <w:style w:type="numbering" w:customStyle="1" w:styleId="6481">
    <w:name w:val="無清單6481"/>
    <w:next w:val="a4"/>
    <w:semiHidden/>
    <w:rsid w:val="002F19B7"/>
  </w:style>
  <w:style w:type="numbering" w:customStyle="1" w:styleId="1881">
    <w:name w:val="無清單1881"/>
    <w:next w:val="a4"/>
    <w:semiHidden/>
    <w:rsid w:val="002F19B7"/>
  </w:style>
  <w:style w:type="numbering" w:customStyle="1" w:styleId="1981">
    <w:name w:val="無清單1981"/>
    <w:next w:val="a4"/>
    <w:semiHidden/>
    <w:rsid w:val="002F19B7"/>
  </w:style>
  <w:style w:type="numbering" w:customStyle="1" w:styleId="2581">
    <w:name w:val="無清單2581"/>
    <w:next w:val="a4"/>
    <w:semiHidden/>
    <w:rsid w:val="002F19B7"/>
  </w:style>
  <w:style w:type="numbering" w:customStyle="1" w:styleId="3581">
    <w:name w:val="無清單3581"/>
    <w:next w:val="a4"/>
    <w:semiHidden/>
    <w:rsid w:val="002F19B7"/>
  </w:style>
  <w:style w:type="numbering" w:customStyle="1" w:styleId="4581">
    <w:name w:val="無清單4581"/>
    <w:next w:val="a4"/>
    <w:semiHidden/>
    <w:rsid w:val="002F19B7"/>
  </w:style>
  <w:style w:type="numbering" w:customStyle="1" w:styleId="5581">
    <w:name w:val="無清單5581"/>
    <w:next w:val="a4"/>
    <w:semiHidden/>
    <w:rsid w:val="002F19B7"/>
  </w:style>
  <w:style w:type="numbering" w:customStyle="1" w:styleId="6581">
    <w:name w:val="無清單6581"/>
    <w:next w:val="a4"/>
    <w:semiHidden/>
    <w:rsid w:val="002F19B7"/>
  </w:style>
  <w:style w:type="numbering" w:customStyle="1" w:styleId="2061">
    <w:name w:val="無清單2061"/>
    <w:next w:val="a4"/>
    <w:semiHidden/>
    <w:rsid w:val="002F19B7"/>
  </w:style>
  <w:style w:type="numbering" w:customStyle="1" w:styleId="11061">
    <w:name w:val="無清單11061"/>
    <w:next w:val="a4"/>
    <w:semiHidden/>
    <w:rsid w:val="002F19B7"/>
  </w:style>
  <w:style w:type="numbering" w:customStyle="1" w:styleId="11261">
    <w:name w:val="無清單11261"/>
    <w:next w:val="a4"/>
    <w:semiHidden/>
    <w:rsid w:val="002F19B7"/>
  </w:style>
  <w:style w:type="numbering" w:customStyle="1" w:styleId="2661">
    <w:name w:val="無清單2661"/>
    <w:next w:val="a4"/>
    <w:semiHidden/>
    <w:rsid w:val="002F19B7"/>
  </w:style>
  <w:style w:type="numbering" w:customStyle="1" w:styleId="3661">
    <w:name w:val="無清單3661"/>
    <w:next w:val="a4"/>
    <w:semiHidden/>
    <w:rsid w:val="002F19B7"/>
  </w:style>
  <w:style w:type="numbering" w:customStyle="1" w:styleId="4661">
    <w:name w:val="無清單4661"/>
    <w:next w:val="a4"/>
    <w:semiHidden/>
    <w:rsid w:val="002F19B7"/>
  </w:style>
  <w:style w:type="numbering" w:customStyle="1" w:styleId="5661">
    <w:name w:val="無清單5661"/>
    <w:next w:val="a4"/>
    <w:semiHidden/>
    <w:rsid w:val="002F19B7"/>
  </w:style>
  <w:style w:type="numbering" w:customStyle="1" w:styleId="6661">
    <w:name w:val="無清單6661"/>
    <w:next w:val="a4"/>
    <w:semiHidden/>
    <w:rsid w:val="002F19B7"/>
  </w:style>
  <w:style w:type="numbering" w:customStyle="1" w:styleId="7261">
    <w:name w:val="無清單7261"/>
    <w:next w:val="a4"/>
    <w:semiHidden/>
    <w:rsid w:val="002F19B7"/>
  </w:style>
  <w:style w:type="numbering" w:customStyle="1" w:styleId="111111161">
    <w:name w:val="1 / 1.1 / 1.1.1161"/>
    <w:basedOn w:val="a4"/>
    <w:next w:val="111111"/>
    <w:rsid w:val="002F19B7"/>
  </w:style>
  <w:style w:type="numbering" w:customStyle="1" w:styleId="1ai161">
    <w:name w:val="1 / a / i161"/>
    <w:basedOn w:val="a4"/>
    <w:next w:val="1ai"/>
    <w:rsid w:val="002F19B7"/>
  </w:style>
  <w:style w:type="numbering" w:customStyle="1" w:styleId="161a">
    <w:name w:val="文章 / 章節161"/>
    <w:basedOn w:val="a4"/>
    <w:next w:val="afff8"/>
    <w:rsid w:val="002F19B7"/>
  </w:style>
  <w:style w:type="numbering" w:customStyle="1" w:styleId="8161">
    <w:name w:val="無清單8161"/>
    <w:next w:val="a4"/>
    <w:semiHidden/>
    <w:rsid w:val="002F19B7"/>
  </w:style>
  <w:style w:type="numbering" w:customStyle="1" w:styleId="12161">
    <w:name w:val="無清單12161"/>
    <w:next w:val="a4"/>
    <w:semiHidden/>
    <w:rsid w:val="002F19B7"/>
  </w:style>
  <w:style w:type="numbering" w:customStyle="1" w:styleId="21261">
    <w:name w:val="無清單21261"/>
    <w:next w:val="a4"/>
    <w:semiHidden/>
    <w:rsid w:val="002F19B7"/>
  </w:style>
  <w:style w:type="numbering" w:customStyle="1" w:styleId="31261">
    <w:name w:val="無清單31261"/>
    <w:next w:val="a4"/>
    <w:semiHidden/>
    <w:rsid w:val="002F19B7"/>
  </w:style>
  <w:style w:type="numbering" w:customStyle="1" w:styleId="41261">
    <w:name w:val="無清單41261"/>
    <w:next w:val="a4"/>
    <w:semiHidden/>
    <w:rsid w:val="002F19B7"/>
  </w:style>
  <w:style w:type="numbering" w:customStyle="1" w:styleId="51261">
    <w:name w:val="無清單51261"/>
    <w:next w:val="a4"/>
    <w:semiHidden/>
    <w:rsid w:val="002F19B7"/>
  </w:style>
  <w:style w:type="numbering" w:customStyle="1" w:styleId="61261">
    <w:name w:val="無清單61261"/>
    <w:next w:val="a4"/>
    <w:semiHidden/>
    <w:rsid w:val="002F19B7"/>
  </w:style>
  <w:style w:type="numbering" w:customStyle="1" w:styleId="9161">
    <w:name w:val="無清單9161"/>
    <w:next w:val="a4"/>
    <w:semiHidden/>
    <w:rsid w:val="002F19B7"/>
  </w:style>
  <w:style w:type="numbering" w:customStyle="1" w:styleId="10161">
    <w:name w:val="無清單10161"/>
    <w:next w:val="a4"/>
    <w:semiHidden/>
    <w:rsid w:val="002F19B7"/>
  </w:style>
  <w:style w:type="numbering" w:customStyle="1" w:styleId="13161">
    <w:name w:val="無清單13161"/>
    <w:next w:val="a4"/>
    <w:semiHidden/>
    <w:rsid w:val="002F19B7"/>
  </w:style>
  <w:style w:type="numbering" w:customStyle="1" w:styleId="22161">
    <w:name w:val="無清單22161"/>
    <w:next w:val="a4"/>
    <w:semiHidden/>
    <w:rsid w:val="002F19B7"/>
  </w:style>
  <w:style w:type="numbering" w:customStyle="1" w:styleId="32161">
    <w:name w:val="無清單32161"/>
    <w:next w:val="a4"/>
    <w:semiHidden/>
    <w:rsid w:val="002F19B7"/>
  </w:style>
  <w:style w:type="numbering" w:customStyle="1" w:styleId="42161">
    <w:name w:val="無清單42161"/>
    <w:next w:val="a4"/>
    <w:semiHidden/>
    <w:rsid w:val="002F19B7"/>
  </w:style>
  <w:style w:type="numbering" w:customStyle="1" w:styleId="52161">
    <w:name w:val="無清單52161"/>
    <w:next w:val="a4"/>
    <w:semiHidden/>
    <w:rsid w:val="002F19B7"/>
  </w:style>
  <w:style w:type="numbering" w:customStyle="1" w:styleId="62161">
    <w:name w:val="無清單62161"/>
    <w:next w:val="a4"/>
    <w:semiHidden/>
    <w:rsid w:val="002F19B7"/>
  </w:style>
  <w:style w:type="numbering" w:customStyle="1" w:styleId="14161">
    <w:name w:val="無清單14161"/>
    <w:next w:val="a4"/>
    <w:semiHidden/>
    <w:rsid w:val="002F19B7"/>
  </w:style>
  <w:style w:type="numbering" w:customStyle="1" w:styleId="15161">
    <w:name w:val="無清單15161"/>
    <w:next w:val="a4"/>
    <w:semiHidden/>
    <w:rsid w:val="002F19B7"/>
  </w:style>
  <w:style w:type="numbering" w:customStyle="1" w:styleId="23161">
    <w:name w:val="無清單23161"/>
    <w:next w:val="a4"/>
    <w:semiHidden/>
    <w:rsid w:val="002F19B7"/>
  </w:style>
  <w:style w:type="numbering" w:customStyle="1" w:styleId="33161">
    <w:name w:val="無清單33161"/>
    <w:next w:val="a4"/>
    <w:semiHidden/>
    <w:rsid w:val="002F19B7"/>
  </w:style>
  <w:style w:type="numbering" w:customStyle="1" w:styleId="43161">
    <w:name w:val="無清單43161"/>
    <w:next w:val="a4"/>
    <w:semiHidden/>
    <w:rsid w:val="002F19B7"/>
  </w:style>
  <w:style w:type="numbering" w:customStyle="1" w:styleId="53161">
    <w:name w:val="無清單53161"/>
    <w:next w:val="a4"/>
    <w:semiHidden/>
    <w:rsid w:val="002F19B7"/>
  </w:style>
  <w:style w:type="numbering" w:customStyle="1" w:styleId="63161">
    <w:name w:val="無清單63161"/>
    <w:next w:val="a4"/>
    <w:semiHidden/>
    <w:rsid w:val="002F19B7"/>
  </w:style>
  <w:style w:type="numbering" w:customStyle="1" w:styleId="16161">
    <w:name w:val="無清單16161"/>
    <w:next w:val="a4"/>
    <w:semiHidden/>
    <w:rsid w:val="002F19B7"/>
  </w:style>
  <w:style w:type="numbering" w:customStyle="1" w:styleId="17161">
    <w:name w:val="無清單17161"/>
    <w:next w:val="a4"/>
    <w:semiHidden/>
    <w:rsid w:val="002F19B7"/>
  </w:style>
  <w:style w:type="numbering" w:customStyle="1" w:styleId="24161">
    <w:name w:val="無清單24161"/>
    <w:next w:val="a4"/>
    <w:semiHidden/>
    <w:rsid w:val="002F19B7"/>
  </w:style>
  <w:style w:type="numbering" w:customStyle="1" w:styleId="34161">
    <w:name w:val="無清單34161"/>
    <w:next w:val="a4"/>
    <w:semiHidden/>
    <w:rsid w:val="002F19B7"/>
  </w:style>
  <w:style w:type="numbering" w:customStyle="1" w:styleId="44161">
    <w:name w:val="無清單44161"/>
    <w:next w:val="a4"/>
    <w:semiHidden/>
    <w:rsid w:val="002F19B7"/>
  </w:style>
  <w:style w:type="numbering" w:customStyle="1" w:styleId="54161">
    <w:name w:val="無清單54161"/>
    <w:next w:val="a4"/>
    <w:semiHidden/>
    <w:rsid w:val="002F19B7"/>
  </w:style>
  <w:style w:type="numbering" w:customStyle="1" w:styleId="64161">
    <w:name w:val="無清單64161"/>
    <w:next w:val="a4"/>
    <w:semiHidden/>
    <w:rsid w:val="002F19B7"/>
  </w:style>
  <w:style w:type="numbering" w:customStyle="1" w:styleId="18161">
    <w:name w:val="無清單18161"/>
    <w:next w:val="a4"/>
    <w:semiHidden/>
    <w:rsid w:val="002F19B7"/>
  </w:style>
  <w:style w:type="numbering" w:customStyle="1" w:styleId="19161">
    <w:name w:val="無清單19161"/>
    <w:next w:val="a4"/>
    <w:semiHidden/>
    <w:rsid w:val="002F19B7"/>
  </w:style>
  <w:style w:type="numbering" w:customStyle="1" w:styleId="25161">
    <w:name w:val="無清單25161"/>
    <w:next w:val="a4"/>
    <w:semiHidden/>
    <w:rsid w:val="002F19B7"/>
  </w:style>
  <w:style w:type="numbering" w:customStyle="1" w:styleId="35161">
    <w:name w:val="無清單35161"/>
    <w:next w:val="a4"/>
    <w:semiHidden/>
    <w:rsid w:val="002F19B7"/>
  </w:style>
  <w:style w:type="numbering" w:customStyle="1" w:styleId="45161">
    <w:name w:val="無清單45161"/>
    <w:next w:val="a4"/>
    <w:semiHidden/>
    <w:rsid w:val="002F19B7"/>
  </w:style>
  <w:style w:type="numbering" w:customStyle="1" w:styleId="55161">
    <w:name w:val="無清單55161"/>
    <w:next w:val="a4"/>
    <w:semiHidden/>
    <w:rsid w:val="002F19B7"/>
  </w:style>
  <w:style w:type="numbering" w:customStyle="1" w:styleId="65161">
    <w:name w:val="無清單65161"/>
    <w:next w:val="a4"/>
    <w:semiHidden/>
    <w:rsid w:val="002F19B7"/>
  </w:style>
  <w:style w:type="numbering" w:customStyle="1" w:styleId="2761">
    <w:name w:val="無清單2761"/>
    <w:next w:val="a4"/>
    <w:semiHidden/>
    <w:rsid w:val="002F19B7"/>
  </w:style>
  <w:style w:type="numbering" w:customStyle="1" w:styleId="11361">
    <w:name w:val="無清單11361"/>
    <w:next w:val="a4"/>
    <w:semiHidden/>
    <w:rsid w:val="002F19B7"/>
  </w:style>
  <w:style w:type="numbering" w:customStyle="1" w:styleId="11461">
    <w:name w:val="無清單11461"/>
    <w:next w:val="a4"/>
    <w:semiHidden/>
    <w:rsid w:val="002F19B7"/>
  </w:style>
  <w:style w:type="numbering" w:customStyle="1" w:styleId="2861">
    <w:name w:val="無清單2861"/>
    <w:next w:val="a4"/>
    <w:semiHidden/>
    <w:rsid w:val="002F19B7"/>
  </w:style>
  <w:style w:type="numbering" w:customStyle="1" w:styleId="3761">
    <w:name w:val="無清單3761"/>
    <w:next w:val="a4"/>
    <w:semiHidden/>
    <w:rsid w:val="002F19B7"/>
  </w:style>
  <w:style w:type="numbering" w:customStyle="1" w:styleId="4761">
    <w:name w:val="無清單4761"/>
    <w:next w:val="a4"/>
    <w:semiHidden/>
    <w:rsid w:val="002F19B7"/>
  </w:style>
  <w:style w:type="numbering" w:customStyle="1" w:styleId="5761">
    <w:name w:val="無清單5761"/>
    <w:next w:val="a4"/>
    <w:semiHidden/>
    <w:rsid w:val="002F19B7"/>
  </w:style>
  <w:style w:type="numbering" w:customStyle="1" w:styleId="6761">
    <w:name w:val="無清單6761"/>
    <w:next w:val="a4"/>
    <w:semiHidden/>
    <w:rsid w:val="002F19B7"/>
  </w:style>
  <w:style w:type="numbering" w:customStyle="1" w:styleId="7361">
    <w:name w:val="無清單7361"/>
    <w:next w:val="a4"/>
    <w:semiHidden/>
    <w:rsid w:val="002F19B7"/>
  </w:style>
  <w:style w:type="numbering" w:customStyle="1" w:styleId="111111251">
    <w:name w:val="1 / 1.1 / 1.1.1251"/>
    <w:basedOn w:val="a4"/>
    <w:next w:val="111111"/>
    <w:rsid w:val="002F19B7"/>
  </w:style>
  <w:style w:type="numbering" w:customStyle="1" w:styleId="1ai251">
    <w:name w:val="1 / a / i251"/>
    <w:basedOn w:val="a4"/>
    <w:next w:val="1ai"/>
    <w:rsid w:val="002F19B7"/>
  </w:style>
  <w:style w:type="numbering" w:customStyle="1" w:styleId="251a">
    <w:name w:val="文章 / 章節251"/>
    <w:basedOn w:val="a4"/>
    <w:next w:val="afff8"/>
    <w:rsid w:val="002F19B7"/>
  </w:style>
  <w:style w:type="numbering" w:customStyle="1" w:styleId="8261">
    <w:name w:val="無清單8261"/>
    <w:next w:val="a4"/>
    <w:semiHidden/>
    <w:rsid w:val="002F19B7"/>
  </w:style>
  <w:style w:type="numbering" w:customStyle="1" w:styleId="12261">
    <w:name w:val="無清單12261"/>
    <w:next w:val="a4"/>
    <w:semiHidden/>
    <w:rsid w:val="002F19B7"/>
  </w:style>
  <w:style w:type="numbering" w:customStyle="1" w:styleId="21361">
    <w:name w:val="無清單21361"/>
    <w:next w:val="a4"/>
    <w:semiHidden/>
    <w:rsid w:val="002F19B7"/>
  </w:style>
  <w:style w:type="numbering" w:customStyle="1" w:styleId="31361">
    <w:name w:val="無清單31361"/>
    <w:next w:val="a4"/>
    <w:semiHidden/>
    <w:rsid w:val="002F19B7"/>
  </w:style>
  <w:style w:type="numbering" w:customStyle="1" w:styleId="41361">
    <w:name w:val="無清單41361"/>
    <w:next w:val="a4"/>
    <w:semiHidden/>
    <w:rsid w:val="002F19B7"/>
  </w:style>
  <w:style w:type="numbering" w:customStyle="1" w:styleId="51361">
    <w:name w:val="無清單51361"/>
    <w:next w:val="a4"/>
    <w:semiHidden/>
    <w:rsid w:val="002F19B7"/>
  </w:style>
  <w:style w:type="numbering" w:customStyle="1" w:styleId="61361">
    <w:name w:val="無清單61361"/>
    <w:next w:val="a4"/>
    <w:semiHidden/>
    <w:rsid w:val="002F19B7"/>
  </w:style>
  <w:style w:type="numbering" w:customStyle="1" w:styleId="9261">
    <w:name w:val="無清單9261"/>
    <w:next w:val="a4"/>
    <w:semiHidden/>
    <w:rsid w:val="002F19B7"/>
  </w:style>
  <w:style w:type="numbering" w:customStyle="1" w:styleId="10261">
    <w:name w:val="無清單10261"/>
    <w:next w:val="a4"/>
    <w:semiHidden/>
    <w:rsid w:val="002F19B7"/>
  </w:style>
  <w:style w:type="numbering" w:customStyle="1" w:styleId="13261">
    <w:name w:val="無清單13261"/>
    <w:next w:val="a4"/>
    <w:semiHidden/>
    <w:rsid w:val="002F19B7"/>
  </w:style>
  <w:style w:type="numbering" w:customStyle="1" w:styleId="22261">
    <w:name w:val="無清單22261"/>
    <w:next w:val="a4"/>
    <w:semiHidden/>
    <w:rsid w:val="002F19B7"/>
  </w:style>
  <w:style w:type="numbering" w:customStyle="1" w:styleId="32261">
    <w:name w:val="無清單32261"/>
    <w:next w:val="a4"/>
    <w:semiHidden/>
    <w:rsid w:val="002F19B7"/>
  </w:style>
  <w:style w:type="numbering" w:customStyle="1" w:styleId="42261">
    <w:name w:val="無清單42261"/>
    <w:next w:val="a4"/>
    <w:semiHidden/>
    <w:rsid w:val="002F19B7"/>
  </w:style>
  <w:style w:type="numbering" w:customStyle="1" w:styleId="52261">
    <w:name w:val="無清單52261"/>
    <w:next w:val="a4"/>
    <w:semiHidden/>
    <w:rsid w:val="002F19B7"/>
  </w:style>
  <w:style w:type="numbering" w:customStyle="1" w:styleId="62261">
    <w:name w:val="無清單62261"/>
    <w:next w:val="a4"/>
    <w:semiHidden/>
    <w:rsid w:val="002F19B7"/>
  </w:style>
  <w:style w:type="numbering" w:customStyle="1" w:styleId="14261">
    <w:name w:val="無清單14261"/>
    <w:next w:val="a4"/>
    <w:semiHidden/>
    <w:rsid w:val="002F19B7"/>
  </w:style>
  <w:style w:type="numbering" w:customStyle="1" w:styleId="15261">
    <w:name w:val="無清單15261"/>
    <w:next w:val="a4"/>
    <w:semiHidden/>
    <w:rsid w:val="002F19B7"/>
  </w:style>
  <w:style w:type="numbering" w:customStyle="1" w:styleId="23261">
    <w:name w:val="無清單23261"/>
    <w:next w:val="a4"/>
    <w:semiHidden/>
    <w:rsid w:val="002F19B7"/>
  </w:style>
  <w:style w:type="numbering" w:customStyle="1" w:styleId="33261">
    <w:name w:val="無清單33261"/>
    <w:next w:val="a4"/>
    <w:semiHidden/>
    <w:rsid w:val="002F19B7"/>
  </w:style>
  <w:style w:type="numbering" w:customStyle="1" w:styleId="43261">
    <w:name w:val="無清單43261"/>
    <w:next w:val="a4"/>
    <w:semiHidden/>
    <w:rsid w:val="002F19B7"/>
  </w:style>
  <w:style w:type="numbering" w:customStyle="1" w:styleId="53261">
    <w:name w:val="無清單53261"/>
    <w:next w:val="a4"/>
    <w:semiHidden/>
    <w:rsid w:val="002F19B7"/>
  </w:style>
  <w:style w:type="numbering" w:customStyle="1" w:styleId="63261">
    <w:name w:val="無清單63261"/>
    <w:next w:val="a4"/>
    <w:semiHidden/>
    <w:rsid w:val="002F19B7"/>
  </w:style>
  <w:style w:type="numbering" w:customStyle="1" w:styleId="16261">
    <w:name w:val="無清單16261"/>
    <w:next w:val="a4"/>
    <w:semiHidden/>
    <w:rsid w:val="002F19B7"/>
  </w:style>
  <w:style w:type="numbering" w:customStyle="1" w:styleId="17261">
    <w:name w:val="無清單17261"/>
    <w:next w:val="a4"/>
    <w:semiHidden/>
    <w:rsid w:val="002F19B7"/>
  </w:style>
  <w:style w:type="numbering" w:customStyle="1" w:styleId="24261">
    <w:name w:val="無清單24261"/>
    <w:next w:val="a4"/>
    <w:semiHidden/>
    <w:rsid w:val="002F19B7"/>
  </w:style>
  <w:style w:type="numbering" w:customStyle="1" w:styleId="34261">
    <w:name w:val="無清單34261"/>
    <w:next w:val="a4"/>
    <w:semiHidden/>
    <w:rsid w:val="002F19B7"/>
  </w:style>
  <w:style w:type="numbering" w:customStyle="1" w:styleId="44261">
    <w:name w:val="無清單44261"/>
    <w:next w:val="a4"/>
    <w:semiHidden/>
    <w:rsid w:val="002F19B7"/>
  </w:style>
  <w:style w:type="numbering" w:customStyle="1" w:styleId="54261">
    <w:name w:val="無清單54261"/>
    <w:next w:val="a4"/>
    <w:semiHidden/>
    <w:rsid w:val="002F19B7"/>
  </w:style>
  <w:style w:type="numbering" w:customStyle="1" w:styleId="64261">
    <w:name w:val="無清單64261"/>
    <w:next w:val="a4"/>
    <w:semiHidden/>
    <w:rsid w:val="002F19B7"/>
  </w:style>
  <w:style w:type="numbering" w:customStyle="1" w:styleId="18261">
    <w:name w:val="無清單18261"/>
    <w:next w:val="a4"/>
    <w:semiHidden/>
    <w:rsid w:val="002F19B7"/>
  </w:style>
  <w:style w:type="numbering" w:customStyle="1" w:styleId="19261">
    <w:name w:val="無清單19261"/>
    <w:next w:val="a4"/>
    <w:semiHidden/>
    <w:rsid w:val="002F19B7"/>
  </w:style>
  <w:style w:type="numbering" w:customStyle="1" w:styleId="25261">
    <w:name w:val="無清單25261"/>
    <w:next w:val="a4"/>
    <w:semiHidden/>
    <w:rsid w:val="002F19B7"/>
  </w:style>
  <w:style w:type="numbering" w:customStyle="1" w:styleId="35261">
    <w:name w:val="無清單35261"/>
    <w:next w:val="a4"/>
    <w:semiHidden/>
    <w:rsid w:val="002F19B7"/>
  </w:style>
  <w:style w:type="numbering" w:customStyle="1" w:styleId="45261">
    <w:name w:val="無清單45261"/>
    <w:next w:val="a4"/>
    <w:semiHidden/>
    <w:rsid w:val="002F19B7"/>
  </w:style>
  <w:style w:type="numbering" w:customStyle="1" w:styleId="55261">
    <w:name w:val="無清單55261"/>
    <w:next w:val="a4"/>
    <w:semiHidden/>
    <w:rsid w:val="002F19B7"/>
  </w:style>
  <w:style w:type="numbering" w:customStyle="1" w:styleId="65261">
    <w:name w:val="無清單65261"/>
    <w:next w:val="a4"/>
    <w:semiHidden/>
    <w:rsid w:val="002F19B7"/>
  </w:style>
  <w:style w:type="numbering" w:customStyle="1" w:styleId="791">
    <w:name w:val="無清單791"/>
    <w:next w:val="a4"/>
    <w:semiHidden/>
    <w:rsid w:val="002F19B7"/>
  </w:style>
  <w:style w:type="numbering" w:customStyle="1" w:styleId="1301">
    <w:name w:val="無清單1301"/>
    <w:next w:val="a4"/>
    <w:semiHidden/>
    <w:rsid w:val="002F19B7"/>
  </w:style>
  <w:style w:type="numbering" w:customStyle="1" w:styleId="2301">
    <w:name w:val="無清單2301"/>
    <w:next w:val="a4"/>
    <w:semiHidden/>
    <w:rsid w:val="002F19B7"/>
  </w:style>
  <w:style w:type="numbering" w:customStyle="1" w:styleId="3291">
    <w:name w:val="無清單3291"/>
    <w:next w:val="a4"/>
    <w:semiHidden/>
    <w:rsid w:val="002F19B7"/>
  </w:style>
  <w:style w:type="numbering" w:customStyle="1" w:styleId="4291">
    <w:name w:val="無清單4291"/>
    <w:next w:val="a4"/>
    <w:semiHidden/>
    <w:rsid w:val="002F19B7"/>
  </w:style>
  <w:style w:type="numbering" w:customStyle="1" w:styleId="5291">
    <w:name w:val="無清單5291"/>
    <w:next w:val="a4"/>
    <w:semiHidden/>
    <w:rsid w:val="002F19B7"/>
  </w:style>
  <w:style w:type="numbering" w:customStyle="1" w:styleId="6291">
    <w:name w:val="無清單6291"/>
    <w:next w:val="a4"/>
    <w:semiHidden/>
    <w:rsid w:val="002F19B7"/>
  </w:style>
  <w:style w:type="numbering" w:customStyle="1" w:styleId="7101">
    <w:name w:val="無清單7101"/>
    <w:next w:val="a4"/>
    <w:semiHidden/>
    <w:rsid w:val="002F19B7"/>
  </w:style>
  <w:style w:type="numbering" w:customStyle="1" w:styleId="11191">
    <w:name w:val="無清單11191"/>
    <w:next w:val="a4"/>
    <w:semiHidden/>
    <w:rsid w:val="002F19B7"/>
  </w:style>
  <w:style w:type="numbering" w:customStyle="1" w:styleId="111101">
    <w:name w:val="無清單111101"/>
    <w:next w:val="a4"/>
    <w:semiHidden/>
    <w:rsid w:val="002F19B7"/>
  </w:style>
  <w:style w:type="numbering" w:customStyle="1" w:styleId="21181">
    <w:name w:val="無清單21181"/>
    <w:next w:val="a4"/>
    <w:semiHidden/>
    <w:rsid w:val="002F19B7"/>
  </w:style>
  <w:style w:type="numbering" w:customStyle="1" w:styleId="31171">
    <w:name w:val="無清單31171"/>
    <w:next w:val="a4"/>
    <w:semiHidden/>
    <w:rsid w:val="002F19B7"/>
  </w:style>
  <w:style w:type="numbering" w:customStyle="1" w:styleId="41171">
    <w:name w:val="無清單41171"/>
    <w:next w:val="a4"/>
    <w:semiHidden/>
    <w:rsid w:val="002F19B7"/>
  </w:style>
  <w:style w:type="numbering" w:customStyle="1" w:styleId="51171">
    <w:name w:val="無清單51171"/>
    <w:next w:val="a4"/>
    <w:semiHidden/>
    <w:rsid w:val="002F19B7"/>
  </w:style>
  <w:style w:type="numbering" w:customStyle="1" w:styleId="61171">
    <w:name w:val="無清單61171"/>
    <w:next w:val="a4"/>
    <w:semiHidden/>
    <w:rsid w:val="002F19B7"/>
  </w:style>
  <w:style w:type="numbering" w:customStyle="1" w:styleId="7171">
    <w:name w:val="無清單7171"/>
    <w:next w:val="a4"/>
    <w:semiHidden/>
    <w:rsid w:val="002F19B7"/>
  </w:style>
  <w:style w:type="numbering" w:customStyle="1" w:styleId="11111181">
    <w:name w:val="1 / 1.1 / 1.1.181"/>
    <w:basedOn w:val="a4"/>
    <w:next w:val="111111"/>
    <w:rsid w:val="002F19B7"/>
  </w:style>
  <w:style w:type="numbering" w:customStyle="1" w:styleId="1ai81">
    <w:name w:val="1 / a / i81"/>
    <w:basedOn w:val="a4"/>
    <w:next w:val="1ai"/>
    <w:rsid w:val="002F19B7"/>
  </w:style>
  <w:style w:type="numbering" w:customStyle="1" w:styleId="81a">
    <w:name w:val="文章 / 章節81"/>
    <w:basedOn w:val="a4"/>
    <w:next w:val="afff8"/>
    <w:rsid w:val="002F19B7"/>
  </w:style>
  <w:style w:type="numbering" w:customStyle="1" w:styleId="891">
    <w:name w:val="無清單891"/>
    <w:next w:val="a4"/>
    <w:semiHidden/>
    <w:rsid w:val="002F19B7"/>
  </w:style>
  <w:style w:type="numbering" w:customStyle="1" w:styleId="12171">
    <w:name w:val="無清單12171"/>
    <w:next w:val="a4"/>
    <w:semiHidden/>
    <w:rsid w:val="002F19B7"/>
  </w:style>
  <w:style w:type="numbering" w:customStyle="1" w:styleId="21191">
    <w:name w:val="無清單21191"/>
    <w:next w:val="a4"/>
    <w:semiHidden/>
    <w:rsid w:val="002F19B7"/>
  </w:style>
  <w:style w:type="numbering" w:customStyle="1" w:styleId="31181">
    <w:name w:val="無清單31181"/>
    <w:next w:val="a4"/>
    <w:semiHidden/>
    <w:rsid w:val="002F19B7"/>
  </w:style>
  <w:style w:type="numbering" w:customStyle="1" w:styleId="41181">
    <w:name w:val="無清單41181"/>
    <w:next w:val="a4"/>
    <w:semiHidden/>
    <w:rsid w:val="002F19B7"/>
  </w:style>
  <w:style w:type="numbering" w:customStyle="1" w:styleId="51181">
    <w:name w:val="無清單51181"/>
    <w:next w:val="a4"/>
    <w:semiHidden/>
    <w:rsid w:val="002F19B7"/>
  </w:style>
  <w:style w:type="numbering" w:customStyle="1" w:styleId="61181">
    <w:name w:val="無清單61181"/>
    <w:next w:val="a4"/>
    <w:semiHidden/>
    <w:rsid w:val="002F19B7"/>
  </w:style>
  <w:style w:type="numbering" w:customStyle="1" w:styleId="991">
    <w:name w:val="無清單991"/>
    <w:next w:val="a4"/>
    <w:semiHidden/>
    <w:rsid w:val="002F19B7"/>
  </w:style>
  <w:style w:type="numbering" w:customStyle="1" w:styleId="1091">
    <w:name w:val="無清單1091"/>
    <w:next w:val="a4"/>
    <w:semiHidden/>
    <w:rsid w:val="002F19B7"/>
  </w:style>
  <w:style w:type="numbering" w:customStyle="1" w:styleId="1391">
    <w:name w:val="無清單1391"/>
    <w:next w:val="a4"/>
    <w:semiHidden/>
    <w:rsid w:val="002F19B7"/>
  </w:style>
  <w:style w:type="numbering" w:customStyle="1" w:styleId="22101">
    <w:name w:val="無清單22101"/>
    <w:next w:val="a4"/>
    <w:semiHidden/>
    <w:rsid w:val="002F19B7"/>
  </w:style>
  <w:style w:type="numbering" w:customStyle="1" w:styleId="32101">
    <w:name w:val="無清單32101"/>
    <w:next w:val="a4"/>
    <w:semiHidden/>
    <w:rsid w:val="002F19B7"/>
  </w:style>
  <w:style w:type="numbering" w:customStyle="1" w:styleId="42101">
    <w:name w:val="無清單42101"/>
    <w:next w:val="a4"/>
    <w:semiHidden/>
    <w:rsid w:val="002F19B7"/>
  </w:style>
  <w:style w:type="numbering" w:customStyle="1" w:styleId="52101">
    <w:name w:val="無清單52101"/>
    <w:next w:val="a4"/>
    <w:semiHidden/>
    <w:rsid w:val="002F19B7"/>
  </w:style>
  <w:style w:type="numbering" w:customStyle="1" w:styleId="62101">
    <w:name w:val="無清單62101"/>
    <w:next w:val="a4"/>
    <w:semiHidden/>
    <w:rsid w:val="002F19B7"/>
  </w:style>
  <w:style w:type="numbering" w:customStyle="1" w:styleId="1491">
    <w:name w:val="無清單1491"/>
    <w:next w:val="a4"/>
    <w:semiHidden/>
    <w:rsid w:val="002F19B7"/>
  </w:style>
  <w:style w:type="numbering" w:customStyle="1" w:styleId="1591">
    <w:name w:val="無清單1591"/>
    <w:next w:val="a4"/>
    <w:semiHidden/>
    <w:rsid w:val="002F19B7"/>
  </w:style>
  <w:style w:type="numbering" w:customStyle="1" w:styleId="2391">
    <w:name w:val="無清單2391"/>
    <w:next w:val="a4"/>
    <w:semiHidden/>
    <w:rsid w:val="002F19B7"/>
  </w:style>
  <w:style w:type="numbering" w:customStyle="1" w:styleId="3391">
    <w:name w:val="無清單3391"/>
    <w:next w:val="a4"/>
    <w:semiHidden/>
    <w:rsid w:val="002F19B7"/>
  </w:style>
  <w:style w:type="numbering" w:customStyle="1" w:styleId="4391">
    <w:name w:val="無清單4391"/>
    <w:next w:val="a4"/>
    <w:semiHidden/>
    <w:rsid w:val="002F19B7"/>
  </w:style>
  <w:style w:type="numbering" w:customStyle="1" w:styleId="5391">
    <w:name w:val="無清單5391"/>
    <w:next w:val="a4"/>
    <w:semiHidden/>
    <w:rsid w:val="002F19B7"/>
  </w:style>
  <w:style w:type="numbering" w:customStyle="1" w:styleId="6391">
    <w:name w:val="無清單6391"/>
    <w:next w:val="a4"/>
    <w:semiHidden/>
    <w:rsid w:val="002F19B7"/>
  </w:style>
  <w:style w:type="numbering" w:customStyle="1" w:styleId="1691">
    <w:name w:val="無清單1691"/>
    <w:next w:val="a4"/>
    <w:semiHidden/>
    <w:rsid w:val="002F19B7"/>
  </w:style>
  <w:style w:type="numbering" w:customStyle="1" w:styleId="1791">
    <w:name w:val="無清單1791"/>
    <w:next w:val="a4"/>
    <w:semiHidden/>
    <w:rsid w:val="002F19B7"/>
  </w:style>
  <w:style w:type="numbering" w:customStyle="1" w:styleId="2491">
    <w:name w:val="無清單2491"/>
    <w:next w:val="a4"/>
    <w:semiHidden/>
    <w:rsid w:val="002F19B7"/>
  </w:style>
  <w:style w:type="numbering" w:customStyle="1" w:styleId="3491">
    <w:name w:val="無清單3491"/>
    <w:next w:val="a4"/>
    <w:semiHidden/>
    <w:rsid w:val="002F19B7"/>
  </w:style>
  <w:style w:type="numbering" w:customStyle="1" w:styleId="4491">
    <w:name w:val="無清單4491"/>
    <w:next w:val="a4"/>
    <w:semiHidden/>
    <w:rsid w:val="002F19B7"/>
  </w:style>
  <w:style w:type="numbering" w:customStyle="1" w:styleId="5491">
    <w:name w:val="無清單5491"/>
    <w:next w:val="a4"/>
    <w:semiHidden/>
    <w:rsid w:val="002F19B7"/>
  </w:style>
  <w:style w:type="numbering" w:customStyle="1" w:styleId="6491">
    <w:name w:val="無清單6491"/>
    <w:next w:val="a4"/>
    <w:semiHidden/>
    <w:rsid w:val="002F19B7"/>
  </w:style>
  <w:style w:type="numbering" w:customStyle="1" w:styleId="1891">
    <w:name w:val="無清單1891"/>
    <w:next w:val="a4"/>
    <w:semiHidden/>
    <w:rsid w:val="002F19B7"/>
  </w:style>
  <w:style w:type="numbering" w:customStyle="1" w:styleId="1991">
    <w:name w:val="無清單1991"/>
    <w:next w:val="a4"/>
    <w:semiHidden/>
    <w:rsid w:val="002F19B7"/>
  </w:style>
  <w:style w:type="numbering" w:customStyle="1" w:styleId="2591">
    <w:name w:val="無清單2591"/>
    <w:next w:val="a4"/>
    <w:semiHidden/>
    <w:rsid w:val="002F19B7"/>
  </w:style>
  <w:style w:type="numbering" w:customStyle="1" w:styleId="3591">
    <w:name w:val="無清單3591"/>
    <w:next w:val="a4"/>
    <w:semiHidden/>
    <w:rsid w:val="002F19B7"/>
  </w:style>
  <w:style w:type="numbering" w:customStyle="1" w:styleId="4591">
    <w:name w:val="無清單4591"/>
    <w:next w:val="a4"/>
    <w:semiHidden/>
    <w:rsid w:val="002F19B7"/>
  </w:style>
  <w:style w:type="numbering" w:customStyle="1" w:styleId="5591">
    <w:name w:val="無清單5591"/>
    <w:next w:val="a4"/>
    <w:semiHidden/>
    <w:rsid w:val="002F19B7"/>
  </w:style>
  <w:style w:type="numbering" w:customStyle="1" w:styleId="6591">
    <w:name w:val="無清單6591"/>
    <w:next w:val="a4"/>
    <w:semiHidden/>
    <w:rsid w:val="002F19B7"/>
  </w:style>
  <w:style w:type="numbering" w:customStyle="1" w:styleId="2071">
    <w:name w:val="無清單2071"/>
    <w:next w:val="a4"/>
    <w:semiHidden/>
    <w:rsid w:val="002F19B7"/>
  </w:style>
  <w:style w:type="numbering" w:customStyle="1" w:styleId="11071">
    <w:name w:val="無清單11071"/>
    <w:next w:val="a4"/>
    <w:semiHidden/>
    <w:rsid w:val="002F19B7"/>
  </w:style>
  <w:style w:type="numbering" w:customStyle="1" w:styleId="11271">
    <w:name w:val="無清單11271"/>
    <w:next w:val="a4"/>
    <w:semiHidden/>
    <w:rsid w:val="002F19B7"/>
  </w:style>
  <w:style w:type="numbering" w:customStyle="1" w:styleId="2671">
    <w:name w:val="無清單2671"/>
    <w:next w:val="a4"/>
    <w:semiHidden/>
    <w:rsid w:val="002F19B7"/>
  </w:style>
  <w:style w:type="numbering" w:customStyle="1" w:styleId="3671">
    <w:name w:val="無清單3671"/>
    <w:next w:val="a4"/>
    <w:semiHidden/>
    <w:rsid w:val="002F19B7"/>
  </w:style>
  <w:style w:type="numbering" w:customStyle="1" w:styleId="4671">
    <w:name w:val="無清單4671"/>
    <w:next w:val="a4"/>
    <w:semiHidden/>
    <w:rsid w:val="002F19B7"/>
  </w:style>
  <w:style w:type="numbering" w:customStyle="1" w:styleId="5671">
    <w:name w:val="無清單5671"/>
    <w:next w:val="a4"/>
    <w:semiHidden/>
    <w:rsid w:val="002F19B7"/>
  </w:style>
  <w:style w:type="numbering" w:customStyle="1" w:styleId="6671">
    <w:name w:val="無清單6671"/>
    <w:next w:val="a4"/>
    <w:semiHidden/>
    <w:rsid w:val="002F19B7"/>
  </w:style>
  <w:style w:type="numbering" w:customStyle="1" w:styleId="7271">
    <w:name w:val="無清單7271"/>
    <w:next w:val="a4"/>
    <w:semiHidden/>
    <w:rsid w:val="002F19B7"/>
  </w:style>
  <w:style w:type="numbering" w:customStyle="1" w:styleId="111111171">
    <w:name w:val="1 / 1.1 / 1.1.1171"/>
    <w:basedOn w:val="a4"/>
    <w:next w:val="111111"/>
    <w:rsid w:val="002F19B7"/>
  </w:style>
  <w:style w:type="numbering" w:customStyle="1" w:styleId="1ai171">
    <w:name w:val="1 / a / i171"/>
    <w:basedOn w:val="a4"/>
    <w:next w:val="1ai"/>
    <w:rsid w:val="002F19B7"/>
  </w:style>
  <w:style w:type="numbering" w:customStyle="1" w:styleId="171a">
    <w:name w:val="文章 / 章節171"/>
    <w:basedOn w:val="a4"/>
    <w:next w:val="afff8"/>
    <w:rsid w:val="002F19B7"/>
  </w:style>
  <w:style w:type="numbering" w:customStyle="1" w:styleId="8171">
    <w:name w:val="無清單8171"/>
    <w:next w:val="a4"/>
    <w:semiHidden/>
    <w:rsid w:val="002F19B7"/>
  </w:style>
  <w:style w:type="numbering" w:customStyle="1" w:styleId="12181">
    <w:name w:val="無清單12181"/>
    <w:next w:val="a4"/>
    <w:semiHidden/>
    <w:rsid w:val="002F19B7"/>
  </w:style>
  <w:style w:type="numbering" w:customStyle="1" w:styleId="21271">
    <w:name w:val="無清單21271"/>
    <w:next w:val="a4"/>
    <w:semiHidden/>
    <w:rsid w:val="002F19B7"/>
  </w:style>
  <w:style w:type="numbering" w:customStyle="1" w:styleId="31271">
    <w:name w:val="無清單31271"/>
    <w:next w:val="a4"/>
    <w:semiHidden/>
    <w:rsid w:val="002F19B7"/>
  </w:style>
  <w:style w:type="numbering" w:customStyle="1" w:styleId="41271">
    <w:name w:val="無清單41271"/>
    <w:next w:val="a4"/>
    <w:semiHidden/>
    <w:rsid w:val="002F19B7"/>
  </w:style>
  <w:style w:type="numbering" w:customStyle="1" w:styleId="51271">
    <w:name w:val="無清單51271"/>
    <w:next w:val="a4"/>
    <w:semiHidden/>
    <w:rsid w:val="002F19B7"/>
  </w:style>
  <w:style w:type="numbering" w:customStyle="1" w:styleId="61271">
    <w:name w:val="無清單61271"/>
    <w:next w:val="a4"/>
    <w:semiHidden/>
    <w:rsid w:val="002F19B7"/>
  </w:style>
  <w:style w:type="numbering" w:customStyle="1" w:styleId="9171">
    <w:name w:val="無清單9171"/>
    <w:next w:val="a4"/>
    <w:semiHidden/>
    <w:rsid w:val="002F19B7"/>
  </w:style>
  <w:style w:type="numbering" w:customStyle="1" w:styleId="10171">
    <w:name w:val="無清單10171"/>
    <w:next w:val="a4"/>
    <w:semiHidden/>
    <w:rsid w:val="002F19B7"/>
  </w:style>
  <w:style w:type="numbering" w:customStyle="1" w:styleId="13171">
    <w:name w:val="無清單13171"/>
    <w:next w:val="a4"/>
    <w:semiHidden/>
    <w:rsid w:val="002F19B7"/>
  </w:style>
  <w:style w:type="numbering" w:customStyle="1" w:styleId="22171">
    <w:name w:val="無清單22171"/>
    <w:next w:val="a4"/>
    <w:semiHidden/>
    <w:rsid w:val="002F19B7"/>
  </w:style>
  <w:style w:type="numbering" w:customStyle="1" w:styleId="32171">
    <w:name w:val="無清單32171"/>
    <w:next w:val="a4"/>
    <w:semiHidden/>
    <w:rsid w:val="002F19B7"/>
  </w:style>
  <w:style w:type="numbering" w:customStyle="1" w:styleId="42171">
    <w:name w:val="無清單42171"/>
    <w:next w:val="a4"/>
    <w:semiHidden/>
    <w:rsid w:val="002F19B7"/>
  </w:style>
  <w:style w:type="numbering" w:customStyle="1" w:styleId="52171">
    <w:name w:val="無清單52171"/>
    <w:next w:val="a4"/>
    <w:semiHidden/>
    <w:rsid w:val="002F19B7"/>
  </w:style>
  <w:style w:type="numbering" w:customStyle="1" w:styleId="62171">
    <w:name w:val="無清單62171"/>
    <w:next w:val="a4"/>
    <w:semiHidden/>
    <w:rsid w:val="002F19B7"/>
  </w:style>
  <w:style w:type="numbering" w:customStyle="1" w:styleId="14171">
    <w:name w:val="無清單14171"/>
    <w:next w:val="a4"/>
    <w:semiHidden/>
    <w:rsid w:val="002F19B7"/>
  </w:style>
  <w:style w:type="numbering" w:customStyle="1" w:styleId="15171">
    <w:name w:val="無清單15171"/>
    <w:next w:val="a4"/>
    <w:semiHidden/>
    <w:rsid w:val="002F19B7"/>
  </w:style>
  <w:style w:type="numbering" w:customStyle="1" w:styleId="23171">
    <w:name w:val="無清單23171"/>
    <w:next w:val="a4"/>
    <w:semiHidden/>
    <w:rsid w:val="002F19B7"/>
  </w:style>
  <w:style w:type="numbering" w:customStyle="1" w:styleId="33171">
    <w:name w:val="無清單33171"/>
    <w:next w:val="a4"/>
    <w:semiHidden/>
    <w:rsid w:val="002F19B7"/>
  </w:style>
  <w:style w:type="numbering" w:customStyle="1" w:styleId="43171">
    <w:name w:val="無清單43171"/>
    <w:next w:val="a4"/>
    <w:semiHidden/>
    <w:rsid w:val="002F19B7"/>
  </w:style>
  <w:style w:type="numbering" w:customStyle="1" w:styleId="53171">
    <w:name w:val="無清單53171"/>
    <w:next w:val="a4"/>
    <w:semiHidden/>
    <w:rsid w:val="002F19B7"/>
  </w:style>
  <w:style w:type="numbering" w:customStyle="1" w:styleId="63171">
    <w:name w:val="無清單63171"/>
    <w:next w:val="a4"/>
    <w:semiHidden/>
    <w:rsid w:val="002F19B7"/>
  </w:style>
  <w:style w:type="numbering" w:customStyle="1" w:styleId="16171">
    <w:name w:val="無清單16171"/>
    <w:next w:val="a4"/>
    <w:semiHidden/>
    <w:rsid w:val="002F19B7"/>
  </w:style>
  <w:style w:type="numbering" w:customStyle="1" w:styleId="17171">
    <w:name w:val="無清單17171"/>
    <w:next w:val="a4"/>
    <w:semiHidden/>
    <w:rsid w:val="002F19B7"/>
  </w:style>
  <w:style w:type="numbering" w:customStyle="1" w:styleId="24171">
    <w:name w:val="無清單24171"/>
    <w:next w:val="a4"/>
    <w:semiHidden/>
    <w:rsid w:val="002F19B7"/>
  </w:style>
  <w:style w:type="numbering" w:customStyle="1" w:styleId="34171">
    <w:name w:val="無清單34171"/>
    <w:next w:val="a4"/>
    <w:semiHidden/>
    <w:rsid w:val="002F19B7"/>
  </w:style>
  <w:style w:type="numbering" w:customStyle="1" w:styleId="44171">
    <w:name w:val="無清單44171"/>
    <w:next w:val="a4"/>
    <w:semiHidden/>
    <w:rsid w:val="002F19B7"/>
  </w:style>
  <w:style w:type="numbering" w:customStyle="1" w:styleId="54171">
    <w:name w:val="無清單54171"/>
    <w:next w:val="a4"/>
    <w:semiHidden/>
    <w:rsid w:val="002F19B7"/>
  </w:style>
  <w:style w:type="numbering" w:customStyle="1" w:styleId="64171">
    <w:name w:val="無清單64171"/>
    <w:next w:val="a4"/>
    <w:semiHidden/>
    <w:rsid w:val="002F19B7"/>
  </w:style>
  <w:style w:type="numbering" w:customStyle="1" w:styleId="18171">
    <w:name w:val="無清單18171"/>
    <w:next w:val="a4"/>
    <w:semiHidden/>
    <w:rsid w:val="002F19B7"/>
  </w:style>
  <w:style w:type="numbering" w:customStyle="1" w:styleId="19171">
    <w:name w:val="無清單19171"/>
    <w:next w:val="a4"/>
    <w:semiHidden/>
    <w:rsid w:val="002F19B7"/>
  </w:style>
  <w:style w:type="numbering" w:customStyle="1" w:styleId="25171">
    <w:name w:val="無清單25171"/>
    <w:next w:val="a4"/>
    <w:semiHidden/>
    <w:rsid w:val="002F19B7"/>
  </w:style>
  <w:style w:type="numbering" w:customStyle="1" w:styleId="35171">
    <w:name w:val="無清單35171"/>
    <w:next w:val="a4"/>
    <w:semiHidden/>
    <w:rsid w:val="002F19B7"/>
  </w:style>
  <w:style w:type="numbering" w:customStyle="1" w:styleId="45171">
    <w:name w:val="無清單45171"/>
    <w:next w:val="a4"/>
    <w:semiHidden/>
    <w:rsid w:val="002F19B7"/>
  </w:style>
  <w:style w:type="numbering" w:customStyle="1" w:styleId="55171">
    <w:name w:val="無清單55171"/>
    <w:next w:val="a4"/>
    <w:semiHidden/>
    <w:rsid w:val="002F19B7"/>
  </w:style>
  <w:style w:type="numbering" w:customStyle="1" w:styleId="65171">
    <w:name w:val="無清單65171"/>
    <w:next w:val="a4"/>
    <w:semiHidden/>
    <w:rsid w:val="002F19B7"/>
  </w:style>
  <w:style w:type="numbering" w:customStyle="1" w:styleId="2771">
    <w:name w:val="無清單2771"/>
    <w:next w:val="a4"/>
    <w:semiHidden/>
    <w:rsid w:val="002F19B7"/>
  </w:style>
  <w:style w:type="numbering" w:customStyle="1" w:styleId="11371">
    <w:name w:val="無清單11371"/>
    <w:next w:val="a4"/>
    <w:semiHidden/>
    <w:rsid w:val="002F19B7"/>
  </w:style>
  <w:style w:type="numbering" w:customStyle="1" w:styleId="11471">
    <w:name w:val="無清單11471"/>
    <w:next w:val="a4"/>
    <w:semiHidden/>
    <w:rsid w:val="002F19B7"/>
  </w:style>
  <w:style w:type="numbering" w:customStyle="1" w:styleId="2871">
    <w:name w:val="無清單2871"/>
    <w:next w:val="a4"/>
    <w:semiHidden/>
    <w:rsid w:val="002F19B7"/>
  </w:style>
  <w:style w:type="numbering" w:customStyle="1" w:styleId="3771">
    <w:name w:val="無清單3771"/>
    <w:next w:val="a4"/>
    <w:semiHidden/>
    <w:rsid w:val="002F19B7"/>
  </w:style>
  <w:style w:type="numbering" w:customStyle="1" w:styleId="4771">
    <w:name w:val="無清單4771"/>
    <w:next w:val="a4"/>
    <w:semiHidden/>
    <w:rsid w:val="002F19B7"/>
  </w:style>
  <w:style w:type="numbering" w:customStyle="1" w:styleId="5771">
    <w:name w:val="無清單5771"/>
    <w:next w:val="a4"/>
    <w:semiHidden/>
    <w:rsid w:val="002F19B7"/>
  </w:style>
  <w:style w:type="numbering" w:customStyle="1" w:styleId="6771">
    <w:name w:val="無清單6771"/>
    <w:next w:val="a4"/>
    <w:semiHidden/>
    <w:rsid w:val="002F19B7"/>
  </w:style>
  <w:style w:type="numbering" w:customStyle="1" w:styleId="7371">
    <w:name w:val="無清單7371"/>
    <w:next w:val="a4"/>
    <w:semiHidden/>
    <w:rsid w:val="002F19B7"/>
  </w:style>
  <w:style w:type="numbering" w:customStyle="1" w:styleId="111111261">
    <w:name w:val="1 / 1.1 / 1.1.1261"/>
    <w:basedOn w:val="a4"/>
    <w:next w:val="111111"/>
    <w:rsid w:val="002F19B7"/>
  </w:style>
  <w:style w:type="numbering" w:customStyle="1" w:styleId="1ai261">
    <w:name w:val="1 / a / i261"/>
    <w:basedOn w:val="a4"/>
    <w:next w:val="1ai"/>
    <w:rsid w:val="002F19B7"/>
  </w:style>
  <w:style w:type="numbering" w:customStyle="1" w:styleId="2613">
    <w:name w:val="文章 / 章節261"/>
    <w:basedOn w:val="a4"/>
    <w:next w:val="afff8"/>
    <w:rsid w:val="002F19B7"/>
  </w:style>
  <w:style w:type="numbering" w:customStyle="1" w:styleId="8271">
    <w:name w:val="無清單8271"/>
    <w:next w:val="a4"/>
    <w:semiHidden/>
    <w:rsid w:val="002F19B7"/>
  </w:style>
  <w:style w:type="numbering" w:customStyle="1" w:styleId="12271">
    <w:name w:val="無清單12271"/>
    <w:next w:val="a4"/>
    <w:semiHidden/>
    <w:rsid w:val="002F19B7"/>
  </w:style>
  <w:style w:type="numbering" w:customStyle="1" w:styleId="21371">
    <w:name w:val="無清單21371"/>
    <w:next w:val="a4"/>
    <w:semiHidden/>
    <w:rsid w:val="002F19B7"/>
  </w:style>
  <w:style w:type="numbering" w:customStyle="1" w:styleId="31371">
    <w:name w:val="無清單31371"/>
    <w:next w:val="a4"/>
    <w:semiHidden/>
    <w:rsid w:val="002F19B7"/>
  </w:style>
  <w:style w:type="numbering" w:customStyle="1" w:styleId="41371">
    <w:name w:val="無清單41371"/>
    <w:next w:val="a4"/>
    <w:semiHidden/>
    <w:rsid w:val="002F19B7"/>
  </w:style>
  <w:style w:type="numbering" w:customStyle="1" w:styleId="51371">
    <w:name w:val="無清單51371"/>
    <w:next w:val="a4"/>
    <w:semiHidden/>
    <w:rsid w:val="002F19B7"/>
  </w:style>
  <w:style w:type="numbering" w:customStyle="1" w:styleId="61371">
    <w:name w:val="無清單61371"/>
    <w:next w:val="a4"/>
    <w:semiHidden/>
    <w:rsid w:val="002F19B7"/>
  </w:style>
  <w:style w:type="numbering" w:customStyle="1" w:styleId="9271">
    <w:name w:val="無清單9271"/>
    <w:next w:val="a4"/>
    <w:semiHidden/>
    <w:rsid w:val="002F19B7"/>
  </w:style>
  <w:style w:type="numbering" w:customStyle="1" w:styleId="10271">
    <w:name w:val="無清單10271"/>
    <w:next w:val="a4"/>
    <w:semiHidden/>
    <w:rsid w:val="002F19B7"/>
  </w:style>
  <w:style w:type="numbering" w:customStyle="1" w:styleId="13271">
    <w:name w:val="無清單13271"/>
    <w:next w:val="a4"/>
    <w:semiHidden/>
    <w:rsid w:val="002F19B7"/>
  </w:style>
  <w:style w:type="numbering" w:customStyle="1" w:styleId="22271">
    <w:name w:val="無清單22271"/>
    <w:next w:val="a4"/>
    <w:semiHidden/>
    <w:rsid w:val="002F19B7"/>
  </w:style>
  <w:style w:type="numbering" w:customStyle="1" w:styleId="32271">
    <w:name w:val="無清單32271"/>
    <w:next w:val="a4"/>
    <w:semiHidden/>
    <w:rsid w:val="002F19B7"/>
  </w:style>
  <w:style w:type="numbering" w:customStyle="1" w:styleId="42271">
    <w:name w:val="無清單42271"/>
    <w:next w:val="a4"/>
    <w:semiHidden/>
    <w:rsid w:val="002F19B7"/>
  </w:style>
  <w:style w:type="numbering" w:customStyle="1" w:styleId="52271">
    <w:name w:val="無清單52271"/>
    <w:next w:val="a4"/>
    <w:semiHidden/>
    <w:rsid w:val="002F19B7"/>
  </w:style>
  <w:style w:type="numbering" w:customStyle="1" w:styleId="62271">
    <w:name w:val="無清單62271"/>
    <w:next w:val="a4"/>
    <w:semiHidden/>
    <w:rsid w:val="002F19B7"/>
  </w:style>
  <w:style w:type="numbering" w:customStyle="1" w:styleId="14271">
    <w:name w:val="無清單14271"/>
    <w:next w:val="a4"/>
    <w:semiHidden/>
    <w:rsid w:val="002F19B7"/>
  </w:style>
  <w:style w:type="numbering" w:customStyle="1" w:styleId="15271">
    <w:name w:val="無清單15271"/>
    <w:next w:val="a4"/>
    <w:semiHidden/>
    <w:rsid w:val="002F19B7"/>
  </w:style>
  <w:style w:type="numbering" w:customStyle="1" w:styleId="23271">
    <w:name w:val="無清單23271"/>
    <w:next w:val="a4"/>
    <w:semiHidden/>
    <w:rsid w:val="002F19B7"/>
  </w:style>
  <w:style w:type="numbering" w:customStyle="1" w:styleId="33271">
    <w:name w:val="無清單33271"/>
    <w:next w:val="a4"/>
    <w:semiHidden/>
    <w:rsid w:val="002F19B7"/>
  </w:style>
  <w:style w:type="numbering" w:customStyle="1" w:styleId="43271">
    <w:name w:val="無清單43271"/>
    <w:next w:val="a4"/>
    <w:semiHidden/>
    <w:rsid w:val="002F19B7"/>
  </w:style>
  <w:style w:type="numbering" w:customStyle="1" w:styleId="53271">
    <w:name w:val="無清單53271"/>
    <w:next w:val="a4"/>
    <w:semiHidden/>
    <w:rsid w:val="002F19B7"/>
  </w:style>
  <w:style w:type="numbering" w:customStyle="1" w:styleId="63271">
    <w:name w:val="無清單63271"/>
    <w:next w:val="a4"/>
    <w:semiHidden/>
    <w:rsid w:val="002F19B7"/>
  </w:style>
  <w:style w:type="numbering" w:customStyle="1" w:styleId="16271">
    <w:name w:val="無清單16271"/>
    <w:next w:val="a4"/>
    <w:semiHidden/>
    <w:rsid w:val="002F19B7"/>
  </w:style>
  <w:style w:type="numbering" w:customStyle="1" w:styleId="17271">
    <w:name w:val="無清單17271"/>
    <w:next w:val="a4"/>
    <w:semiHidden/>
    <w:rsid w:val="002F19B7"/>
  </w:style>
  <w:style w:type="numbering" w:customStyle="1" w:styleId="24271">
    <w:name w:val="無清單24271"/>
    <w:next w:val="a4"/>
    <w:semiHidden/>
    <w:rsid w:val="002F19B7"/>
  </w:style>
  <w:style w:type="numbering" w:customStyle="1" w:styleId="34271">
    <w:name w:val="無清單34271"/>
    <w:next w:val="a4"/>
    <w:semiHidden/>
    <w:rsid w:val="002F19B7"/>
  </w:style>
  <w:style w:type="numbering" w:customStyle="1" w:styleId="44271">
    <w:name w:val="無清單44271"/>
    <w:next w:val="a4"/>
    <w:semiHidden/>
    <w:rsid w:val="002F19B7"/>
  </w:style>
  <w:style w:type="numbering" w:customStyle="1" w:styleId="54271">
    <w:name w:val="無清單54271"/>
    <w:next w:val="a4"/>
    <w:semiHidden/>
    <w:rsid w:val="002F19B7"/>
  </w:style>
  <w:style w:type="numbering" w:customStyle="1" w:styleId="64271">
    <w:name w:val="無清單64271"/>
    <w:next w:val="a4"/>
    <w:semiHidden/>
    <w:rsid w:val="002F19B7"/>
  </w:style>
  <w:style w:type="numbering" w:customStyle="1" w:styleId="18271">
    <w:name w:val="無清單18271"/>
    <w:next w:val="a4"/>
    <w:semiHidden/>
    <w:rsid w:val="002F19B7"/>
  </w:style>
  <w:style w:type="numbering" w:customStyle="1" w:styleId="19271">
    <w:name w:val="無清單19271"/>
    <w:next w:val="a4"/>
    <w:semiHidden/>
    <w:rsid w:val="002F19B7"/>
  </w:style>
  <w:style w:type="numbering" w:customStyle="1" w:styleId="25271">
    <w:name w:val="無清單25271"/>
    <w:next w:val="a4"/>
    <w:semiHidden/>
    <w:rsid w:val="002F19B7"/>
  </w:style>
  <w:style w:type="numbering" w:customStyle="1" w:styleId="35271">
    <w:name w:val="無清單35271"/>
    <w:next w:val="a4"/>
    <w:semiHidden/>
    <w:rsid w:val="002F19B7"/>
  </w:style>
  <w:style w:type="numbering" w:customStyle="1" w:styleId="45271">
    <w:name w:val="無清單45271"/>
    <w:next w:val="a4"/>
    <w:semiHidden/>
    <w:rsid w:val="002F19B7"/>
  </w:style>
  <w:style w:type="numbering" w:customStyle="1" w:styleId="55271">
    <w:name w:val="無清單55271"/>
    <w:next w:val="a4"/>
    <w:semiHidden/>
    <w:rsid w:val="002F19B7"/>
  </w:style>
  <w:style w:type="numbering" w:customStyle="1" w:styleId="65271">
    <w:name w:val="無清單65271"/>
    <w:next w:val="a4"/>
    <w:semiHidden/>
    <w:rsid w:val="002F19B7"/>
  </w:style>
  <w:style w:type="numbering" w:customStyle="1" w:styleId="801">
    <w:name w:val="無清單801"/>
    <w:next w:val="a4"/>
    <w:semiHidden/>
    <w:rsid w:val="002F19B7"/>
  </w:style>
  <w:style w:type="numbering" w:customStyle="1" w:styleId="1401">
    <w:name w:val="無清單1401"/>
    <w:next w:val="a4"/>
    <w:semiHidden/>
    <w:rsid w:val="002F19B7"/>
  </w:style>
  <w:style w:type="numbering" w:customStyle="1" w:styleId="2401">
    <w:name w:val="無清單2401"/>
    <w:next w:val="a4"/>
    <w:semiHidden/>
    <w:rsid w:val="002F19B7"/>
  </w:style>
  <w:style w:type="numbering" w:customStyle="1" w:styleId="3301">
    <w:name w:val="無清單3301"/>
    <w:next w:val="a4"/>
    <w:semiHidden/>
    <w:rsid w:val="002F19B7"/>
  </w:style>
  <w:style w:type="numbering" w:customStyle="1" w:styleId="4301">
    <w:name w:val="無清單4301"/>
    <w:next w:val="a4"/>
    <w:semiHidden/>
    <w:rsid w:val="002F19B7"/>
  </w:style>
  <w:style w:type="numbering" w:customStyle="1" w:styleId="5301">
    <w:name w:val="無清單5301"/>
    <w:next w:val="a4"/>
    <w:semiHidden/>
    <w:rsid w:val="002F19B7"/>
  </w:style>
  <w:style w:type="numbering" w:customStyle="1" w:styleId="6301">
    <w:name w:val="無清單6301"/>
    <w:next w:val="a4"/>
    <w:semiHidden/>
    <w:rsid w:val="002F19B7"/>
  </w:style>
  <w:style w:type="numbering" w:customStyle="1" w:styleId="7181">
    <w:name w:val="無清單7181"/>
    <w:next w:val="a4"/>
    <w:semiHidden/>
    <w:rsid w:val="002F19B7"/>
  </w:style>
  <w:style w:type="numbering" w:customStyle="1" w:styleId="11201">
    <w:name w:val="無清單11201"/>
    <w:next w:val="a4"/>
    <w:semiHidden/>
    <w:rsid w:val="002F19B7"/>
  </w:style>
  <w:style w:type="numbering" w:customStyle="1" w:styleId="111112">
    <w:name w:val="無清單111112"/>
    <w:next w:val="a4"/>
    <w:semiHidden/>
    <w:rsid w:val="002F19B7"/>
  </w:style>
  <w:style w:type="numbering" w:customStyle="1" w:styleId="21201">
    <w:name w:val="無清單21201"/>
    <w:next w:val="a4"/>
    <w:semiHidden/>
    <w:rsid w:val="002F19B7"/>
  </w:style>
  <w:style w:type="numbering" w:customStyle="1" w:styleId="31191">
    <w:name w:val="無清單31191"/>
    <w:next w:val="a4"/>
    <w:semiHidden/>
    <w:rsid w:val="002F19B7"/>
  </w:style>
  <w:style w:type="numbering" w:customStyle="1" w:styleId="41191">
    <w:name w:val="無清單41191"/>
    <w:next w:val="a4"/>
    <w:semiHidden/>
    <w:rsid w:val="002F19B7"/>
  </w:style>
  <w:style w:type="numbering" w:customStyle="1" w:styleId="51191">
    <w:name w:val="無清單51191"/>
    <w:next w:val="a4"/>
    <w:semiHidden/>
    <w:rsid w:val="002F19B7"/>
  </w:style>
  <w:style w:type="numbering" w:customStyle="1" w:styleId="61191">
    <w:name w:val="無清單61191"/>
    <w:next w:val="a4"/>
    <w:semiHidden/>
    <w:rsid w:val="002F19B7"/>
  </w:style>
  <w:style w:type="numbering" w:customStyle="1" w:styleId="7191">
    <w:name w:val="無清單7191"/>
    <w:next w:val="a4"/>
    <w:semiHidden/>
    <w:rsid w:val="002F19B7"/>
  </w:style>
  <w:style w:type="numbering" w:customStyle="1" w:styleId="11111191">
    <w:name w:val="1 / 1.1 / 1.1.191"/>
    <w:basedOn w:val="a4"/>
    <w:next w:val="111111"/>
    <w:rsid w:val="002F19B7"/>
  </w:style>
  <w:style w:type="numbering" w:customStyle="1" w:styleId="1ai91">
    <w:name w:val="1 / a / i91"/>
    <w:basedOn w:val="a4"/>
    <w:next w:val="1ai"/>
    <w:rsid w:val="002F19B7"/>
  </w:style>
  <w:style w:type="numbering" w:customStyle="1" w:styleId="91f6">
    <w:name w:val="文章 / 章節91"/>
    <w:basedOn w:val="a4"/>
    <w:next w:val="afff8"/>
    <w:rsid w:val="002F19B7"/>
  </w:style>
  <w:style w:type="numbering" w:customStyle="1" w:styleId="8101">
    <w:name w:val="無清單8101"/>
    <w:next w:val="a4"/>
    <w:semiHidden/>
    <w:rsid w:val="002F19B7"/>
  </w:style>
  <w:style w:type="numbering" w:customStyle="1" w:styleId="12191">
    <w:name w:val="無清單12191"/>
    <w:next w:val="a4"/>
    <w:semiHidden/>
    <w:rsid w:val="002F19B7"/>
  </w:style>
  <w:style w:type="numbering" w:customStyle="1" w:styleId="211101">
    <w:name w:val="無清單211101"/>
    <w:next w:val="a4"/>
    <w:semiHidden/>
    <w:rsid w:val="002F19B7"/>
  </w:style>
  <w:style w:type="numbering" w:customStyle="1" w:styleId="311101">
    <w:name w:val="無清單311101"/>
    <w:next w:val="a4"/>
    <w:semiHidden/>
    <w:rsid w:val="002F19B7"/>
  </w:style>
  <w:style w:type="numbering" w:customStyle="1" w:styleId="411101">
    <w:name w:val="無清單411101"/>
    <w:next w:val="a4"/>
    <w:semiHidden/>
    <w:rsid w:val="002F19B7"/>
  </w:style>
  <w:style w:type="numbering" w:customStyle="1" w:styleId="511101">
    <w:name w:val="無清單511101"/>
    <w:next w:val="a4"/>
    <w:semiHidden/>
    <w:rsid w:val="002F19B7"/>
  </w:style>
  <w:style w:type="numbering" w:customStyle="1" w:styleId="611101">
    <w:name w:val="無清單611101"/>
    <w:next w:val="a4"/>
    <w:semiHidden/>
    <w:rsid w:val="002F19B7"/>
  </w:style>
  <w:style w:type="numbering" w:customStyle="1" w:styleId="9101">
    <w:name w:val="無清單9101"/>
    <w:next w:val="a4"/>
    <w:semiHidden/>
    <w:rsid w:val="002F19B7"/>
  </w:style>
  <w:style w:type="numbering" w:customStyle="1" w:styleId="10101">
    <w:name w:val="無清單10101"/>
    <w:next w:val="a4"/>
    <w:semiHidden/>
    <w:rsid w:val="002F19B7"/>
  </w:style>
  <w:style w:type="numbering" w:customStyle="1" w:styleId="13101">
    <w:name w:val="無清單13101"/>
    <w:next w:val="a4"/>
    <w:semiHidden/>
    <w:rsid w:val="002F19B7"/>
  </w:style>
  <w:style w:type="numbering" w:customStyle="1" w:styleId="22181">
    <w:name w:val="無清單22181"/>
    <w:next w:val="a4"/>
    <w:semiHidden/>
    <w:rsid w:val="002F19B7"/>
  </w:style>
  <w:style w:type="numbering" w:customStyle="1" w:styleId="32181">
    <w:name w:val="無清單32181"/>
    <w:next w:val="a4"/>
    <w:semiHidden/>
    <w:rsid w:val="002F19B7"/>
  </w:style>
  <w:style w:type="numbering" w:customStyle="1" w:styleId="42181">
    <w:name w:val="無清單42181"/>
    <w:next w:val="a4"/>
    <w:semiHidden/>
    <w:rsid w:val="002F19B7"/>
  </w:style>
  <w:style w:type="numbering" w:customStyle="1" w:styleId="52181">
    <w:name w:val="無清單52181"/>
    <w:next w:val="a4"/>
    <w:semiHidden/>
    <w:rsid w:val="002F19B7"/>
  </w:style>
  <w:style w:type="numbering" w:customStyle="1" w:styleId="62181">
    <w:name w:val="無清單62181"/>
    <w:next w:val="a4"/>
    <w:semiHidden/>
    <w:rsid w:val="002F19B7"/>
  </w:style>
  <w:style w:type="numbering" w:customStyle="1" w:styleId="14101">
    <w:name w:val="無清單14101"/>
    <w:next w:val="a4"/>
    <w:semiHidden/>
    <w:rsid w:val="002F19B7"/>
  </w:style>
  <w:style w:type="numbering" w:customStyle="1" w:styleId="15101">
    <w:name w:val="無清單15101"/>
    <w:next w:val="a4"/>
    <w:semiHidden/>
    <w:rsid w:val="002F19B7"/>
  </w:style>
  <w:style w:type="numbering" w:customStyle="1" w:styleId="23101">
    <w:name w:val="無清單23101"/>
    <w:next w:val="a4"/>
    <w:semiHidden/>
    <w:rsid w:val="002F19B7"/>
  </w:style>
  <w:style w:type="numbering" w:customStyle="1" w:styleId="33101">
    <w:name w:val="無清單33101"/>
    <w:next w:val="a4"/>
    <w:semiHidden/>
    <w:rsid w:val="002F19B7"/>
  </w:style>
  <w:style w:type="numbering" w:customStyle="1" w:styleId="43101">
    <w:name w:val="無清單43101"/>
    <w:next w:val="a4"/>
    <w:semiHidden/>
    <w:rsid w:val="002F19B7"/>
  </w:style>
  <w:style w:type="numbering" w:customStyle="1" w:styleId="53101">
    <w:name w:val="無清單53101"/>
    <w:next w:val="a4"/>
    <w:semiHidden/>
    <w:rsid w:val="002F19B7"/>
  </w:style>
  <w:style w:type="numbering" w:customStyle="1" w:styleId="63101">
    <w:name w:val="無清單63101"/>
    <w:next w:val="a4"/>
    <w:semiHidden/>
    <w:rsid w:val="002F19B7"/>
  </w:style>
  <w:style w:type="numbering" w:customStyle="1" w:styleId="16101">
    <w:name w:val="無清單16101"/>
    <w:next w:val="a4"/>
    <w:semiHidden/>
    <w:rsid w:val="002F19B7"/>
  </w:style>
  <w:style w:type="numbering" w:customStyle="1" w:styleId="17101">
    <w:name w:val="無清單17101"/>
    <w:next w:val="a4"/>
    <w:semiHidden/>
    <w:rsid w:val="002F19B7"/>
  </w:style>
  <w:style w:type="numbering" w:customStyle="1" w:styleId="24101">
    <w:name w:val="無清單24101"/>
    <w:next w:val="a4"/>
    <w:semiHidden/>
    <w:rsid w:val="002F19B7"/>
  </w:style>
  <w:style w:type="numbering" w:customStyle="1" w:styleId="34101">
    <w:name w:val="無清單34101"/>
    <w:next w:val="a4"/>
    <w:semiHidden/>
    <w:rsid w:val="002F19B7"/>
  </w:style>
  <w:style w:type="numbering" w:customStyle="1" w:styleId="44101">
    <w:name w:val="無清單44101"/>
    <w:next w:val="a4"/>
    <w:semiHidden/>
    <w:rsid w:val="002F19B7"/>
  </w:style>
  <w:style w:type="numbering" w:customStyle="1" w:styleId="54101">
    <w:name w:val="無清單54101"/>
    <w:next w:val="a4"/>
    <w:semiHidden/>
    <w:rsid w:val="002F19B7"/>
  </w:style>
  <w:style w:type="numbering" w:customStyle="1" w:styleId="64101">
    <w:name w:val="無清單64101"/>
    <w:next w:val="a4"/>
    <w:semiHidden/>
    <w:rsid w:val="002F19B7"/>
  </w:style>
  <w:style w:type="numbering" w:customStyle="1" w:styleId="18101">
    <w:name w:val="無清單18101"/>
    <w:next w:val="a4"/>
    <w:semiHidden/>
    <w:rsid w:val="002F19B7"/>
  </w:style>
  <w:style w:type="numbering" w:customStyle="1" w:styleId="19101">
    <w:name w:val="無清單19101"/>
    <w:next w:val="a4"/>
    <w:semiHidden/>
    <w:rsid w:val="002F19B7"/>
  </w:style>
  <w:style w:type="numbering" w:customStyle="1" w:styleId="25101">
    <w:name w:val="無清單25101"/>
    <w:next w:val="a4"/>
    <w:semiHidden/>
    <w:rsid w:val="002F19B7"/>
  </w:style>
  <w:style w:type="numbering" w:customStyle="1" w:styleId="35101">
    <w:name w:val="無清單35101"/>
    <w:next w:val="a4"/>
    <w:semiHidden/>
    <w:rsid w:val="002F19B7"/>
  </w:style>
  <w:style w:type="numbering" w:customStyle="1" w:styleId="45101">
    <w:name w:val="無清單45101"/>
    <w:next w:val="a4"/>
    <w:semiHidden/>
    <w:rsid w:val="002F19B7"/>
  </w:style>
  <w:style w:type="numbering" w:customStyle="1" w:styleId="55101">
    <w:name w:val="無清單55101"/>
    <w:next w:val="a4"/>
    <w:semiHidden/>
    <w:rsid w:val="002F19B7"/>
  </w:style>
  <w:style w:type="numbering" w:customStyle="1" w:styleId="65101">
    <w:name w:val="無清單65101"/>
    <w:next w:val="a4"/>
    <w:semiHidden/>
    <w:rsid w:val="002F19B7"/>
  </w:style>
  <w:style w:type="numbering" w:customStyle="1" w:styleId="2081">
    <w:name w:val="無清單2081"/>
    <w:next w:val="a4"/>
    <w:semiHidden/>
    <w:rsid w:val="002F19B7"/>
  </w:style>
  <w:style w:type="numbering" w:customStyle="1" w:styleId="11081">
    <w:name w:val="無清單11081"/>
    <w:next w:val="a4"/>
    <w:semiHidden/>
    <w:rsid w:val="002F19B7"/>
  </w:style>
  <w:style w:type="numbering" w:customStyle="1" w:styleId="11281">
    <w:name w:val="無清單11281"/>
    <w:next w:val="a4"/>
    <w:semiHidden/>
    <w:rsid w:val="002F19B7"/>
  </w:style>
  <w:style w:type="numbering" w:customStyle="1" w:styleId="2681">
    <w:name w:val="無清單2681"/>
    <w:next w:val="a4"/>
    <w:semiHidden/>
    <w:rsid w:val="002F19B7"/>
  </w:style>
  <w:style w:type="numbering" w:customStyle="1" w:styleId="3681">
    <w:name w:val="無清單3681"/>
    <w:next w:val="a4"/>
    <w:semiHidden/>
    <w:rsid w:val="002F19B7"/>
  </w:style>
  <w:style w:type="numbering" w:customStyle="1" w:styleId="4681">
    <w:name w:val="無清單4681"/>
    <w:next w:val="a4"/>
    <w:semiHidden/>
    <w:rsid w:val="002F19B7"/>
  </w:style>
  <w:style w:type="numbering" w:customStyle="1" w:styleId="5681">
    <w:name w:val="無清單5681"/>
    <w:next w:val="a4"/>
    <w:semiHidden/>
    <w:rsid w:val="002F19B7"/>
  </w:style>
  <w:style w:type="numbering" w:customStyle="1" w:styleId="6681">
    <w:name w:val="無清單6681"/>
    <w:next w:val="a4"/>
    <w:semiHidden/>
    <w:rsid w:val="002F19B7"/>
  </w:style>
  <w:style w:type="numbering" w:customStyle="1" w:styleId="7281">
    <w:name w:val="無清單7281"/>
    <w:next w:val="a4"/>
    <w:semiHidden/>
    <w:rsid w:val="002F19B7"/>
  </w:style>
  <w:style w:type="numbering" w:customStyle="1" w:styleId="111111181">
    <w:name w:val="1 / 1.1 / 1.1.1181"/>
    <w:basedOn w:val="a4"/>
    <w:next w:val="111111"/>
    <w:rsid w:val="002F19B7"/>
  </w:style>
  <w:style w:type="numbering" w:customStyle="1" w:styleId="1ai181">
    <w:name w:val="1 / a / i181"/>
    <w:basedOn w:val="a4"/>
    <w:next w:val="1ai"/>
    <w:rsid w:val="002F19B7"/>
  </w:style>
  <w:style w:type="numbering" w:customStyle="1" w:styleId="181a">
    <w:name w:val="文章 / 章節181"/>
    <w:basedOn w:val="a4"/>
    <w:next w:val="afff8"/>
    <w:rsid w:val="002F19B7"/>
  </w:style>
  <w:style w:type="numbering" w:customStyle="1" w:styleId="8181">
    <w:name w:val="無清單8181"/>
    <w:next w:val="a4"/>
    <w:semiHidden/>
    <w:rsid w:val="002F19B7"/>
  </w:style>
  <w:style w:type="numbering" w:customStyle="1" w:styleId="121101">
    <w:name w:val="無清單121101"/>
    <w:next w:val="a4"/>
    <w:semiHidden/>
    <w:rsid w:val="002F19B7"/>
  </w:style>
  <w:style w:type="numbering" w:customStyle="1" w:styleId="21281">
    <w:name w:val="無清單21281"/>
    <w:next w:val="a4"/>
    <w:semiHidden/>
    <w:rsid w:val="002F19B7"/>
  </w:style>
  <w:style w:type="numbering" w:customStyle="1" w:styleId="31281">
    <w:name w:val="無清單31281"/>
    <w:next w:val="a4"/>
    <w:semiHidden/>
    <w:rsid w:val="002F19B7"/>
  </w:style>
  <w:style w:type="numbering" w:customStyle="1" w:styleId="41281">
    <w:name w:val="無清單41281"/>
    <w:next w:val="a4"/>
    <w:semiHidden/>
    <w:rsid w:val="002F19B7"/>
  </w:style>
  <w:style w:type="numbering" w:customStyle="1" w:styleId="51281">
    <w:name w:val="無清單51281"/>
    <w:next w:val="a4"/>
    <w:semiHidden/>
    <w:rsid w:val="002F19B7"/>
  </w:style>
  <w:style w:type="numbering" w:customStyle="1" w:styleId="61281">
    <w:name w:val="無清單61281"/>
    <w:next w:val="a4"/>
    <w:semiHidden/>
    <w:rsid w:val="002F19B7"/>
  </w:style>
  <w:style w:type="numbering" w:customStyle="1" w:styleId="9181">
    <w:name w:val="無清單9181"/>
    <w:next w:val="a4"/>
    <w:semiHidden/>
    <w:rsid w:val="002F19B7"/>
  </w:style>
  <w:style w:type="numbering" w:customStyle="1" w:styleId="10181">
    <w:name w:val="無清單10181"/>
    <w:next w:val="a4"/>
    <w:semiHidden/>
    <w:rsid w:val="002F19B7"/>
  </w:style>
  <w:style w:type="numbering" w:customStyle="1" w:styleId="13181">
    <w:name w:val="無清單13181"/>
    <w:next w:val="a4"/>
    <w:semiHidden/>
    <w:rsid w:val="002F19B7"/>
  </w:style>
  <w:style w:type="numbering" w:customStyle="1" w:styleId="22191">
    <w:name w:val="無清單22191"/>
    <w:next w:val="a4"/>
    <w:semiHidden/>
    <w:rsid w:val="002F19B7"/>
  </w:style>
  <w:style w:type="numbering" w:customStyle="1" w:styleId="32191">
    <w:name w:val="無清單32191"/>
    <w:next w:val="a4"/>
    <w:semiHidden/>
    <w:rsid w:val="002F19B7"/>
  </w:style>
  <w:style w:type="numbering" w:customStyle="1" w:styleId="42191">
    <w:name w:val="無清單42191"/>
    <w:next w:val="a4"/>
    <w:semiHidden/>
    <w:rsid w:val="002F19B7"/>
  </w:style>
  <w:style w:type="numbering" w:customStyle="1" w:styleId="52191">
    <w:name w:val="無清單52191"/>
    <w:next w:val="a4"/>
    <w:semiHidden/>
    <w:rsid w:val="002F19B7"/>
  </w:style>
  <w:style w:type="numbering" w:customStyle="1" w:styleId="62191">
    <w:name w:val="無清單62191"/>
    <w:next w:val="a4"/>
    <w:semiHidden/>
    <w:rsid w:val="002F19B7"/>
  </w:style>
  <w:style w:type="numbering" w:customStyle="1" w:styleId="14181">
    <w:name w:val="無清單14181"/>
    <w:next w:val="a4"/>
    <w:semiHidden/>
    <w:rsid w:val="002F19B7"/>
  </w:style>
  <w:style w:type="numbering" w:customStyle="1" w:styleId="15181">
    <w:name w:val="無清單15181"/>
    <w:next w:val="a4"/>
    <w:semiHidden/>
    <w:rsid w:val="002F19B7"/>
  </w:style>
  <w:style w:type="numbering" w:customStyle="1" w:styleId="23181">
    <w:name w:val="無清單23181"/>
    <w:next w:val="a4"/>
    <w:semiHidden/>
    <w:rsid w:val="002F19B7"/>
  </w:style>
  <w:style w:type="numbering" w:customStyle="1" w:styleId="33181">
    <w:name w:val="無清單33181"/>
    <w:next w:val="a4"/>
    <w:semiHidden/>
    <w:rsid w:val="002F19B7"/>
  </w:style>
  <w:style w:type="numbering" w:customStyle="1" w:styleId="43181">
    <w:name w:val="無清單43181"/>
    <w:next w:val="a4"/>
    <w:semiHidden/>
    <w:rsid w:val="002F19B7"/>
  </w:style>
  <w:style w:type="numbering" w:customStyle="1" w:styleId="53181">
    <w:name w:val="無清單53181"/>
    <w:next w:val="a4"/>
    <w:semiHidden/>
    <w:rsid w:val="002F19B7"/>
  </w:style>
  <w:style w:type="numbering" w:customStyle="1" w:styleId="63181">
    <w:name w:val="無清單63181"/>
    <w:next w:val="a4"/>
    <w:semiHidden/>
    <w:rsid w:val="002F19B7"/>
  </w:style>
  <w:style w:type="numbering" w:customStyle="1" w:styleId="16181">
    <w:name w:val="無清單16181"/>
    <w:next w:val="a4"/>
    <w:semiHidden/>
    <w:rsid w:val="002F19B7"/>
  </w:style>
  <w:style w:type="numbering" w:customStyle="1" w:styleId="17181">
    <w:name w:val="無清單17181"/>
    <w:next w:val="a4"/>
    <w:semiHidden/>
    <w:rsid w:val="002F19B7"/>
  </w:style>
  <w:style w:type="numbering" w:customStyle="1" w:styleId="24181">
    <w:name w:val="無清單24181"/>
    <w:next w:val="a4"/>
    <w:semiHidden/>
    <w:rsid w:val="002F19B7"/>
  </w:style>
  <w:style w:type="numbering" w:customStyle="1" w:styleId="34181">
    <w:name w:val="無清單34181"/>
    <w:next w:val="a4"/>
    <w:semiHidden/>
    <w:rsid w:val="002F19B7"/>
  </w:style>
  <w:style w:type="numbering" w:customStyle="1" w:styleId="44181">
    <w:name w:val="無清單44181"/>
    <w:next w:val="a4"/>
    <w:semiHidden/>
    <w:rsid w:val="002F19B7"/>
  </w:style>
  <w:style w:type="numbering" w:customStyle="1" w:styleId="54181">
    <w:name w:val="無清單54181"/>
    <w:next w:val="a4"/>
    <w:semiHidden/>
    <w:rsid w:val="002F19B7"/>
  </w:style>
  <w:style w:type="numbering" w:customStyle="1" w:styleId="64181">
    <w:name w:val="無清單64181"/>
    <w:next w:val="a4"/>
    <w:semiHidden/>
    <w:rsid w:val="002F19B7"/>
  </w:style>
  <w:style w:type="numbering" w:customStyle="1" w:styleId="18181">
    <w:name w:val="無清單18181"/>
    <w:next w:val="a4"/>
    <w:semiHidden/>
    <w:rsid w:val="002F19B7"/>
  </w:style>
  <w:style w:type="numbering" w:customStyle="1" w:styleId="19181">
    <w:name w:val="無清單19181"/>
    <w:next w:val="a4"/>
    <w:semiHidden/>
    <w:rsid w:val="002F19B7"/>
  </w:style>
  <w:style w:type="numbering" w:customStyle="1" w:styleId="25181">
    <w:name w:val="無清單25181"/>
    <w:next w:val="a4"/>
    <w:semiHidden/>
    <w:rsid w:val="002F19B7"/>
  </w:style>
  <w:style w:type="numbering" w:customStyle="1" w:styleId="35181">
    <w:name w:val="無清單35181"/>
    <w:next w:val="a4"/>
    <w:semiHidden/>
    <w:rsid w:val="002F19B7"/>
  </w:style>
  <w:style w:type="numbering" w:customStyle="1" w:styleId="45181">
    <w:name w:val="無清單45181"/>
    <w:next w:val="a4"/>
    <w:semiHidden/>
    <w:rsid w:val="002F19B7"/>
  </w:style>
  <w:style w:type="numbering" w:customStyle="1" w:styleId="55181">
    <w:name w:val="無清單55181"/>
    <w:next w:val="a4"/>
    <w:semiHidden/>
    <w:rsid w:val="002F19B7"/>
  </w:style>
  <w:style w:type="numbering" w:customStyle="1" w:styleId="65181">
    <w:name w:val="無清單65181"/>
    <w:next w:val="a4"/>
    <w:semiHidden/>
    <w:rsid w:val="002F19B7"/>
  </w:style>
  <w:style w:type="numbering" w:customStyle="1" w:styleId="2781">
    <w:name w:val="無清單2781"/>
    <w:next w:val="a4"/>
    <w:semiHidden/>
    <w:rsid w:val="002F19B7"/>
  </w:style>
  <w:style w:type="numbering" w:customStyle="1" w:styleId="11381">
    <w:name w:val="無清單11381"/>
    <w:next w:val="a4"/>
    <w:semiHidden/>
    <w:rsid w:val="002F19B7"/>
  </w:style>
  <w:style w:type="numbering" w:customStyle="1" w:styleId="11481">
    <w:name w:val="無清單11481"/>
    <w:next w:val="a4"/>
    <w:semiHidden/>
    <w:rsid w:val="002F19B7"/>
  </w:style>
  <w:style w:type="numbering" w:customStyle="1" w:styleId="2881">
    <w:name w:val="無清單2881"/>
    <w:next w:val="a4"/>
    <w:semiHidden/>
    <w:rsid w:val="002F19B7"/>
  </w:style>
  <w:style w:type="numbering" w:customStyle="1" w:styleId="3781">
    <w:name w:val="無清單3781"/>
    <w:next w:val="a4"/>
    <w:semiHidden/>
    <w:rsid w:val="002F19B7"/>
  </w:style>
  <w:style w:type="numbering" w:customStyle="1" w:styleId="4781">
    <w:name w:val="無清單4781"/>
    <w:next w:val="a4"/>
    <w:semiHidden/>
    <w:rsid w:val="002F19B7"/>
  </w:style>
  <w:style w:type="numbering" w:customStyle="1" w:styleId="5781">
    <w:name w:val="無清單5781"/>
    <w:next w:val="a4"/>
    <w:semiHidden/>
    <w:rsid w:val="002F19B7"/>
  </w:style>
  <w:style w:type="numbering" w:customStyle="1" w:styleId="6781">
    <w:name w:val="無清單6781"/>
    <w:next w:val="a4"/>
    <w:semiHidden/>
    <w:rsid w:val="002F19B7"/>
  </w:style>
  <w:style w:type="numbering" w:customStyle="1" w:styleId="7381">
    <w:name w:val="無清單7381"/>
    <w:next w:val="a4"/>
    <w:semiHidden/>
    <w:rsid w:val="002F19B7"/>
  </w:style>
  <w:style w:type="numbering" w:customStyle="1" w:styleId="111111271">
    <w:name w:val="1 / 1.1 / 1.1.1271"/>
    <w:basedOn w:val="a4"/>
    <w:next w:val="111111"/>
    <w:rsid w:val="002F19B7"/>
  </w:style>
  <w:style w:type="numbering" w:customStyle="1" w:styleId="1ai271">
    <w:name w:val="1 / a / i271"/>
    <w:basedOn w:val="a4"/>
    <w:next w:val="1ai"/>
    <w:rsid w:val="002F19B7"/>
  </w:style>
  <w:style w:type="numbering" w:customStyle="1" w:styleId="2713">
    <w:name w:val="文章 / 章節271"/>
    <w:basedOn w:val="a4"/>
    <w:next w:val="afff8"/>
    <w:rsid w:val="002F19B7"/>
  </w:style>
  <w:style w:type="numbering" w:customStyle="1" w:styleId="8281">
    <w:name w:val="無清單8281"/>
    <w:next w:val="a4"/>
    <w:semiHidden/>
    <w:rsid w:val="002F19B7"/>
  </w:style>
  <w:style w:type="numbering" w:customStyle="1" w:styleId="12281">
    <w:name w:val="無清單12281"/>
    <w:next w:val="a4"/>
    <w:semiHidden/>
    <w:rsid w:val="002F19B7"/>
  </w:style>
  <w:style w:type="numbering" w:customStyle="1" w:styleId="21381">
    <w:name w:val="無清單21381"/>
    <w:next w:val="a4"/>
    <w:semiHidden/>
    <w:rsid w:val="002F19B7"/>
  </w:style>
  <w:style w:type="numbering" w:customStyle="1" w:styleId="31381">
    <w:name w:val="無清單31381"/>
    <w:next w:val="a4"/>
    <w:semiHidden/>
    <w:rsid w:val="002F19B7"/>
  </w:style>
  <w:style w:type="numbering" w:customStyle="1" w:styleId="41381">
    <w:name w:val="無清單41381"/>
    <w:next w:val="a4"/>
    <w:semiHidden/>
    <w:rsid w:val="002F19B7"/>
  </w:style>
  <w:style w:type="numbering" w:customStyle="1" w:styleId="51381">
    <w:name w:val="無清單51381"/>
    <w:next w:val="a4"/>
    <w:semiHidden/>
    <w:rsid w:val="002F19B7"/>
  </w:style>
  <w:style w:type="numbering" w:customStyle="1" w:styleId="61381">
    <w:name w:val="無清單61381"/>
    <w:next w:val="a4"/>
    <w:semiHidden/>
    <w:rsid w:val="002F19B7"/>
  </w:style>
  <w:style w:type="numbering" w:customStyle="1" w:styleId="9281">
    <w:name w:val="無清單9281"/>
    <w:next w:val="a4"/>
    <w:semiHidden/>
    <w:rsid w:val="002F19B7"/>
  </w:style>
  <w:style w:type="numbering" w:customStyle="1" w:styleId="10281">
    <w:name w:val="無清單10281"/>
    <w:next w:val="a4"/>
    <w:semiHidden/>
    <w:rsid w:val="002F19B7"/>
  </w:style>
  <w:style w:type="numbering" w:customStyle="1" w:styleId="13281">
    <w:name w:val="無清單13281"/>
    <w:next w:val="a4"/>
    <w:semiHidden/>
    <w:rsid w:val="002F19B7"/>
  </w:style>
  <w:style w:type="numbering" w:customStyle="1" w:styleId="22281">
    <w:name w:val="無清單22281"/>
    <w:next w:val="a4"/>
    <w:semiHidden/>
    <w:rsid w:val="002F19B7"/>
  </w:style>
  <w:style w:type="numbering" w:customStyle="1" w:styleId="32281">
    <w:name w:val="無清單32281"/>
    <w:next w:val="a4"/>
    <w:semiHidden/>
    <w:rsid w:val="002F19B7"/>
  </w:style>
  <w:style w:type="numbering" w:customStyle="1" w:styleId="42281">
    <w:name w:val="無清單42281"/>
    <w:next w:val="a4"/>
    <w:semiHidden/>
    <w:rsid w:val="002F19B7"/>
  </w:style>
  <w:style w:type="numbering" w:customStyle="1" w:styleId="52281">
    <w:name w:val="無清單52281"/>
    <w:next w:val="a4"/>
    <w:semiHidden/>
    <w:rsid w:val="002F19B7"/>
  </w:style>
  <w:style w:type="numbering" w:customStyle="1" w:styleId="62281">
    <w:name w:val="無清單62281"/>
    <w:next w:val="a4"/>
    <w:semiHidden/>
    <w:rsid w:val="002F19B7"/>
  </w:style>
  <w:style w:type="numbering" w:customStyle="1" w:styleId="14281">
    <w:name w:val="無清單14281"/>
    <w:next w:val="a4"/>
    <w:semiHidden/>
    <w:rsid w:val="002F19B7"/>
  </w:style>
  <w:style w:type="numbering" w:customStyle="1" w:styleId="15281">
    <w:name w:val="無清單15281"/>
    <w:next w:val="a4"/>
    <w:semiHidden/>
    <w:rsid w:val="002F19B7"/>
  </w:style>
  <w:style w:type="numbering" w:customStyle="1" w:styleId="23281">
    <w:name w:val="無清單23281"/>
    <w:next w:val="a4"/>
    <w:semiHidden/>
    <w:rsid w:val="002F19B7"/>
  </w:style>
  <w:style w:type="numbering" w:customStyle="1" w:styleId="33281">
    <w:name w:val="無清單33281"/>
    <w:next w:val="a4"/>
    <w:semiHidden/>
    <w:rsid w:val="002F19B7"/>
  </w:style>
  <w:style w:type="numbering" w:customStyle="1" w:styleId="43281">
    <w:name w:val="無清單43281"/>
    <w:next w:val="a4"/>
    <w:semiHidden/>
    <w:rsid w:val="002F19B7"/>
  </w:style>
  <w:style w:type="numbering" w:customStyle="1" w:styleId="53281">
    <w:name w:val="無清單53281"/>
    <w:next w:val="a4"/>
    <w:semiHidden/>
    <w:rsid w:val="002F19B7"/>
  </w:style>
  <w:style w:type="numbering" w:customStyle="1" w:styleId="63281">
    <w:name w:val="無清單63281"/>
    <w:next w:val="a4"/>
    <w:semiHidden/>
    <w:rsid w:val="002F19B7"/>
  </w:style>
  <w:style w:type="numbering" w:customStyle="1" w:styleId="16281">
    <w:name w:val="無清單16281"/>
    <w:next w:val="a4"/>
    <w:semiHidden/>
    <w:rsid w:val="002F19B7"/>
  </w:style>
  <w:style w:type="numbering" w:customStyle="1" w:styleId="17281">
    <w:name w:val="無清單17281"/>
    <w:next w:val="a4"/>
    <w:semiHidden/>
    <w:rsid w:val="002F19B7"/>
  </w:style>
  <w:style w:type="numbering" w:customStyle="1" w:styleId="24281">
    <w:name w:val="無清單24281"/>
    <w:next w:val="a4"/>
    <w:semiHidden/>
    <w:rsid w:val="002F19B7"/>
  </w:style>
  <w:style w:type="numbering" w:customStyle="1" w:styleId="34281">
    <w:name w:val="無清單34281"/>
    <w:next w:val="a4"/>
    <w:semiHidden/>
    <w:rsid w:val="002F19B7"/>
  </w:style>
  <w:style w:type="numbering" w:customStyle="1" w:styleId="44281">
    <w:name w:val="無清單44281"/>
    <w:next w:val="a4"/>
    <w:semiHidden/>
    <w:rsid w:val="002F19B7"/>
  </w:style>
  <w:style w:type="numbering" w:customStyle="1" w:styleId="54281">
    <w:name w:val="無清單54281"/>
    <w:next w:val="a4"/>
    <w:semiHidden/>
    <w:rsid w:val="002F19B7"/>
  </w:style>
  <w:style w:type="numbering" w:customStyle="1" w:styleId="64281">
    <w:name w:val="無清單64281"/>
    <w:next w:val="a4"/>
    <w:semiHidden/>
    <w:rsid w:val="002F19B7"/>
  </w:style>
  <w:style w:type="numbering" w:customStyle="1" w:styleId="18281">
    <w:name w:val="無清單18281"/>
    <w:next w:val="a4"/>
    <w:semiHidden/>
    <w:rsid w:val="002F19B7"/>
  </w:style>
  <w:style w:type="numbering" w:customStyle="1" w:styleId="19281">
    <w:name w:val="無清單19281"/>
    <w:next w:val="a4"/>
    <w:semiHidden/>
    <w:rsid w:val="002F19B7"/>
  </w:style>
  <w:style w:type="numbering" w:customStyle="1" w:styleId="25281">
    <w:name w:val="無清單25281"/>
    <w:next w:val="a4"/>
    <w:semiHidden/>
    <w:rsid w:val="002F19B7"/>
  </w:style>
  <w:style w:type="numbering" w:customStyle="1" w:styleId="35281">
    <w:name w:val="無清單35281"/>
    <w:next w:val="a4"/>
    <w:semiHidden/>
    <w:rsid w:val="002F19B7"/>
  </w:style>
  <w:style w:type="numbering" w:customStyle="1" w:styleId="45281">
    <w:name w:val="無清單45281"/>
    <w:next w:val="a4"/>
    <w:semiHidden/>
    <w:rsid w:val="002F19B7"/>
  </w:style>
  <w:style w:type="numbering" w:customStyle="1" w:styleId="55281">
    <w:name w:val="無清單55281"/>
    <w:next w:val="a4"/>
    <w:semiHidden/>
    <w:rsid w:val="002F19B7"/>
  </w:style>
  <w:style w:type="numbering" w:customStyle="1" w:styleId="65281">
    <w:name w:val="無清單65281"/>
    <w:next w:val="a4"/>
    <w:semiHidden/>
    <w:rsid w:val="002F19B7"/>
  </w:style>
  <w:style w:type="numbering" w:customStyle="1" w:styleId="111111101">
    <w:name w:val="1 / 1.1 / 1.1.1101"/>
    <w:basedOn w:val="a4"/>
    <w:next w:val="111111"/>
    <w:rsid w:val="002F19B7"/>
  </w:style>
  <w:style w:type="numbering" w:customStyle="1" w:styleId="1ai101">
    <w:name w:val="1 / a / i101"/>
    <w:basedOn w:val="a4"/>
    <w:next w:val="1ai"/>
    <w:rsid w:val="002F19B7"/>
  </w:style>
  <w:style w:type="numbering" w:customStyle="1" w:styleId="101f1">
    <w:name w:val="文章 / 章節101"/>
    <w:basedOn w:val="a4"/>
    <w:next w:val="afff8"/>
    <w:rsid w:val="002F19B7"/>
  </w:style>
  <w:style w:type="numbering" w:customStyle="1" w:styleId="1800">
    <w:name w:val="無清單180"/>
    <w:next w:val="a4"/>
    <w:semiHidden/>
    <w:rsid w:val="00E17331"/>
  </w:style>
  <w:style w:type="numbering" w:customStyle="1" w:styleId="1900">
    <w:name w:val="無清單190"/>
    <w:next w:val="a4"/>
    <w:semiHidden/>
    <w:rsid w:val="00E17331"/>
  </w:style>
  <w:style w:type="numbering" w:customStyle="1" w:styleId="2800">
    <w:name w:val="無清單280"/>
    <w:next w:val="a4"/>
    <w:semiHidden/>
    <w:rsid w:val="00E17331"/>
  </w:style>
  <w:style w:type="numbering" w:customStyle="1" w:styleId="3700">
    <w:name w:val="無清單370"/>
    <w:next w:val="a4"/>
    <w:semiHidden/>
    <w:rsid w:val="00E17331"/>
  </w:style>
  <w:style w:type="numbering" w:customStyle="1" w:styleId="4700">
    <w:name w:val="無清單470"/>
    <w:next w:val="a4"/>
    <w:semiHidden/>
    <w:rsid w:val="00E17331"/>
  </w:style>
  <w:style w:type="numbering" w:customStyle="1" w:styleId="5700">
    <w:name w:val="無清單570"/>
    <w:next w:val="a4"/>
    <w:semiHidden/>
    <w:rsid w:val="00E17331"/>
  </w:style>
  <w:style w:type="numbering" w:customStyle="1" w:styleId="670">
    <w:name w:val="無清單670"/>
    <w:next w:val="a4"/>
    <w:semiHidden/>
    <w:rsid w:val="00E17331"/>
  </w:style>
  <w:style w:type="numbering" w:customStyle="1" w:styleId="742">
    <w:name w:val="無清單742"/>
    <w:next w:val="a4"/>
    <w:semiHidden/>
    <w:rsid w:val="00E17331"/>
  </w:style>
  <w:style w:type="numbering" w:customStyle="1" w:styleId="11500">
    <w:name w:val="無清單1150"/>
    <w:next w:val="a4"/>
    <w:semiHidden/>
    <w:rsid w:val="00E17331"/>
  </w:style>
  <w:style w:type="numbering" w:customStyle="1" w:styleId="11116">
    <w:name w:val="無清單11116"/>
    <w:next w:val="a4"/>
    <w:semiHidden/>
    <w:rsid w:val="00E17331"/>
  </w:style>
  <w:style w:type="numbering" w:customStyle="1" w:styleId="2142">
    <w:name w:val="無清單2142"/>
    <w:next w:val="a4"/>
    <w:semiHidden/>
    <w:rsid w:val="00E17331"/>
  </w:style>
  <w:style w:type="numbering" w:customStyle="1" w:styleId="3142">
    <w:name w:val="無清單3142"/>
    <w:next w:val="a4"/>
    <w:semiHidden/>
    <w:rsid w:val="00E17331"/>
  </w:style>
  <w:style w:type="numbering" w:customStyle="1" w:styleId="4142">
    <w:name w:val="無清單4142"/>
    <w:next w:val="a4"/>
    <w:semiHidden/>
    <w:rsid w:val="00E17331"/>
  </w:style>
  <w:style w:type="numbering" w:customStyle="1" w:styleId="5142">
    <w:name w:val="無清單5142"/>
    <w:next w:val="a4"/>
    <w:semiHidden/>
    <w:rsid w:val="00E17331"/>
  </w:style>
  <w:style w:type="numbering" w:customStyle="1" w:styleId="6142">
    <w:name w:val="無清單6142"/>
    <w:next w:val="a4"/>
    <w:semiHidden/>
    <w:rsid w:val="00E17331"/>
  </w:style>
  <w:style w:type="numbering" w:customStyle="1" w:styleId="7114">
    <w:name w:val="無清單7114"/>
    <w:next w:val="a4"/>
    <w:semiHidden/>
    <w:rsid w:val="00E17331"/>
  </w:style>
  <w:style w:type="numbering" w:customStyle="1" w:styleId="11111132">
    <w:name w:val="1 / 1.1 / 1.1.132"/>
    <w:basedOn w:val="a4"/>
    <w:next w:val="111111"/>
    <w:rsid w:val="00E17331"/>
  </w:style>
  <w:style w:type="numbering" w:customStyle="1" w:styleId="1ai32">
    <w:name w:val="1 / a / i32"/>
    <w:basedOn w:val="a4"/>
    <w:next w:val="1ai"/>
    <w:rsid w:val="00E17331"/>
  </w:style>
  <w:style w:type="numbering" w:customStyle="1" w:styleId="32a">
    <w:name w:val="文章 / 章節32"/>
    <w:basedOn w:val="a4"/>
    <w:next w:val="afff8"/>
    <w:rsid w:val="00E17331"/>
  </w:style>
  <w:style w:type="table" w:customStyle="1" w:styleId="3D16">
    <w:name w:val="表格 3D 效果 16"/>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6">
    <w:name w:val="表格 3D 效果 36"/>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6">
    <w:name w:val="表格 Web 16"/>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6">
    <w:name w:val="表格 Web 26"/>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6">
    <w:name w:val="表格 Web 36"/>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a">
    <w:name w:val="表格 古典 16"/>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a">
    <w:name w:val="表格 古典 26"/>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a">
    <w:name w:val="表格 古典 36"/>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a">
    <w:name w:val="表格 古典 46"/>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6b">
    <w:name w:val="表格 色彩 26"/>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b">
    <w:name w:val="表格 色彩 36"/>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6b">
    <w:name w:val="表格 典雅6"/>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b">
    <w:name w:val="表格 格線 46"/>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a">
    <w:name w:val="表格 格線 66"/>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0">
    <w:name w:val="表格 格線 86"/>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c">
    <w:name w:val="表格 專業6"/>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表格 清單 16"/>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表格 清單 26"/>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c">
    <w:name w:val="表格 清單 36"/>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c">
    <w:name w:val="表格 清單 46"/>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60">
    <w:name w:val="表格 清單 76"/>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表格 清單 86"/>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6d">
    <w:name w:val="表格 現代6"/>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d">
    <w:name w:val="表格 簡單 26"/>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6d">
    <w:name w:val="表格 簡單 36"/>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6c">
    <w:name w:val="表格 欄 16"/>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e">
    <w:name w:val="表格 欄 26"/>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e">
    <w:name w:val="表格 欄 36"/>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d">
    <w:name w:val="表格 欄 46"/>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a">
    <w:name w:val="表格 欄 56"/>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0">
    <w:name w:val="無清單832"/>
    <w:next w:val="a4"/>
    <w:semiHidden/>
    <w:rsid w:val="00E17331"/>
  </w:style>
  <w:style w:type="numbering" w:customStyle="1" w:styleId="12330">
    <w:name w:val="無清單1233"/>
    <w:next w:val="a4"/>
    <w:semiHidden/>
    <w:rsid w:val="00E17331"/>
  </w:style>
  <w:style w:type="numbering" w:customStyle="1" w:styleId="21115">
    <w:name w:val="無清單21115"/>
    <w:next w:val="a4"/>
    <w:semiHidden/>
    <w:rsid w:val="00E17331"/>
  </w:style>
  <w:style w:type="numbering" w:customStyle="1" w:styleId="31115">
    <w:name w:val="無清單31115"/>
    <w:next w:val="a4"/>
    <w:semiHidden/>
    <w:rsid w:val="00E17331"/>
  </w:style>
  <w:style w:type="numbering" w:customStyle="1" w:styleId="41115">
    <w:name w:val="無清單41115"/>
    <w:next w:val="a4"/>
    <w:semiHidden/>
    <w:rsid w:val="00E17331"/>
  </w:style>
  <w:style w:type="numbering" w:customStyle="1" w:styleId="51115">
    <w:name w:val="無清單51115"/>
    <w:next w:val="a4"/>
    <w:semiHidden/>
    <w:rsid w:val="00E17331"/>
  </w:style>
  <w:style w:type="numbering" w:customStyle="1" w:styleId="61115">
    <w:name w:val="無清單61115"/>
    <w:next w:val="a4"/>
    <w:semiHidden/>
    <w:rsid w:val="00E17331"/>
  </w:style>
  <w:style w:type="numbering" w:customStyle="1" w:styleId="932">
    <w:name w:val="無清單932"/>
    <w:next w:val="a4"/>
    <w:semiHidden/>
    <w:rsid w:val="00E17331"/>
  </w:style>
  <w:style w:type="numbering" w:customStyle="1" w:styleId="1032">
    <w:name w:val="無清單1032"/>
    <w:next w:val="a4"/>
    <w:semiHidden/>
    <w:rsid w:val="00E17331"/>
  </w:style>
  <w:style w:type="numbering" w:customStyle="1" w:styleId="1332">
    <w:name w:val="無清單1332"/>
    <w:next w:val="a4"/>
    <w:semiHidden/>
    <w:rsid w:val="00E17331"/>
  </w:style>
  <w:style w:type="numbering" w:customStyle="1" w:styleId="2233">
    <w:name w:val="無清單2233"/>
    <w:next w:val="a4"/>
    <w:semiHidden/>
    <w:rsid w:val="00E17331"/>
  </w:style>
  <w:style w:type="numbering" w:customStyle="1" w:styleId="3233">
    <w:name w:val="無清單3233"/>
    <w:next w:val="a4"/>
    <w:semiHidden/>
    <w:rsid w:val="00E17331"/>
  </w:style>
  <w:style w:type="numbering" w:customStyle="1" w:styleId="4233">
    <w:name w:val="無清單4233"/>
    <w:next w:val="a4"/>
    <w:semiHidden/>
    <w:rsid w:val="00E17331"/>
  </w:style>
  <w:style w:type="numbering" w:customStyle="1" w:styleId="5233">
    <w:name w:val="無清單5233"/>
    <w:next w:val="a4"/>
    <w:semiHidden/>
    <w:rsid w:val="00E17331"/>
  </w:style>
  <w:style w:type="numbering" w:customStyle="1" w:styleId="6233">
    <w:name w:val="無清單6233"/>
    <w:next w:val="a4"/>
    <w:semiHidden/>
    <w:rsid w:val="00E17331"/>
  </w:style>
  <w:style w:type="numbering" w:customStyle="1" w:styleId="1432">
    <w:name w:val="無清單1432"/>
    <w:next w:val="a4"/>
    <w:semiHidden/>
    <w:rsid w:val="00E17331"/>
  </w:style>
  <w:style w:type="numbering" w:customStyle="1" w:styleId="1532">
    <w:name w:val="無清單1532"/>
    <w:next w:val="a4"/>
    <w:semiHidden/>
    <w:rsid w:val="00E17331"/>
  </w:style>
  <w:style w:type="numbering" w:customStyle="1" w:styleId="2332">
    <w:name w:val="無清單2332"/>
    <w:next w:val="a4"/>
    <w:semiHidden/>
    <w:rsid w:val="00E17331"/>
  </w:style>
  <w:style w:type="numbering" w:customStyle="1" w:styleId="3332">
    <w:name w:val="無清單3332"/>
    <w:next w:val="a4"/>
    <w:semiHidden/>
    <w:rsid w:val="00E17331"/>
  </w:style>
  <w:style w:type="numbering" w:customStyle="1" w:styleId="4332">
    <w:name w:val="無清單4332"/>
    <w:next w:val="a4"/>
    <w:semiHidden/>
    <w:rsid w:val="00E17331"/>
  </w:style>
  <w:style w:type="numbering" w:customStyle="1" w:styleId="5332">
    <w:name w:val="無清單5332"/>
    <w:next w:val="a4"/>
    <w:semiHidden/>
    <w:rsid w:val="00E17331"/>
  </w:style>
  <w:style w:type="numbering" w:customStyle="1" w:styleId="6332">
    <w:name w:val="無清單6332"/>
    <w:next w:val="a4"/>
    <w:semiHidden/>
    <w:rsid w:val="00E17331"/>
  </w:style>
  <w:style w:type="numbering" w:customStyle="1" w:styleId="1632">
    <w:name w:val="無清單1632"/>
    <w:next w:val="a4"/>
    <w:semiHidden/>
    <w:rsid w:val="00E17331"/>
  </w:style>
  <w:style w:type="numbering" w:customStyle="1" w:styleId="1732">
    <w:name w:val="無清單1732"/>
    <w:next w:val="a4"/>
    <w:semiHidden/>
    <w:rsid w:val="00E17331"/>
  </w:style>
  <w:style w:type="numbering" w:customStyle="1" w:styleId="2432">
    <w:name w:val="無清單2432"/>
    <w:next w:val="a4"/>
    <w:semiHidden/>
    <w:rsid w:val="00E17331"/>
  </w:style>
  <w:style w:type="numbering" w:customStyle="1" w:styleId="3432">
    <w:name w:val="無清單3432"/>
    <w:next w:val="a4"/>
    <w:semiHidden/>
    <w:rsid w:val="00E17331"/>
  </w:style>
  <w:style w:type="numbering" w:customStyle="1" w:styleId="4432">
    <w:name w:val="無清單4432"/>
    <w:next w:val="a4"/>
    <w:semiHidden/>
    <w:rsid w:val="00E17331"/>
  </w:style>
  <w:style w:type="numbering" w:customStyle="1" w:styleId="5432">
    <w:name w:val="無清單5432"/>
    <w:next w:val="a4"/>
    <w:semiHidden/>
    <w:rsid w:val="00E17331"/>
  </w:style>
  <w:style w:type="numbering" w:customStyle="1" w:styleId="6432">
    <w:name w:val="無清單6432"/>
    <w:next w:val="a4"/>
    <w:semiHidden/>
    <w:rsid w:val="00E17331"/>
  </w:style>
  <w:style w:type="numbering" w:customStyle="1" w:styleId="1832">
    <w:name w:val="無清單1832"/>
    <w:next w:val="a4"/>
    <w:semiHidden/>
    <w:rsid w:val="00E17331"/>
  </w:style>
  <w:style w:type="numbering" w:customStyle="1" w:styleId="1932">
    <w:name w:val="無清單1932"/>
    <w:next w:val="a4"/>
    <w:semiHidden/>
    <w:rsid w:val="00E17331"/>
  </w:style>
  <w:style w:type="numbering" w:customStyle="1" w:styleId="2532">
    <w:name w:val="無清單2532"/>
    <w:next w:val="a4"/>
    <w:semiHidden/>
    <w:rsid w:val="00E17331"/>
  </w:style>
  <w:style w:type="numbering" w:customStyle="1" w:styleId="3532">
    <w:name w:val="無清單3532"/>
    <w:next w:val="a4"/>
    <w:semiHidden/>
    <w:rsid w:val="00E17331"/>
  </w:style>
  <w:style w:type="numbering" w:customStyle="1" w:styleId="4532">
    <w:name w:val="無清單4532"/>
    <w:next w:val="a4"/>
    <w:semiHidden/>
    <w:rsid w:val="00E17331"/>
  </w:style>
  <w:style w:type="numbering" w:customStyle="1" w:styleId="5532">
    <w:name w:val="無清單5532"/>
    <w:next w:val="a4"/>
    <w:semiHidden/>
    <w:rsid w:val="00E17331"/>
  </w:style>
  <w:style w:type="numbering" w:customStyle="1" w:styleId="6532">
    <w:name w:val="無清單6532"/>
    <w:next w:val="a4"/>
    <w:semiHidden/>
    <w:rsid w:val="00E17331"/>
  </w:style>
  <w:style w:type="numbering" w:customStyle="1" w:styleId="2013">
    <w:name w:val="無清單2013"/>
    <w:next w:val="a4"/>
    <w:semiHidden/>
    <w:rsid w:val="00E17331"/>
  </w:style>
  <w:style w:type="numbering" w:customStyle="1" w:styleId="11013">
    <w:name w:val="無清單11013"/>
    <w:next w:val="a4"/>
    <w:semiHidden/>
    <w:rsid w:val="00E17331"/>
  </w:style>
  <w:style w:type="numbering" w:customStyle="1" w:styleId="11214">
    <w:name w:val="無清單11214"/>
    <w:next w:val="a4"/>
    <w:semiHidden/>
    <w:rsid w:val="00E17331"/>
  </w:style>
  <w:style w:type="numbering" w:customStyle="1" w:styleId="26130">
    <w:name w:val="無清單2613"/>
    <w:next w:val="a4"/>
    <w:semiHidden/>
    <w:rsid w:val="00E17331"/>
  </w:style>
  <w:style w:type="numbering" w:customStyle="1" w:styleId="3613">
    <w:name w:val="無清單3613"/>
    <w:next w:val="a4"/>
    <w:semiHidden/>
    <w:rsid w:val="00E17331"/>
  </w:style>
  <w:style w:type="numbering" w:customStyle="1" w:styleId="4613">
    <w:name w:val="無清單4613"/>
    <w:next w:val="a4"/>
    <w:semiHidden/>
    <w:rsid w:val="00E17331"/>
  </w:style>
  <w:style w:type="numbering" w:customStyle="1" w:styleId="5613">
    <w:name w:val="無清單5613"/>
    <w:next w:val="a4"/>
    <w:semiHidden/>
    <w:rsid w:val="00E17331"/>
  </w:style>
  <w:style w:type="numbering" w:customStyle="1" w:styleId="6613">
    <w:name w:val="無清單6613"/>
    <w:next w:val="a4"/>
    <w:semiHidden/>
    <w:rsid w:val="00E17331"/>
  </w:style>
  <w:style w:type="numbering" w:customStyle="1" w:styleId="7213">
    <w:name w:val="無清單7213"/>
    <w:next w:val="a4"/>
    <w:semiHidden/>
    <w:rsid w:val="00E17331"/>
  </w:style>
  <w:style w:type="numbering" w:customStyle="1" w:styleId="111111113">
    <w:name w:val="1 / 1.1 / 1.1.1113"/>
    <w:basedOn w:val="a4"/>
    <w:next w:val="111111"/>
    <w:rsid w:val="00E17331"/>
  </w:style>
  <w:style w:type="numbering" w:customStyle="1" w:styleId="1ai113">
    <w:name w:val="1 / a / i113"/>
    <w:basedOn w:val="a4"/>
    <w:next w:val="1ai"/>
    <w:rsid w:val="00E17331"/>
  </w:style>
  <w:style w:type="numbering" w:customStyle="1" w:styleId="113a">
    <w:name w:val="文章 / 章節113"/>
    <w:basedOn w:val="a4"/>
    <w:next w:val="afff8"/>
    <w:rsid w:val="00E17331"/>
  </w:style>
  <w:style w:type="numbering" w:customStyle="1" w:styleId="8114">
    <w:name w:val="無清單8114"/>
    <w:next w:val="a4"/>
    <w:semiHidden/>
    <w:rsid w:val="00E17331"/>
  </w:style>
  <w:style w:type="numbering" w:customStyle="1" w:styleId="12115">
    <w:name w:val="無清單12115"/>
    <w:next w:val="a4"/>
    <w:semiHidden/>
    <w:rsid w:val="00E17331"/>
  </w:style>
  <w:style w:type="numbering" w:customStyle="1" w:styleId="21214">
    <w:name w:val="無清單21214"/>
    <w:next w:val="a4"/>
    <w:semiHidden/>
    <w:rsid w:val="00E17331"/>
  </w:style>
  <w:style w:type="numbering" w:customStyle="1" w:styleId="31213">
    <w:name w:val="無清單31213"/>
    <w:next w:val="a4"/>
    <w:semiHidden/>
    <w:rsid w:val="00E17331"/>
  </w:style>
  <w:style w:type="numbering" w:customStyle="1" w:styleId="41213">
    <w:name w:val="無清單41213"/>
    <w:next w:val="a4"/>
    <w:semiHidden/>
    <w:rsid w:val="00E17331"/>
  </w:style>
  <w:style w:type="numbering" w:customStyle="1" w:styleId="51213">
    <w:name w:val="無清單51213"/>
    <w:next w:val="a4"/>
    <w:semiHidden/>
    <w:rsid w:val="00E17331"/>
  </w:style>
  <w:style w:type="numbering" w:customStyle="1" w:styleId="61213">
    <w:name w:val="無清單61213"/>
    <w:next w:val="a4"/>
    <w:semiHidden/>
    <w:rsid w:val="00E17331"/>
  </w:style>
  <w:style w:type="numbering" w:customStyle="1" w:styleId="9114">
    <w:name w:val="無清單9114"/>
    <w:next w:val="a4"/>
    <w:semiHidden/>
    <w:rsid w:val="00E17331"/>
  </w:style>
  <w:style w:type="numbering" w:customStyle="1" w:styleId="10114">
    <w:name w:val="無清單10114"/>
    <w:next w:val="a4"/>
    <w:semiHidden/>
    <w:rsid w:val="00E17331"/>
  </w:style>
  <w:style w:type="numbering" w:customStyle="1" w:styleId="13114">
    <w:name w:val="無清單13114"/>
    <w:next w:val="a4"/>
    <w:semiHidden/>
    <w:rsid w:val="00E17331"/>
  </w:style>
  <w:style w:type="numbering" w:customStyle="1" w:styleId="22114">
    <w:name w:val="無清單22114"/>
    <w:next w:val="a4"/>
    <w:semiHidden/>
    <w:rsid w:val="00E17331"/>
  </w:style>
  <w:style w:type="numbering" w:customStyle="1" w:styleId="32114">
    <w:name w:val="無清單32114"/>
    <w:next w:val="a4"/>
    <w:semiHidden/>
    <w:rsid w:val="00E17331"/>
  </w:style>
  <w:style w:type="numbering" w:customStyle="1" w:styleId="42114">
    <w:name w:val="無清單42114"/>
    <w:next w:val="a4"/>
    <w:semiHidden/>
    <w:rsid w:val="00E17331"/>
  </w:style>
  <w:style w:type="numbering" w:customStyle="1" w:styleId="52114">
    <w:name w:val="無清單52114"/>
    <w:next w:val="a4"/>
    <w:semiHidden/>
    <w:rsid w:val="00E17331"/>
  </w:style>
  <w:style w:type="numbering" w:customStyle="1" w:styleId="62114">
    <w:name w:val="無清單62114"/>
    <w:next w:val="a4"/>
    <w:semiHidden/>
    <w:rsid w:val="00E17331"/>
  </w:style>
  <w:style w:type="numbering" w:customStyle="1" w:styleId="14114">
    <w:name w:val="無清單14114"/>
    <w:next w:val="a4"/>
    <w:semiHidden/>
    <w:rsid w:val="00E17331"/>
  </w:style>
  <w:style w:type="numbering" w:customStyle="1" w:styleId="15114">
    <w:name w:val="無清單15114"/>
    <w:next w:val="a4"/>
    <w:semiHidden/>
    <w:rsid w:val="00E17331"/>
  </w:style>
  <w:style w:type="numbering" w:customStyle="1" w:styleId="23114">
    <w:name w:val="無清單23114"/>
    <w:next w:val="a4"/>
    <w:semiHidden/>
    <w:rsid w:val="00E17331"/>
  </w:style>
  <w:style w:type="numbering" w:customStyle="1" w:styleId="33114">
    <w:name w:val="無清單33114"/>
    <w:next w:val="a4"/>
    <w:semiHidden/>
    <w:rsid w:val="00E17331"/>
  </w:style>
  <w:style w:type="numbering" w:customStyle="1" w:styleId="43114">
    <w:name w:val="無清單43114"/>
    <w:next w:val="a4"/>
    <w:semiHidden/>
    <w:rsid w:val="00E17331"/>
  </w:style>
  <w:style w:type="numbering" w:customStyle="1" w:styleId="53114">
    <w:name w:val="無清單53114"/>
    <w:next w:val="a4"/>
    <w:semiHidden/>
    <w:rsid w:val="00E17331"/>
  </w:style>
  <w:style w:type="numbering" w:customStyle="1" w:styleId="63114">
    <w:name w:val="無清單63114"/>
    <w:next w:val="a4"/>
    <w:semiHidden/>
    <w:rsid w:val="00E17331"/>
  </w:style>
  <w:style w:type="numbering" w:customStyle="1" w:styleId="16114">
    <w:name w:val="無清單16114"/>
    <w:next w:val="a4"/>
    <w:semiHidden/>
    <w:rsid w:val="00E17331"/>
  </w:style>
  <w:style w:type="numbering" w:customStyle="1" w:styleId="17114">
    <w:name w:val="無清單17114"/>
    <w:next w:val="a4"/>
    <w:semiHidden/>
    <w:rsid w:val="00E17331"/>
  </w:style>
  <w:style w:type="numbering" w:customStyle="1" w:styleId="24114">
    <w:name w:val="無清單24114"/>
    <w:next w:val="a4"/>
    <w:semiHidden/>
    <w:rsid w:val="00E17331"/>
  </w:style>
  <w:style w:type="numbering" w:customStyle="1" w:styleId="34114">
    <w:name w:val="無清單34114"/>
    <w:next w:val="a4"/>
    <w:semiHidden/>
    <w:rsid w:val="00E17331"/>
  </w:style>
  <w:style w:type="numbering" w:customStyle="1" w:styleId="44114">
    <w:name w:val="無清單44114"/>
    <w:next w:val="a4"/>
    <w:semiHidden/>
    <w:rsid w:val="00E17331"/>
  </w:style>
  <w:style w:type="numbering" w:customStyle="1" w:styleId="54114">
    <w:name w:val="無清單54114"/>
    <w:next w:val="a4"/>
    <w:semiHidden/>
    <w:rsid w:val="00E17331"/>
  </w:style>
  <w:style w:type="numbering" w:customStyle="1" w:styleId="64114">
    <w:name w:val="無清單64114"/>
    <w:next w:val="a4"/>
    <w:semiHidden/>
    <w:rsid w:val="00E17331"/>
  </w:style>
  <w:style w:type="numbering" w:customStyle="1" w:styleId="18114">
    <w:name w:val="無清單18114"/>
    <w:next w:val="a4"/>
    <w:semiHidden/>
    <w:rsid w:val="00E17331"/>
  </w:style>
  <w:style w:type="numbering" w:customStyle="1" w:styleId="19114">
    <w:name w:val="無清單19114"/>
    <w:next w:val="a4"/>
    <w:semiHidden/>
    <w:rsid w:val="00E17331"/>
  </w:style>
  <w:style w:type="numbering" w:customStyle="1" w:styleId="25114">
    <w:name w:val="無清單25114"/>
    <w:next w:val="a4"/>
    <w:semiHidden/>
    <w:rsid w:val="00E17331"/>
  </w:style>
  <w:style w:type="numbering" w:customStyle="1" w:styleId="35114">
    <w:name w:val="無清單35114"/>
    <w:next w:val="a4"/>
    <w:semiHidden/>
    <w:rsid w:val="00E17331"/>
  </w:style>
  <w:style w:type="numbering" w:customStyle="1" w:styleId="45114">
    <w:name w:val="無清單45114"/>
    <w:next w:val="a4"/>
    <w:semiHidden/>
    <w:rsid w:val="00E17331"/>
  </w:style>
  <w:style w:type="numbering" w:customStyle="1" w:styleId="55114">
    <w:name w:val="無清單55114"/>
    <w:next w:val="a4"/>
    <w:semiHidden/>
    <w:rsid w:val="00E17331"/>
  </w:style>
  <w:style w:type="numbering" w:customStyle="1" w:styleId="65114">
    <w:name w:val="無清單65114"/>
    <w:next w:val="a4"/>
    <w:semiHidden/>
    <w:rsid w:val="00E17331"/>
  </w:style>
  <w:style w:type="numbering" w:customStyle="1" w:styleId="27130">
    <w:name w:val="無清單2713"/>
    <w:next w:val="a4"/>
    <w:semiHidden/>
    <w:rsid w:val="00E17331"/>
  </w:style>
  <w:style w:type="numbering" w:customStyle="1" w:styleId="11313">
    <w:name w:val="無清單11313"/>
    <w:next w:val="a4"/>
    <w:semiHidden/>
    <w:rsid w:val="00E17331"/>
  </w:style>
  <w:style w:type="numbering" w:customStyle="1" w:styleId="11413">
    <w:name w:val="無清單11413"/>
    <w:next w:val="a4"/>
    <w:semiHidden/>
    <w:rsid w:val="00E17331"/>
  </w:style>
  <w:style w:type="numbering" w:customStyle="1" w:styleId="2813">
    <w:name w:val="無清單2813"/>
    <w:next w:val="a4"/>
    <w:semiHidden/>
    <w:rsid w:val="00E17331"/>
  </w:style>
  <w:style w:type="numbering" w:customStyle="1" w:styleId="3713">
    <w:name w:val="無清單3713"/>
    <w:next w:val="a4"/>
    <w:semiHidden/>
    <w:rsid w:val="00E17331"/>
  </w:style>
  <w:style w:type="numbering" w:customStyle="1" w:styleId="4713">
    <w:name w:val="無清單4713"/>
    <w:next w:val="a4"/>
    <w:semiHidden/>
    <w:rsid w:val="00E17331"/>
  </w:style>
  <w:style w:type="numbering" w:customStyle="1" w:styleId="5713">
    <w:name w:val="無清單5713"/>
    <w:next w:val="a4"/>
    <w:semiHidden/>
    <w:rsid w:val="00E17331"/>
  </w:style>
  <w:style w:type="numbering" w:customStyle="1" w:styleId="6713">
    <w:name w:val="無清單6713"/>
    <w:next w:val="a4"/>
    <w:semiHidden/>
    <w:rsid w:val="00E17331"/>
  </w:style>
  <w:style w:type="numbering" w:customStyle="1" w:styleId="7313">
    <w:name w:val="無清單7313"/>
    <w:next w:val="a4"/>
    <w:semiHidden/>
    <w:rsid w:val="00E17331"/>
  </w:style>
  <w:style w:type="numbering" w:customStyle="1" w:styleId="111111212">
    <w:name w:val="1 / 1.1 / 1.1.1212"/>
    <w:basedOn w:val="a4"/>
    <w:next w:val="111111"/>
    <w:rsid w:val="00E17331"/>
    <w:pPr>
      <w:numPr>
        <w:numId w:val="14"/>
      </w:numPr>
    </w:pPr>
  </w:style>
  <w:style w:type="numbering" w:customStyle="1" w:styleId="1ai212">
    <w:name w:val="1 / a / i212"/>
    <w:basedOn w:val="a4"/>
    <w:next w:val="1ai"/>
    <w:rsid w:val="00E17331"/>
    <w:pPr>
      <w:numPr>
        <w:numId w:val="15"/>
      </w:numPr>
    </w:pPr>
  </w:style>
  <w:style w:type="numbering" w:customStyle="1" w:styleId="212">
    <w:name w:val="文章 / 章節212"/>
    <w:basedOn w:val="a4"/>
    <w:next w:val="afff8"/>
    <w:rsid w:val="00E17331"/>
    <w:pPr>
      <w:numPr>
        <w:numId w:val="16"/>
      </w:numPr>
    </w:pPr>
  </w:style>
  <w:style w:type="numbering" w:customStyle="1" w:styleId="8213">
    <w:name w:val="無清單8213"/>
    <w:next w:val="a4"/>
    <w:semiHidden/>
    <w:rsid w:val="00E17331"/>
  </w:style>
  <w:style w:type="numbering" w:customStyle="1" w:styleId="12213">
    <w:name w:val="無清單12213"/>
    <w:next w:val="a4"/>
    <w:semiHidden/>
    <w:rsid w:val="00E17331"/>
  </w:style>
  <w:style w:type="numbering" w:customStyle="1" w:styleId="21313">
    <w:name w:val="無清單21313"/>
    <w:next w:val="a4"/>
    <w:semiHidden/>
    <w:rsid w:val="00E17331"/>
  </w:style>
  <w:style w:type="numbering" w:customStyle="1" w:styleId="31313">
    <w:name w:val="無清單31313"/>
    <w:next w:val="a4"/>
    <w:semiHidden/>
    <w:rsid w:val="00E17331"/>
  </w:style>
  <w:style w:type="numbering" w:customStyle="1" w:styleId="41313">
    <w:name w:val="無清單41313"/>
    <w:next w:val="a4"/>
    <w:semiHidden/>
    <w:rsid w:val="00E17331"/>
  </w:style>
  <w:style w:type="numbering" w:customStyle="1" w:styleId="51313">
    <w:name w:val="無清單51313"/>
    <w:next w:val="a4"/>
    <w:semiHidden/>
    <w:rsid w:val="00E17331"/>
  </w:style>
  <w:style w:type="numbering" w:customStyle="1" w:styleId="61313">
    <w:name w:val="無清單61313"/>
    <w:next w:val="a4"/>
    <w:semiHidden/>
    <w:rsid w:val="00E17331"/>
  </w:style>
  <w:style w:type="numbering" w:customStyle="1" w:styleId="9213">
    <w:name w:val="無清單9213"/>
    <w:next w:val="a4"/>
    <w:semiHidden/>
    <w:rsid w:val="00E17331"/>
  </w:style>
  <w:style w:type="numbering" w:customStyle="1" w:styleId="10213">
    <w:name w:val="無清單10213"/>
    <w:next w:val="a4"/>
    <w:semiHidden/>
    <w:rsid w:val="00E17331"/>
  </w:style>
  <w:style w:type="numbering" w:customStyle="1" w:styleId="13213">
    <w:name w:val="無清單13213"/>
    <w:next w:val="a4"/>
    <w:semiHidden/>
    <w:rsid w:val="00E17331"/>
  </w:style>
  <w:style w:type="numbering" w:customStyle="1" w:styleId="22213">
    <w:name w:val="無清單22213"/>
    <w:next w:val="a4"/>
    <w:semiHidden/>
    <w:rsid w:val="00E17331"/>
  </w:style>
  <w:style w:type="numbering" w:customStyle="1" w:styleId="32213">
    <w:name w:val="無清單32213"/>
    <w:next w:val="a4"/>
    <w:semiHidden/>
    <w:rsid w:val="00E17331"/>
  </w:style>
  <w:style w:type="numbering" w:customStyle="1" w:styleId="42213">
    <w:name w:val="無清單42213"/>
    <w:next w:val="a4"/>
    <w:semiHidden/>
    <w:rsid w:val="00E17331"/>
  </w:style>
  <w:style w:type="numbering" w:customStyle="1" w:styleId="52213">
    <w:name w:val="無清單52213"/>
    <w:next w:val="a4"/>
    <w:semiHidden/>
    <w:rsid w:val="00E17331"/>
  </w:style>
  <w:style w:type="numbering" w:customStyle="1" w:styleId="62213">
    <w:name w:val="無清單62213"/>
    <w:next w:val="a4"/>
    <w:semiHidden/>
    <w:rsid w:val="00E17331"/>
  </w:style>
  <w:style w:type="numbering" w:customStyle="1" w:styleId="14213">
    <w:name w:val="無清單14213"/>
    <w:next w:val="a4"/>
    <w:semiHidden/>
    <w:rsid w:val="00E17331"/>
  </w:style>
  <w:style w:type="numbering" w:customStyle="1" w:styleId="15213">
    <w:name w:val="無清單15213"/>
    <w:next w:val="a4"/>
    <w:semiHidden/>
    <w:rsid w:val="00E17331"/>
  </w:style>
  <w:style w:type="numbering" w:customStyle="1" w:styleId="23213">
    <w:name w:val="無清單23213"/>
    <w:next w:val="a4"/>
    <w:semiHidden/>
    <w:rsid w:val="00E17331"/>
  </w:style>
  <w:style w:type="numbering" w:customStyle="1" w:styleId="33213">
    <w:name w:val="無清單33213"/>
    <w:next w:val="a4"/>
    <w:semiHidden/>
    <w:rsid w:val="00E17331"/>
  </w:style>
  <w:style w:type="numbering" w:customStyle="1" w:styleId="43213">
    <w:name w:val="無清單43213"/>
    <w:next w:val="a4"/>
    <w:semiHidden/>
    <w:rsid w:val="00E17331"/>
  </w:style>
  <w:style w:type="numbering" w:customStyle="1" w:styleId="53213">
    <w:name w:val="無清單53213"/>
    <w:next w:val="a4"/>
    <w:semiHidden/>
    <w:rsid w:val="00E17331"/>
  </w:style>
  <w:style w:type="numbering" w:customStyle="1" w:styleId="63213">
    <w:name w:val="無清單63213"/>
    <w:next w:val="a4"/>
    <w:semiHidden/>
    <w:rsid w:val="00E17331"/>
  </w:style>
  <w:style w:type="numbering" w:customStyle="1" w:styleId="16213">
    <w:name w:val="無清單16213"/>
    <w:next w:val="a4"/>
    <w:semiHidden/>
    <w:rsid w:val="00E17331"/>
  </w:style>
  <w:style w:type="numbering" w:customStyle="1" w:styleId="17213">
    <w:name w:val="無清單17213"/>
    <w:next w:val="a4"/>
    <w:semiHidden/>
    <w:rsid w:val="00E17331"/>
  </w:style>
  <w:style w:type="numbering" w:customStyle="1" w:styleId="24213">
    <w:name w:val="無清單24213"/>
    <w:next w:val="a4"/>
    <w:semiHidden/>
    <w:rsid w:val="00E17331"/>
  </w:style>
  <w:style w:type="numbering" w:customStyle="1" w:styleId="34213">
    <w:name w:val="無清單34213"/>
    <w:next w:val="a4"/>
    <w:semiHidden/>
    <w:rsid w:val="00E17331"/>
  </w:style>
  <w:style w:type="numbering" w:customStyle="1" w:styleId="44213">
    <w:name w:val="無清單44213"/>
    <w:next w:val="a4"/>
    <w:semiHidden/>
    <w:rsid w:val="00E17331"/>
  </w:style>
  <w:style w:type="numbering" w:customStyle="1" w:styleId="54213">
    <w:name w:val="無清單54213"/>
    <w:next w:val="a4"/>
    <w:semiHidden/>
    <w:rsid w:val="00E17331"/>
  </w:style>
  <w:style w:type="numbering" w:customStyle="1" w:styleId="64213">
    <w:name w:val="無清單64213"/>
    <w:next w:val="a4"/>
    <w:semiHidden/>
    <w:rsid w:val="00E17331"/>
  </w:style>
  <w:style w:type="numbering" w:customStyle="1" w:styleId="18213">
    <w:name w:val="無清單18213"/>
    <w:next w:val="a4"/>
    <w:semiHidden/>
    <w:rsid w:val="00E17331"/>
  </w:style>
  <w:style w:type="numbering" w:customStyle="1" w:styleId="19213">
    <w:name w:val="無清單19213"/>
    <w:next w:val="a4"/>
    <w:semiHidden/>
    <w:rsid w:val="00E17331"/>
  </w:style>
  <w:style w:type="numbering" w:customStyle="1" w:styleId="25213">
    <w:name w:val="無清單25213"/>
    <w:next w:val="a4"/>
    <w:semiHidden/>
    <w:rsid w:val="00E17331"/>
  </w:style>
  <w:style w:type="numbering" w:customStyle="1" w:styleId="35213">
    <w:name w:val="無清單35213"/>
    <w:next w:val="a4"/>
    <w:semiHidden/>
    <w:rsid w:val="00E17331"/>
  </w:style>
  <w:style w:type="numbering" w:customStyle="1" w:styleId="45213">
    <w:name w:val="無清單45213"/>
    <w:next w:val="a4"/>
    <w:semiHidden/>
    <w:rsid w:val="00E17331"/>
  </w:style>
  <w:style w:type="numbering" w:customStyle="1" w:styleId="55213">
    <w:name w:val="無清單55213"/>
    <w:next w:val="a4"/>
    <w:semiHidden/>
    <w:rsid w:val="00E17331"/>
  </w:style>
  <w:style w:type="numbering" w:customStyle="1" w:styleId="65213">
    <w:name w:val="無清單65213"/>
    <w:next w:val="a4"/>
    <w:semiHidden/>
    <w:rsid w:val="00E17331"/>
  </w:style>
  <w:style w:type="numbering" w:customStyle="1" w:styleId="2000">
    <w:name w:val="無清單200"/>
    <w:next w:val="a4"/>
    <w:uiPriority w:val="99"/>
    <w:semiHidden/>
    <w:rsid w:val="00E17331"/>
  </w:style>
  <w:style w:type="numbering" w:customStyle="1" w:styleId="11000">
    <w:name w:val="無清單1100"/>
    <w:next w:val="a4"/>
    <w:semiHidden/>
    <w:rsid w:val="00E17331"/>
  </w:style>
  <w:style w:type="numbering" w:customStyle="1" w:styleId="1152">
    <w:name w:val="無清單1152"/>
    <w:next w:val="a4"/>
    <w:semiHidden/>
    <w:rsid w:val="00E17331"/>
  </w:style>
  <w:style w:type="numbering" w:customStyle="1" w:styleId="2900">
    <w:name w:val="無清單290"/>
    <w:next w:val="a4"/>
    <w:semiHidden/>
    <w:rsid w:val="00E17331"/>
  </w:style>
  <w:style w:type="numbering" w:customStyle="1" w:styleId="3800">
    <w:name w:val="無清單380"/>
    <w:next w:val="a4"/>
    <w:semiHidden/>
    <w:rsid w:val="00E17331"/>
  </w:style>
  <w:style w:type="numbering" w:customStyle="1" w:styleId="4800">
    <w:name w:val="無清單480"/>
    <w:next w:val="a4"/>
    <w:semiHidden/>
    <w:rsid w:val="00E17331"/>
  </w:style>
  <w:style w:type="numbering" w:customStyle="1" w:styleId="5800">
    <w:name w:val="無清單580"/>
    <w:next w:val="a4"/>
    <w:semiHidden/>
    <w:rsid w:val="00E17331"/>
  </w:style>
  <w:style w:type="numbering" w:customStyle="1" w:styleId="680">
    <w:name w:val="無清單680"/>
    <w:next w:val="a4"/>
    <w:semiHidden/>
    <w:rsid w:val="00E17331"/>
  </w:style>
  <w:style w:type="numbering" w:customStyle="1" w:styleId="743">
    <w:name w:val="無清單743"/>
    <w:next w:val="a4"/>
    <w:semiHidden/>
    <w:rsid w:val="00E17331"/>
  </w:style>
  <w:style w:type="numbering" w:customStyle="1" w:styleId="11111133">
    <w:name w:val="1 / 1.1 / 1.1.133"/>
    <w:basedOn w:val="a4"/>
    <w:next w:val="111111"/>
    <w:rsid w:val="00E17331"/>
  </w:style>
  <w:style w:type="numbering" w:customStyle="1" w:styleId="1ai33">
    <w:name w:val="1 / a / i33"/>
    <w:basedOn w:val="a4"/>
    <w:next w:val="1ai"/>
    <w:rsid w:val="00E17331"/>
  </w:style>
  <w:style w:type="numbering" w:customStyle="1" w:styleId="33a">
    <w:name w:val="文章 / 章節33"/>
    <w:basedOn w:val="a4"/>
    <w:next w:val="afff8"/>
    <w:rsid w:val="00E17331"/>
  </w:style>
  <w:style w:type="table" w:customStyle="1" w:styleId="3D17">
    <w:name w:val="表格 3D 效果 17"/>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7">
    <w:name w:val="表格 3D 效果 37"/>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7">
    <w:name w:val="表格 Web 17"/>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7">
    <w:name w:val="表格 Web 27"/>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7">
    <w:name w:val="表格 Web 37"/>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b">
    <w:name w:val="表格 古典 17"/>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a">
    <w:name w:val="表格 古典 27"/>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7a">
    <w:name w:val="表格 古典 37"/>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a">
    <w:name w:val="表格 古典 47"/>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7b">
    <w:name w:val="表格 色彩 27"/>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b">
    <w:name w:val="表格 色彩 37"/>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7a">
    <w:name w:val="表格 典雅7"/>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7b">
    <w:name w:val="表格 格線 47"/>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a">
    <w:name w:val="表格 格線 67"/>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0">
    <w:name w:val="表格 格線 87"/>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b">
    <w:name w:val="表格 專業7"/>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c">
    <w:name w:val="表格 清單 17"/>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表格 清單 27"/>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表格 清單 37"/>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c">
    <w:name w:val="表格 清單 47"/>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70">
    <w:name w:val="表格 清單 77"/>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2">
    <w:name w:val="表格 清單 87"/>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7c">
    <w:name w:val="表格 現代7"/>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d">
    <w:name w:val="表格 簡單 27"/>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7d">
    <w:name w:val="表格 簡單 37"/>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7d">
    <w:name w:val="表格 欄 17"/>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e">
    <w:name w:val="表格 欄 27"/>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e">
    <w:name w:val="表格 欄 37"/>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d">
    <w:name w:val="表格 欄 47"/>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a">
    <w:name w:val="表格 欄 57"/>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3">
    <w:name w:val="無清單833"/>
    <w:next w:val="a4"/>
    <w:semiHidden/>
    <w:rsid w:val="00E17331"/>
  </w:style>
  <w:style w:type="numbering" w:customStyle="1" w:styleId="12340">
    <w:name w:val="無清單1234"/>
    <w:next w:val="a4"/>
    <w:semiHidden/>
    <w:rsid w:val="00E17331"/>
  </w:style>
  <w:style w:type="numbering" w:customStyle="1" w:styleId="2143">
    <w:name w:val="無清單2143"/>
    <w:next w:val="a4"/>
    <w:semiHidden/>
    <w:rsid w:val="00E17331"/>
  </w:style>
  <w:style w:type="numbering" w:customStyle="1" w:styleId="3143">
    <w:name w:val="無清單3143"/>
    <w:next w:val="a4"/>
    <w:semiHidden/>
    <w:rsid w:val="00E17331"/>
  </w:style>
  <w:style w:type="numbering" w:customStyle="1" w:styleId="4143">
    <w:name w:val="無清單4143"/>
    <w:next w:val="a4"/>
    <w:semiHidden/>
    <w:rsid w:val="00E17331"/>
  </w:style>
  <w:style w:type="numbering" w:customStyle="1" w:styleId="5143">
    <w:name w:val="無清單5143"/>
    <w:next w:val="a4"/>
    <w:semiHidden/>
    <w:rsid w:val="00E17331"/>
  </w:style>
  <w:style w:type="numbering" w:customStyle="1" w:styleId="6143">
    <w:name w:val="無清單6143"/>
    <w:next w:val="a4"/>
    <w:semiHidden/>
    <w:rsid w:val="00E17331"/>
  </w:style>
  <w:style w:type="numbering" w:customStyle="1" w:styleId="933">
    <w:name w:val="無清單933"/>
    <w:next w:val="a4"/>
    <w:semiHidden/>
    <w:rsid w:val="00E17331"/>
  </w:style>
  <w:style w:type="numbering" w:customStyle="1" w:styleId="1033">
    <w:name w:val="無清單1033"/>
    <w:next w:val="a4"/>
    <w:semiHidden/>
    <w:rsid w:val="00E17331"/>
  </w:style>
  <w:style w:type="numbering" w:customStyle="1" w:styleId="1333">
    <w:name w:val="無清單1333"/>
    <w:next w:val="a4"/>
    <w:semiHidden/>
    <w:rsid w:val="00E17331"/>
  </w:style>
  <w:style w:type="numbering" w:customStyle="1" w:styleId="2234">
    <w:name w:val="無清單2234"/>
    <w:next w:val="a4"/>
    <w:semiHidden/>
    <w:rsid w:val="00E17331"/>
  </w:style>
  <w:style w:type="numbering" w:customStyle="1" w:styleId="3234">
    <w:name w:val="無清單3234"/>
    <w:next w:val="a4"/>
    <w:semiHidden/>
    <w:rsid w:val="00E17331"/>
  </w:style>
  <w:style w:type="numbering" w:customStyle="1" w:styleId="4234">
    <w:name w:val="無清單4234"/>
    <w:next w:val="a4"/>
    <w:semiHidden/>
    <w:rsid w:val="00E17331"/>
  </w:style>
  <w:style w:type="numbering" w:customStyle="1" w:styleId="5234">
    <w:name w:val="無清單5234"/>
    <w:next w:val="a4"/>
    <w:semiHidden/>
    <w:rsid w:val="00E17331"/>
  </w:style>
  <w:style w:type="numbering" w:customStyle="1" w:styleId="6234">
    <w:name w:val="無清單6234"/>
    <w:next w:val="a4"/>
    <w:semiHidden/>
    <w:rsid w:val="00E17331"/>
  </w:style>
  <w:style w:type="numbering" w:customStyle="1" w:styleId="1433">
    <w:name w:val="無清單1433"/>
    <w:next w:val="a4"/>
    <w:semiHidden/>
    <w:rsid w:val="00E17331"/>
  </w:style>
  <w:style w:type="numbering" w:customStyle="1" w:styleId="1533">
    <w:name w:val="無清單1533"/>
    <w:next w:val="a4"/>
    <w:semiHidden/>
    <w:rsid w:val="00E17331"/>
  </w:style>
  <w:style w:type="numbering" w:customStyle="1" w:styleId="2333">
    <w:name w:val="無清單2333"/>
    <w:next w:val="a4"/>
    <w:semiHidden/>
    <w:rsid w:val="00E17331"/>
  </w:style>
  <w:style w:type="numbering" w:customStyle="1" w:styleId="3333">
    <w:name w:val="無清單3333"/>
    <w:next w:val="a4"/>
    <w:semiHidden/>
    <w:rsid w:val="00E17331"/>
  </w:style>
  <w:style w:type="numbering" w:customStyle="1" w:styleId="4333">
    <w:name w:val="無清單4333"/>
    <w:next w:val="a4"/>
    <w:semiHidden/>
    <w:rsid w:val="00E17331"/>
  </w:style>
  <w:style w:type="numbering" w:customStyle="1" w:styleId="5333">
    <w:name w:val="無清單5333"/>
    <w:next w:val="a4"/>
    <w:semiHidden/>
    <w:rsid w:val="00E17331"/>
  </w:style>
  <w:style w:type="numbering" w:customStyle="1" w:styleId="6333">
    <w:name w:val="無清單6333"/>
    <w:next w:val="a4"/>
    <w:semiHidden/>
    <w:rsid w:val="00E17331"/>
  </w:style>
  <w:style w:type="numbering" w:customStyle="1" w:styleId="1633">
    <w:name w:val="無清單1633"/>
    <w:next w:val="a4"/>
    <w:semiHidden/>
    <w:rsid w:val="00E17331"/>
  </w:style>
  <w:style w:type="numbering" w:customStyle="1" w:styleId="1733">
    <w:name w:val="無清單1733"/>
    <w:next w:val="a4"/>
    <w:semiHidden/>
    <w:rsid w:val="00E17331"/>
  </w:style>
  <w:style w:type="numbering" w:customStyle="1" w:styleId="2433">
    <w:name w:val="無清單2433"/>
    <w:next w:val="a4"/>
    <w:semiHidden/>
    <w:rsid w:val="00E17331"/>
  </w:style>
  <w:style w:type="numbering" w:customStyle="1" w:styleId="3433">
    <w:name w:val="無清單3433"/>
    <w:next w:val="a4"/>
    <w:semiHidden/>
    <w:rsid w:val="00E17331"/>
  </w:style>
  <w:style w:type="numbering" w:customStyle="1" w:styleId="4433">
    <w:name w:val="無清單4433"/>
    <w:next w:val="a4"/>
    <w:semiHidden/>
    <w:rsid w:val="00E17331"/>
  </w:style>
  <w:style w:type="numbering" w:customStyle="1" w:styleId="5433">
    <w:name w:val="無清單5433"/>
    <w:next w:val="a4"/>
    <w:semiHidden/>
    <w:rsid w:val="00E17331"/>
  </w:style>
  <w:style w:type="numbering" w:customStyle="1" w:styleId="6433">
    <w:name w:val="無清單6433"/>
    <w:next w:val="a4"/>
    <w:semiHidden/>
    <w:rsid w:val="00E17331"/>
  </w:style>
  <w:style w:type="numbering" w:customStyle="1" w:styleId="1833">
    <w:name w:val="無清單1833"/>
    <w:next w:val="a4"/>
    <w:semiHidden/>
    <w:rsid w:val="00E17331"/>
  </w:style>
  <w:style w:type="numbering" w:customStyle="1" w:styleId="1933">
    <w:name w:val="無清單1933"/>
    <w:next w:val="a4"/>
    <w:semiHidden/>
    <w:rsid w:val="00E17331"/>
  </w:style>
  <w:style w:type="numbering" w:customStyle="1" w:styleId="2533">
    <w:name w:val="無清單2533"/>
    <w:next w:val="a4"/>
    <w:semiHidden/>
    <w:rsid w:val="00E17331"/>
  </w:style>
  <w:style w:type="numbering" w:customStyle="1" w:styleId="3533">
    <w:name w:val="無清單3533"/>
    <w:next w:val="a4"/>
    <w:semiHidden/>
    <w:rsid w:val="00E17331"/>
  </w:style>
  <w:style w:type="numbering" w:customStyle="1" w:styleId="4533">
    <w:name w:val="無清單4533"/>
    <w:next w:val="a4"/>
    <w:semiHidden/>
    <w:rsid w:val="00E17331"/>
  </w:style>
  <w:style w:type="numbering" w:customStyle="1" w:styleId="5533">
    <w:name w:val="無清單5533"/>
    <w:next w:val="a4"/>
    <w:semiHidden/>
    <w:rsid w:val="00E17331"/>
  </w:style>
  <w:style w:type="numbering" w:customStyle="1" w:styleId="6533">
    <w:name w:val="無清單6533"/>
    <w:next w:val="a4"/>
    <w:semiHidden/>
    <w:rsid w:val="00E17331"/>
  </w:style>
  <w:style w:type="numbering" w:customStyle="1" w:styleId="2014">
    <w:name w:val="無清單2014"/>
    <w:next w:val="a4"/>
    <w:uiPriority w:val="99"/>
    <w:semiHidden/>
    <w:rsid w:val="00E17331"/>
  </w:style>
  <w:style w:type="numbering" w:customStyle="1" w:styleId="11014">
    <w:name w:val="無清單11014"/>
    <w:next w:val="a4"/>
    <w:semiHidden/>
    <w:rsid w:val="00E17331"/>
  </w:style>
  <w:style w:type="numbering" w:customStyle="1" w:styleId="11117">
    <w:name w:val="無清單11117"/>
    <w:next w:val="a4"/>
    <w:semiHidden/>
    <w:rsid w:val="00E17331"/>
  </w:style>
  <w:style w:type="numbering" w:customStyle="1" w:styleId="2614">
    <w:name w:val="無清單2614"/>
    <w:next w:val="a4"/>
    <w:semiHidden/>
    <w:rsid w:val="00E17331"/>
  </w:style>
  <w:style w:type="numbering" w:customStyle="1" w:styleId="3614">
    <w:name w:val="無清單3614"/>
    <w:next w:val="a4"/>
    <w:semiHidden/>
    <w:rsid w:val="00E17331"/>
  </w:style>
  <w:style w:type="numbering" w:customStyle="1" w:styleId="4614">
    <w:name w:val="無清單4614"/>
    <w:next w:val="a4"/>
    <w:semiHidden/>
    <w:rsid w:val="00E17331"/>
  </w:style>
  <w:style w:type="numbering" w:customStyle="1" w:styleId="5614">
    <w:name w:val="無清單5614"/>
    <w:next w:val="a4"/>
    <w:semiHidden/>
    <w:rsid w:val="00E17331"/>
  </w:style>
  <w:style w:type="numbering" w:customStyle="1" w:styleId="6614">
    <w:name w:val="無清單6614"/>
    <w:next w:val="a4"/>
    <w:semiHidden/>
    <w:rsid w:val="00E17331"/>
  </w:style>
  <w:style w:type="numbering" w:customStyle="1" w:styleId="7115">
    <w:name w:val="無清單7115"/>
    <w:next w:val="a4"/>
    <w:semiHidden/>
    <w:rsid w:val="00E17331"/>
  </w:style>
  <w:style w:type="table" w:customStyle="1" w:styleId="3D122">
    <w:name w:val="表格 3D 效果 122"/>
    <w:basedOn w:val="a3"/>
    <w:next w:val="3D1"/>
    <w:rsid w:val="00E17331"/>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2">
    <w:name w:val="表格 3D 效果 322"/>
    <w:basedOn w:val="a3"/>
    <w:next w:val="3D3"/>
    <w:rsid w:val="00E17331"/>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2">
    <w:name w:val="表格 Web 122"/>
    <w:basedOn w:val="a3"/>
    <w:next w:val="Web1"/>
    <w:rsid w:val="00E17331"/>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2">
    <w:name w:val="表格 Web 222"/>
    <w:basedOn w:val="a3"/>
    <w:next w:val="Web2"/>
    <w:rsid w:val="00E17331"/>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2">
    <w:name w:val="表格 Web 322"/>
    <w:basedOn w:val="a3"/>
    <w:next w:val="Web3"/>
    <w:rsid w:val="00E17331"/>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a">
    <w:name w:val="表格 古典 122"/>
    <w:basedOn w:val="a3"/>
    <w:next w:val="14"/>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a">
    <w:name w:val="表格 古典 222"/>
    <w:basedOn w:val="a3"/>
    <w:next w:val="2c"/>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a">
    <w:name w:val="表格 古典 322"/>
    <w:basedOn w:val="a3"/>
    <w:next w:val="3a"/>
    <w:rsid w:val="00E17331"/>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a">
    <w:name w:val="表格 古典 422"/>
    <w:basedOn w:val="a3"/>
    <w:next w:val="44"/>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2b">
    <w:name w:val="表格 色彩 222"/>
    <w:basedOn w:val="a3"/>
    <w:next w:val="2d"/>
    <w:rsid w:val="00E17331"/>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b">
    <w:name w:val="表格 色彩 322"/>
    <w:basedOn w:val="a3"/>
    <w:next w:val="3b"/>
    <w:rsid w:val="00E17331"/>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2a">
    <w:name w:val="表格 典雅22"/>
    <w:basedOn w:val="a3"/>
    <w:next w:val="affff1"/>
    <w:rsid w:val="00E17331"/>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2b">
    <w:name w:val="表格 格線 422"/>
    <w:basedOn w:val="a3"/>
    <w:next w:val="45"/>
    <w:rsid w:val="00E17331"/>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2a">
    <w:name w:val="表格 格線 622"/>
    <w:basedOn w:val="a3"/>
    <w:next w:val="62"/>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2">
    <w:name w:val="表格 格線 822"/>
    <w:basedOn w:val="a3"/>
    <w:next w:val="81"/>
    <w:rsid w:val="00E17331"/>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b">
    <w:name w:val="表格 專業22"/>
    <w:basedOn w:val="a3"/>
    <w:next w:val="affff2"/>
    <w:rsid w:val="00E17331"/>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b">
    <w:name w:val="表格 清單 122"/>
    <w:basedOn w:val="a3"/>
    <w:next w:val="18"/>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c">
    <w:name w:val="表格 清單 222"/>
    <w:basedOn w:val="a3"/>
    <w:next w:val="2f0"/>
    <w:rsid w:val="00E17331"/>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c">
    <w:name w:val="表格 清單 322"/>
    <w:basedOn w:val="a3"/>
    <w:next w:val="3d"/>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2c">
    <w:name w:val="表格 清單 422"/>
    <w:basedOn w:val="a3"/>
    <w:next w:val="46"/>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20">
    <w:name w:val="表格 清單 722"/>
    <w:basedOn w:val="a3"/>
    <w:next w:val="73"/>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3">
    <w:name w:val="表格 清單 822"/>
    <w:basedOn w:val="a3"/>
    <w:next w:val="82"/>
    <w:rsid w:val="00E17331"/>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2c">
    <w:name w:val="表格 現代22"/>
    <w:basedOn w:val="a3"/>
    <w:next w:val="affff3"/>
    <w:rsid w:val="00E17331"/>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d">
    <w:name w:val="表格 簡單 222"/>
    <w:basedOn w:val="a3"/>
    <w:next w:val="2f1"/>
    <w:rsid w:val="00E17331"/>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d">
    <w:name w:val="表格 簡單 322"/>
    <w:basedOn w:val="a3"/>
    <w:next w:val="3e"/>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c">
    <w:name w:val="表格 欄 122"/>
    <w:basedOn w:val="a3"/>
    <w:next w:val="1a"/>
    <w:rsid w:val="00E17331"/>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e">
    <w:name w:val="表格 欄 222"/>
    <w:basedOn w:val="a3"/>
    <w:next w:val="2f2"/>
    <w:rsid w:val="00E17331"/>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e">
    <w:name w:val="表格 欄 322"/>
    <w:basedOn w:val="a3"/>
    <w:next w:val="3f"/>
    <w:rsid w:val="00E17331"/>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d">
    <w:name w:val="表格 欄 422"/>
    <w:basedOn w:val="a3"/>
    <w:next w:val="47"/>
    <w:rsid w:val="00E17331"/>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a">
    <w:name w:val="表格 欄 522"/>
    <w:basedOn w:val="a3"/>
    <w:next w:val="57"/>
    <w:rsid w:val="00E17331"/>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5">
    <w:name w:val="無清單8115"/>
    <w:next w:val="a4"/>
    <w:semiHidden/>
    <w:rsid w:val="00E17331"/>
  </w:style>
  <w:style w:type="numbering" w:customStyle="1" w:styleId="12116">
    <w:name w:val="無清單12116"/>
    <w:next w:val="a4"/>
    <w:semiHidden/>
    <w:rsid w:val="00E17331"/>
  </w:style>
  <w:style w:type="numbering" w:customStyle="1" w:styleId="21116">
    <w:name w:val="無清單21116"/>
    <w:next w:val="a4"/>
    <w:semiHidden/>
    <w:rsid w:val="00E17331"/>
  </w:style>
  <w:style w:type="numbering" w:customStyle="1" w:styleId="31116">
    <w:name w:val="無清單31116"/>
    <w:next w:val="a4"/>
    <w:semiHidden/>
    <w:rsid w:val="00E17331"/>
  </w:style>
  <w:style w:type="numbering" w:customStyle="1" w:styleId="41116">
    <w:name w:val="無清單41116"/>
    <w:next w:val="a4"/>
    <w:semiHidden/>
    <w:rsid w:val="00E17331"/>
  </w:style>
  <w:style w:type="numbering" w:customStyle="1" w:styleId="51116">
    <w:name w:val="無清單51116"/>
    <w:next w:val="a4"/>
    <w:semiHidden/>
    <w:rsid w:val="00E17331"/>
  </w:style>
  <w:style w:type="numbering" w:customStyle="1" w:styleId="61116">
    <w:name w:val="無清單61116"/>
    <w:next w:val="a4"/>
    <w:semiHidden/>
    <w:rsid w:val="00E17331"/>
  </w:style>
  <w:style w:type="numbering" w:customStyle="1" w:styleId="9115">
    <w:name w:val="無清單9115"/>
    <w:next w:val="a4"/>
    <w:semiHidden/>
    <w:rsid w:val="00E17331"/>
  </w:style>
  <w:style w:type="numbering" w:customStyle="1" w:styleId="10115">
    <w:name w:val="無清單10115"/>
    <w:next w:val="a4"/>
    <w:semiHidden/>
    <w:rsid w:val="00E17331"/>
  </w:style>
  <w:style w:type="numbering" w:customStyle="1" w:styleId="13115">
    <w:name w:val="無清單13115"/>
    <w:next w:val="a4"/>
    <w:semiHidden/>
    <w:rsid w:val="00E17331"/>
  </w:style>
  <w:style w:type="numbering" w:customStyle="1" w:styleId="22115">
    <w:name w:val="無清單22115"/>
    <w:next w:val="a4"/>
    <w:semiHidden/>
    <w:rsid w:val="00E17331"/>
  </w:style>
  <w:style w:type="numbering" w:customStyle="1" w:styleId="32115">
    <w:name w:val="無清單32115"/>
    <w:next w:val="a4"/>
    <w:semiHidden/>
    <w:rsid w:val="00E17331"/>
  </w:style>
  <w:style w:type="numbering" w:customStyle="1" w:styleId="42115">
    <w:name w:val="無清單42115"/>
    <w:next w:val="a4"/>
    <w:semiHidden/>
    <w:rsid w:val="00E17331"/>
  </w:style>
  <w:style w:type="numbering" w:customStyle="1" w:styleId="52115">
    <w:name w:val="無清單52115"/>
    <w:next w:val="a4"/>
    <w:semiHidden/>
    <w:rsid w:val="00E17331"/>
  </w:style>
  <w:style w:type="numbering" w:customStyle="1" w:styleId="62115">
    <w:name w:val="無清單62115"/>
    <w:next w:val="a4"/>
    <w:semiHidden/>
    <w:rsid w:val="00E17331"/>
  </w:style>
  <w:style w:type="numbering" w:customStyle="1" w:styleId="14115">
    <w:name w:val="無清單14115"/>
    <w:next w:val="a4"/>
    <w:semiHidden/>
    <w:rsid w:val="00E17331"/>
  </w:style>
  <w:style w:type="numbering" w:customStyle="1" w:styleId="15115">
    <w:name w:val="無清單15115"/>
    <w:next w:val="a4"/>
    <w:semiHidden/>
    <w:rsid w:val="00E17331"/>
  </w:style>
  <w:style w:type="numbering" w:customStyle="1" w:styleId="23115">
    <w:name w:val="無清單23115"/>
    <w:next w:val="a4"/>
    <w:semiHidden/>
    <w:rsid w:val="00E17331"/>
  </w:style>
  <w:style w:type="numbering" w:customStyle="1" w:styleId="33115">
    <w:name w:val="無清單33115"/>
    <w:next w:val="a4"/>
    <w:semiHidden/>
    <w:rsid w:val="00E17331"/>
  </w:style>
  <w:style w:type="numbering" w:customStyle="1" w:styleId="43115">
    <w:name w:val="無清單43115"/>
    <w:next w:val="a4"/>
    <w:semiHidden/>
    <w:rsid w:val="00E17331"/>
  </w:style>
  <w:style w:type="numbering" w:customStyle="1" w:styleId="53115">
    <w:name w:val="無清單53115"/>
    <w:next w:val="a4"/>
    <w:semiHidden/>
    <w:rsid w:val="00E17331"/>
  </w:style>
  <w:style w:type="numbering" w:customStyle="1" w:styleId="63115">
    <w:name w:val="無清單63115"/>
    <w:next w:val="a4"/>
    <w:semiHidden/>
    <w:rsid w:val="00E17331"/>
  </w:style>
  <w:style w:type="numbering" w:customStyle="1" w:styleId="16115">
    <w:name w:val="無清單16115"/>
    <w:next w:val="a4"/>
    <w:semiHidden/>
    <w:rsid w:val="00E17331"/>
  </w:style>
  <w:style w:type="numbering" w:customStyle="1" w:styleId="17115">
    <w:name w:val="無清單17115"/>
    <w:next w:val="a4"/>
    <w:semiHidden/>
    <w:rsid w:val="00E17331"/>
  </w:style>
  <w:style w:type="numbering" w:customStyle="1" w:styleId="24115">
    <w:name w:val="無清單24115"/>
    <w:next w:val="a4"/>
    <w:semiHidden/>
    <w:rsid w:val="00E17331"/>
  </w:style>
  <w:style w:type="numbering" w:customStyle="1" w:styleId="34115">
    <w:name w:val="無清單34115"/>
    <w:next w:val="a4"/>
    <w:semiHidden/>
    <w:rsid w:val="00E17331"/>
  </w:style>
  <w:style w:type="numbering" w:customStyle="1" w:styleId="44115">
    <w:name w:val="無清單44115"/>
    <w:next w:val="a4"/>
    <w:semiHidden/>
    <w:rsid w:val="00E17331"/>
  </w:style>
  <w:style w:type="numbering" w:customStyle="1" w:styleId="54115">
    <w:name w:val="無清單54115"/>
    <w:next w:val="a4"/>
    <w:semiHidden/>
    <w:rsid w:val="00E17331"/>
  </w:style>
  <w:style w:type="numbering" w:customStyle="1" w:styleId="64115">
    <w:name w:val="無清單64115"/>
    <w:next w:val="a4"/>
    <w:semiHidden/>
    <w:rsid w:val="00E17331"/>
  </w:style>
  <w:style w:type="numbering" w:customStyle="1" w:styleId="18115">
    <w:name w:val="無清單18115"/>
    <w:next w:val="a4"/>
    <w:semiHidden/>
    <w:rsid w:val="00E17331"/>
  </w:style>
  <w:style w:type="numbering" w:customStyle="1" w:styleId="19115">
    <w:name w:val="無清單19115"/>
    <w:next w:val="a4"/>
    <w:semiHidden/>
    <w:rsid w:val="00E17331"/>
  </w:style>
  <w:style w:type="numbering" w:customStyle="1" w:styleId="25115">
    <w:name w:val="無清單25115"/>
    <w:next w:val="a4"/>
    <w:semiHidden/>
    <w:rsid w:val="00E17331"/>
  </w:style>
  <w:style w:type="numbering" w:customStyle="1" w:styleId="35115">
    <w:name w:val="無清單35115"/>
    <w:next w:val="a4"/>
    <w:semiHidden/>
    <w:rsid w:val="00E17331"/>
  </w:style>
  <w:style w:type="numbering" w:customStyle="1" w:styleId="45115">
    <w:name w:val="無清單45115"/>
    <w:next w:val="a4"/>
    <w:semiHidden/>
    <w:rsid w:val="00E17331"/>
  </w:style>
  <w:style w:type="numbering" w:customStyle="1" w:styleId="55115">
    <w:name w:val="無清單55115"/>
    <w:next w:val="a4"/>
    <w:semiHidden/>
    <w:rsid w:val="00E17331"/>
  </w:style>
  <w:style w:type="numbering" w:customStyle="1" w:styleId="65115">
    <w:name w:val="無清單65115"/>
    <w:next w:val="a4"/>
    <w:semiHidden/>
    <w:rsid w:val="00E17331"/>
  </w:style>
  <w:style w:type="numbering" w:customStyle="1" w:styleId="2714">
    <w:name w:val="無清單2714"/>
    <w:next w:val="a4"/>
    <w:uiPriority w:val="99"/>
    <w:semiHidden/>
    <w:rsid w:val="00E17331"/>
  </w:style>
  <w:style w:type="numbering" w:customStyle="1" w:styleId="11215">
    <w:name w:val="無清單11215"/>
    <w:next w:val="a4"/>
    <w:semiHidden/>
    <w:rsid w:val="00E17331"/>
  </w:style>
  <w:style w:type="numbering" w:customStyle="1" w:styleId="11314">
    <w:name w:val="無清單11314"/>
    <w:next w:val="a4"/>
    <w:semiHidden/>
    <w:rsid w:val="00E17331"/>
  </w:style>
  <w:style w:type="numbering" w:customStyle="1" w:styleId="2814">
    <w:name w:val="無清單2814"/>
    <w:next w:val="a4"/>
    <w:semiHidden/>
    <w:rsid w:val="00E17331"/>
  </w:style>
  <w:style w:type="numbering" w:customStyle="1" w:styleId="3714">
    <w:name w:val="無清單3714"/>
    <w:next w:val="a4"/>
    <w:semiHidden/>
    <w:rsid w:val="00E17331"/>
  </w:style>
  <w:style w:type="numbering" w:customStyle="1" w:styleId="4714">
    <w:name w:val="無清單4714"/>
    <w:next w:val="a4"/>
    <w:semiHidden/>
    <w:rsid w:val="00E17331"/>
  </w:style>
  <w:style w:type="numbering" w:customStyle="1" w:styleId="5714">
    <w:name w:val="無清單5714"/>
    <w:next w:val="a4"/>
    <w:semiHidden/>
    <w:rsid w:val="00E17331"/>
  </w:style>
  <w:style w:type="numbering" w:customStyle="1" w:styleId="6714">
    <w:name w:val="無清單6714"/>
    <w:next w:val="a4"/>
    <w:semiHidden/>
    <w:rsid w:val="00E17331"/>
  </w:style>
  <w:style w:type="numbering" w:customStyle="1" w:styleId="7214">
    <w:name w:val="無清單7214"/>
    <w:next w:val="a4"/>
    <w:semiHidden/>
    <w:rsid w:val="00E17331"/>
  </w:style>
  <w:style w:type="numbering" w:customStyle="1" w:styleId="8214">
    <w:name w:val="無清單8214"/>
    <w:next w:val="a4"/>
    <w:semiHidden/>
    <w:rsid w:val="00E17331"/>
  </w:style>
  <w:style w:type="numbering" w:customStyle="1" w:styleId="12214">
    <w:name w:val="無清單12214"/>
    <w:next w:val="a4"/>
    <w:semiHidden/>
    <w:rsid w:val="00E17331"/>
  </w:style>
  <w:style w:type="numbering" w:customStyle="1" w:styleId="21215">
    <w:name w:val="無清單21215"/>
    <w:next w:val="a4"/>
    <w:semiHidden/>
    <w:rsid w:val="00E17331"/>
  </w:style>
  <w:style w:type="numbering" w:customStyle="1" w:styleId="31214">
    <w:name w:val="無清單31214"/>
    <w:next w:val="a4"/>
    <w:semiHidden/>
    <w:rsid w:val="00E17331"/>
  </w:style>
  <w:style w:type="numbering" w:customStyle="1" w:styleId="41214">
    <w:name w:val="無清單41214"/>
    <w:next w:val="a4"/>
    <w:semiHidden/>
    <w:rsid w:val="00E17331"/>
  </w:style>
  <w:style w:type="numbering" w:customStyle="1" w:styleId="51214">
    <w:name w:val="無清單51214"/>
    <w:next w:val="a4"/>
    <w:semiHidden/>
    <w:rsid w:val="00E17331"/>
  </w:style>
  <w:style w:type="numbering" w:customStyle="1" w:styleId="61214">
    <w:name w:val="無清單61214"/>
    <w:next w:val="a4"/>
    <w:semiHidden/>
    <w:rsid w:val="00E17331"/>
  </w:style>
  <w:style w:type="numbering" w:customStyle="1" w:styleId="9214">
    <w:name w:val="無清單9214"/>
    <w:next w:val="a4"/>
    <w:semiHidden/>
    <w:rsid w:val="00E17331"/>
  </w:style>
  <w:style w:type="numbering" w:customStyle="1" w:styleId="10214">
    <w:name w:val="無清單10214"/>
    <w:next w:val="a4"/>
    <w:semiHidden/>
    <w:rsid w:val="00E17331"/>
  </w:style>
  <w:style w:type="numbering" w:customStyle="1" w:styleId="13214">
    <w:name w:val="無清單13214"/>
    <w:next w:val="a4"/>
    <w:semiHidden/>
    <w:rsid w:val="00E17331"/>
  </w:style>
  <w:style w:type="numbering" w:customStyle="1" w:styleId="22214">
    <w:name w:val="無清單22214"/>
    <w:next w:val="a4"/>
    <w:semiHidden/>
    <w:rsid w:val="00E17331"/>
  </w:style>
  <w:style w:type="numbering" w:customStyle="1" w:styleId="32214">
    <w:name w:val="無清單32214"/>
    <w:next w:val="a4"/>
    <w:semiHidden/>
    <w:rsid w:val="00E17331"/>
  </w:style>
  <w:style w:type="numbering" w:customStyle="1" w:styleId="42214">
    <w:name w:val="無清單42214"/>
    <w:next w:val="a4"/>
    <w:semiHidden/>
    <w:rsid w:val="00E17331"/>
  </w:style>
  <w:style w:type="numbering" w:customStyle="1" w:styleId="52214">
    <w:name w:val="無清單52214"/>
    <w:next w:val="a4"/>
    <w:semiHidden/>
    <w:rsid w:val="00E17331"/>
  </w:style>
  <w:style w:type="numbering" w:customStyle="1" w:styleId="62214">
    <w:name w:val="無清單62214"/>
    <w:next w:val="a4"/>
    <w:semiHidden/>
    <w:rsid w:val="00E17331"/>
  </w:style>
  <w:style w:type="numbering" w:customStyle="1" w:styleId="14214">
    <w:name w:val="無清單14214"/>
    <w:next w:val="a4"/>
    <w:semiHidden/>
    <w:rsid w:val="00E17331"/>
  </w:style>
  <w:style w:type="numbering" w:customStyle="1" w:styleId="15214">
    <w:name w:val="無清單15214"/>
    <w:next w:val="a4"/>
    <w:semiHidden/>
    <w:rsid w:val="00E17331"/>
  </w:style>
  <w:style w:type="numbering" w:customStyle="1" w:styleId="23214">
    <w:name w:val="無清單23214"/>
    <w:next w:val="a4"/>
    <w:semiHidden/>
    <w:rsid w:val="00E17331"/>
  </w:style>
  <w:style w:type="numbering" w:customStyle="1" w:styleId="33214">
    <w:name w:val="無清單33214"/>
    <w:next w:val="a4"/>
    <w:semiHidden/>
    <w:rsid w:val="00E17331"/>
  </w:style>
  <w:style w:type="numbering" w:customStyle="1" w:styleId="43214">
    <w:name w:val="無清單43214"/>
    <w:next w:val="a4"/>
    <w:semiHidden/>
    <w:rsid w:val="00E17331"/>
  </w:style>
  <w:style w:type="numbering" w:customStyle="1" w:styleId="53214">
    <w:name w:val="無清單53214"/>
    <w:next w:val="a4"/>
    <w:semiHidden/>
    <w:rsid w:val="00E17331"/>
  </w:style>
  <w:style w:type="numbering" w:customStyle="1" w:styleId="63214">
    <w:name w:val="無清單63214"/>
    <w:next w:val="a4"/>
    <w:semiHidden/>
    <w:rsid w:val="00E17331"/>
  </w:style>
  <w:style w:type="numbering" w:customStyle="1" w:styleId="16214">
    <w:name w:val="無清單16214"/>
    <w:next w:val="a4"/>
    <w:semiHidden/>
    <w:rsid w:val="00E17331"/>
  </w:style>
  <w:style w:type="numbering" w:customStyle="1" w:styleId="17214">
    <w:name w:val="無清單17214"/>
    <w:next w:val="a4"/>
    <w:semiHidden/>
    <w:rsid w:val="00E17331"/>
  </w:style>
  <w:style w:type="numbering" w:customStyle="1" w:styleId="24214">
    <w:name w:val="無清單24214"/>
    <w:next w:val="a4"/>
    <w:semiHidden/>
    <w:rsid w:val="00E17331"/>
  </w:style>
  <w:style w:type="numbering" w:customStyle="1" w:styleId="34214">
    <w:name w:val="無清單34214"/>
    <w:next w:val="a4"/>
    <w:semiHidden/>
    <w:rsid w:val="00E17331"/>
  </w:style>
  <w:style w:type="numbering" w:customStyle="1" w:styleId="44214">
    <w:name w:val="無清單44214"/>
    <w:next w:val="a4"/>
    <w:semiHidden/>
    <w:rsid w:val="00E17331"/>
  </w:style>
  <w:style w:type="numbering" w:customStyle="1" w:styleId="54214">
    <w:name w:val="無清單54214"/>
    <w:next w:val="a4"/>
    <w:semiHidden/>
    <w:rsid w:val="00E17331"/>
  </w:style>
  <w:style w:type="numbering" w:customStyle="1" w:styleId="64214">
    <w:name w:val="無清單64214"/>
    <w:next w:val="a4"/>
    <w:semiHidden/>
    <w:rsid w:val="00E17331"/>
  </w:style>
  <w:style w:type="numbering" w:customStyle="1" w:styleId="18214">
    <w:name w:val="無清單18214"/>
    <w:next w:val="a4"/>
    <w:semiHidden/>
    <w:rsid w:val="00E17331"/>
  </w:style>
  <w:style w:type="numbering" w:customStyle="1" w:styleId="19214">
    <w:name w:val="無清單19214"/>
    <w:next w:val="a4"/>
    <w:semiHidden/>
    <w:rsid w:val="00E17331"/>
  </w:style>
  <w:style w:type="numbering" w:customStyle="1" w:styleId="25214">
    <w:name w:val="無清單25214"/>
    <w:next w:val="a4"/>
    <w:semiHidden/>
    <w:rsid w:val="00E17331"/>
  </w:style>
  <w:style w:type="numbering" w:customStyle="1" w:styleId="35214">
    <w:name w:val="無清單35214"/>
    <w:next w:val="a4"/>
    <w:semiHidden/>
    <w:rsid w:val="00E17331"/>
  </w:style>
  <w:style w:type="numbering" w:customStyle="1" w:styleId="45214">
    <w:name w:val="無清單45214"/>
    <w:next w:val="a4"/>
    <w:semiHidden/>
    <w:rsid w:val="00E17331"/>
  </w:style>
  <w:style w:type="numbering" w:customStyle="1" w:styleId="55214">
    <w:name w:val="無清單55214"/>
    <w:next w:val="a4"/>
    <w:semiHidden/>
    <w:rsid w:val="00E17331"/>
  </w:style>
  <w:style w:type="numbering" w:customStyle="1" w:styleId="65214">
    <w:name w:val="無清單65214"/>
    <w:next w:val="a4"/>
    <w:semiHidden/>
    <w:rsid w:val="00E17331"/>
  </w:style>
  <w:style w:type="numbering" w:customStyle="1" w:styleId="292">
    <w:name w:val="無清單292"/>
    <w:next w:val="a4"/>
    <w:uiPriority w:val="99"/>
    <w:semiHidden/>
    <w:unhideWhenUsed/>
    <w:rsid w:val="00E17331"/>
  </w:style>
  <w:style w:type="numbering" w:customStyle="1" w:styleId="11414">
    <w:name w:val="無清單11414"/>
    <w:next w:val="a4"/>
    <w:semiHidden/>
    <w:rsid w:val="00E17331"/>
  </w:style>
  <w:style w:type="numbering" w:customStyle="1" w:styleId="21020">
    <w:name w:val="無清單2102"/>
    <w:next w:val="a4"/>
    <w:semiHidden/>
    <w:rsid w:val="00E17331"/>
  </w:style>
  <w:style w:type="numbering" w:customStyle="1" w:styleId="382">
    <w:name w:val="無清單382"/>
    <w:next w:val="a4"/>
    <w:semiHidden/>
    <w:rsid w:val="00E17331"/>
  </w:style>
  <w:style w:type="numbering" w:customStyle="1" w:styleId="482">
    <w:name w:val="無清單482"/>
    <w:next w:val="a4"/>
    <w:semiHidden/>
    <w:rsid w:val="00E17331"/>
  </w:style>
  <w:style w:type="numbering" w:customStyle="1" w:styleId="582">
    <w:name w:val="無清單582"/>
    <w:next w:val="a4"/>
    <w:semiHidden/>
    <w:rsid w:val="00E17331"/>
  </w:style>
  <w:style w:type="numbering" w:customStyle="1" w:styleId="682">
    <w:name w:val="無清單682"/>
    <w:next w:val="a4"/>
    <w:semiHidden/>
    <w:rsid w:val="00E17331"/>
  </w:style>
  <w:style w:type="numbering" w:customStyle="1" w:styleId="7314">
    <w:name w:val="無清單7314"/>
    <w:next w:val="a4"/>
    <w:semiHidden/>
    <w:rsid w:val="00E17331"/>
  </w:style>
  <w:style w:type="numbering" w:customStyle="1" w:styleId="1153">
    <w:name w:val="無清單1153"/>
    <w:next w:val="a4"/>
    <w:semiHidden/>
    <w:rsid w:val="00E17331"/>
  </w:style>
  <w:style w:type="numbering" w:customStyle="1" w:styleId="11118">
    <w:name w:val="無清單11118"/>
    <w:next w:val="a4"/>
    <w:semiHidden/>
    <w:rsid w:val="00E17331"/>
  </w:style>
  <w:style w:type="numbering" w:customStyle="1" w:styleId="21314">
    <w:name w:val="無清單21314"/>
    <w:next w:val="a4"/>
    <w:semiHidden/>
    <w:rsid w:val="00E17331"/>
  </w:style>
  <w:style w:type="numbering" w:customStyle="1" w:styleId="31314">
    <w:name w:val="無清單31314"/>
    <w:next w:val="a4"/>
    <w:semiHidden/>
    <w:rsid w:val="00E17331"/>
  </w:style>
  <w:style w:type="numbering" w:customStyle="1" w:styleId="41314">
    <w:name w:val="無清單41314"/>
    <w:next w:val="a4"/>
    <w:semiHidden/>
    <w:rsid w:val="00E17331"/>
  </w:style>
  <w:style w:type="numbering" w:customStyle="1" w:styleId="51314">
    <w:name w:val="無清單51314"/>
    <w:next w:val="a4"/>
    <w:semiHidden/>
    <w:rsid w:val="00E17331"/>
  </w:style>
  <w:style w:type="numbering" w:customStyle="1" w:styleId="61314">
    <w:name w:val="無清單61314"/>
    <w:next w:val="a4"/>
    <w:semiHidden/>
    <w:rsid w:val="00E17331"/>
  </w:style>
  <w:style w:type="numbering" w:customStyle="1" w:styleId="7116">
    <w:name w:val="無清單7116"/>
    <w:next w:val="a4"/>
    <w:semiHidden/>
    <w:rsid w:val="00E17331"/>
  </w:style>
  <w:style w:type="numbering" w:customStyle="1" w:styleId="111111114">
    <w:name w:val="1 / 1.1 / 1.1.1114"/>
    <w:basedOn w:val="a4"/>
    <w:next w:val="111111"/>
    <w:rsid w:val="00E17331"/>
  </w:style>
  <w:style w:type="numbering" w:customStyle="1" w:styleId="1ai114">
    <w:name w:val="1 / a / i114"/>
    <w:basedOn w:val="a4"/>
    <w:next w:val="1ai"/>
    <w:rsid w:val="00E17331"/>
  </w:style>
  <w:style w:type="numbering" w:customStyle="1" w:styleId="114a">
    <w:name w:val="文章 / 章節114"/>
    <w:basedOn w:val="a4"/>
    <w:next w:val="afff8"/>
    <w:rsid w:val="00E17331"/>
  </w:style>
  <w:style w:type="numbering" w:customStyle="1" w:styleId="834">
    <w:name w:val="無清單834"/>
    <w:next w:val="a4"/>
    <w:semiHidden/>
    <w:rsid w:val="00E17331"/>
  </w:style>
  <w:style w:type="numbering" w:customStyle="1" w:styleId="1235">
    <w:name w:val="無清單1235"/>
    <w:next w:val="a4"/>
    <w:semiHidden/>
    <w:rsid w:val="00E17331"/>
  </w:style>
  <w:style w:type="numbering" w:customStyle="1" w:styleId="21117">
    <w:name w:val="無清單21117"/>
    <w:next w:val="a4"/>
    <w:semiHidden/>
    <w:rsid w:val="00E17331"/>
  </w:style>
  <w:style w:type="numbering" w:customStyle="1" w:styleId="31117">
    <w:name w:val="無清單31117"/>
    <w:next w:val="a4"/>
    <w:semiHidden/>
    <w:rsid w:val="00E17331"/>
  </w:style>
  <w:style w:type="numbering" w:customStyle="1" w:styleId="41117">
    <w:name w:val="無清單41117"/>
    <w:next w:val="a4"/>
    <w:semiHidden/>
    <w:rsid w:val="00E17331"/>
  </w:style>
  <w:style w:type="numbering" w:customStyle="1" w:styleId="51117">
    <w:name w:val="無清單51117"/>
    <w:next w:val="a4"/>
    <w:semiHidden/>
    <w:rsid w:val="00E17331"/>
  </w:style>
  <w:style w:type="numbering" w:customStyle="1" w:styleId="61117">
    <w:name w:val="無清單61117"/>
    <w:next w:val="a4"/>
    <w:semiHidden/>
    <w:rsid w:val="00E17331"/>
  </w:style>
  <w:style w:type="numbering" w:customStyle="1" w:styleId="934">
    <w:name w:val="無清單934"/>
    <w:next w:val="a4"/>
    <w:semiHidden/>
    <w:rsid w:val="00E17331"/>
  </w:style>
  <w:style w:type="numbering" w:customStyle="1" w:styleId="1034">
    <w:name w:val="無清單1034"/>
    <w:next w:val="a4"/>
    <w:semiHidden/>
    <w:rsid w:val="00E17331"/>
  </w:style>
  <w:style w:type="numbering" w:customStyle="1" w:styleId="1334">
    <w:name w:val="無清單1334"/>
    <w:next w:val="a4"/>
    <w:semiHidden/>
    <w:rsid w:val="00E17331"/>
  </w:style>
  <w:style w:type="numbering" w:customStyle="1" w:styleId="2235">
    <w:name w:val="無清單2235"/>
    <w:next w:val="a4"/>
    <w:semiHidden/>
    <w:rsid w:val="00E17331"/>
  </w:style>
  <w:style w:type="numbering" w:customStyle="1" w:styleId="3235">
    <w:name w:val="無清單3235"/>
    <w:next w:val="a4"/>
    <w:semiHidden/>
    <w:rsid w:val="00E17331"/>
  </w:style>
  <w:style w:type="numbering" w:customStyle="1" w:styleId="4235">
    <w:name w:val="無清單4235"/>
    <w:next w:val="a4"/>
    <w:semiHidden/>
    <w:rsid w:val="00E17331"/>
  </w:style>
  <w:style w:type="numbering" w:customStyle="1" w:styleId="5235">
    <w:name w:val="無清單5235"/>
    <w:next w:val="a4"/>
    <w:semiHidden/>
    <w:rsid w:val="00E17331"/>
  </w:style>
  <w:style w:type="numbering" w:customStyle="1" w:styleId="6235">
    <w:name w:val="無清單6235"/>
    <w:next w:val="a4"/>
    <w:semiHidden/>
    <w:rsid w:val="00E17331"/>
  </w:style>
  <w:style w:type="numbering" w:customStyle="1" w:styleId="1434">
    <w:name w:val="無清單1434"/>
    <w:next w:val="a4"/>
    <w:semiHidden/>
    <w:rsid w:val="00E17331"/>
  </w:style>
  <w:style w:type="numbering" w:customStyle="1" w:styleId="1534">
    <w:name w:val="無清單1534"/>
    <w:next w:val="a4"/>
    <w:semiHidden/>
    <w:rsid w:val="00E17331"/>
  </w:style>
  <w:style w:type="numbering" w:customStyle="1" w:styleId="2334">
    <w:name w:val="無清單2334"/>
    <w:next w:val="a4"/>
    <w:semiHidden/>
    <w:rsid w:val="00E17331"/>
  </w:style>
  <w:style w:type="numbering" w:customStyle="1" w:styleId="3334">
    <w:name w:val="無清單3334"/>
    <w:next w:val="a4"/>
    <w:semiHidden/>
    <w:rsid w:val="00E17331"/>
  </w:style>
  <w:style w:type="numbering" w:customStyle="1" w:styleId="4334">
    <w:name w:val="無清單4334"/>
    <w:next w:val="a4"/>
    <w:semiHidden/>
    <w:rsid w:val="00E17331"/>
  </w:style>
  <w:style w:type="numbering" w:customStyle="1" w:styleId="5334">
    <w:name w:val="無清單5334"/>
    <w:next w:val="a4"/>
    <w:semiHidden/>
    <w:rsid w:val="00E17331"/>
  </w:style>
  <w:style w:type="numbering" w:customStyle="1" w:styleId="6334">
    <w:name w:val="無清單6334"/>
    <w:next w:val="a4"/>
    <w:semiHidden/>
    <w:rsid w:val="00E17331"/>
  </w:style>
  <w:style w:type="numbering" w:customStyle="1" w:styleId="1634">
    <w:name w:val="無清單1634"/>
    <w:next w:val="a4"/>
    <w:semiHidden/>
    <w:rsid w:val="00E17331"/>
  </w:style>
  <w:style w:type="numbering" w:customStyle="1" w:styleId="1734">
    <w:name w:val="無清單1734"/>
    <w:next w:val="a4"/>
    <w:semiHidden/>
    <w:rsid w:val="00E17331"/>
  </w:style>
  <w:style w:type="numbering" w:customStyle="1" w:styleId="2434">
    <w:name w:val="無清單2434"/>
    <w:next w:val="a4"/>
    <w:semiHidden/>
    <w:rsid w:val="00E17331"/>
  </w:style>
  <w:style w:type="numbering" w:customStyle="1" w:styleId="3434">
    <w:name w:val="無清單3434"/>
    <w:next w:val="a4"/>
    <w:semiHidden/>
    <w:rsid w:val="00E17331"/>
  </w:style>
  <w:style w:type="numbering" w:customStyle="1" w:styleId="4434">
    <w:name w:val="無清單4434"/>
    <w:next w:val="a4"/>
    <w:semiHidden/>
    <w:rsid w:val="00E17331"/>
  </w:style>
  <w:style w:type="numbering" w:customStyle="1" w:styleId="5434">
    <w:name w:val="無清單5434"/>
    <w:next w:val="a4"/>
    <w:semiHidden/>
    <w:rsid w:val="00E17331"/>
  </w:style>
  <w:style w:type="numbering" w:customStyle="1" w:styleId="6434">
    <w:name w:val="無清單6434"/>
    <w:next w:val="a4"/>
    <w:semiHidden/>
    <w:rsid w:val="00E17331"/>
  </w:style>
  <w:style w:type="numbering" w:customStyle="1" w:styleId="1834">
    <w:name w:val="無清單1834"/>
    <w:next w:val="a4"/>
    <w:semiHidden/>
    <w:rsid w:val="00E17331"/>
  </w:style>
  <w:style w:type="numbering" w:customStyle="1" w:styleId="1934">
    <w:name w:val="無清單1934"/>
    <w:next w:val="a4"/>
    <w:semiHidden/>
    <w:rsid w:val="00E17331"/>
  </w:style>
  <w:style w:type="numbering" w:customStyle="1" w:styleId="2534">
    <w:name w:val="無清單2534"/>
    <w:next w:val="a4"/>
    <w:semiHidden/>
    <w:rsid w:val="00E17331"/>
  </w:style>
  <w:style w:type="numbering" w:customStyle="1" w:styleId="3534">
    <w:name w:val="無清單3534"/>
    <w:next w:val="a4"/>
    <w:semiHidden/>
    <w:rsid w:val="00E17331"/>
  </w:style>
  <w:style w:type="numbering" w:customStyle="1" w:styleId="4534">
    <w:name w:val="無清單4534"/>
    <w:next w:val="a4"/>
    <w:semiHidden/>
    <w:rsid w:val="00E17331"/>
  </w:style>
  <w:style w:type="numbering" w:customStyle="1" w:styleId="5534">
    <w:name w:val="無清單5534"/>
    <w:next w:val="a4"/>
    <w:semiHidden/>
    <w:rsid w:val="00E17331"/>
  </w:style>
  <w:style w:type="numbering" w:customStyle="1" w:styleId="6534">
    <w:name w:val="無清單6534"/>
    <w:next w:val="a4"/>
    <w:semiHidden/>
    <w:rsid w:val="00E17331"/>
  </w:style>
  <w:style w:type="numbering" w:customStyle="1" w:styleId="2015">
    <w:name w:val="無清單2015"/>
    <w:next w:val="a4"/>
    <w:semiHidden/>
    <w:rsid w:val="00E17331"/>
  </w:style>
  <w:style w:type="numbering" w:customStyle="1" w:styleId="11015">
    <w:name w:val="無清單11015"/>
    <w:next w:val="a4"/>
    <w:semiHidden/>
    <w:rsid w:val="00E17331"/>
  </w:style>
  <w:style w:type="numbering" w:customStyle="1" w:styleId="11216">
    <w:name w:val="無清單11216"/>
    <w:next w:val="a4"/>
    <w:semiHidden/>
    <w:rsid w:val="00E17331"/>
  </w:style>
  <w:style w:type="numbering" w:customStyle="1" w:styleId="2615">
    <w:name w:val="無清單2615"/>
    <w:next w:val="a4"/>
    <w:semiHidden/>
    <w:rsid w:val="00E17331"/>
  </w:style>
  <w:style w:type="numbering" w:customStyle="1" w:styleId="3615">
    <w:name w:val="無清單3615"/>
    <w:next w:val="a4"/>
    <w:semiHidden/>
    <w:rsid w:val="00E17331"/>
  </w:style>
  <w:style w:type="numbering" w:customStyle="1" w:styleId="4615">
    <w:name w:val="無清單4615"/>
    <w:next w:val="a4"/>
    <w:semiHidden/>
    <w:rsid w:val="00E17331"/>
  </w:style>
  <w:style w:type="numbering" w:customStyle="1" w:styleId="5615">
    <w:name w:val="無清單5615"/>
    <w:next w:val="a4"/>
    <w:semiHidden/>
    <w:rsid w:val="00E17331"/>
  </w:style>
  <w:style w:type="numbering" w:customStyle="1" w:styleId="6615">
    <w:name w:val="無清單6615"/>
    <w:next w:val="a4"/>
    <w:semiHidden/>
    <w:rsid w:val="00E17331"/>
  </w:style>
  <w:style w:type="numbering" w:customStyle="1" w:styleId="7215">
    <w:name w:val="無清單7215"/>
    <w:next w:val="a4"/>
    <w:semiHidden/>
    <w:rsid w:val="00E17331"/>
  </w:style>
  <w:style w:type="numbering" w:customStyle="1" w:styleId="111111115">
    <w:name w:val="1 / 1.1 / 1.1.1115"/>
    <w:basedOn w:val="a4"/>
    <w:next w:val="111111"/>
    <w:rsid w:val="00E17331"/>
  </w:style>
  <w:style w:type="numbering" w:customStyle="1" w:styleId="1ai115">
    <w:name w:val="1 / a / i115"/>
    <w:basedOn w:val="a4"/>
    <w:next w:val="1ai"/>
    <w:rsid w:val="00E17331"/>
  </w:style>
  <w:style w:type="numbering" w:customStyle="1" w:styleId="1154">
    <w:name w:val="文章 / 章節115"/>
    <w:basedOn w:val="a4"/>
    <w:next w:val="afff8"/>
    <w:rsid w:val="00E17331"/>
  </w:style>
  <w:style w:type="numbering" w:customStyle="1" w:styleId="8116">
    <w:name w:val="無清單8116"/>
    <w:next w:val="a4"/>
    <w:semiHidden/>
    <w:rsid w:val="00E17331"/>
  </w:style>
  <w:style w:type="numbering" w:customStyle="1" w:styleId="12117">
    <w:name w:val="無清單12117"/>
    <w:next w:val="a4"/>
    <w:semiHidden/>
    <w:rsid w:val="00E17331"/>
  </w:style>
  <w:style w:type="numbering" w:customStyle="1" w:styleId="21216">
    <w:name w:val="無清單21216"/>
    <w:next w:val="a4"/>
    <w:semiHidden/>
    <w:rsid w:val="00E17331"/>
  </w:style>
  <w:style w:type="numbering" w:customStyle="1" w:styleId="31215">
    <w:name w:val="無清單31215"/>
    <w:next w:val="a4"/>
    <w:semiHidden/>
    <w:rsid w:val="00E17331"/>
  </w:style>
  <w:style w:type="numbering" w:customStyle="1" w:styleId="41215">
    <w:name w:val="無清單41215"/>
    <w:next w:val="a4"/>
    <w:semiHidden/>
    <w:rsid w:val="00E17331"/>
  </w:style>
  <w:style w:type="numbering" w:customStyle="1" w:styleId="51215">
    <w:name w:val="無清單51215"/>
    <w:next w:val="a4"/>
    <w:semiHidden/>
    <w:rsid w:val="00E17331"/>
  </w:style>
  <w:style w:type="numbering" w:customStyle="1" w:styleId="61215">
    <w:name w:val="無清單61215"/>
    <w:next w:val="a4"/>
    <w:semiHidden/>
    <w:rsid w:val="00E17331"/>
  </w:style>
  <w:style w:type="numbering" w:customStyle="1" w:styleId="9116">
    <w:name w:val="無清單9116"/>
    <w:next w:val="a4"/>
    <w:semiHidden/>
    <w:rsid w:val="00E17331"/>
  </w:style>
  <w:style w:type="numbering" w:customStyle="1" w:styleId="10116">
    <w:name w:val="無清單10116"/>
    <w:next w:val="a4"/>
    <w:semiHidden/>
    <w:rsid w:val="00E17331"/>
  </w:style>
  <w:style w:type="numbering" w:customStyle="1" w:styleId="13116">
    <w:name w:val="無清單13116"/>
    <w:next w:val="a4"/>
    <w:semiHidden/>
    <w:rsid w:val="00E17331"/>
  </w:style>
  <w:style w:type="numbering" w:customStyle="1" w:styleId="22116">
    <w:name w:val="無清單22116"/>
    <w:next w:val="a4"/>
    <w:semiHidden/>
    <w:rsid w:val="00E17331"/>
  </w:style>
  <w:style w:type="numbering" w:customStyle="1" w:styleId="32116">
    <w:name w:val="無清單32116"/>
    <w:next w:val="a4"/>
    <w:semiHidden/>
    <w:rsid w:val="00E17331"/>
  </w:style>
  <w:style w:type="numbering" w:customStyle="1" w:styleId="42116">
    <w:name w:val="無清單42116"/>
    <w:next w:val="a4"/>
    <w:semiHidden/>
    <w:rsid w:val="00E17331"/>
  </w:style>
  <w:style w:type="numbering" w:customStyle="1" w:styleId="52116">
    <w:name w:val="無清單52116"/>
    <w:next w:val="a4"/>
    <w:semiHidden/>
    <w:rsid w:val="00E17331"/>
  </w:style>
  <w:style w:type="numbering" w:customStyle="1" w:styleId="62116">
    <w:name w:val="無清單62116"/>
    <w:next w:val="a4"/>
    <w:semiHidden/>
    <w:rsid w:val="00E17331"/>
  </w:style>
  <w:style w:type="numbering" w:customStyle="1" w:styleId="14116">
    <w:name w:val="無清單14116"/>
    <w:next w:val="a4"/>
    <w:semiHidden/>
    <w:rsid w:val="00E17331"/>
  </w:style>
  <w:style w:type="numbering" w:customStyle="1" w:styleId="15116">
    <w:name w:val="無清單15116"/>
    <w:next w:val="a4"/>
    <w:semiHidden/>
    <w:rsid w:val="00E17331"/>
  </w:style>
  <w:style w:type="numbering" w:customStyle="1" w:styleId="23116">
    <w:name w:val="無清單23116"/>
    <w:next w:val="a4"/>
    <w:semiHidden/>
    <w:rsid w:val="00E17331"/>
  </w:style>
  <w:style w:type="numbering" w:customStyle="1" w:styleId="33116">
    <w:name w:val="無清單33116"/>
    <w:next w:val="a4"/>
    <w:semiHidden/>
    <w:rsid w:val="00E17331"/>
  </w:style>
  <w:style w:type="numbering" w:customStyle="1" w:styleId="43116">
    <w:name w:val="無清單43116"/>
    <w:next w:val="a4"/>
    <w:semiHidden/>
    <w:rsid w:val="00E17331"/>
  </w:style>
  <w:style w:type="numbering" w:customStyle="1" w:styleId="53116">
    <w:name w:val="無清單53116"/>
    <w:next w:val="a4"/>
    <w:semiHidden/>
    <w:rsid w:val="00E17331"/>
  </w:style>
  <w:style w:type="numbering" w:customStyle="1" w:styleId="63116">
    <w:name w:val="無清單63116"/>
    <w:next w:val="a4"/>
    <w:semiHidden/>
    <w:rsid w:val="00E17331"/>
  </w:style>
  <w:style w:type="numbering" w:customStyle="1" w:styleId="16116">
    <w:name w:val="無清單16116"/>
    <w:next w:val="a4"/>
    <w:semiHidden/>
    <w:rsid w:val="00E17331"/>
  </w:style>
  <w:style w:type="numbering" w:customStyle="1" w:styleId="17116">
    <w:name w:val="無清單17116"/>
    <w:next w:val="a4"/>
    <w:semiHidden/>
    <w:rsid w:val="00E17331"/>
  </w:style>
  <w:style w:type="numbering" w:customStyle="1" w:styleId="24116">
    <w:name w:val="無清單24116"/>
    <w:next w:val="a4"/>
    <w:semiHidden/>
    <w:rsid w:val="00E17331"/>
  </w:style>
  <w:style w:type="numbering" w:customStyle="1" w:styleId="34116">
    <w:name w:val="無清單34116"/>
    <w:next w:val="a4"/>
    <w:semiHidden/>
    <w:rsid w:val="00E17331"/>
  </w:style>
  <w:style w:type="numbering" w:customStyle="1" w:styleId="44116">
    <w:name w:val="無清單44116"/>
    <w:next w:val="a4"/>
    <w:semiHidden/>
    <w:rsid w:val="00E17331"/>
  </w:style>
  <w:style w:type="numbering" w:customStyle="1" w:styleId="54116">
    <w:name w:val="無清單54116"/>
    <w:next w:val="a4"/>
    <w:semiHidden/>
    <w:rsid w:val="00E17331"/>
  </w:style>
  <w:style w:type="numbering" w:customStyle="1" w:styleId="64116">
    <w:name w:val="無清單64116"/>
    <w:next w:val="a4"/>
    <w:semiHidden/>
    <w:rsid w:val="00E17331"/>
  </w:style>
  <w:style w:type="numbering" w:customStyle="1" w:styleId="18116">
    <w:name w:val="無清單18116"/>
    <w:next w:val="a4"/>
    <w:semiHidden/>
    <w:rsid w:val="00E17331"/>
  </w:style>
  <w:style w:type="numbering" w:customStyle="1" w:styleId="19116">
    <w:name w:val="無清單19116"/>
    <w:next w:val="a4"/>
    <w:semiHidden/>
    <w:rsid w:val="00E17331"/>
  </w:style>
  <w:style w:type="numbering" w:customStyle="1" w:styleId="25116">
    <w:name w:val="無清單25116"/>
    <w:next w:val="a4"/>
    <w:semiHidden/>
    <w:rsid w:val="00E17331"/>
  </w:style>
  <w:style w:type="numbering" w:customStyle="1" w:styleId="35116">
    <w:name w:val="無清單35116"/>
    <w:next w:val="a4"/>
    <w:semiHidden/>
    <w:rsid w:val="00E17331"/>
  </w:style>
  <w:style w:type="numbering" w:customStyle="1" w:styleId="45116">
    <w:name w:val="無清單45116"/>
    <w:next w:val="a4"/>
    <w:semiHidden/>
    <w:rsid w:val="00E17331"/>
  </w:style>
  <w:style w:type="numbering" w:customStyle="1" w:styleId="55116">
    <w:name w:val="無清單55116"/>
    <w:next w:val="a4"/>
    <w:semiHidden/>
    <w:rsid w:val="00E17331"/>
  </w:style>
  <w:style w:type="numbering" w:customStyle="1" w:styleId="65116">
    <w:name w:val="無清單65116"/>
    <w:next w:val="a4"/>
    <w:semiHidden/>
    <w:rsid w:val="00E17331"/>
  </w:style>
  <w:style w:type="numbering" w:customStyle="1" w:styleId="2715">
    <w:name w:val="無清單2715"/>
    <w:next w:val="a4"/>
    <w:semiHidden/>
    <w:rsid w:val="00E17331"/>
  </w:style>
  <w:style w:type="numbering" w:customStyle="1" w:styleId="11315">
    <w:name w:val="無清單11315"/>
    <w:next w:val="a4"/>
    <w:semiHidden/>
    <w:rsid w:val="00E17331"/>
  </w:style>
  <w:style w:type="numbering" w:customStyle="1" w:styleId="11415">
    <w:name w:val="無清單11415"/>
    <w:next w:val="a4"/>
    <w:semiHidden/>
    <w:rsid w:val="00E17331"/>
  </w:style>
  <w:style w:type="numbering" w:customStyle="1" w:styleId="2815">
    <w:name w:val="無清單2815"/>
    <w:next w:val="a4"/>
    <w:semiHidden/>
    <w:rsid w:val="00E17331"/>
  </w:style>
  <w:style w:type="numbering" w:customStyle="1" w:styleId="3715">
    <w:name w:val="無清單3715"/>
    <w:next w:val="a4"/>
    <w:semiHidden/>
    <w:rsid w:val="00E17331"/>
  </w:style>
  <w:style w:type="numbering" w:customStyle="1" w:styleId="4715">
    <w:name w:val="無清單4715"/>
    <w:next w:val="a4"/>
    <w:semiHidden/>
    <w:rsid w:val="00E17331"/>
  </w:style>
  <w:style w:type="numbering" w:customStyle="1" w:styleId="5715">
    <w:name w:val="無清單5715"/>
    <w:next w:val="a4"/>
    <w:semiHidden/>
    <w:rsid w:val="00E17331"/>
  </w:style>
  <w:style w:type="numbering" w:customStyle="1" w:styleId="6715">
    <w:name w:val="無清單6715"/>
    <w:next w:val="a4"/>
    <w:semiHidden/>
    <w:rsid w:val="00E17331"/>
  </w:style>
  <w:style w:type="numbering" w:customStyle="1" w:styleId="7315">
    <w:name w:val="無清單7315"/>
    <w:next w:val="a4"/>
    <w:semiHidden/>
    <w:rsid w:val="00E17331"/>
  </w:style>
  <w:style w:type="numbering" w:customStyle="1" w:styleId="111111213">
    <w:name w:val="1 / 1.1 / 1.1.1213"/>
    <w:basedOn w:val="a4"/>
    <w:next w:val="111111"/>
    <w:rsid w:val="00E17331"/>
  </w:style>
  <w:style w:type="numbering" w:customStyle="1" w:styleId="1ai213">
    <w:name w:val="1 / a / i213"/>
    <w:basedOn w:val="a4"/>
    <w:next w:val="1ai"/>
    <w:rsid w:val="00E17331"/>
  </w:style>
  <w:style w:type="numbering" w:customStyle="1" w:styleId="213a">
    <w:name w:val="文章 / 章節213"/>
    <w:basedOn w:val="a4"/>
    <w:next w:val="afff8"/>
    <w:rsid w:val="00E17331"/>
  </w:style>
  <w:style w:type="numbering" w:customStyle="1" w:styleId="8215">
    <w:name w:val="無清單8215"/>
    <w:next w:val="a4"/>
    <w:semiHidden/>
    <w:rsid w:val="00E17331"/>
  </w:style>
  <w:style w:type="numbering" w:customStyle="1" w:styleId="12215">
    <w:name w:val="無清單12215"/>
    <w:next w:val="a4"/>
    <w:semiHidden/>
    <w:rsid w:val="00E17331"/>
  </w:style>
  <w:style w:type="numbering" w:customStyle="1" w:styleId="21315">
    <w:name w:val="無清單21315"/>
    <w:next w:val="a4"/>
    <w:semiHidden/>
    <w:rsid w:val="00E17331"/>
  </w:style>
  <w:style w:type="numbering" w:customStyle="1" w:styleId="31315">
    <w:name w:val="無清單31315"/>
    <w:next w:val="a4"/>
    <w:semiHidden/>
    <w:rsid w:val="00E17331"/>
  </w:style>
  <w:style w:type="numbering" w:customStyle="1" w:styleId="41315">
    <w:name w:val="無清單41315"/>
    <w:next w:val="a4"/>
    <w:semiHidden/>
    <w:rsid w:val="00E17331"/>
  </w:style>
  <w:style w:type="numbering" w:customStyle="1" w:styleId="51315">
    <w:name w:val="無清單51315"/>
    <w:next w:val="a4"/>
    <w:semiHidden/>
    <w:rsid w:val="00E17331"/>
  </w:style>
  <w:style w:type="numbering" w:customStyle="1" w:styleId="61315">
    <w:name w:val="無清單61315"/>
    <w:next w:val="a4"/>
    <w:semiHidden/>
    <w:rsid w:val="00E17331"/>
  </w:style>
  <w:style w:type="numbering" w:customStyle="1" w:styleId="9215">
    <w:name w:val="無清單9215"/>
    <w:next w:val="a4"/>
    <w:semiHidden/>
    <w:rsid w:val="00E17331"/>
  </w:style>
  <w:style w:type="numbering" w:customStyle="1" w:styleId="10215">
    <w:name w:val="無清單10215"/>
    <w:next w:val="a4"/>
    <w:semiHidden/>
    <w:rsid w:val="00E17331"/>
  </w:style>
  <w:style w:type="numbering" w:customStyle="1" w:styleId="13215">
    <w:name w:val="無清單13215"/>
    <w:next w:val="a4"/>
    <w:semiHidden/>
    <w:rsid w:val="00E17331"/>
  </w:style>
  <w:style w:type="numbering" w:customStyle="1" w:styleId="22215">
    <w:name w:val="無清單22215"/>
    <w:next w:val="a4"/>
    <w:semiHidden/>
    <w:rsid w:val="00E17331"/>
  </w:style>
  <w:style w:type="numbering" w:customStyle="1" w:styleId="32215">
    <w:name w:val="無清單32215"/>
    <w:next w:val="a4"/>
    <w:semiHidden/>
    <w:rsid w:val="00E17331"/>
  </w:style>
  <w:style w:type="numbering" w:customStyle="1" w:styleId="42215">
    <w:name w:val="無清單42215"/>
    <w:next w:val="a4"/>
    <w:semiHidden/>
    <w:rsid w:val="00E17331"/>
  </w:style>
  <w:style w:type="numbering" w:customStyle="1" w:styleId="52215">
    <w:name w:val="無清單52215"/>
    <w:next w:val="a4"/>
    <w:semiHidden/>
    <w:rsid w:val="00E17331"/>
  </w:style>
  <w:style w:type="numbering" w:customStyle="1" w:styleId="62215">
    <w:name w:val="無清單62215"/>
    <w:next w:val="a4"/>
    <w:semiHidden/>
    <w:rsid w:val="00E17331"/>
  </w:style>
  <w:style w:type="numbering" w:customStyle="1" w:styleId="14215">
    <w:name w:val="無清單14215"/>
    <w:next w:val="a4"/>
    <w:semiHidden/>
    <w:rsid w:val="00E17331"/>
  </w:style>
  <w:style w:type="numbering" w:customStyle="1" w:styleId="15215">
    <w:name w:val="無清單15215"/>
    <w:next w:val="a4"/>
    <w:semiHidden/>
    <w:rsid w:val="00E17331"/>
  </w:style>
  <w:style w:type="numbering" w:customStyle="1" w:styleId="23215">
    <w:name w:val="無清單23215"/>
    <w:next w:val="a4"/>
    <w:semiHidden/>
    <w:rsid w:val="00E17331"/>
  </w:style>
  <w:style w:type="numbering" w:customStyle="1" w:styleId="33215">
    <w:name w:val="無清單33215"/>
    <w:next w:val="a4"/>
    <w:semiHidden/>
    <w:rsid w:val="00E17331"/>
  </w:style>
  <w:style w:type="numbering" w:customStyle="1" w:styleId="43215">
    <w:name w:val="無清單43215"/>
    <w:next w:val="a4"/>
    <w:semiHidden/>
    <w:rsid w:val="00E17331"/>
  </w:style>
  <w:style w:type="numbering" w:customStyle="1" w:styleId="53215">
    <w:name w:val="無清單53215"/>
    <w:next w:val="a4"/>
    <w:semiHidden/>
    <w:rsid w:val="00E17331"/>
  </w:style>
  <w:style w:type="numbering" w:customStyle="1" w:styleId="63215">
    <w:name w:val="無清單63215"/>
    <w:next w:val="a4"/>
    <w:semiHidden/>
    <w:rsid w:val="00E17331"/>
  </w:style>
  <w:style w:type="numbering" w:customStyle="1" w:styleId="16215">
    <w:name w:val="無清單16215"/>
    <w:next w:val="a4"/>
    <w:semiHidden/>
    <w:rsid w:val="00E17331"/>
  </w:style>
  <w:style w:type="numbering" w:customStyle="1" w:styleId="17215">
    <w:name w:val="無清單17215"/>
    <w:next w:val="a4"/>
    <w:semiHidden/>
    <w:rsid w:val="00E17331"/>
  </w:style>
  <w:style w:type="numbering" w:customStyle="1" w:styleId="24215">
    <w:name w:val="無清單24215"/>
    <w:next w:val="a4"/>
    <w:semiHidden/>
    <w:rsid w:val="00E17331"/>
  </w:style>
  <w:style w:type="numbering" w:customStyle="1" w:styleId="34215">
    <w:name w:val="無清單34215"/>
    <w:next w:val="a4"/>
    <w:semiHidden/>
    <w:rsid w:val="00E17331"/>
  </w:style>
  <w:style w:type="numbering" w:customStyle="1" w:styleId="44215">
    <w:name w:val="無清單44215"/>
    <w:next w:val="a4"/>
    <w:semiHidden/>
    <w:rsid w:val="00E17331"/>
  </w:style>
  <w:style w:type="numbering" w:customStyle="1" w:styleId="54215">
    <w:name w:val="無清單54215"/>
    <w:next w:val="a4"/>
    <w:semiHidden/>
    <w:rsid w:val="00E17331"/>
  </w:style>
  <w:style w:type="numbering" w:customStyle="1" w:styleId="64215">
    <w:name w:val="無清單64215"/>
    <w:next w:val="a4"/>
    <w:semiHidden/>
    <w:rsid w:val="00E17331"/>
  </w:style>
  <w:style w:type="numbering" w:customStyle="1" w:styleId="18215">
    <w:name w:val="無清單18215"/>
    <w:next w:val="a4"/>
    <w:semiHidden/>
    <w:rsid w:val="00E17331"/>
  </w:style>
  <w:style w:type="numbering" w:customStyle="1" w:styleId="19215">
    <w:name w:val="無清單19215"/>
    <w:next w:val="a4"/>
    <w:semiHidden/>
    <w:rsid w:val="00E17331"/>
  </w:style>
  <w:style w:type="numbering" w:customStyle="1" w:styleId="25215">
    <w:name w:val="無清單25215"/>
    <w:next w:val="a4"/>
    <w:semiHidden/>
    <w:rsid w:val="00E17331"/>
  </w:style>
  <w:style w:type="numbering" w:customStyle="1" w:styleId="35215">
    <w:name w:val="無清單35215"/>
    <w:next w:val="a4"/>
    <w:semiHidden/>
    <w:rsid w:val="00E17331"/>
  </w:style>
  <w:style w:type="numbering" w:customStyle="1" w:styleId="45215">
    <w:name w:val="無清單45215"/>
    <w:next w:val="a4"/>
    <w:semiHidden/>
    <w:rsid w:val="00E17331"/>
  </w:style>
  <w:style w:type="numbering" w:customStyle="1" w:styleId="55215">
    <w:name w:val="無清單55215"/>
    <w:next w:val="a4"/>
    <w:semiHidden/>
    <w:rsid w:val="00E17331"/>
  </w:style>
  <w:style w:type="numbering" w:customStyle="1" w:styleId="65215">
    <w:name w:val="無清單65215"/>
    <w:next w:val="a4"/>
    <w:semiHidden/>
    <w:rsid w:val="00E17331"/>
  </w:style>
  <w:style w:type="numbering" w:customStyle="1" w:styleId="302">
    <w:name w:val="無清單302"/>
    <w:next w:val="a4"/>
    <w:semiHidden/>
    <w:rsid w:val="00E17331"/>
  </w:style>
  <w:style w:type="numbering" w:customStyle="1" w:styleId="1162">
    <w:name w:val="無清單1162"/>
    <w:next w:val="a4"/>
    <w:semiHidden/>
    <w:rsid w:val="00E17331"/>
  </w:style>
  <w:style w:type="numbering" w:customStyle="1" w:styleId="2144">
    <w:name w:val="無清單2144"/>
    <w:next w:val="a4"/>
    <w:semiHidden/>
    <w:rsid w:val="00E17331"/>
  </w:style>
  <w:style w:type="numbering" w:customStyle="1" w:styleId="392">
    <w:name w:val="無清單392"/>
    <w:next w:val="a4"/>
    <w:semiHidden/>
    <w:rsid w:val="00E17331"/>
  </w:style>
  <w:style w:type="numbering" w:customStyle="1" w:styleId="492">
    <w:name w:val="無清單492"/>
    <w:next w:val="a4"/>
    <w:semiHidden/>
    <w:rsid w:val="00E17331"/>
  </w:style>
  <w:style w:type="numbering" w:customStyle="1" w:styleId="592">
    <w:name w:val="無清單592"/>
    <w:next w:val="a4"/>
    <w:semiHidden/>
    <w:rsid w:val="00E17331"/>
  </w:style>
  <w:style w:type="numbering" w:customStyle="1" w:styleId="692">
    <w:name w:val="無清單692"/>
    <w:next w:val="a4"/>
    <w:semiHidden/>
    <w:rsid w:val="00E17331"/>
  </w:style>
  <w:style w:type="numbering" w:customStyle="1" w:styleId="744">
    <w:name w:val="無清單744"/>
    <w:next w:val="a4"/>
    <w:semiHidden/>
    <w:rsid w:val="00E17331"/>
  </w:style>
  <w:style w:type="numbering" w:customStyle="1" w:styleId="1172">
    <w:name w:val="無清單1172"/>
    <w:next w:val="a4"/>
    <w:semiHidden/>
    <w:rsid w:val="00E17331"/>
  </w:style>
  <w:style w:type="numbering" w:customStyle="1" w:styleId="11122">
    <w:name w:val="無清單11122"/>
    <w:next w:val="a4"/>
    <w:semiHidden/>
    <w:rsid w:val="00E17331"/>
  </w:style>
  <w:style w:type="numbering" w:customStyle="1" w:styleId="2152">
    <w:name w:val="無清單2152"/>
    <w:next w:val="a4"/>
    <w:semiHidden/>
    <w:rsid w:val="00E17331"/>
  </w:style>
  <w:style w:type="numbering" w:customStyle="1" w:styleId="3144">
    <w:name w:val="無清單3144"/>
    <w:next w:val="a4"/>
    <w:semiHidden/>
    <w:rsid w:val="00E17331"/>
  </w:style>
  <w:style w:type="numbering" w:customStyle="1" w:styleId="4144">
    <w:name w:val="無清單4144"/>
    <w:next w:val="a4"/>
    <w:semiHidden/>
    <w:rsid w:val="00E17331"/>
  </w:style>
  <w:style w:type="numbering" w:customStyle="1" w:styleId="5144">
    <w:name w:val="無清單5144"/>
    <w:next w:val="a4"/>
    <w:semiHidden/>
    <w:rsid w:val="00E17331"/>
  </w:style>
  <w:style w:type="numbering" w:customStyle="1" w:styleId="6144">
    <w:name w:val="無清單6144"/>
    <w:next w:val="a4"/>
    <w:semiHidden/>
    <w:rsid w:val="00E17331"/>
  </w:style>
  <w:style w:type="numbering" w:customStyle="1" w:styleId="7122">
    <w:name w:val="無清單7122"/>
    <w:next w:val="a4"/>
    <w:semiHidden/>
    <w:rsid w:val="00E17331"/>
  </w:style>
  <w:style w:type="numbering" w:customStyle="1" w:styleId="11111134">
    <w:name w:val="1 / 1.1 / 1.1.134"/>
    <w:basedOn w:val="a4"/>
    <w:next w:val="111111"/>
    <w:rsid w:val="00E17331"/>
    <w:pPr>
      <w:numPr>
        <w:numId w:val="1"/>
      </w:numPr>
    </w:pPr>
  </w:style>
  <w:style w:type="numbering" w:customStyle="1" w:styleId="1ai34">
    <w:name w:val="1 / a / i34"/>
    <w:basedOn w:val="a4"/>
    <w:next w:val="1ai"/>
    <w:rsid w:val="00E17331"/>
    <w:pPr>
      <w:numPr>
        <w:numId w:val="2"/>
      </w:numPr>
    </w:pPr>
  </w:style>
  <w:style w:type="numbering" w:customStyle="1" w:styleId="34">
    <w:name w:val="文章 / 章節34"/>
    <w:basedOn w:val="a4"/>
    <w:next w:val="afff8"/>
    <w:rsid w:val="00E17331"/>
    <w:pPr>
      <w:numPr>
        <w:numId w:val="3"/>
      </w:numPr>
    </w:pPr>
  </w:style>
  <w:style w:type="numbering" w:customStyle="1" w:styleId="842">
    <w:name w:val="無清單842"/>
    <w:next w:val="a4"/>
    <w:semiHidden/>
    <w:rsid w:val="00E17331"/>
  </w:style>
  <w:style w:type="numbering" w:customStyle="1" w:styleId="1242">
    <w:name w:val="無清單1242"/>
    <w:next w:val="a4"/>
    <w:semiHidden/>
    <w:rsid w:val="00E17331"/>
  </w:style>
  <w:style w:type="numbering" w:customStyle="1" w:styleId="21122">
    <w:name w:val="無清單21122"/>
    <w:next w:val="a4"/>
    <w:semiHidden/>
    <w:rsid w:val="00E17331"/>
  </w:style>
  <w:style w:type="numbering" w:customStyle="1" w:styleId="31122">
    <w:name w:val="無清單31122"/>
    <w:next w:val="a4"/>
    <w:semiHidden/>
    <w:rsid w:val="00E17331"/>
  </w:style>
  <w:style w:type="numbering" w:customStyle="1" w:styleId="41122">
    <w:name w:val="無清單41122"/>
    <w:next w:val="a4"/>
    <w:semiHidden/>
    <w:rsid w:val="00E17331"/>
  </w:style>
  <w:style w:type="numbering" w:customStyle="1" w:styleId="51122">
    <w:name w:val="無清單51122"/>
    <w:next w:val="a4"/>
    <w:semiHidden/>
    <w:rsid w:val="00E17331"/>
  </w:style>
  <w:style w:type="numbering" w:customStyle="1" w:styleId="61122">
    <w:name w:val="無清單61122"/>
    <w:next w:val="a4"/>
    <w:semiHidden/>
    <w:rsid w:val="00E17331"/>
  </w:style>
  <w:style w:type="numbering" w:customStyle="1" w:styleId="942">
    <w:name w:val="無清單942"/>
    <w:next w:val="a4"/>
    <w:semiHidden/>
    <w:rsid w:val="00E17331"/>
  </w:style>
  <w:style w:type="numbering" w:customStyle="1" w:styleId="1042">
    <w:name w:val="無清單1042"/>
    <w:next w:val="a4"/>
    <w:semiHidden/>
    <w:rsid w:val="00E173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annotation reference"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HTML Top of Form" w:uiPriority="99"/>
    <w:lsdException w:name="HTML Bottom of Form" w:uiPriority="99"/>
    <w:lsdException w:name="Normal Table" w:uiPriority="99"/>
    <w:lsdException w:name="annotation subject"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1BD9"/>
    <w:pPr>
      <w:widowControl w:val="0"/>
    </w:pPr>
  </w:style>
  <w:style w:type="paragraph" w:styleId="1">
    <w:name w:val="heading 1"/>
    <w:basedOn w:val="a1"/>
    <w:next w:val="a1"/>
    <w:link w:val="10"/>
    <w:qFormat/>
    <w:rsid w:val="00024B9E"/>
    <w:pPr>
      <w:keepNext/>
      <w:outlineLvl w:val="0"/>
    </w:pPr>
    <w:rPr>
      <w:rFonts w:ascii="標楷體" w:eastAsia="標楷體" w:hAnsi="Times New Roman" w:cs="Times New Roman"/>
      <w:b/>
      <w:bCs/>
      <w:spacing w:val="-10"/>
      <w:sz w:val="18"/>
      <w:szCs w:val="20"/>
    </w:rPr>
  </w:style>
  <w:style w:type="paragraph" w:styleId="21">
    <w:name w:val="heading 2"/>
    <w:basedOn w:val="a1"/>
    <w:next w:val="a1"/>
    <w:link w:val="22"/>
    <w:qFormat/>
    <w:rsid w:val="00024B9E"/>
    <w:pPr>
      <w:keepNext/>
      <w:jc w:val="both"/>
      <w:outlineLvl w:val="1"/>
    </w:pPr>
    <w:rPr>
      <w:rFonts w:ascii="標楷體" w:eastAsia="標楷體" w:hAnsi="Times New Roman" w:cs="Times New Roman"/>
      <w:spacing w:val="-20"/>
      <w:sz w:val="40"/>
      <w:szCs w:val="20"/>
    </w:rPr>
  </w:style>
  <w:style w:type="paragraph" w:styleId="31">
    <w:name w:val="heading 3"/>
    <w:aliases w:val="括一二二"/>
    <w:basedOn w:val="a1"/>
    <w:next w:val="a1"/>
    <w:link w:val="32"/>
    <w:qFormat/>
    <w:rsid w:val="00024B9E"/>
    <w:pPr>
      <w:keepNext/>
      <w:snapToGrid w:val="0"/>
      <w:spacing w:line="720" w:lineRule="auto"/>
      <w:jc w:val="center"/>
      <w:outlineLvl w:val="2"/>
    </w:pPr>
    <w:rPr>
      <w:rFonts w:ascii="Arial" w:eastAsia="新細明體" w:hAnsi="Arial" w:cs="Times New Roman"/>
      <w:b/>
      <w:bCs/>
      <w:sz w:val="36"/>
      <w:szCs w:val="36"/>
    </w:rPr>
  </w:style>
  <w:style w:type="paragraph" w:styleId="41">
    <w:name w:val="heading 4"/>
    <w:basedOn w:val="a1"/>
    <w:next w:val="a1"/>
    <w:link w:val="42"/>
    <w:qFormat/>
    <w:rsid w:val="00024B9E"/>
    <w:pPr>
      <w:keepNext/>
      <w:snapToGrid w:val="0"/>
      <w:spacing w:line="720" w:lineRule="auto"/>
      <w:jc w:val="center"/>
      <w:outlineLvl w:val="3"/>
    </w:pPr>
    <w:rPr>
      <w:rFonts w:ascii="Arial" w:eastAsia="新細明體" w:hAnsi="Arial" w:cs="Times New Roman"/>
      <w:sz w:val="36"/>
      <w:szCs w:val="36"/>
    </w:rPr>
  </w:style>
  <w:style w:type="paragraph" w:styleId="51">
    <w:name w:val="heading 5"/>
    <w:basedOn w:val="a1"/>
    <w:next w:val="a1"/>
    <w:link w:val="52"/>
    <w:qFormat/>
    <w:rsid w:val="00024B9E"/>
    <w:pPr>
      <w:keepNext/>
      <w:snapToGrid w:val="0"/>
      <w:spacing w:line="720" w:lineRule="auto"/>
      <w:ind w:leftChars="200" w:left="200"/>
      <w:jc w:val="center"/>
      <w:outlineLvl w:val="4"/>
    </w:pPr>
    <w:rPr>
      <w:rFonts w:ascii="Arial" w:eastAsia="新細明體" w:hAnsi="Arial" w:cs="Times New Roman"/>
      <w:b/>
      <w:bCs/>
      <w:sz w:val="36"/>
      <w:szCs w:val="36"/>
    </w:rPr>
  </w:style>
  <w:style w:type="paragraph" w:styleId="6">
    <w:name w:val="heading 6"/>
    <w:basedOn w:val="a1"/>
    <w:next w:val="a1"/>
    <w:link w:val="60"/>
    <w:qFormat/>
    <w:rsid w:val="00024B9E"/>
    <w:pPr>
      <w:keepNext/>
      <w:snapToGrid w:val="0"/>
      <w:spacing w:line="720" w:lineRule="auto"/>
      <w:ind w:leftChars="200" w:left="200"/>
      <w:jc w:val="center"/>
      <w:outlineLvl w:val="5"/>
    </w:pPr>
    <w:rPr>
      <w:rFonts w:ascii="Arial" w:eastAsia="新細明體" w:hAnsi="Arial" w:cs="Times New Roman"/>
      <w:sz w:val="36"/>
      <w:szCs w:val="36"/>
    </w:rPr>
  </w:style>
  <w:style w:type="paragraph" w:styleId="7">
    <w:name w:val="heading 7"/>
    <w:basedOn w:val="a1"/>
    <w:next w:val="a1"/>
    <w:link w:val="70"/>
    <w:qFormat/>
    <w:rsid w:val="00024B9E"/>
    <w:pPr>
      <w:keepNext/>
      <w:snapToGrid w:val="0"/>
      <w:spacing w:line="720" w:lineRule="auto"/>
      <w:ind w:leftChars="400" w:left="400"/>
      <w:jc w:val="center"/>
      <w:outlineLvl w:val="6"/>
    </w:pPr>
    <w:rPr>
      <w:rFonts w:ascii="Arial" w:eastAsia="新細明體" w:hAnsi="Arial" w:cs="Times New Roman"/>
      <w:b/>
      <w:bCs/>
      <w:sz w:val="36"/>
      <w:szCs w:val="36"/>
    </w:rPr>
  </w:style>
  <w:style w:type="paragraph" w:styleId="8">
    <w:name w:val="heading 8"/>
    <w:basedOn w:val="a1"/>
    <w:next w:val="a1"/>
    <w:link w:val="80"/>
    <w:qFormat/>
    <w:rsid w:val="00024B9E"/>
    <w:pPr>
      <w:keepNext/>
      <w:snapToGrid w:val="0"/>
      <w:spacing w:line="720" w:lineRule="auto"/>
      <w:ind w:leftChars="400" w:left="400"/>
      <w:jc w:val="center"/>
      <w:outlineLvl w:val="7"/>
    </w:pPr>
    <w:rPr>
      <w:rFonts w:ascii="Arial" w:eastAsia="新細明體" w:hAnsi="Arial" w:cs="Times New Roman"/>
      <w:sz w:val="36"/>
      <w:szCs w:val="36"/>
    </w:rPr>
  </w:style>
  <w:style w:type="paragraph" w:styleId="9">
    <w:name w:val="heading 9"/>
    <w:basedOn w:val="a1"/>
    <w:next w:val="a1"/>
    <w:link w:val="90"/>
    <w:qFormat/>
    <w:rsid w:val="00024B9E"/>
    <w:pPr>
      <w:keepNext/>
      <w:snapToGrid w:val="0"/>
      <w:spacing w:line="720" w:lineRule="auto"/>
      <w:ind w:leftChars="400" w:left="400"/>
      <w:jc w:val="center"/>
      <w:outlineLvl w:val="8"/>
    </w:pPr>
    <w:rPr>
      <w:rFonts w:ascii="Arial" w:eastAsia="新細明體" w:hAnsi="Arial" w:cs="Times New Roman"/>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
    <w:name w:val="二冊-甲篇-甲乙丙"/>
    <w:qFormat/>
    <w:rsid w:val="006904DA"/>
    <w:pPr>
      <w:spacing w:afterLines="100"/>
      <w:jc w:val="center"/>
    </w:pPr>
    <w:rPr>
      <w:rFonts w:ascii="標楷體" w:eastAsia="標楷體" w:hAnsi="標楷體"/>
      <w:b/>
      <w:sz w:val="40"/>
      <w:szCs w:val="24"/>
    </w:rPr>
  </w:style>
  <w:style w:type="paragraph" w:customStyle="1" w:styleId="--0">
    <w:name w:val="二冊-甲篇-壹貳叁"/>
    <w:qFormat/>
    <w:rsid w:val="00E7259F"/>
    <w:pPr>
      <w:overflowPunct w:val="0"/>
      <w:spacing w:afterLines="30" w:after="30" w:line="420" w:lineRule="exact"/>
      <w:jc w:val="both"/>
    </w:pPr>
    <w:rPr>
      <w:rFonts w:ascii="標楷體" w:eastAsia="標楷體" w:hAnsi="標楷體"/>
      <w:b/>
      <w:sz w:val="32"/>
      <w:szCs w:val="24"/>
    </w:rPr>
  </w:style>
  <w:style w:type="paragraph" w:customStyle="1" w:styleId="--1">
    <w:name w:val="二冊-甲篇-一二三"/>
    <w:qFormat/>
    <w:rsid w:val="00E7259F"/>
    <w:pPr>
      <w:overflowPunct w:val="0"/>
      <w:spacing w:beforeLines="30" w:before="30" w:afterLines="30" w:after="30" w:line="420" w:lineRule="exact"/>
      <w:ind w:leftChars="-70" w:left="-70" w:firstLineChars="100" w:firstLine="100"/>
      <w:jc w:val="both"/>
    </w:pPr>
    <w:rPr>
      <w:rFonts w:ascii="標楷體" w:eastAsia="標楷體" w:hAnsi="標楷體"/>
      <w:b/>
      <w:sz w:val="28"/>
      <w:szCs w:val="24"/>
    </w:rPr>
  </w:style>
  <w:style w:type="paragraph" w:customStyle="1" w:styleId="--2">
    <w:name w:val="二冊-甲篇-(一)(二)(三)"/>
    <w:qFormat/>
    <w:rsid w:val="00E7259F"/>
    <w:pPr>
      <w:spacing w:beforeLines="30" w:before="30" w:afterLines="30" w:after="30" w:line="420" w:lineRule="exact"/>
      <w:ind w:leftChars="180" w:left="180" w:firstLineChars="236" w:firstLine="236"/>
      <w:jc w:val="both"/>
    </w:pPr>
    <w:rPr>
      <w:rFonts w:ascii="標楷體" w:eastAsia="標楷體" w:hAnsi="標楷體"/>
      <w:b/>
      <w:szCs w:val="24"/>
    </w:rPr>
  </w:style>
  <w:style w:type="paragraph" w:customStyle="1" w:styleId="--123">
    <w:name w:val="二冊-甲篇-123"/>
    <w:qFormat/>
    <w:rsid w:val="00E7259F"/>
    <w:pPr>
      <w:overflowPunct w:val="0"/>
      <w:spacing w:beforeLines="30" w:before="30" w:afterLines="30" w:after="30" w:line="400" w:lineRule="exact"/>
      <w:ind w:leftChars="-170" w:left="-170" w:firstLineChars="560" w:firstLine="560"/>
      <w:jc w:val="both"/>
    </w:pPr>
    <w:rPr>
      <w:rFonts w:ascii="標楷體" w:eastAsia="標楷體" w:hAnsi="標楷體"/>
      <w:szCs w:val="24"/>
    </w:rPr>
  </w:style>
  <w:style w:type="paragraph" w:styleId="a5">
    <w:name w:val="header"/>
    <w:basedOn w:val="a1"/>
    <w:link w:val="a6"/>
    <w:uiPriority w:val="99"/>
    <w:unhideWhenUsed/>
    <w:rsid w:val="00FE5953"/>
    <w:pPr>
      <w:tabs>
        <w:tab w:val="center" w:pos="4153"/>
        <w:tab w:val="right" w:pos="8306"/>
      </w:tabs>
      <w:snapToGrid w:val="0"/>
    </w:pPr>
    <w:rPr>
      <w:sz w:val="20"/>
      <w:szCs w:val="20"/>
    </w:rPr>
  </w:style>
  <w:style w:type="character" w:customStyle="1" w:styleId="a6">
    <w:name w:val="頁首 字元"/>
    <w:basedOn w:val="a2"/>
    <w:link w:val="a5"/>
    <w:uiPriority w:val="99"/>
    <w:rsid w:val="00FE5953"/>
    <w:rPr>
      <w:sz w:val="20"/>
      <w:szCs w:val="20"/>
    </w:rPr>
  </w:style>
  <w:style w:type="paragraph" w:styleId="a7">
    <w:name w:val="footer"/>
    <w:basedOn w:val="a1"/>
    <w:link w:val="a8"/>
    <w:uiPriority w:val="99"/>
    <w:unhideWhenUsed/>
    <w:rsid w:val="00FE5953"/>
    <w:pPr>
      <w:tabs>
        <w:tab w:val="center" w:pos="4153"/>
        <w:tab w:val="right" w:pos="8306"/>
      </w:tabs>
      <w:snapToGrid w:val="0"/>
    </w:pPr>
    <w:rPr>
      <w:sz w:val="20"/>
      <w:szCs w:val="20"/>
    </w:rPr>
  </w:style>
  <w:style w:type="character" w:customStyle="1" w:styleId="a8">
    <w:name w:val="頁尾 字元"/>
    <w:basedOn w:val="a2"/>
    <w:link w:val="a7"/>
    <w:uiPriority w:val="99"/>
    <w:rsid w:val="00FE5953"/>
    <w:rPr>
      <w:sz w:val="20"/>
      <w:szCs w:val="20"/>
    </w:rPr>
  </w:style>
  <w:style w:type="paragraph" w:customStyle="1" w:styleId="--3">
    <w:name w:val="二冊-甲篇-內文"/>
    <w:qFormat/>
    <w:rsid w:val="006904DA"/>
    <w:pPr>
      <w:overflowPunct w:val="0"/>
      <w:jc w:val="both"/>
    </w:pPr>
    <w:rPr>
      <w:rFonts w:ascii="標楷體" w:eastAsia="標楷體"/>
    </w:rPr>
  </w:style>
  <w:style w:type="character" w:customStyle="1" w:styleId="10">
    <w:name w:val="標題 1 字元"/>
    <w:basedOn w:val="a2"/>
    <w:link w:val="1"/>
    <w:rsid w:val="00024B9E"/>
    <w:rPr>
      <w:rFonts w:ascii="標楷體" w:eastAsia="標楷體" w:hAnsi="Times New Roman" w:cs="Times New Roman"/>
      <w:b/>
      <w:bCs/>
      <w:spacing w:val="-10"/>
      <w:sz w:val="18"/>
      <w:szCs w:val="20"/>
    </w:rPr>
  </w:style>
  <w:style w:type="character" w:customStyle="1" w:styleId="22">
    <w:name w:val="標題 2 字元"/>
    <w:basedOn w:val="a2"/>
    <w:link w:val="21"/>
    <w:rsid w:val="00024B9E"/>
    <w:rPr>
      <w:rFonts w:ascii="標楷體" w:eastAsia="標楷體" w:hAnsi="Times New Roman" w:cs="Times New Roman"/>
      <w:spacing w:val="-20"/>
      <w:sz w:val="40"/>
      <w:szCs w:val="20"/>
    </w:rPr>
  </w:style>
  <w:style w:type="character" w:customStyle="1" w:styleId="32">
    <w:name w:val="標題 3 字元"/>
    <w:aliases w:val="括一二二 字元"/>
    <w:basedOn w:val="a2"/>
    <w:link w:val="31"/>
    <w:rsid w:val="00024B9E"/>
    <w:rPr>
      <w:rFonts w:ascii="Arial" w:eastAsia="新細明體" w:hAnsi="Arial" w:cs="Times New Roman"/>
      <w:b/>
      <w:bCs/>
      <w:sz w:val="36"/>
      <w:szCs w:val="36"/>
    </w:rPr>
  </w:style>
  <w:style w:type="character" w:customStyle="1" w:styleId="42">
    <w:name w:val="標題 4 字元"/>
    <w:basedOn w:val="a2"/>
    <w:link w:val="41"/>
    <w:rsid w:val="00024B9E"/>
    <w:rPr>
      <w:rFonts w:ascii="Arial" w:eastAsia="新細明體" w:hAnsi="Arial" w:cs="Times New Roman"/>
      <w:sz w:val="36"/>
      <w:szCs w:val="36"/>
    </w:rPr>
  </w:style>
  <w:style w:type="character" w:customStyle="1" w:styleId="52">
    <w:name w:val="標題 5 字元"/>
    <w:basedOn w:val="a2"/>
    <w:link w:val="51"/>
    <w:rsid w:val="00024B9E"/>
    <w:rPr>
      <w:rFonts w:ascii="Arial" w:eastAsia="新細明體" w:hAnsi="Arial" w:cs="Times New Roman"/>
      <w:b/>
      <w:bCs/>
      <w:sz w:val="36"/>
      <w:szCs w:val="36"/>
    </w:rPr>
  </w:style>
  <w:style w:type="character" w:customStyle="1" w:styleId="60">
    <w:name w:val="標題 6 字元"/>
    <w:basedOn w:val="a2"/>
    <w:link w:val="6"/>
    <w:rsid w:val="00024B9E"/>
    <w:rPr>
      <w:rFonts w:ascii="Arial" w:eastAsia="新細明體" w:hAnsi="Arial" w:cs="Times New Roman"/>
      <w:sz w:val="36"/>
      <w:szCs w:val="36"/>
    </w:rPr>
  </w:style>
  <w:style w:type="character" w:customStyle="1" w:styleId="70">
    <w:name w:val="標題 7 字元"/>
    <w:basedOn w:val="a2"/>
    <w:link w:val="7"/>
    <w:rsid w:val="00024B9E"/>
    <w:rPr>
      <w:rFonts w:ascii="Arial" w:eastAsia="新細明體" w:hAnsi="Arial" w:cs="Times New Roman"/>
      <w:b/>
      <w:bCs/>
      <w:sz w:val="36"/>
      <w:szCs w:val="36"/>
    </w:rPr>
  </w:style>
  <w:style w:type="character" w:customStyle="1" w:styleId="80">
    <w:name w:val="標題 8 字元"/>
    <w:basedOn w:val="a2"/>
    <w:link w:val="8"/>
    <w:rsid w:val="00024B9E"/>
    <w:rPr>
      <w:rFonts w:ascii="Arial" w:eastAsia="新細明體" w:hAnsi="Arial" w:cs="Times New Roman"/>
      <w:sz w:val="36"/>
      <w:szCs w:val="36"/>
    </w:rPr>
  </w:style>
  <w:style w:type="character" w:customStyle="1" w:styleId="90">
    <w:name w:val="標題 9 字元"/>
    <w:basedOn w:val="a2"/>
    <w:link w:val="9"/>
    <w:rsid w:val="00024B9E"/>
    <w:rPr>
      <w:rFonts w:ascii="Arial" w:eastAsia="新細明體" w:hAnsi="Arial" w:cs="Times New Roman"/>
      <w:sz w:val="36"/>
      <w:szCs w:val="36"/>
    </w:rPr>
  </w:style>
  <w:style w:type="numbering" w:customStyle="1" w:styleId="11">
    <w:name w:val="無清單1"/>
    <w:next w:val="a4"/>
    <w:semiHidden/>
    <w:unhideWhenUsed/>
    <w:rsid w:val="00024B9E"/>
  </w:style>
  <w:style w:type="numbering" w:customStyle="1" w:styleId="110">
    <w:name w:val="無清單11"/>
    <w:next w:val="a4"/>
    <w:semiHidden/>
    <w:rsid w:val="00024B9E"/>
  </w:style>
  <w:style w:type="paragraph" w:customStyle="1" w:styleId="a9">
    <w:name w:val="甲乙丙"/>
    <w:basedOn w:val="a1"/>
    <w:qFormat/>
    <w:rsid w:val="00024B9E"/>
    <w:pPr>
      <w:spacing w:after="360" w:line="360" w:lineRule="auto"/>
      <w:jc w:val="center"/>
    </w:pPr>
    <w:rPr>
      <w:rFonts w:ascii="標楷體" w:eastAsia="標楷體" w:hAnsi="Times New Roman" w:cs="Times New Roman"/>
      <w:b/>
      <w:spacing w:val="-20"/>
      <w:sz w:val="40"/>
      <w:szCs w:val="20"/>
    </w:rPr>
  </w:style>
  <w:style w:type="paragraph" w:customStyle="1" w:styleId="aa">
    <w:name w:val="壹貳參"/>
    <w:basedOn w:val="a9"/>
    <w:qFormat/>
    <w:rsid w:val="00024B9E"/>
    <w:pPr>
      <w:spacing w:after="240"/>
      <w:ind w:left="624"/>
      <w:jc w:val="left"/>
    </w:pPr>
    <w:rPr>
      <w:sz w:val="36"/>
    </w:rPr>
  </w:style>
  <w:style w:type="paragraph" w:customStyle="1" w:styleId="ab">
    <w:name w:val="一二三"/>
    <w:basedOn w:val="aa"/>
    <w:qFormat/>
    <w:rsid w:val="00024B9E"/>
  </w:style>
  <w:style w:type="paragraph" w:customStyle="1" w:styleId="ac">
    <w:name w:val="括號一二三"/>
    <w:basedOn w:val="ab"/>
    <w:rsid w:val="00024B9E"/>
    <w:pPr>
      <w:spacing w:after="0"/>
      <w:ind w:left="0" w:firstLine="624"/>
      <w:jc w:val="both"/>
    </w:pPr>
    <w:rPr>
      <w:sz w:val="28"/>
    </w:rPr>
  </w:style>
  <w:style w:type="paragraph" w:customStyle="1" w:styleId="123">
    <w:name w:val="123"/>
    <w:basedOn w:val="ac"/>
    <w:qFormat/>
    <w:rsid w:val="00024B9E"/>
    <w:pPr>
      <w:ind w:firstLine="425"/>
    </w:pPr>
    <w:rPr>
      <w:b w:val="0"/>
      <w:sz w:val="24"/>
    </w:rPr>
  </w:style>
  <w:style w:type="paragraph" w:customStyle="1" w:styleId="1230">
    <w:name w:val="括號123"/>
    <w:basedOn w:val="123"/>
    <w:rsid w:val="00024B9E"/>
    <w:pPr>
      <w:ind w:firstLine="624"/>
    </w:pPr>
  </w:style>
  <w:style w:type="paragraph" w:customStyle="1" w:styleId="1231">
    <w:name w:val="圓圈123"/>
    <w:basedOn w:val="1230"/>
    <w:rsid w:val="00024B9E"/>
    <w:pPr>
      <w:ind w:firstLine="1008"/>
    </w:pPr>
  </w:style>
  <w:style w:type="paragraph" w:styleId="ad">
    <w:name w:val="Body Text"/>
    <w:basedOn w:val="a1"/>
    <w:link w:val="ae"/>
    <w:rsid w:val="00024B9E"/>
    <w:pPr>
      <w:spacing w:line="360" w:lineRule="auto"/>
      <w:ind w:firstLine="482"/>
      <w:jc w:val="both"/>
    </w:pPr>
    <w:rPr>
      <w:rFonts w:ascii="標楷體" w:eastAsia="標楷體" w:hAnsi="Times New Roman" w:cs="Times New Roman"/>
      <w:spacing w:val="-20"/>
      <w:sz w:val="18"/>
      <w:szCs w:val="20"/>
    </w:rPr>
  </w:style>
  <w:style w:type="character" w:customStyle="1" w:styleId="ae">
    <w:name w:val="本文 字元"/>
    <w:basedOn w:val="a2"/>
    <w:link w:val="ad"/>
    <w:rsid w:val="00024B9E"/>
    <w:rPr>
      <w:rFonts w:ascii="標楷體" w:eastAsia="標楷體" w:hAnsi="Times New Roman" w:cs="Times New Roman"/>
      <w:spacing w:val="-20"/>
      <w:sz w:val="18"/>
      <w:szCs w:val="20"/>
    </w:rPr>
  </w:style>
  <w:style w:type="character" w:styleId="af">
    <w:name w:val="page number"/>
    <w:basedOn w:val="a2"/>
    <w:rsid w:val="00024B9E"/>
  </w:style>
  <w:style w:type="paragraph" w:customStyle="1" w:styleId="af0">
    <w:name w:val="公文(密等)"/>
    <w:basedOn w:val="a1"/>
    <w:rsid w:val="00024B9E"/>
    <w:pPr>
      <w:widowControl/>
      <w:textAlignment w:val="baseline"/>
    </w:pPr>
    <w:rPr>
      <w:rFonts w:ascii="Times New Roman" w:eastAsia="標楷體" w:hAnsi="Times New Roman" w:cs="Times New Roman"/>
      <w:noProof/>
      <w:kern w:val="0"/>
      <w:szCs w:val="20"/>
    </w:rPr>
  </w:style>
  <w:style w:type="paragraph" w:styleId="af1">
    <w:name w:val="Balloon Text"/>
    <w:basedOn w:val="a1"/>
    <w:link w:val="af2"/>
    <w:rsid w:val="00024B9E"/>
    <w:rPr>
      <w:rFonts w:ascii="Arial" w:eastAsia="新細明體" w:hAnsi="Arial" w:cs="Times New Roman"/>
      <w:spacing w:val="-20"/>
      <w:sz w:val="18"/>
      <w:szCs w:val="18"/>
    </w:rPr>
  </w:style>
  <w:style w:type="character" w:customStyle="1" w:styleId="af2">
    <w:name w:val="註解方塊文字 字元"/>
    <w:basedOn w:val="a2"/>
    <w:link w:val="af1"/>
    <w:rsid w:val="00024B9E"/>
    <w:rPr>
      <w:rFonts w:ascii="Arial" w:eastAsia="新細明體" w:hAnsi="Arial" w:cs="Times New Roman"/>
      <w:spacing w:val="-20"/>
      <w:sz w:val="18"/>
      <w:szCs w:val="18"/>
    </w:rPr>
  </w:style>
  <w:style w:type="paragraph" w:styleId="23">
    <w:name w:val="Body Text Indent 2"/>
    <w:basedOn w:val="a1"/>
    <w:link w:val="24"/>
    <w:rsid w:val="00024B9E"/>
    <w:pPr>
      <w:spacing w:after="120" w:line="480" w:lineRule="auto"/>
      <w:ind w:leftChars="200" w:left="480"/>
    </w:pPr>
    <w:rPr>
      <w:rFonts w:ascii="標楷體" w:eastAsia="標楷體" w:hAnsi="Times New Roman" w:cs="Times New Roman"/>
      <w:spacing w:val="-20"/>
      <w:sz w:val="18"/>
      <w:szCs w:val="20"/>
    </w:rPr>
  </w:style>
  <w:style w:type="character" w:customStyle="1" w:styleId="24">
    <w:name w:val="本文縮排 2 字元"/>
    <w:basedOn w:val="a2"/>
    <w:link w:val="23"/>
    <w:rsid w:val="00024B9E"/>
    <w:rPr>
      <w:rFonts w:ascii="標楷體" w:eastAsia="標楷體" w:hAnsi="Times New Roman" w:cs="Times New Roman"/>
      <w:spacing w:val="-20"/>
      <w:sz w:val="18"/>
      <w:szCs w:val="20"/>
    </w:rPr>
  </w:style>
  <w:style w:type="paragraph" w:customStyle="1" w:styleId="CharCharCharChar">
    <w:name w:val="字元 字元 字元 Char Char 字元 Char Char 字元 字元"/>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af3">
    <w:name w:val="甲篇、壹貳參"/>
    <w:autoRedefine/>
    <w:rsid w:val="00024B9E"/>
    <w:pPr>
      <w:snapToGrid w:val="0"/>
      <w:jc w:val="both"/>
    </w:pPr>
    <w:rPr>
      <w:rFonts w:ascii="新細明體" w:eastAsia="標楷體" w:hAnsi="新細明體" w:cs="Times New Roman"/>
      <w:b/>
      <w:sz w:val="32"/>
      <w:szCs w:val="32"/>
    </w:rPr>
  </w:style>
  <w:style w:type="paragraph" w:customStyle="1" w:styleId="af4">
    <w:name w:val="甲篇、一二三"/>
    <w:autoRedefine/>
    <w:rsid w:val="00024B9E"/>
    <w:pPr>
      <w:snapToGrid w:val="0"/>
      <w:spacing w:line="500" w:lineRule="exact"/>
      <w:jc w:val="both"/>
    </w:pPr>
    <w:rPr>
      <w:rFonts w:ascii="新細明體" w:eastAsia="標楷體" w:hAnsi="新細明體" w:cs="Times New Roman"/>
      <w:b/>
      <w:sz w:val="28"/>
      <w:szCs w:val="28"/>
    </w:rPr>
  </w:style>
  <w:style w:type="paragraph" w:customStyle="1" w:styleId="af5">
    <w:name w:val="甲篇、(一)(二)(三)"/>
    <w:autoRedefine/>
    <w:rsid w:val="00024B9E"/>
    <w:pPr>
      <w:snapToGrid w:val="0"/>
      <w:ind w:firstLineChars="100" w:firstLine="240"/>
      <w:jc w:val="both"/>
    </w:pPr>
    <w:rPr>
      <w:rFonts w:ascii="新細明體" w:eastAsia="標楷體" w:hAnsi="新細明體" w:cs="Times New Roman"/>
      <w:b/>
      <w:szCs w:val="24"/>
    </w:rPr>
  </w:style>
  <w:style w:type="paragraph" w:customStyle="1" w:styleId="1232">
    <w:name w:val="甲篇、123"/>
    <w:link w:val="1233"/>
    <w:autoRedefine/>
    <w:rsid w:val="00024B9E"/>
    <w:pPr>
      <w:snapToGrid w:val="0"/>
      <w:spacing w:line="460" w:lineRule="exact"/>
      <w:ind w:firstLineChars="200" w:firstLine="480"/>
      <w:jc w:val="both"/>
    </w:pPr>
    <w:rPr>
      <w:rFonts w:ascii="新細明體" w:eastAsia="標楷體" w:hAnsi="新細明體" w:cs="Times New Roman"/>
      <w:szCs w:val="24"/>
    </w:rPr>
  </w:style>
  <w:style w:type="character" w:customStyle="1" w:styleId="af6">
    <w:name w:val="表格、表頭 字元 字元 字元 字元 字元 字元 字元 字元 字元 字元 字元 字元 字元 字元 字元 字元"/>
    <w:link w:val="af7"/>
    <w:rsid w:val="00024B9E"/>
    <w:rPr>
      <w:rFonts w:ascii="新細明體" w:eastAsia="標楷體" w:hAnsi="新細明體"/>
      <w:spacing w:val="-30"/>
      <w:szCs w:val="24"/>
    </w:rPr>
  </w:style>
  <w:style w:type="paragraph" w:customStyle="1" w:styleId="33">
    <w:name w:val="樣式3"/>
    <w:basedOn w:val="a1"/>
    <w:autoRedefine/>
    <w:rsid w:val="00024B9E"/>
    <w:pPr>
      <w:adjustRightInd w:val="0"/>
      <w:spacing w:line="460" w:lineRule="exact"/>
      <w:ind w:firstLineChars="100" w:firstLine="240"/>
      <w:jc w:val="both"/>
    </w:pPr>
    <w:rPr>
      <w:rFonts w:ascii="新細明體" w:eastAsia="標楷體" w:hAnsi="新細明體" w:cs="Times New Roman"/>
      <w:b/>
      <w:bCs/>
      <w:szCs w:val="24"/>
    </w:rPr>
  </w:style>
  <w:style w:type="paragraph" w:customStyle="1" w:styleId="af8">
    <w:name w:val="表格、表頭"/>
    <w:autoRedefine/>
    <w:rsid w:val="00024B9E"/>
    <w:pPr>
      <w:snapToGrid w:val="0"/>
      <w:jc w:val="distribute"/>
    </w:pPr>
    <w:rPr>
      <w:rFonts w:ascii="新細明體" w:eastAsia="標楷體" w:hAnsi="新細明體" w:cs="Times New Roman"/>
      <w:sz w:val="18"/>
      <w:szCs w:val="18"/>
    </w:rPr>
  </w:style>
  <w:style w:type="paragraph" w:customStyle="1" w:styleId="af9">
    <w:name w:val="表格、主管機關"/>
    <w:autoRedefine/>
    <w:rsid w:val="00024B9E"/>
    <w:pPr>
      <w:snapToGrid w:val="0"/>
      <w:jc w:val="both"/>
    </w:pPr>
    <w:rPr>
      <w:rFonts w:ascii="新細明體" w:eastAsia="標楷體" w:hAnsi="新細明體" w:cs="Times New Roman"/>
      <w:b/>
      <w:spacing w:val="-10"/>
      <w:sz w:val="18"/>
      <w:szCs w:val="18"/>
    </w:rPr>
  </w:style>
  <w:style w:type="paragraph" w:customStyle="1" w:styleId="afa">
    <w:name w:val="表格、機關名"/>
    <w:basedOn w:val="a1"/>
    <w:link w:val="afb"/>
    <w:autoRedefine/>
    <w:rsid w:val="00024B9E"/>
    <w:pPr>
      <w:ind w:leftChars="100" w:left="180"/>
    </w:pPr>
    <w:rPr>
      <w:rFonts w:ascii="新細明體" w:eastAsia="標楷體" w:hAnsi="新細明體" w:cs="Times New Roman"/>
      <w:b/>
      <w:sz w:val="18"/>
      <w:szCs w:val="18"/>
    </w:rPr>
  </w:style>
  <w:style w:type="paragraph" w:customStyle="1" w:styleId="afc">
    <w:name w:val="表格、科目"/>
    <w:autoRedefine/>
    <w:rsid w:val="00024B9E"/>
    <w:pPr>
      <w:ind w:leftChars="200" w:left="200"/>
    </w:pPr>
    <w:rPr>
      <w:rFonts w:ascii="新細明體" w:eastAsia="標楷體" w:hAnsi="新細明體" w:cs="Times New Roman"/>
      <w:sz w:val="18"/>
      <w:szCs w:val="18"/>
    </w:rPr>
  </w:style>
  <w:style w:type="character" w:customStyle="1" w:styleId="afb">
    <w:name w:val="表格、機關名 字元"/>
    <w:link w:val="afa"/>
    <w:rsid w:val="00024B9E"/>
    <w:rPr>
      <w:rFonts w:ascii="新細明體" w:eastAsia="標楷體" w:hAnsi="新細明體" w:cs="Times New Roman"/>
      <w:b/>
      <w:sz w:val="18"/>
      <w:szCs w:val="18"/>
    </w:rPr>
  </w:style>
  <w:style w:type="paragraph" w:customStyle="1" w:styleId="afd">
    <w:name w:val="表格、數字"/>
    <w:autoRedefine/>
    <w:rsid w:val="00024B9E"/>
    <w:pPr>
      <w:ind w:rightChars="10" w:right="10"/>
      <w:jc w:val="right"/>
    </w:pPr>
    <w:rPr>
      <w:rFonts w:ascii="新細明體" w:eastAsia="標楷體" w:hAnsi="新細明體" w:cs="Times New Roman"/>
      <w:sz w:val="18"/>
      <w:szCs w:val="18"/>
    </w:rPr>
  </w:style>
  <w:style w:type="paragraph" w:customStyle="1" w:styleId="afe">
    <w:name w:val="表格、單位"/>
    <w:autoRedefine/>
    <w:rsid w:val="00024B9E"/>
    <w:pPr>
      <w:snapToGrid w:val="0"/>
      <w:jc w:val="right"/>
    </w:pPr>
    <w:rPr>
      <w:rFonts w:ascii="新細明體" w:eastAsia="標楷體" w:hAnsi="新細明體" w:cs="Times New Roman"/>
      <w:sz w:val="20"/>
      <w:szCs w:val="18"/>
    </w:rPr>
  </w:style>
  <w:style w:type="paragraph" w:customStyle="1" w:styleId="aff">
    <w:name w:val="表格、註"/>
    <w:link w:val="aff0"/>
    <w:autoRedefine/>
    <w:rsid w:val="00024B9E"/>
    <w:rPr>
      <w:rFonts w:ascii="新細明體" w:eastAsia="標楷體" w:hAnsi="新細明體" w:cs="Times New Roman"/>
      <w:sz w:val="20"/>
      <w:szCs w:val="18"/>
    </w:rPr>
  </w:style>
  <w:style w:type="paragraph" w:customStyle="1" w:styleId="aff1">
    <w:name w:val="表格、原因分析"/>
    <w:autoRedefine/>
    <w:rsid w:val="00024B9E"/>
    <w:rPr>
      <w:rFonts w:ascii="新細明體" w:eastAsia="標楷體" w:hAnsi="新細明體" w:cs="Times New Roman"/>
      <w:sz w:val="20"/>
      <w:szCs w:val="20"/>
    </w:rPr>
  </w:style>
  <w:style w:type="paragraph" w:customStyle="1" w:styleId="aff2">
    <w:name w:val="表格、差異數字"/>
    <w:autoRedefine/>
    <w:rsid w:val="00024B9E"/>
    <w:pPr>
      <w:ind w:rightChars="10" w:right="10"/>
      <w:jc w:val="right"/>
    </w:pPr>
    <w:rPr>
      <w:rFonts w:ascii="新細明體" w:eastAsia="標楷體" w:hAnsi="新細明體" w:cs="Times New Roman"/>
      <w:sz w:val="20"/>
      <w:szCs w:val="20"/>
    </w:rPr>
  </w:style>
  <w:style w:type="paragraph" w:customStyle="1" w:styleId="12">
    <w:name w:val="樣式1"/>
    <w:basedOn w:val="a1"/>
    <w:next w:val="a1"/>
    <w:autoRedefine/>
    <w:rsid w:val="00024B9E"/>
    <w:pPr>
      <w:snapToGrid w:val="0"/>
      <w:spacing w:beforeLines="50"/>
      <w:jc w:val="both"/>
    </w:pPr>
    <w:rPr>
      <w:rFonts w:ascii="Times New Roman" w:eastAsia="標楷體" w:hAnsi="Times New Roman" w:cs="Times New Roman"/>
      <w:b/>
      <w:bCs/>
      <w:sz w:val="36"/>
      <w:szCs w:val="36"/>
    </w:rPr>
  </w:style>
  <w:style w:type="paragraph" w:customStyle="1" w:styleId="aff3">
    <w:name w:val="甲篇、內文"/>
    <w:link w:val="aff4"/>
    <w:autoRedefine/>
    <w:rsid w:val="00024B9E"/>
    <w:pPr>
      <w:spacing w:line="500" w:lineRule="exact"/>
      <w:ind w:left="5680" w:firstLineChars="200" w:firstLine="560"/>
      <w:jc w:val="right"/>
    </w:pPr>
    <w:rPr>
      <w:rFonts w:ascii="新細明體" w:eastAsia="標楷體" w:hAnsi="新細明體" w:cs="Times New Roman"/>
      <w:sz w:val="20"/>
      <w:szCs w:val="20"/>
    </w:rPr>
  </w:style>
  <w:style w:type="paragraph" w:customStyle="1" w:styleId="aff5">
    <w:name w:val="表格、差異科目"/>
    <w:autoRedefine/>
    <w:rsid w:val="00024B9E"/>
    <w:pPr>
      <w:ind w:right="57" w:firstLineChars="100" w:firstLine="200"/>
    </w:pPr>
    <w:rPr>
      <w:rFonts w:ascii="新細明體" w:eastAsia="標楷體" w:hAnsi="新細明體" w:cs="Times New Roman"/>
      <w:noProof/>
      <w:sz w:val="20"/>
      <w:szCs w:val="20"/>
    </w:rPr>
  </w:style>
  <w:style w:type="character" w:customStyle="1" w:styleId="aff4">
    <w:name w:val="甲篇、內文 字元"/>
    <w:link w:val="aff3"/>
    <w:rsid w:val="00024B9E"/>
    <w:rPr>
      <w:rFonts w:ascii="新細明體" w:eastAsia="標楷體" w:hAnsi="新細明體" w:cs="Times New Roman"/>
      <w:sz w:val="20"/>
      <w:szCs w:val="20"/>
    </w:rPr>
  </w:style>
  <w:style w:type="character" w:customStyle="1" w:styleId="aff0">
    <w:name w:val="表格、註 字元"/>
    <w:link w:val="aff"/>
    <w:rsid w:val="00024B9E"/>
    <w:rPr>
      <w:rFonts w:ascii="新細明體" w:eastAsia="標楷體" w:hAnsi="新細明體" w:cs="Times New Roman"/>
      <w:sz w:val="20"/>
      <w:szCs w:val="18"/>
    </w:rPr>
  </w:style>
  <w:style w:type="paragraph" w:customStyle="1" w:styleId="25">
    <w:name w:val="樣式2"/>
    <w:basedOn w:val="a1"/>
    <w:autoRedefine/>
    <w:rsid w:val="00024B9E"/>
    <w:pPr>
      <w:spacing w:before="440" w:after="80"/>
      <w:jc w:val="both"/>
    </w:pPr>
    <w:rPr>
      <w:rFonts w:ascii="標楷體" w:eastAsia="標楷體" w:hAnsi="標楷體" w:cs="Times New Roman"/>
      <w:b/>
      <w:spacing w:val="20"/>
      <w:sz w:val="32"/>
      <w:szCs w:val="20"/>
    </w:rPr>
  </w:style>
  <w:style w:type="paragraph" w:customStyle="1" w:styleId="53">
    <w:name w:val="樣式5"/>
    <w:basedOn w:val="a1"/>
    <w:autoRedefine/>
    <w:rsid w:val="00024B9E"/>
    <w:pPr>
      <w:spacing w:before="240" w:line="440" w:lineRule="exact"/>
      <w:ind w:firstLineChars="204" w:firstLine="572"/>
    </w:pPr>
    <w:rPr>
      <w:rFonts w:ascii="標楷體" w:eastAsia="標楷體" w:hAnsi="標楷體" w:cs="Times New Roman"/>
      <w:b/>
      <w:sz w:val="28"/>
      <w:szCs w:val="28"/>
    </w:rPr>
  </w:style>
  <w:style w:type="paragraph" w:customStyle="1" w:styleId="13">
    <w:name w:val="一(1)"/>
    <w:basedOn w:val="a1"/>
    <w:rsid w:val="00024B9E"/>
    <w:pPr>
      <w:autoSpaceDN w:val="0"/>
      <w:spacing w:after="120" w:line="600" w:lineRule="exact"/>
      <w:ind w:left="1985" w:hanging="284"/>
      <w:jc w:val="both"/>
    </w:pPr>
    <w:rPr>
      <w:rFonts w:ascii="Times New Roman" w:eastAsia="標楷體" w:hAnsi="Times New Roman" w:cs="Times New Roman"/>
      <w:sz w:val="28"/>
      <w:szCs w:val="20"/>
    </w:rPr>
  </w:style>
  <w:style w:type="paragraph" w:customStyle="1" w:styleId="91">
    <w:name w:val="表格、主管機關9"/>
    <w:autoRedefine/>
    <w:rsid w:val="00024B9E"/>
    <w:pPr>
      <w:widowControl w:val="0"/>
      <w:snapToGrid w:val="0"/>
      <w:ind w:rightChars="10" w:right="24"/>
    </w:pPr>
    <w:rPr>
      <w:rFonts w:ascii="新細明體" w:eastAsia="標楷體" w:hAnsi="新細明體" w:cs="Times New Roman"/>
      <w:b/>
      <w:noProof/>
      <w:sz w:val="18"/>
      <w:szCs w:val="18"/>
    </w:rPr>
  </w:style>
  <w:style w:type="paragraph" w:customStyle="1" w:styleId="100">
    <w:name w:val="表格、表頭10"/>
    <w:autoRedefine/>
    <w:rsid w:val="00024B9E"/>
    <w:pPr>
      <w:widowControl w:val="0"/>
      <w:snapToGrid w:val="0"/>
      <w:jc w:val="distribute"/>
    </w:pPr>
    <w:rPr>
      <w:rFonts w:ascii="新細明體" w:eastAsia="標楷體" w:hAnsi="新細明體" w:cs="Times New Roman"/>
      <w:sz w:val="20"/>
      <w:szCs w:val="20"/>
    </w:rPr>
  </w:style>
  <w:style w:type="paragraph" w:customStyle="1" w:styleId="92">
    <w:name w:val="表格、科目9"/>
    <w:autoRedefine/>
    <w:rsid w:val="00024B9E"/>
    <w:pPr>
      <w:snapToGrid w:val="0"/>
      <w:ind w:leftChars="150" w:left="360" w:rightChars="10" w:right="24"/>
    </w:pPr>
    <w:rPr>
      <w:rFonts w:ascii="新細明體" w:eastAsia="標楷體" w:hAnsi="新細明體" w:cs="Times New Roman"/>
      <w:noProof/>
      <w:sz w:val="18"/>
      <w:szCs w:val="18"/>
    </w:rPr>
  </w:style>
  <w:style w:type="paragraph" w:customStyle="1" w:styleId="93">
    <w:name w:val="表格、差異原因分析9"/>
    <w:link w:val="94"/>
    <w:autoRedefine/>
    <w:rsid w:val="00024B9E"/>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5">
    <w:name w:val="表格、機關名9"/>
    <w:autoRedefine/>
    <w:rsid w:val="00024B9E"/>
    <w:pPr>
      <w:snapToGrid w:val="0"/>
      <w:ind w:leftChars="80" w:left="192" w:rightChars="10" w:right="24"/>
    </w:pPr>
    <w:rPr>
      <w:rFonts w:ascii="新細明體" w:eastAsia="標楷體" w:hAnsi="新細明體" w:cs="Times New Roman"/>
      <w:b/>
      <w:noProof/>
      <w:sz w:val="18"/>
      <w:szCs w:val="18"/>
    </w:rPr>
  </w:style>
  <w:style w:type="paragraph" w:customStyle="1" w:styleId="96">
    <w:name w:val="表格、數字9"/>
    <w:autoRedefine/>
    <w:rsid w:val="00024B9E"/>
    <w:pPr>
      <w:widowControl w:val="0"/>
      <w:snapToGrid w:val="0"/>
      <w:ind w:rightChars="10" w:right="24"/>
      <w:jc w:val="right"/>
    </w:pPr>
    <w:rPr>
      <w:rFonts w:ascii="新細明體" w:eastAsia="標楷體" w:hAnsi="新細明體" w:cs="Times New Roman"/>
      <w:noProof/>
      <w:sz w:val="18"/>
      <w:szCs w:val="18"/>
    </w:rPr>
  </w:style>
  <w:style w:type="paragraph" w:customStyle="1" w:styleId="97">
    <w:name w:val="表格、差異機關名9"/>
    <w:autoRedefine/>
    <w:rsid w:val="00024B9E"/>
    <w:pPr>
      <w:widowControl w:val="0"/>
      <w:snapToGrid w:val="0"/>
    </w:pPr>
    <w:rPr>
      <w:rFonts w:ascii="新細明體" w:eastAsia="標楷體" w:hAnsi="新細明體" w:cs="Times New Roman"/>
      <w:b/>
      <w:sz w:val="18"/>
      <w:szCs w:val="20"/>
    </w:rPr>
  </w:style>
  <w:style w:type="paragraph" w:customStyle="1" w:styleId="98">
    <w:name w:val="表格、數字粗體9"/>
    <w:autoRedefine/>
    <w:rsid w:val="00024B9E"/>
    <w:pPr>
      <w:widowControl w:val="0"/>
      <w:snapToGrid w:val="0"/>
      <w:ind w:rightChars="10" w:right="24"/>
      <w:jc w:val="right"/>
    </w:pPr>
    <w:rPr>
      <w:rFonts w:ascii="新細明體" w:eastAsia="標楷體" w:hAnsi="新細明體" w:cs="Times New Roman"/>
      <w:b/>
      <w:sz w:val="18"/>
      <w:szCs w:val="18"/>
    </w:rPr>
  </w:style>
  <w:style w:type="paragraph" w:customStyle="1" w:styleId="99">
    <w:name w:val="表格、表頭9"/>
    <w:autoRedefine/>
    <w:rsid w:val="00024B9E"/>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a">
    <w:name w:val="表格、差異科目9"/>
    <w:autoRedefine/>
    <w:rsid w:val="00024B9E"/>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b">
    <w:name w:val="表格、年度9"/>
    <w:autoRedefine/>
    <w:rsid w:val="00024B9E"/>
    <w:pPr>
      <w:snapToGrid w:val="0"/>
      <w:jc w:val="center"/>
    </w:pPr>
    <w:rPr>
      <w:rFonts w:ascii="新細明體" w:eastAsia="標楷體" w:hAnsi="新細明體" w:cs="Times New Roman"/>
      <w:noProof/>
      <w:sz w:val="18"/>
      <w:szCs w:val="18"/>
    </w:rPr>
  </w:style>
  <w:style w:type="character" w:customStyle="1" w:styleId="94">
    <w:name w:val="表格、差異原因分析9 字元"/>
    <w:link w:val="93"/>
    <w:rsid w:val="00024B9E"/>
    <w:rPr>
      <w:rFonts w:ascii="新細明體" w:eastAsia="標楷體" w:hAnsi="新細明體" w:cs="Times New Roman"/>
      <w:sz w:val="18"/>
      <w:szCs w:val="20"/>
    </w:rPr>
  </w:style>
  <w:style w:type="numbering" w:customStyle="1" w:styleId="111">
    <w:name w:val="無清單111"/>
    <w:next w:val="a4"/>
    <w:semiHidden/>
    <w:rsid w:val="00024B9E"/>
  </w:style>
  <w:style w:type="numbering" w:customStyle="1" w:styleId="26">
    <w:name w:val="無清單2"/>
    <w:next w:val="a4"/>
    <w:semiHidden/>
    <w:rsid w:val="00024B9E"/>
  </w:style>
  <w:style w:type="paragraph" w:styleId="aff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 字元 字元 字元 字元 字元 字元 字元 字元 字元 字元 字元 字元 字元 字元 字元 字元 字元 字元 字元 字元 字元 字元 字元"/>
    <w:basedOn w:val="a1"/>
    <w:link w:val="aff7"/>
    <w:rsid w:val="00024B9E"/>
    <w:rPr>
      <w:rFonts w:ascii="細明體" w:eastAsia="細明體" w:hAnsi="Courier New" w:cs="Times New Roman"/>
      <w:szCs w:val="20"/>
    </w:rPr>
  </w:style>
  <w:style w:type="character" w:customStyle="1" w:styleId="aff7">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1,內文壹 字元"/>
    <w:basedOn w:val="a2"/>
    <w:link w:val="aff6"/>
    <w:rsid w:val="00024B9E"/>
    <w:rPr>
      <w:rFonts w:ascii="細明體" w:eastAsia="細明體" w:hAnsi="Courier New" w:cs="Times New Roman"/>
      <w:szCs w:val="20"/>
    </w:rPr>
  </w:style>
  <w:style w:type="paragraph" w:customStyle="1" w:styleId="aff8">
    <w:name w:val="乙篇、(一)(二)(三)"/>
    <w:autoRedefine/>
    <w:rsid w:val="005F23BE"/>
    <w:pPr>
      <w:spacing w:line="300" w:lineRule="exact"/>
      <w:jc w:val="both"/>
    </w:pPr>
    <w:rPr>
      <w:rFonts w:ascii="標楷體" w:eastAsia="標楷體" w:hAnsi="標楷體" w:cs="Times New Roman"/>
      <w:sz w:val="20"/>
      <w:szCs w:val="20"/>
    </w:rPr>
  </w:style>
  <w:style w:type="paragraph" w:customStyle="1" w:styleId="aff9">
    <w:name w:val="乙篇、一二三"/>
    <w:autoRedefine/>
    <w:rsid w:val="00024B9E"/>
    <w:pPr>
      <w:spacing w:line="460" w:lineRule="exact"/>
      <w:jc w:val="both"/>
    </w:pPr>
    <w:rPr>
      <w:rFonts w:ascii="新細明體" w:eastAsia="標楷體" w:hAnsi="新細明體" w:cs="Times New Roman"/>
      <w:b/>
      <w:szCs w:val="24"/>
    </w:rPr>
  </w:style>
  <w:style w:type="paragraph" w:customStyle="1" w:styleId="affa">
    <w:name w:val="乙篇、內文"/>
    <w:link w:val="affb"/>
    <w:autoRedefine/>
    <w:rsid w:val="00024B9E"/>
    <w:pPr>
      <w:spacing w:line="460" w:lineRule="exact"/>
      <w:ind w:firstLineChars="200" w:firstLine="480"/>
    </w:pPr>
    <w:rPr>
      <w:rFonts w:ascii="新細明體" w:eastAsia="標楷體" w:hAnsi="新細明體" w:cs="Times New Roman"/>
      <w:szCs w:val="24"/>
    </w:rPr>
  </w:style>
  <w:style w:type="character" w:customStyle="1" w:styleId="1233">
    <w:name w:val="甲篇、123 字元"/>
    <w:link w:val="1232"/>
    <w:rsid w:val="00024B9E"/>
    <w:rPr>
      <w:rFonts w:ascii="新細明體" w:eastAsia="標楷體" w:hAnsi="新細明體" w:cs="Times New Roman"/>
      <w:szCs w:val="24"/>
    </w:rPr>
  </w:style>
  <w:style w:type="paragraph" w:customStyle="1" w:styleId="affc">
    <w:name w:val="甲篇、甲乙丙"/>
    <w:autoRedefine/>
    <w:rsid w:val="00024B9E"/>
    <w:pPr>
      <w:jc w:val="center"/>
    </w:pPr>
    <w:rPr>
      <w:rFonts w:ascii="新細明體" w:eastAsia="標楷體" w:hAnsi="新細明體" w:cs="Times New Roman"/>
      <w:b/>
      <w:sz w:val="40"/>
      <w:szCs w:val="40"/>
    </w:rPr>
  </w:style>
  <w:style w:type="paragraph" w:customStyle="1" w:styleId="affd">
    <w:name w:val="表格、差異原因分析"/>
    <w:autoRedefine/>
    <w:rsid w:val="00024B9E"/>
    <w:rPr>
      <w:rFonts w:ascii="新細明體" w:eastAsia="標楷體" w:hAnsi="新細明體" w:cs="Times New Roman"/>
      <w:sz w:val="20"/>
      <w:szCs w:val="20"/>
    </w:rPr>
  </w:style>
  <w:style w:type="paragraph" w:customStyle="1" w:styleId="affe">
    <w:name w:val="表格、差異數字粗體"/>
    <w:autoRedefine/>
    <w:rsid w:val="00024B9E"/>
    <w:pPr>
      <w:ind w:rightChars="10" w:right="10"/>
      <w:jc w:val="right"/>
    </w:pPr>
    <w:rPr>
      <w:rFonts w:ascii="新細明體" w:eastAsia="標楷體" w:hAnsi="新細明體" w:cs="Times New Roman"/>
      <w:b/>
      <w:sz w:val="20"/>
      <w:szCs w:val="20"/>
    </w:rPr>
  </w:style>
  <w:style w:type="paragraph" w:customStyle="1" w:styleId="afff">
    <w:name w:val="表格、差異機關名"/>
    <w:autoRedefine/>
    <w:rsid w:val="00024B9E"/>
    <w:pPr>
      <w:snapToGrid w:val="0"/>
      <w:ind w:leftChars="80" w:left="192"/>
      <w:jc w:val="both"/>
    </w:pPr>
    <w:rPr>
      <w:rFonts w:ascii="新細明體" w:eastAsia="標楷體" w:hAnsi="新細明體" w:cs="Times New Roman"/>
      <w:b/>
      <w:sz w:val="18"/>
      <w:szCs w:val="18"/>
    </w:rPr>
  </w:style>
  <w:style w:type="paragraph" w:customStyle="1" w:styleId="afff0">
    <w:name w:val="表格、數字粗體"/>
    <w:autoRedefine/>
    <w:rsid w:val="00024B9E"/>
    <w:pPr>
      <w:ind w:rightChars="10" w:right="10"/>
      <w:jc w:val="right"/>
    </w:pPr>
    <w:rPr>
      <w:rFonts w:ascii="新細明體" w:eastAsia="標楷體" w:hAnsi="新細明體" w:cs="Times New Roman"/>
      <w:b/>
      <w:sz w:val="18"/>
      <w:szCs w:val="18"/>
    </w:rPr>
  </w:style>
  <w:style w:type="paragraph" w:customStyle="1" w:styleId="af7">
    <w:name w:val="表格、表頭 字元 字元 字元 字元 字元 字元 字元 字元 字元 字元 字元 字元 字元 字元 字元"/>
    <w:link w:val="af6"/>
    <w:autoRedefine/>
    <w:rsid w:val="00024B9E"/>
    <w:pPr>
      <w:snapToGrid w:val="0"/>
      <w:jc w:val="distribute"/>
    </w:pPr>
    <w:rPr>
      <w:rFonts w:ascii="新細明體" w:eastAsia="標楷體" w:hAnsi="新細明體"/>
      <w:spacing w:val="-30"/>
      <w:szCs w:val="24"/>
    </w:rPr>
  </w:style>
  <w:style w:type="numbering" w:customStyle="1" w:styleId="35">
    <w:name w:val="無清單3"/>
    <w:next w:val="a4"/>
    <w:semiHidden/>
    <w:rsid w:val="00024B9E"/>
  </w:style>
  <w:style w:type="numbering" w:customStyle="1" w:styleId="43">
    <w:name w:val="無清單4"/>
    <w:next w:val="a4"/>
    <w:semiHidden/>
    <w:rsid w:val="00024B9E"/>
  </w:style>
  <w:style w:type="numbering" w:customStyle="1" w:styleId="54">
    <w:name w:val="無清單5"/>
    <w:next w:val="a4"/>
    <w:semiHidden/>
    <w:rsid w:val="00024B9E"/>
  </w:style>
  <w:style w:type="paragraph" w:customStyle="1" w:styleId="27">
    <w:name w:val="字元 字元2"/>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61">
    <w:name w:val="無清單6"/>
    <w:next w:val="a4"/>
    <w:semiHidden/>
    <w:rsid w:val="00024B9E"/>
  </w:style>
  <w:style w:type="numbering" w:customStyle="1" w:styleId="71">
    <w:name w:val="無清單7"/>
    <w:next w:val="a4"/>
    <w:semiHidden/>
    <w:rsid w:val="00024B9E"/>
  </w:style>
  <w:style w:type="paragraph" w:customStyle="1" w:styleId="005">
    <w:name w:val="乙篇、內文縮0.05"/>
    <w:rsid w:val="00024B9E"/>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
    <w:name w:val="表格、靠左10"/>
    <w:autoRedefine/>
    <w:rsid w:val="00024B9E"/>
    <w:pPr>
      <w:widowControl w:val="0"/>
      <w:ind w:leftChars="10" w:left="20" w:rightChars="10" w:right="20"/>
    </w:pPr>
    <w:rPr>
      <w:rFonts w:ascii="新細明體" w:eastAsia="標楷體" w:hAnsi="新細明體" w:cs="Times New Roman"/>
      <w:kern w:val="0"/>
      <w:sz w:val="20"/>
      <w:szCs w:val="18"/>
    </w:rPr>
  </w:style>
  <w:style w:type="paragraph" w:customStyle="1" w:styleId="9c">
    <w:name w:val="表格、靠右9"/>
    <w:autoRedefine/>
    <w:rsid w:val="00024B9E"/>
    <w:pPr>
      <w:widowControl w:val="0"/>
      <w:jc w:val="right"/>
    </w:pPr>
    <w:rPr>
      <w:rFonts w:ascii="新細明體" w:eastAsia="標楷體" w:hAnsi="新細明體" w:cs="Times New Roman"/>
      <w:kern w:val="0"/>
      <w:sz w:val="18"/>
      <w:szCs w:val="18"/>
    </w:rPr>
  </w:style>
  <w:style w:type="paragraph" w:customStyle="1" w:styleId="102">
    <w:name w:val="表格、靠右10"/>
    <w:link w:val="103"/>
    <w:autoRedefine/>
    <w:rsid w:val="00024B9E"/>
    <w:pPr>
      <w:widowControl w:val="0"/>
      <w:ind w:rightChars="10" w:right="20"/>
      <w:jc w:val="right"/>
    </w:pPr>
    <w:rPr>
      <w:rFonts w:ascii="新細明體" w:eastAsia="標楷體" w:hAnsi="新細明體" w:cs="Times New Roman"/>
      <w:sz w:val="20"/>
      <w:szCs w:val="18"/>
    </w:rPr>
  </w:style>
  <w:style w:type="paragraph" w:customStyle="1" w:styleId="afff1">
    <w:name w:val="文"/>
    <w:rsid w:val="00024B9E"/>
    <w:rPr>
      <w:rFonts w:ascii="新細明體" w:eastAsia="新細明體" w:hAnsi="新細明體" w:cs="Times New Roman"/>
      <w:szCs w:val="24"/>
    </w:rPr>
  </w:style>
  <w:style w:type="character" w:customStyle="1" w:styleId="afff2">
    <w:name w:val="附表標題 字元"/>
    <w:link w:val="afff3"/>
    <w:rsid w:val="00024B9E"/>
    <w:rPr>
      <w:rFonts w:ascii="新細明體" w:eastAsia="標楷體" w:hAnsi="新細明體"/>
      <w:b/>
      <w:szCs w:val="24"/>
    </w:rPr>
  </w:style>
  <w:style w:type="paragraph" w:customStyle="1" w:styleId="104">
    <w:name w:val="表格、罝中10"/>
    <w:autoRedefine/>
    <w:rsid w:val="00024B9E"/>
    <w:pPr>
      <w:widowControl w:val="0"/>
      <w:jc w:val="center"/>
    </w:pPr>
    <w:rPr>
      <w:rFonts w:ascii="新細明體" w:eastAsia="標楷體" w:hAnsi="新細明體" w:cs="Times New Roman"/>
      <w:kern w:val="0"/>
      <w:sz w:val="20"/>
      <w:szCs w:val="20"/>
    </w:rPr>
  </w:style>
  <w:style w:type="paragraph" w:customStyle="1" w:styleId="105">
    <w:name w:val="表格、粗體置中10"/>
    <w:autoRedefine/>
    <w:rsid w:val="00024B9E"/>
    <w:pPr>
      <w:widowControl w:val="0"/>
      <w:jc w:val="center"/>
    </w:pPr>
    <w:rPr>
      <w:rFonts w:ascii="新細明體" w:eastAsia="標楷體" w:hAnsi="新細明體" w:cs="Times New Roman"/>
      <w:b/>
      <w:sz w:val="20"/>
      <w:szCs w:val="18"/>
    </w:rPr>
  </w:style>
  <w:style w:type="paragraph" w:customStyle="1" w:styleId="afff3">
    <w:name w:val="附表標題"/>
    <w:link w:val="afff2"/>
    <w:rsid w:val="00024B9E"/>
    <w:pPr>
      <w:widowControl w:val="0"/>
      <w:spacing w:line="460" w:lineRule="exact"/>
    </w:pPr>
    <w:rPr>
      <w:rFonts w:ascii="新細明體" w:eastAsia="標楷體" w:hAnsi="新細明體"/>
      <w:b/>
      <w:szCs w:val="24"/>
    </w:rPr>
  </w:style>
  <w:style w:type="paragraph" w:customStyle="1" w:styleId="afff4">
    <w:name w:val="乙篇、內文粗體"/>
    <w:link w:val="afff5"/>
    <w:rsid w:val="00024B9E"/>
    <w:pPr>
      <w:widowControl w:val="0"/>
      <w:spacing w:line="460" w:lineRule="exact"/>
      <w:ind w:firstLineChars="200" w:firstLine="200"/>
      <w:jc w:val="both"/>
    </w:pPr>
    <w:rPr>
      <w:rFonts w:ascii="新細明體" w:eastAsia="標楷體" w:hAnsi="新細明體" w:cs="Times New Roman"/>
      <w:b/>
      <w:szCs w:val="24"/>
    </w:rPr>
  </w:style>
  <w:style w:type="character" w:customStyle="1" w:styleId="afff5">
    <w:name w:val="乙篇、內文粗體 字元"/>
    <w:link w:val="afff4"/>
    <w:rsid w:val="00024B9E"/>
    <w:rPr>
      <w:rFonts w:ascii="新細明體" w:eastAsia="標楷體" w:hAnsi="新細明體" w:cs="Times New Roman"/>
      <w:b/>
      <w:szCs w:val="24"/>
    </w:rPr>
  </w:style>
  <w:style w:type="paragraph" w:customStyle="1" w:styleId="250">
    <w:name w:val="乙篇、內文行距25"/>
    <w:autoRedefine/>
    <w:rsid w:val="00024B9E"/>
    <w:pPr>
      <w:widowControl w:val="0"/>
      <w:spacing w:line="500" w:lineRule="exact"/>
      <w:ind w:firstLineChars="200" w:firstLine="480"/>
      <w:jc w:val="both"/>
    </w:pPr>
    <w:rPr>
      <w:rFonts w:ascii="新細明體" w:eastAsia="標楷體" w:hAnsi="新細明體" w:cs="Times New Roman"/>
      <w:szCs w:val="24"/>
    </w:rPr>
  </w:style>
  <w:style w:type="paragraph" w:customStyle="1" w:styleId="225">
    <w:name w:val="乙篇、內文行距22.5"/>
    <w:autoRedefine/>
    <w:rsid w:val="00024B9E"/>
    <w:pPr>
      <w:widowControl w:val="0"/>
      <w:spacing w:line="450" w:lineRule="exact"/>
      <w:ind w:firstLineChars="200" w:firstLine="480"/>
      <w:jc w:val="both"/>
    </w:pPr>
    <w:rPr>
      <w:rFonts w:ascii="新細明體" w:eastAsia="標楷體" w:hAnsi="新細明體" w:cs="Times New Roman"/>
      <w:szCs w:val="24"/>
    </w:rPr>
  </w:style>
  <w:style w:type="character" w:customStyle="1" w:styleId="affb">
    <w:name w:val="乙篇、內文 字元"/>
    <w:link w:val="affa"/>
    <w:rsid w:val="00024B9E"/>
    <w:rPr>
      <w:rFonts w:ascii="新細明體" w:eastAsia="標楷體" w:hAnsi="新細明體" w:cs="Times New Roman"/>
      <w:szCs w:val="24"/>
    </w:rPr>
  </w:style>
  <w:style w:type="paragraph" w:customStyle="1" w:styleId="106">
    <w:name w:val="表格、粗體靠右10"/>
    <w:autoRedefine/>
    <w:rsid w:val="00024B9E"/>
    <w:pPr>
      <w:widowControl w:val="0"/>
      <w:ind w:rightChars="10" w:right="20"/>
      <w:jc w:val="right"/>
    </w:pPr>
    <w:rPr>
      <w:rFonts w:ascii="新細明體" w:eastAsia="標楷體" w:hAnsi="新細明體" w:cs="Times New Roman"/>
      <w:b/>
      <w:kern w:val="0"/>
      <w:sz w:val="20"/>
      <w:szCs w:val="20"/>
    </w:rPr>
  </w:style>
  <w:style w:type="paragraph" w:customStyle="1" w:styleId="01">
    <w:name w:val="乙篇、內文縮0.1"/>
    <w:rsid w:val="00024B9E"/>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0">
    <w:name w:val="表格、粗體靠左12"/>
    <w:autoRedefine/>
    <w:rsid w:val="00024B9E"/>
    <w:pPr>
      <w:widowControl w:val="0"/>
      <w:ind w:leftChars="10" w:left="10"/>
    </w:pPr>
    <w:rPr>
      <w:rFonts w:ascii="新細明體" w:eastAsia="標楷體" w:hAnsi="新細明體" w:cs="Times New Roman"/>
      <w:szCs w:val="24"/>
    </w:rPr>
  </w:style>
  <w:style w:type="numbering" w:styleId="111111">
    <w:name w:val="Outline List 2"/>
    <w:basedOn w:val="a4"/>
    <w:rsid w:val="00024B9E"/>
  </w:style>
  <w:style w:type="numbering" w:styleId="1ai">
    <w:name w:val="Outline List 1"/>
    <w:basedOn w:val="a4"/>
    <w:rsid w:val="00024B9E"/>
  </w:style>
  <w:style w:type="character" w:styleId="HTML">
    <w:name w:val="HTML Acronym"/>
    <w:basedOn w:val="a2"/>
    <w:rsid w:val="00024B9E"/>
  </w:style>
  <w:style w:type="paragraph" w:styleId="HTML0">
    <w:name w:val="HTML Address"/>
    <w:basedOn w:val="a1"/>
    <w:link w:val="HTML1"/>
    <w:rsid w:val="00024B9E"/>
    <w:pPr>
      <w:snapToGrid w:val="0"/>
      <w:jc w:val="center"/>
    </w:pPr>
    <w:rPr>
      <w:rFonts w:ascii="新細明體" w:eastAsia="標楷體" w:hAnsi="新細明體" w:cs="Times New Roman"/>
      <w:i/>
      <w:iCs/>
      <w:sz w:val="20"/>
      <w:szCs w:val="20"/>
    </w:rPr>
  </w:style>
  <w:style w:type="character" w:customStyle="1" w:styleId="HTML1">
    <w:name w:val="HTML 位址 字元"/>
    <w:basedOn w:val="a2"/>
    <w:link w:val="HTML0"/>
    <w:rsid w:val="00024B9E"/>
    <w:rPr>
      <w:rFonts w:ascii="新細明體" w:eastAsia="標楷體" w:hAnsi="新細明體" w:cs="Times New Roman"/>
      <w:i/>
      <w:iCs/>
      <w:sz w:val="20"/>
      <w:szCs w:val="20"/>
    </w:rPr>
  </w:style>
  <w:style w:type="character" w:styleId="HTML2">
    <w:name w:val="HTML Cite"/>
    <w:rsid w:val="00024B9E"/>
    <w:rPr>
      <w:i/>
      <w:iCs/>
    </w:rPr>
  </w:style>
  <w:style w:type="character" w:styleId="HTML3">
    <w:name w:val="HTML Code"/>
    <w:rsid w:val="00024B9E"/>
    <w:rPr>
      <w:rFonts w:ascii="Courier New" w:hAnsi="Courier New" w:cs="Courier New"/>
      <w:sz w:val="20"/>
      <w:szCs w:val="20"/>
    </w:rPr>
  </w:style>
  <w:style w:type="character" w:styleId="HTML4">
    <w:name w:val="HTML Definition"/>
    <w:rsid w:val="00024B9E"/>
    <w:rPr>
      <w:i/>
      <w:iCs/>
    </w:rPr>
  </w:style>
  <w:style w:type="character" w:styleId="HTML5">
    <w:name w:val="HTML Keyboard"/>
    <w:rsid w:val="00024B9E"/>
    <w:rPr>
      <w:rFonts w:ascii="Courier New" w:hAnsi="Courier New" w:cs="Courier New"/>
      <w:sz w:val="20"/>
      <w:szCs w:val="20"/>
    </w:rPr>
  </w:style>
  <w:style w:type="paragraph" w:styleId="HTML6">
    <w:name w:val="HTML Preformatted"/>
    <w:basedOn w:val="a1"/>
    <w:link w:val="HTML7"/>
    <w:rsid w:val="00024B9E"/>
    <w:pPr>
      <w:snapToGrid w:val="0"/>
      <w:jc w:val="center"/>
    </w:pPr>
    <w:rPr>
      <w:rFonts w:ascii="Courier New" w:eastAsia="標楷體" w:hAnsi="Courier New" w:cs="Times New Roman"/>
      <w:sz w:val="20"/>
      <w:szCs w:val="20"/>
    </w:rPr>
  </w:style>
  <w:style w:type="character" w:customStyle="1" w:styleId="HTML7">
    <w:name w:val="HTML 預設格式 字元"/>
    <w:basedOn w:val="a2"/>
    <w:link w:val="HTML6"/>
    <w:rsid w:val="00024B9E"/>
    <w:rPr>
      <w:rFonts w:ascii="Courier New" w:eastAsia="標楷體" w:hAnsi="Courier New" w:cs="Times New Roman"/>
      <w:sz w:val="20"/>
      <w:szCs w:val="20"/>
    </w:rPr>
  </w:style>
  <w:style w:type="character" w:styleId="HTML8">
    <w:name w:val="HTML Sample"/>
    <w:rsid w:val="00024B9E"/>
    <w:rPr>
      <w:rFonts w:ascii="Courier New" w:hAnsi="Courier New" w:cs="Courier New"/>
    </w:rPr>
  </w:style>
  <w:style w:type="character" w:styleId="HTML9">
    <w:name w:val="HTML Typewriter"/>
    <w:rsid w:val="00024B9E"/>
    <w:rPr>
      <w:rFonts w:ascii="Courier New" w:hAnsi="Courier New" w:cs="Courier New"/>
      <w:sz w:val="20"/>
      <w:szCs w:val="20"/>
    </w:rPr>
  </w:style>
  <w:style w:type="character" w:styleId="HTMLa">
    <w:name w:val="HTML Variable"/>
    <w:rsid w:val="00024B9E"/>
    <w:rPr>
      <w:i/>
      <w:iCs/>
    </w:rPr>
  </w:style>
  <w:style w:type="character" w:styleId="afff6">
    <w:name w:val="FollowedHyperlink"/>
    <w:uiPriority w:val="99"/>
    <w:rsid w:val="00024B9E"/>
    <w:rPr>
      <w:color w:val="800080"/>
      <w:u w:val="single"/>
    </w:rPr>
  </w:style>
  <w:style w:type="paragraph" w:styleId="Web">
    <w:name w:val="Normal (Web)"/>
    <w:basedOn w:val="a1"/>
    <w:rsid w:val="00024B9E"/>
    <w:pPr>
      <w:snapToGrid w:val="0"/>
      <w:jc w:val="center"/>
    </w:pPr>
    <w:rPr>
      <w:rFonts w:ascii="Times New Roman" w:eastAsia="標楷體" w:hAnsi="Times New Roman" w:cs="Times New Roman"/>
      <w:szCs w:val="24"/>
    </w:rPr>
  </w:style>
  <w:style w:type="paragraph" w:styleId="afff7">
    <w:name w:val="Normal Indent"/>
    <w:basedOn w:val="a1"/>
    <w:uiPriority w:val="99"/>
    <w:rsid w:val="00024B9E"/>
    <w:pPr>
      <w:snapToGrid w:val="0"/>
      <w:ind w:leftChars="200" w:left="480"/>
      <w:jc w:val="center"/>
    </w:pPr>
    <w:rPr>
      <w:rFonts w:ascii="新細明體" w:eastAsia="標楷體" w:hAnsi="新細明體" w:cs="Times New Roman"/>
      <w:sz w:val="20"/>
      <w:szCs w:val="20"/>
    </w:rPr>
  </w:style>
  <w:style w:type="numbering" w:styleId="afff8">
    <w:name w:val="Outline List 3"/>
    <w:basedOn w:val="a4"/>
    <w:rsid w:val="00024B9E"/>
  </w:style>
  <w:style w:type="paragraph" w:styleId="afff9">
    <w:name w:val="Date"/>
    <w:basedOn w:val="a1"/>
    <w:next w:val="a1"/>
    <w:link w:val="afffa"/>
    <w:rsid w:val="00024B9E"/>
    <w:pPr>
      <w:snapToGrid w:val="0"/>
      <w:jc w:val="right"/>
    </w:pPr>
    <w:rPr>
      <w:rFonts w:ascii="新細明體" w:eastAsia="標楷體" w:hAnsi="新細明體" w:cs="Times New Roman"/>
      <w:sz w:val="20"/>
      <w:szCs w:val="20"/>
    </w:rPr>
  </w:style>
  <w:style w:type="character" w:customStyle="1" w:styleId="afffa">
    <w:name w:val="日期 字元"/>
    <w:basedOn w:val="a2"/>
    <w:link w:val="afff9"/>
    <w:rsid w:val="00024B9E"/>
    <w:rPr>
      <w:rFonts w:ascii="新細明體" w:eastAsia="標楷體" w:hAnsi="新細明體" w:cs="Times New Roman"/>
      <w:sz w:val="20"/>
      <w:szCs w:val="20"/>
    </w:rPr>
  </w:style>
  <w:style w:type="paragraph" w:styleId="28">
    <w:name w:val="Body Text 2"/>
    <w:basedOn w:val="a1"/>
    <w:link w:val="29"/>
    <w:rsid w:val="00024B9E"/>
    <w:pPr>
      <w:snapToGrid w:val="0"/>
      <w:spacing w:after="120" w:line="480" w:lineRule="auto"/>
      <w:jc w:val="center"/>
    </w:pPr>
    <w:rPr>
      <w:rFonts w:ascii="新細明體" w:eastAsia="標楷體" w:hAnsi="新細明體" w:cs="Times New Roman"/>
      <w:sz w:val="20"/>
      <w:szCs w:val="20"/>
    </w:rPr>
  </w:style>
  <w:style w:type="character" w:customStyle="1" w:styleId="29">
    <w:name w:val="本文 2 字元"/>
    <w:basedOn w:val="a2"/>
    <w:link w:val="28"/>
    <w:rsid w:val="00024B9E"/>
    <w:rPr>
      <w:rFonts w:ascii="新細明體" w:eastAsia="標楷體" w:hAnsi="新細明體" w:cs="Times New Roman"/>
      <w:sz w:val="20"/>
      <w:szCs w:val="20"/>
    </w:rPr>
  </w:style>
  <w:style w:type="paragraph" w:styleId="36">
    <w:name w:val="Body Text 3"/>
    <w:basedOn w:val="a1"/>
    <w:link w:val="37"/>
    <w:rsid w:val="00024B9E"/>
    <w:pPr>
      <w:snapToGrid w:val="0"/>
      <w:spacing w:after="120"/>
      <w:jc w:val="center"/>
    </w:pPr>
    <w:rPr>
      <w:rFonts w:ascii="新細明體" w:eastAsia="標楷體" w:hAnsi="新細明體" w:cs="Times New Roman"/>
      <w:sz w:val="16"/>
      <w:szCs w:val="16"/>
    </w:rPr>
  </w:style>
  <w:style w:type="character" w:customStyle="1" w:styleId="37">
    <w:name w:val="本文 3 字元"/>
    <w:basedOn w:val="a2"/>
    <w:link w:val="36"/>
    <w:rsid w:val="00024B9E"/>
    <w:rPr>
      <w:rFonts w:ascii="新細明體" w:eastAsia="標楷體" w:hAnsi="新細明體" w:cs="Times New Roman"/>
      <w:sz w:val="16"/>
      <w:szCs w:val="16"/>
    </w:rPr>
  </w:style>
  <w:style w:type="paragraph" w:styleId="afffb">
    <w:name w:val="Body Text First Indent"/>
    <w:basedOn w:val="ad"/>
    <w:link w:val="afffc"/>
    <w:rsid w:val="00024B9E"/>
    <w:pPr>
      <w:snapToGrid w:val="0"/>
      <w:spacing w:after="120" w:line="240" w:lineRule="auto"/>
      <w:ind w:firstLineChars="100" w:firstLine="210"/>
      <w:jc w:val="center"/>
    </w:pPr>
    <w:rPr>
      <w:rFonts w:ascii="新細明體" w:hAnsi="新細明體"/>
    </w:rPr>
  </w:style>
  <w:style w:type="character" w:customStyle="1" w:styleId="afffc">
    <w:name w:val="本文第一層縮排 字元"/>
    <w:basedOn w:val="ae"/>
    <w:link w:val="afffb"/>
    <w:rsid w:val="00024B9E"/>
    <w:rPr>
      <w:rFonts w:ascii="新細明體" w:eastAsia="標楷體" w:hAnsi="新細明體" w:cs="Times New Roman"/>
      <w:spacing w:val="-20"/>
      <w:sz w:val="18"/>
      <w:szCs w:val="20"/>
    </w:rPr>
  </w:style>
  <w:style w:type="paragraph" w:styleId="afffd">
    <w:name w:val="Body Text Indent"/>
    <w:basedOn w:val="a1"/>
    <w:link w:val="afffe"/>
    <w:rsid w:val="00024B9E"/>
    <w:pPr>
      <w:snapToGrid w:val="0"/>
      <w:spacing w:after="120"/>
      <w:ind w:leftChars="200" w:left="480"/>
      <w:jc w:val="center"/>
    </w:pPr>
    <w:rPr>
      <w:rFonts w:ascii="新細明體" w:eastAsia="標楷體" w:hAnsi="新細明體" w:cs="Times New Roman"/>
      <w:sz w:val="20"/>
      <w:szCs w:val="20"/>
    </w:rPr>
  </w:style>
  <w:style w:type="character" w:customStyle="1" w:styleId="afffe">
    <w:name w:val="本文縮排 字元"/>
    <w:basedOn w:val="a2"/>
    <w:link w:val="afffd"/>
    <w:rsid w:val="00024B9E"/>
    <w:rPr>
      <w:rFonts w:ascii="新細明體" w:eastAsia="標楷體" w:hAnsi="新細明體" w:cs="Times New Roman"/>
      <w:sz w:val="20"/>
      <w:szCs w:val="20"/>
    </w:rPr>
  </w:style>
  <w:style w:type="paragraph" w:styleId="2a">
    <w:name w:val="Body Text First Indent 2"/>
    <w:basedOn w:val="afffd"/>
    <w:link w:val="2b"/>
    <w:rsid w:val="00024B9E"/>
    <w:pPr>
      <w:ind w:firstLineChars="100" w:firstLine="210"/>
    </w:pPr>
  </w:style>
  <w:style w:type="character" w:customStyle="1" w:styleId="2b">
    <w:name w:val="本文第一層縮排 2 字元"/>
    <w:basedOn w:val="afffe"/>
    <w:link w:val="2a"/>
    <w:rsid w:val="00024B9E"/>
    <w:rPr>
      <w:rFonts w:ascii="新細明體" w:eastAsia="標楷體" w:hAnsi="新細明體" w:cs="Times New Roman"/>
      <w:sz w:val="20"/>
      <w:szCs w:val="20"/>
    </w:rPr>
  </w:style>
  <w:style w:type="paragraph" w:styleId="38">
    <w:name w:val="Body Text Indent 3"/>
    <w:basedOn w:val="a1"/>
    <w:link w:val="39"/>
    <w:rsid w:val="00024B9E"/>
    <w:pPr>
      <w:snapToGrid w:val="0"/>
      <w:spacing w:after="120"/>
      <w:ind w:leftChars="200" w:left="480"/>
      <w:jc w:val="center"/>
    </w:pPr>
    <w:rPr>
      <w:rFonts w:ascii="新細明體" w:eastAsia="標楷體" w:hAnsi="新細明體" w:cs="Times New Roman"/>
      <w:sz w:val="16"/>
      <w:szCs w:val="16"/>
    </w:rPr>
  </w:style>
  <w:style w:type="character" w:customStyle="1" w:styleId="39">
    <w:name w:val="本文縮排 3 字元"/>
    <w:basedOn w:val="a2"/>
    <w:link w:val="38"/>
    <w:rsid w:val="00024B9E"/>
    <w:rPr>
      <w:rFonts w:ascii="新細明體" w:eastAsia="標楷體" w:hAnsi="新細明體" w:cs="Times New Roman"/>
      <w:sz w:val="16"/>
      <w:szCs w:val="16"/>
    </w:rPr>
  </w:style>
  <w:style w:type="paragraph" w:styleId="affff">
    <w:name w:val="envelope address"/>
    <w:basedOn w:val="a1"/>
    <w:rsid w:val="00024B9E"/>
    <w:pPr>
      <w:framePr w:w="7920" w:h="1980" w:hRule="exact" w:hSpace="180" w:wrap="auto" w:hAnchor="page" w:xAlign="center" w:yAlign="bottom"/>
      <w:snapToGrid w:val="0"/>
      <w:ind w:leftChars="1200" w:left="100"/>
      <w:jc w:val="center"/>
    </w:pPr>
    <w:rPr>
      <w:rFonts w:ascii="Arial" w:eastAsia="標楷體" w:hAnsi="Arial" w:cs="Arial"/>
      <w:szCs w:val="24"/>
    </w:rPr>
  </w:style>
  <w:style w:type="character" w:styleId="affff0">
    <w:name w:val="line number"/>
    <w:basedOn w:val="a2"/>
    <w:rsid w:val="00024B9E"/>
  </w:style>
  <w:style w:type="table" w:styleId="3D1">
    <w:name w:val="Table 3D effects 1"/>
    <w:basedOn w:val="a3"/>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4">
    <w:name w:val="Table Classic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5">
    <w:name w:val="Table Colorful 1"/>
    <w:basedOn w:val="a3"/>
    <w:rsid w:val="00024B9E"/>
    <w:pPr>
      <w:widowControl w:val="0"/>
      <w:snapToGrid w:val="0"/>
      <w:jc w:val="center"/>
    </w:pPr>
    <w:rPr>
      <w:rFonts w:ascii="Times New Roman" w:eastAsia="新細明體" w:hAnsi="Times New Roman"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3"/>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3"/>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f1">
    <w:name w:val="Table Elegant"/>
    <w:basedOn w:val="a3"/>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Grid 1"/>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e">
    <w:name w:val="Table Grid 2"/>
    <w:basedOn w:val="a3"/>
    <w:rsid w:val="00024B9E"/>
    <w:pPr>
      <w:widowControl w:val="0"/>
      <w:snapToGrid w:val="0"/>
      <w:jc w:val="center"/>
    </w:pPr>
    <w:rPr>
      <w:rFonts w:ascii="Times New Roman" w:eastAsia="新細明體" w:hAnsi="Times New Roma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5">
    <w:name w:val="Table Grid 4"/>
    <w:basedOn w:val="a3"/>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024B9E"/>
    <w:pPr>
      <w:widowControl w:val="0"/>
      <w:snapToGrid w:val="0"/>
      <w:jc w:val="center"/>
    </w:pPr>
    <w:rPr>
      <w:rFonts w:ascii="Times New Roman" w:eastAsia="新細明體" w:hAnsi="Times New Roman"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7">
    <w:name w:val="Table Subtle 1"/>
    <w:basedOn w:val="a3"/>
    <w:rsid w:val="00024B9E"/>
    <w:pPr>
      <w:widowControl w:val="0"/>
      <w:snapToGrid w:val="0"/>
      <w:jc w:val="center"/>
    </w:pPr>
    <w:rPr>
      <w:rFonts w:ascii="Times New Roman" w:eastAsia="新細明體" w:hAnsi="Times New Roman"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024B9E"/>
    <w:pPr>
      <w:widowControl w:val="0"/>
      <w:snapToGrid w:val="0"/>
      <w:jc w:val="center"/>
    </w:pPr>
    <w:rPr>
      <w:rFonts w:ascii="Times New Roman" w:eastAsia="新細明體" w:hAnsi="Times New Roma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Professional"/>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8">
    <w:name w:val="Table List 1"/>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3"/>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3"/>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3">
    <w:name w:val="Table List 7"/>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3">
    <w:name w:val="Table Contemporary"/>
    <w:basedOn w:val="a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9">
    <w:name w:val="Table Simple 1"/>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3"/>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3"/>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a">
    <w:name w:val="Table Columns 1"/>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4">
    <w:name w:val="Table Theme"/>
    <w:basedOn w:val="a3"/>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Grid"/>
    <w:basedOn w:val="a3"/>
    <w:uiPriority w:val="59"/>
    <w:rsid w:val="00024B9E"/>
    <w:pPr>
      <w:widowControl w:val="0"/>
      <w:snapToGrid w:val="0"/>
      <w:jc w:val="center"/>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6">
    <w:name w:val="Message Header"/>
    <w:basedOn w:val="a1"/>
    <w:link w:val="affff7"/>
    <w:rsid w:val="00024B9E"/>
    <w:pPr>
      <w:pBdr>
        <w:top w:val="single" w:sz="6" w:space="1" w:color="auto"/>
        <w:left w:val="single" w:sz="6" w:space="1" w:color="auto"/>
        <w:bottom w:val="single" w:sz="6" w:space="1" w:color="auto"/>
        <w:right w:val="single" w:sz="6" w:space="1" w:color="auto"/>
      </w:pBdr>
      <w:shd w:val="pct20" w:color="auto" w:fill="auto"/>
      <w:snapToGrid w:val="0"/>
      <w:ind w:leftChars="400" w:left="1080" w:hangingChars="400" w:hanging="1080"/>
      <w:jc w:val="center"/>
    </w:pPr>
    <w:rPr>
      <w:rFonts w:ascii="Arial" w:eastAsia="標楷體" w:hAnsi="Arial" w:cs="Times New Roman"/>
      <w:szCs w:val="24"/>
    </w:rPr>
  </w:style>
  <w:style w:type="character" w:customStyle="1" w:styleId="affff7">
    <w:name w:val="訊息欄位名稱 字元"/>
    <w:basedOn w:val="a2"/>
    <w:link w:val="affff6"/>
    <w:rsid w:val="00024B9E"/>
    <w:rPr>
      <w:rFonts w:ascii="Arial" w:eastAsia="標楷體" w:hAnsi="Arial" w:cs="Times New Roman"/>
      <w:szCs w:val="24"/>
      <w:shd w:val="pct20" w:color="auto" w:fill="auto"/>
    </w:rPr>
  </w:style>
  <w:style w:type="paragraph" w:styleId="affff8">
    <w:name w:val="Subtitle"/>
    <w:basedOn w:val="a1"/>
    <w:link w:val="affff9"/>
    <w:qFormat/>
    <w:rsid w:val="00024B9E"/>
    <w:pPr>
      <w:snapToGrid w:val="0"/>
      <w:spacing w:after="60"/>
      <w:jc w:val="center"/>
      <w:outlineLvl w:val="1"/>
    </w:pPr>
    <w:rPr>
      <w:rFonts w:ascii="Arial" w:eastAsia="新細明體" w:hAnsi="Arial" w:cs="Times New Roman"/>
      <w:i/>
      <w:iCs/>
      <w:szCs w:val="24"/>
    </w:rPr>
  </w:style>
  <w:style w:type="character" w:customStyle="1" w:styleId="affff9">
    <w:name w:val="副標題 字元"/>
    <w:basedOn w:val="a2"/>
    <w:link w:val="affff8"/>
    <w:rsid w:val="00024B9E"/>
    <w:rPr>
      <w:rFonts w:ascii="Arial" w:eastAsia="新細明體" w:hAnsi="Arial" w:cs="Times New Roman"/>
      <w:i/>
      <w:iCs/>
      <w:szCs w:val="24"/>
    </w:rPr>
  </w:style>
  <w:style w:type="paragraph" w:styleId="affffa">
    <w:name w:val="Block Text"/>
    <w:basedOn w:val="a1"/>
    <w:rsid w:val="00024B9E"/>
    <w:pPr>
      <w:snapToGrid w:val="0"/>
      <w:spacing w:after="120"/>
      <w:ind w:leftChars="600" w:left="1440" w:rightChars="600" w:right="1440"/>
      <w:jc w:val="center"/>
    </w:pPr>
    <w:rPr>
      <w:rFonts w:ascii="新細明體" w:eastAsia="標楷體" w:hAnsi="新細明體" w:cs="Times New Roman"/>
      <w:sz w:val="20"/>
      <w:szCs w:val="20"/>
    </w:rPr>
  </w:style>
  <w:style w:type="paragraph" w:styleId="affffb">
    <w:name w:val="Salutation"/>
    <w:basedOn w:val="a1"/>
    <w:next w:val="a1"/>
    <w:link w:val="affffc"/>
    <w:rsid w:val="00024B9E"/>
    <w:pPr>
      <w:snapToGrid w:val="0"/>
      <w:jc w:val="center"/>
    </w:pPr>
    <w:rPr>
      <w:rFonts w:ascii="新細明體" w:eastAsia="標楷體" w:hAnsi="新細明體" w:cs="Times New Roman"/>
      <w:sz w:val="20"/>
      <w:szCs w:val="20"/>
    </w:rPr>
  </w:style>
  <w:style w:type="character" w:customStyle="1" w:styleId="affffc">
    <w:name w:val="問候 字元"/>
    <w:basedOn w:val="a2"/>
    <w:link w:val="affffb"/>
    <w:rsid w:val="00024B9E"/>
    <w:rPr>
      <w:rFonts w:ascii="新細明體" w:eastAsia="標楷體" w:hAnsi="新細明體" w:cs="Times New Roman"/>
      <w:sz w:val="20"/>
      <w:szCs w:val="20"/>
    </w:rPr>
  </w:style>
  <w:style w:type="paragraph" w:styleId="affffd">
    <w:name w:val="envelope return"/>
    <w:basedOn w:val="a1"/>
    <w:rsid w:val="00024B9E"/>
    <w:pPr>
      <w:snapToGrid w:val="0"/>
      <w:jc w:val="center"/>
    </w:pPr>
    <w:rPr>
      <w:rFonts w:ascii="Arial" w:eastAsia="標楷體" w:hAnsi="Arial" w:cs="Arial"/>
      <w:sz w:val="20"/>
      <w:szCs w:val="20"/>
    </w:rPr>
  </w:style>
  <w:style w:type="character" w:styleId="affffe">
    <w:name w:val="Emphasis"/>
    <w:qFormat/>
    <w:rsid w:val="00024B9E"/>
    <w:rPr>
      <w:i/>
      <w:iCs/>
    </w:rPr>
  </w:style>
  <w:style w:type="character" w:styleId="afffff">
    <w:name w:val="Strong"/>
    <w:qFormat/>
    <w:rsid w:val="00024B9E"/>
    <w:rPr>
      <w:b/>
      <w:bCs/>
    </w:rPr>
  </w:style>
  <w:style w:type="paragraph" w:styleId="afffff0">
    <w:name w:val="List Continue"/>
    <w:basedOn w:val="a1"/>
    <w:rsid w:val="00024B9E"/>
    <w:pPr>
      <w:snapToGrid w:val="0"/>
      <w:spacing w:after="120"/>
      <w:ind w:leftChars="200" w:left="480"/>
      <w:jc w:val="center"/>
    </w:pPr>
    <w:rPr>
      <w:rFonts w:ascii="新細明體" w:eastAsia="標楷體" w:hAnsi="新細明體" w:cs="Times New Roman"/>
      <w:sz w:val="20"/>
      <w:szCs w:val="20"/>
    </w:rPr>
  </w:style>
  <w:style w:type="paragraph" w:styleId="2f3">
    <w:name w:val="List Continue 2"/>
    <w:basedOn w:val="a1"/>
    <w:rsid w:val="00024B9E"/>
    <w:pPr>
      <w:snapToGrid w:val="0"/>
      <w:spacing w:after="120"/>
      <w:ind w:leftChars="400" w:left="960"/>
      <w:jc w:val="center"/>
    </w:pPr>
    <w:rPr>
      <w:rFonts w:ascii="新細明體" w:eastAsia="標楷體" w:hAnsi="新細明體" w:cs="Times New Roman"/>
      <w:sz w:val="20"/>
      <w:szCs w:val="20"/>
    </w:rPr>
  </w:style>
  <w:style w:type="paragraph" w:styleId="3f0">
    <w:name w:val="List Continue 3"/>
    <w:basedOn w:val="a1"/>
    <w:rsid w:val="00024B9E"/>
    <w:pPr>
      <w:snapToGrid w:val="0"/>
      <w:spacing w:after="120"/>
      <w:ind w:leftChars="600" w:left="1440"/>
      <w:jc w:val="center"/>
    </w:pPr>
    <w:rPr>
      <w:rFonts w:ascii="新細明體" w:eastAsia="標楷體" w:hAnsi="新細明體" w:cs="Times New Roman"/>
      <w:sz w:val="20"/>
      <w:szCs w:val="20"/>
    </w:rPr>
  </w:style>
  <w:style w:type="paragraph" w:styleId="48">
    <w:name w:val="List Continue 4"/>
    <w:basedOn w:val="a1"/>
    <w:rsid w:val="00024B9E"/>
    <w:pPr>
      <w:snapToGrid w:val="0"/>
      <w:spacing w:after="120"/>
      <w:ind w:leftChars="800" w:left="1920"/>
      <w:jc w:val="center"/>
    </w:pPr>
    <w:rPr>
      <w:rFonts w:ascii="新細明體" w:eastAsia="標楷體" w:hAnsi="新細明體" w:cs="Times New Roman"/>
      <w:sz w:val="20"/>
      <w:szCs w:val="20"/>
    </w:rPr>
  </w:style>
  <w:style w:type="paragraph" w:styleId="58">
    <w:name w:val="List Continue 5"/>
    <w:basedOn w:val="a1"/>
    <w:rsid w:val="00024B9E"/>
    <w:pPr>
      <w:snapToGrid w:val="0"/>
      <w:spacing w:after="120"/>
      <w:ind w:leftChars="1000" w:left="2400"/>
      <w:jc w:val="center"/>
    </w:pPr>
    <w:rPr>
      <w:rFonts w:ascii="新細明體" w:eastAsia="標楷體" w:hAnsi="新細明體" w:cs="Times New Roman"/>
      <w:sz w:val="20"/>
      <w:szCs w:val="20"/>
    </w:rPr>
  </w:style>
  <w:style w:type="paragraph" w:styleId="afffff1">
    <w:name w:val="List"/>
    <w:basedOn w:val="a1"/>
    <w:rsid w:val="00024B9E"/>
    <w:pPr>
      <w:snapToGrid w:val="0"/>
      <w:ind w:leftChars="200" w:left="100" w:hangingChars="200" w:hanging="200"/>
      <w:jc w:val="center"/>
    </w:pPr>
    <w:rPr>
      <w:rFonts w:ascii="新細明體" w:eastAsia="標楷體" w:hAnsi="新細明體" w:cs="Times New Roman"/>
      <w:sz w:val="20"/>
      <w:szCs w:val="20"/>
    </w:rPr>
  </w:style>
  <w:style w:type="paragraph" w:styleId="2f4">
    <w:name w:val="List 2"/>
    <w:basedOn w:val="a1"/>
    <w:rsid w:val="00024B9E"/>
    <w:pPr>
      <w:snapToGrid w:val="0"/>
      <w:ind w:leftChars="400" w:left="100" w:hangingChars="200" w:hanging="200"/>
      <w:jc w:val="center"/>
    </w:pPr>
    <w:rPr>
      <w:rFonts w:ascii="新細明體" w:eastAsia="標楷體" w:hAnsi="新細明體" w:cs="Times New Roman"/>
      <w:sz w:val="20"/>
      <w:szCs w:val="20"/>
    </w:rPr>
  </w:style>
  <w:style w:type="paragraph" w:styleId="3f1">
    <w:name w:val="List 3"/>
    <w:basedOn w:val="a1"/>
    <w:rsid w:val="00024B9E"/>
    <w:pPr>
      <w:snapToGrid w:val="0"/>
      <w:ind w:leftChars="600" w:left="100" w:hangingChars="200" w:hanging="200"/>
      <w:jc w:val="center"/>
    </w:pPr>
    <w:rPr>
      <w:rFonts w:ascii="新細明體" w:eastAsia="標楷體" w:hAnsi="新細明體" w:cs="Times New Roman"/>
      <w:sz w:val="20"/>
      <w:szCs w:val="20"/>
    </w:rPr>
  </w:style>
  <w:style w:type="paragraph" w:styleId="49">
    <w:name w:val="List 4"/>
    <w:basedOn w:val="a1"/>
    <w:rsid w:val="00024B9E"/>
    <w:pPr>
      <w:snapToGrid w:val="0"/>
      <w:ind w:leftChars="800" w:left="100" w:hangingChars="200" w:hanging="200"/>
      <w:jc w:val="center"/>
    </w:pPr>
    <w:rPr>
      <w:rFonts w:ascii="新細明體" w:eastAsia="標楷體" w:hAnsi="新細明體" w:cs="Times New Roman"/>
      <w:sz w:val="20"/>
      <w:szCs w:val="20"/>
    </w:rPr>
  </w:style>
  <w:style w:type="paragraph" w:styleId="59">
    <w:name w:val="List 5"/>
    <w:basedOn w:val="a1"/>
    <w:rsid w:val="00024B9E"/>
    <w:pPr>
      <w:snapToGrid w:val="0"/>
      <w:ind w:leftChars="1000" w:left="100" w:hangingChars="200" w:hanging="200"/>
      <w:jc w:val="center"/>
    </w:pPr>
    <w:rPr>
      <w:rFonts w:ascii="新細明體" w:eastAsia="標楷體" w:hAnsi="新細明體" w:cs="Times New Roman"/>
      <w:sz w:val="20"/>
      <w:szCs w:val="20"/>
    </w:rPr>
  </w:style>
  <w:style w:type="paragraph" w:styleId="a">
    <w:name w:val="List Number"/>
    <w:basedOn w:val="a1"/>
    <w:rsid w:val="00024B9E"/>
    <w:pPr>
      <w:numPr>
        <w:numId w:val="4"/>
      </w:numPr>
      <w:snapToGrid w:val="0"/>
      <w:jc w:val="center"/>
    </w:pPr>
    <w:rPr>
      <w:rFonts w:ascii="新細明體" w:eastAsia="標楷體" w:hAnsi="新細明體" w:cs="Times New Roman"/>
      <w:sz w:val="20"/>
      <w:szCs w:val="20"/>
    </w:rPr>
  </w:style>
  <w:style w:type="paragraph" w:styleId="2">
    <w:name w:val="List Number 2"/>
    <w:basedOn w:val="a1"/>
    <w:rsid w:val="00024B9E"/>
    <w:pPr>
      <w:numPr>
        <w:numId w:val="5"/>
      </w:numPr>
      <w:snapToGrid w:val="0"/>
      <w:jc w:val="center"/>
    </w:pPr>
    <w:rPr>
      <w:rFonts w:ascii="新細明體" w:eastAsia="標楷體" w:hAnsi="新細明體" w:cs="Times New Roman"/>
      <w:sz w:val="20"/>
      <w:szCs w:val="20"/>
    </w:rPr>
  </w:style>
  <w:style w:type="paragraph" w:styleId="3">
    <w:name w:val="List Number 3"/>
    <w:basedOn w:val="a1"/>
    <w:rsid w:val="00024B9E"/>
    <w:pPr>
      <w:numPr>
        <w:numId w:val="6"/>
      </w:numPr>
      <w:snapToGrid w:val="0"/>
      <w:jc w:val="center"/>
    </w:pPr>
    <w:rPr>
      <w:rFonts w:ascii="新細明體" w:eastAsia="標楷體" w:hAnsi="新細明體" w:cs="Times New Roman"/>
      <w:sz w:val="20"/>
      <w:szCs w:val="20"/>
    </w:rPr>
  </w:style>
  <w:style w:type="paragraph" w:styleId="4">
    <w:name w:val="List Number 4"/>
    <w:basedOn w:val="a1"/>
    <w:rsid w:val="00024B9E"/>
    <w:pPr>
      <w:numPr>
        <w:numId w:val="7"/>
      </w:numPr>
      <w:snapToGrid w:val="0"/>
      <w:jc w:val="center"/>
    </w:pPr>
    <w:rPr>
      <w:rFonts w:ascii="新細明體" w:eastAsia="標楷體" w:hAnsi="新細明體" w:cs="Times New Roman"/>
      <w:sz w:val="20"/>
      <w:szCs w:val="20"/>
    </w:rPr>
  </w:style>
  <w:style w:type="paragraph" w:styleId="5">
    <w:name w:val="List Number 5"/>
    <w:basedOn w:val="a1"/>
    <w:rsid w:val="00024B9E"/>
    <w:pPr>
      <w:numPr>
        <w:numId w:val="8"/>
      </w:numPr>
      <w:snapToGrid w:val="0"/>
      <w:jc w:val="center"/>
    </w:pPr>
    <w:rPr>
      <w:rFonts w:ascii="新細明體" w:eastAsia="標楷體" w:hAnsi="新細明體" w:cs="Times New Roman"/>
      <w:sz w:val="20"/>
      <w:szCs w:val="20"/>
    </w:rPr>
  </w:style>
  <w:style w:type="paragraph" w:styleId="afffff2">
    <w:name w:val="Closing"/>
    <w:basedOn w:val="a1"/>
    <w:link w:val="afffff3"/>
    <w:rsid w:val="00024B9E"/>
    <w:pPr>
      <w:snapToGrid w:val="0"/>
      <w:ind w:leftChars="1800" w:left="100"/>
      <w:jc w:val="center"/>
    </w:pPr>
    <w:rPr>
      <w:rFonts w:ascii="新細明體" w:eastAsia="標楷體" w:hAnsi="新細明體" w:cs="Times New Roman"/>
      <w:sz w:val="20"/>
      <w:szCs w:val="20"/>
    </w:rPr>
  </w:style>
  <w:style w:type="character" w:customStyle="1" w:styleId="afffff3">
    <w:name w:val="結語 字元"/>
    <w:basedOn w:val="a2"/>
    <w:link w:val="afffff2"/>
    <w:rsid w:val="00024B9E"/>
    <w:rPr>
      <w:rFonts w:ascii="新細明體" w:eastAsia="標楷體" w:hAnsi="新細明體" w:cs="Times New Roman"/>
      <w:sz w:val="20"/>
      <w:szCs w:val="20"/>
    </w:rPr>
  </w:style>
  <w:style w:type="paragraph" w:styleId="afffff4">
    <w:name w:val="Note Heading"/>
    <w:basedOn w:val="a1"/>
    <w:next w:val="a1"/>
    <w:link w:val="afffff5"/>
    <w:rsid w:val="00024B9E"/>
    <w:pPr>
      <w:snapToGrid w:val="0"/>
      <w:jc w:val="center"/>
    </w:pPr>
    <w:rPr>
      <w:rFonts w:ascii="新細明體" w:eastAsia="標楷體" w:hAnsi="新細明體" w:cs="Times New Roman"/>
      <w:sz w:val="20"/>
      <w:szCs w:val="20"/>
    </w:rPr>
  </w:style>
  <w:style w:type="character" w:customStyle="1" w:styleId="afffff5">
    <w:name w:val="註釋標題 字元"/>
    <w:basedOn w:val="a2"/>
    <w:link w:val="afffff4"/>
    <w:rsid w:val="00024B9E"/>
    <w:rPr>
      <w:rFonts w:ascii="新細明體" w:eastAsia="標楷體" w:hAnsi="新細明體" w:cs="Times New Roman"/>
      <w:sz w:val="20"/>
      <w:szCs w:val="20"/>
    </w:rPr>
  </w:style>
  <w:style w:type="character" w:styleId="afffff6">
    <w:name w:val="Hyperlink"/>
    <w:uiPriority w:val="99"/>
    <w:rsid w:val="00024B9E"/>
    <w:rPr>
      <w:color w:val="0000FF"/>
      <w:u w:val="single"/>
    </w:rPr>
  </w:style>
  <w:style w:type="paragraph" w:styleId="a0">
    <w:name w:val="List Bullet"/>
    <w:basedOn w:val="a1"/>
    <w:autoRedefine/>
    <w:rsid w:val="00024B9E"/>
    <w:pPr>
      <w:numPr>
        <w:numId w:val="9"/>
      </w:numPr>
      <w:snapToGrid w:val="0"/>
      <w:jc w:val="center"/>
    </w:pPr>
    <w:rPr>
      <w:rFonts w:ascii="新細明體" w:eastAsia="標楷體" w:hAnsi="新細明體" w:cs="Times New Roman"/>
      <w:sz w:val="20"/>
      <w:szCs w:val="20"/>
    </w:rPr>
  </w:style>
  <w:style w:type="paragraph" w:styleId="20">
    <w:name w:val="List Bullet 2"/>
    <w:basedOn w:val="a1"/>
    <w:autoRedefine/>
    <w:rsid w:val="00024B9E"/>
    <w:pPr>
      <w:numPr>
        <w:numId w:val="10"/>
      </w:numPr>
      <w:snapToGrid w:val="0"/>
      <w:jc w:val="center"/>
    </w:pPr>
    <w:rPr>
      <w:rFonts w:ascii="新細明體" w:eastAsia="標楷體" w:hAnsi="新細明體" w:cs="Times New Roman"/>
      <w:sz w:val="20"/>
      <w:szCs w:val="20"/>
    </w:rPr>
  </w:style>
  <w:style w:type="paragraph" w:styleId="30">
    <w:name w:val="List Bullet 3"/>
    <w:basedOn w:val="a1"/>
    <w:autoRedefine/>
    <w:rsid w:val="00024B9E"/>
    <w:pPr>
      <w:numPr>
        <w:numId w:val="11"/>
      </w:numPr>
      <w:snapToGrid w:val="0"/>
      <w:jc w:val="center"/>
    </w:pPr>
    <w:rPr>
      <w:rFonts w:ascii="新細明體" w:eastAsia="標楷體" w:hAnsi="新細明體" w:cs="Times New Roman"/>
      <w:sz w:val="20"/>
      <w:szCs w:val="20"/>
    </w:rPr>
  </w:style>
  <w:style w:type="paragraph" w:styleId="40">
    <w:name w:val="List Bullet 4"/>
    <w:basedOn w:val="a1"/>
    <w:autoRedefine/>
    <w:rsid w:val="00024B9E"/>
    <w:pPr>
      <w:numPr>
        <w:numId w:val="12"/>
      </w:numPr>
      <w:snapToGrid w:val="0"/>
      <w:jc w:val="center"/>
    </w:pPr>
    <w:rPr>
      <w:rFonts w:ascii="新細明體" w:eastAsia="標楷體" w:hAnsi="新細明體" w:cs="Times New Roman"/>
      <w:sz w:val="20"/>
      <w:szCs w:val="20"/>
    </w:rPr>
  </w:style>
  <w:style w:type="paragraph" w:styleId="50">
    <w:name w:val="List Bullet 5"/>
    <w:basedOn w:val="a1"/>
    <w:autoRedefine/>
    <w:rsid w:val="00024B9E"/>
    <w:pPr>
      <w:numPr>
        <w:numId w:val="13"/>
      </w:numPr>
      <w:snapToGrid w:val="0"/>
      <w:jc w:val="center"/>
    </w:pPr>
    <w:rPr>
      <w:rFonts w:ascii="新細明體" w:eastAsia="標楷體" w:hAnsi="新細明體" w:cs="Times New Roman"/>
      <w:sz w:val="20"/>
      <w:szCs w:val="20"/>
    </w:rPr>
  </w:style>
  <w:style w:type="paragraph" w:styleId="afffff7">
    <w:name w:val="E-mail Signature"/>
    <w:basedOn w:val="a1"/>
    <w:link w:val="afffff8"/>
    <w:rsid w:val="00024B9E"/>
    <w:pPr>
      <w:snapToGrid w:val="0"/>
      <w:jc w:val="center"/>
    </w:pPr>
    <w:rPr>
      <w:rFonts w:ascii="新細明體" w:eastAsia="標楷體" w:hAnsi="新細明體" w:cs="Times New Roman"/>
      <w:sz w:val="20"/>
      <w:szCs w:val="20"/>
    </w:rPr>
  </w:style>
  <w:style w:type="character" w:customStyle="1" w:styleId="afffff8">
    <w:name w:val="電子郵件簽名 字元"/>
    <w:basedOn w:val="a2"/>
    <w:link w:val="afffff7"/>
    <w:rsid w:val="00024B9E"/>
    <w:rPr>
      <w:rFonts w:ascii="新細明體" w:eastAsia="標楷體" w:hAnsi="新細明體" w:cs="Times New Roman"/>
      <w:sz w:val="20"/>
      <w:szCs w:val="20"/>
    </w:rPr>
  </w:style>
  <w:style w:type="paragraph" w:styleId="afffff9">
    <w:name w:val="Title"/>
    <w:basedOn w:val="a1"/>
    <w:link w:val="afffffa"/>
    <w:uiPriority w:val="10"/>
    <w:qFormat/>
    <w:rsid w:val="00024B9E"/>
    <w:pPr>
      <w:snapToGrid w:val="0"/>
      <w:spacing w:before="240" w:after="60"/>
      <w:jc w:val="center"/>
      <w:outlineLvl w:val="0"/>
    </w:pPr>
    <w:rPr>
      <w:rFonts w:ascii="Arial" w:eastAsia="新細明體" w:hAnsi="Arial" w:cs="Times New Roman"/>
      <w:b/>
      <w:bCs/>
      <w:sz w:val="32"/>
      <w:szCs w:val="32"/>
    </w:rPr>
  </w:style>
  <w:style w:type="character" w:customStyle="1" w:styleId="afffffa">
    <w:name w:val="標題 字元"/>
    <w:basedOn w:val="a2"/>
    <w:link w:val="afffff9"/>
    <w:uiPriority w:val="10"/>
    <w:rsid w:val="00024B9E"/>
    <w:rPr>
      <w:rFonts w:ascii="Arial" w:eastAsia="新細明體" w:hAnsi="Arial" w:cs="Times New Roman"/>
      <w:b/>
      <w:bCs/>
      <w:sz w:val="32"/>
      <w:szCs w:val="32"/>
    </w:rPr>
  </w:style>
  <w:style w:type="paragraph" w:styleId="afffffb">
    <w:name w:val="Signature"/>
    <w:basedOn w:val="a1"/>
    <w:link w:val="afffffc"/>
    <w:rsid w:val="00024B9E"/>
    <w:pPr>
      <w:snapToGrid w:val="0"/>
      <w:ind w:leftChars="1800" w:left="100"/>
      <w:jc w:val="center"/>
    </w:pPr>
    <w:rPr>
      <w:rFonts w:ascii="新細明體" w:eastAsia="標楷體" w:hAnsi="新細明體" w:cs="Times New Roman"/>
      <w:sz w:val="20"/>
      <w:szCs w:val="20"/>
    </w:rPr>
  </w:style>
  <w:style w:type="character" w:customStyle="1" w:styleId="afffffc">
    <w:name w:val="簽名 字元"/>
    <w:basedOn w:val="a2"/>
    <w:link w:val="afffffb"/>
    <w:rsid w:val="00024B9E"/>
    <w:rPr>
      <w:rFonts w:ascii="新細明體" w:eastAsia="標楷體" w:hAnsi="新細明體" w:cs="Times New Roman"/>
      <w:sz w:val="20"/>
      <w:szCs w:val="20"/>
    </w:rPr>
  </w:style>
  <w:style w:type="paragraph" w:customStyle="1" w:styleId="010">
    <w:name w:val="表格、靠右不縮0.1"/>
    <w:autoRedefine/>
    <w:rsid w:val="00024B9E"/>
    <w:pPr>
      <w:widowControl w:val="0"/>
      <w:ind w:rightChars="-42" w:right="-84"/>
      <w:jc w:val="right"/>
    </w:pPr>
    <w:rPr>
      <w:rFonts w:ascii="新細明體" w:eastAsia="標楷體" w:hAnsi="新細明體" w:cs="Times New Roman"/>
      <w:snapToGrid w:val="0"/>
      <w:sz w:val="20"/>
      <w:szCs w:val="20"/>
    </w:rPr>
  </w:style>
  <w:style w:type="paragraph" w:customStyle="1" w:styleId="107">
    <w:name w:val="表格、粗體靠左10"/>
    <w:rsid w:val="00024B9E"/>
    <w:pPr>
      <w:widowControl w:val="0"/>
      <w:ind w:leftChars="10" w:left="10"/>
    </w:pPr>
    <w:rPr>
      <w:rFonts w:ascii="新細明體" w:eastAsia="標楷體" w:hAnsi="新細明體" w:cs="Times New Roman"/>
      <w:b/>
      <w:sz w:val="20"/>
      <w:szCs w:val="20"/>
    </w:rPr>
  </w:style>
  <w:style w:type="character" w:customStyle="1" w:styleId="103">
    <w:name w:val="表格、靠右10 字元"/>
    <w:link w:val="102"/>
    <w:rsid w:val="00024B9E"/>
    <w:rPr>
      <w:rFonts w:ascii="新細明體" w:eastAsia="標楷體" w:hAnsi="新細明體" w:cs="Times New Roman"/>
      <w:sz w:val="20"/>
      <w:szCs w:val="18"/>
    </w:rPr>
  </w:style>
  <w:style w:type="paragraph" w:customStyle="1" w:styleId="--30">
    <w:name w:val="二冊-甲篇-第3層"/>
    <w:rsid w:val="000D1A12"/>
    <w:pPr>
      <w:widowControl w:val="0"/>
      <w:ind w:leftChars="150" w:left="150"/>
      <w:jc w:val="distribute"/>
    </w:pPr>
    <w:rPr>
      <w:rFonts w:ascii="新細明體" w:eastAsia="標楷體" w:hAnsi="新細明體" w:cs="Times New Roman"/>
      <w:spacing w:val="-3"/>
      <w:sz w:val="18"/>
      <w:szCs w:val="24"/>
    </w:rPr>
  </w:style>
  <w:style w:type="paragraph" w:customStyle="1" w:styleId="240">
    <w:name w:val="甲篇、壹貳參行距24"/>
    <w:autoRedefine/>
    <w:rsid w:val="00024B9E"/>
    <w:pPr>
      <w:spacing w:beforeLines="50" w:line="480" w:lineRule="exact"/>
    </w:pPr>
    <w:rPr>
      <w:rFonts w:ascii="新細明體" w:eastAsia="標楷體" w:hAnsi="新細明體" w:cs="Times New Roman"/>
      <w:b/>
      <w:sz w:val="34"/>
      <w:szCs w:val="34"/>
    </w:rPr>
  </w:style>
  <w:style w:type="numbering" w:customStyle="1" w:styleId="83">
    <w:name w:val="無清單8"/>
    <w:next w:val="a4"/>
    <w:semiHidden/>
    <w:rsid w:val="00024B9E"/>
  </w:style>
  <w:style w:type="numbering" w:customStyle="1" w:styleId="121">
    <w:name w:val="無清單12"/>
    <w:next w:val="a4"/>
    <w:semiHidden/>
    <w:rsid w:val="00024B9E"/>
  </w:style>
  <w:style w:type="numbering" w:customStyle="1" w:styleId="210">
    <w:name w:val="無清單21"/>
    <w:next w:val="a4"/>
    <w:semiHidden/>
    <w:rsid w:val="00024B9E"/>
  </w:style>
  <w:style w:type="numbering" w:customStyle="1" w:styleId="310">
    <w:name w:val="無清單31"/>
    <w:next w:val="a4"/>
    <w:semiHidden/>
    <w:rsid w:val="00024B9E"/>
  </w:style>
  <w:style w:type="numbering" w:customStyle="1" w:styleId="410">
    <w:name w:val="無清單41"/>
    <w:next w:val="a4"/>
    <w:semiHidden/>
    <w:rsid w:val="00024B9E"/>
  </w:style>
  <w:style w:type="numbering" w:customStyle="1" w:styleId="510">
    <w:name w:val="無清單51"/>
    <w:next w:val="a4"/>
    <w:semiHidden/>
    <w:rsid w:val="00024B9E"/>
  </w:style>
  <w:style w:type="numbering" w:customStyle="1" w:styleId="610">
    <w:name w:val="無清單61"/>
    <w:next w:val="a4"/>
    <w:semiHidden/>
    <w:rsid w:val="00024B9E"/>
  </w:style>
  <w:style w:type="numbering" w:customStyle="1" w:styleId="9d">
    <w:name w:val="無清單9"/>
    <w:next w:val="a4"/>
    <w:semiHidden/>
    <w:rsid w:val="00024B9E"/>
  </w:style>
  <w:style w:type="paragraph" w:styleId="afffffd">
    <w:name w:val="List Paragraph"/>
    <w:basedOn w:val="a1"/>
    <w:uiPriority w:val="34"/>
    <w:qFormat/>
    <w:rsid w:val="00024B9E"/>
    <w:pPr>
      <w:ind w:leftChars="200" w:left="480"/>
    </w:pPr>
    <w:rPr>
      <w:rFonts w:ascii="Times New Roman" w:eastAsia="新細明體" w:hAnsi="Times New Roman" w:cs="Times New Roman"/>
      <w:szCs w:val="24"/>
    </w:rPr>
  </w:style>
  <w:style w:type="numbering" w:customStyle="1" w:styleId="108">
    <w:name w:val="無清單10"/>
    <w:next w:val="a4"/>
    <w:semiHidden/>
    <w:rsid w:val="00024B9E"/>
  </w:style>
  <w:style w:type="numbering" w:customStyle="1" w:styleId="130">
    <w:name w:val="無清單13"/>
    <w:next w:val="a4"/>
    <w:semiHidden/>
    <w:rsid w:val="00024B9E"/>
  </w:style>
  <w:style w:type="numbering" w:customStyle="1" w:styleId="220">
    <w:name w:val="無清單22"/>
    <w:next w:val="a4"/>
    <w:semiHidden/>
    <w:rsid w:val="00024B9E"/>
  </w:style>
  <w:style w:type="numbering" w:customStyle="1" w:styleId="320">
    <w:name w:val="無清單32"/>
    <w:next w:val="a4"/>
    <w:semiHidden/>
    <w:rsid w:val="00024B9E"/>
  </w:style>
  <w:style w:type="numbering" w:customStyle="1" w:styleId="420">
    <w:name w:val="無清單42"/>
    <w:next w:val="a4"/>
    <w:semiHidden/>
    <w:rsid w:val="00024B9E"/>
  </w:style>
  <w:style w:type="numbering" w:customStyle="1" w:styleId="520">
    <w:name w:val="無清單52"/>
    <w:next w:val="a4"/>
    <w:semiHidden/>
    <w:rsid w:val="00024B9E"/>
  </w:style>
  <w:style w:type="numbering" w:customStyle="1" w:styleId="620">
    <w:name w:val="無清單62"/>
    <w:next w:val="a4"/>
    <w:semiHidden/>
    <w:rsid w:val="00024B9E"/>
  </w:style>
  <w:style w:type="numbering" w:customStyle="1" w:styleId="140">
    <w:name w:val="無清單14"/>
    <w:next w:val="a4"/>
    <w:semiHidden/>
    <w:rsid w:val="00024B9E"/>
  </w:style>
  <w:style w:type="numbering" w:customStyle="1" w:styleId="150">
    <w:name w:val="無清單15"/>
    <w:next w:val="a4"/>
    <w:semiHidden/>
    <w:rsid w:val="00024B9E"/>
  </w:style>
  <w:style w:type="numbering" w:customStyle="1" w:styleId="230">
    <w:name w:val="無清單23"/>
    <w:next w:val="a4"/>
    <w:semiHidden/>
    <w:rsid w:val="00024B9E"/>
  </w:style>
  <w:style w:type="numbering" w:customStyle="1" w:styleId="330">
    <w:name w:val="無清單33"/>
    <w:next w:val="a4"/>
    <w:semiHidden/>
    <w:rsid w:val="00024B9E"/>
  </w:style>
  <w:style w:type="numbering" w:customStyle="1" w:styleId="430">
    <w:name w:val="無清單43"/>
    <w:next w:val="a4"/>
    <w:semiHidden/>
    <w:rsid w:val="00024B9E"/>
  </w:style>
  <w:style w:type="numbering" w:customStyle="1" w:styleId="530">
    <w:name w:val="無清單53"/>
    <w:next w:val="a4"/>
    <w:semiHidden/>
    <w:rsid w:val="00024B9E"/>
  </w:style>
  <w:style w:type="numbering" w:customStyle="1" w:styleId="630">
    <w:name w:val="無清單63"/>
    <w:next w:val="a4"/>
    <w:semiHidden/>
    <w:rsid w:val="00024B9E"/>
  </w:style>
  <w:style w:type="numbering" w:customStyle="1" w:styleId="160">
    <w:name w:val="無清單16"/>
    <w:next w:val="a4"/>
    <w:semiHidden/>
    <w:rsid w:val="00024B9E"/>
  </w:style>
  <w:style w:type="numbering" w:customStyle="1" w:styleId="170">
    <w:name w:val="無清單17"/>
    <w:next w:val="a4"/>
    <w:semiHidden/>
    <w:rsid w:val="00024B9E"/>
  </w:style>
  <w:style w:type="numbering" w:customStyle="1" w:styleId="241">
    <w:name w:val="無清單24"/>
    <w:next w:val="a4"/>
    <w:semiHidden/>
    <w:rsid w:val="00024B9E"/>
  </w:style>
  <w:style w:type="numbering" w:customStyle="1" w:styleId="340">
    <w:name w:val="無清單34"/>
    <w:next w:val="a4"/>
    <w:semiHidden/>
    <w:rsid w:val="00024B9E"/>
  </w:style>
  <w:style w:type="numbering" w:customStyle="1" w:styleId="440">
    <w:name w:val="無清單44"/>
    <w:next w:val="a4"/>
    <w:semiHidden/>
    <w:rsid w:val="00024B9E"/>
  </w:style>
  <w:style w:type="numbering" w:customStyle="1" w:styleId="540">
    <w:name w:val="無清單54"/>
    <w:next w:val="a4"/>
    <w:semiHidden/>
    <w:rsid w:val="00024B9E"/>
  </w:style>
  <w:style w:type="numbering" w:customStyle="1" w:styleId="64">
    <w:name w:val="無清單64"/>
    <w:next w:val="a4"/>
    <w:semiHidden/>
    <w:rsid w:val="00024B9E"/>
  </w:style>
  <w:style w:type="numbering" w:customStyle="1" w:styleId="180">
    <w:name w:val="無清單18"/>
    <w:next w:val="a4"/>
    <w:semiHidden/>
    <w:rsid w:val="00024B9E"/>
  </w:style>
  <w:style w:type="numbering" w:customStyle="1" w:styleId="190">
    <w:name w:val="無清單19"/>
    <w:next w:val="a4"/>
    <w:semiHidden/>
    <w:rsid w:val="00024B9E"/>
  </w:style>
  <w:style w:type="numbering" w:customStyle="1" w:styleId="251">
    <w:name w:val="無清單25"/>
    <w:next w:val="a4"/>
    <w:semiHidden/>
    <w:rsid w:val="00024B9E"/>
  </w:style>
  <w:style w:type="numbering" w:customStyle="1" w:styleId="350">
    <w:name w:val="無清單35"/>
    <w:next w:val="a4"/>
    <w:semiHidden/>
    <w:rsid w:val="00024B9E"/>
  </w:style>
  <w:style w:type="numbering" w:customStyle="1" w:styleId="450">
    <w:name w:val="無清單45"/>
    <w:next w:val="a4"/>
    <w:semiHidden/>
    <w:rsid w:val="00024B9E"/>
  </w:style>
  <w:style w:type="numbering" w:customStyle="1" w:styleId="550">
    <w:name w:val="無清單55"/>
    <w:next w:val="a4"/>
    <w:semiHidden/>
    <w:rsid w:val="00024B9E"/>
  </w:style>
  <w:style w:type="numbering" w:customStyle="1" w:styleId="65">
    <w:name w:val="無清單65"/>
    <w:next w:val="a4"/>
    <w:semiHidden/>
    <w:rsid w:val="00024B9E"/>
  </w:style>
  <w:style w:type="table" w:customStyle="1" w:styleId="3D11">
    <w:name w:val="表格 3D 效果 11"/>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1">
    <w:name w:val="表格 3D 效果 31"/>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1">
    <w:name w:val="表格 Web 11"/>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1">
    <w:name w:val="表格 Web 21"/>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1">
    <w:name w:val="表格 Web 31"/>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2">
    <w:name w:val="表格 古典 11"/>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表格 古典 21"/>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
    <w:name w:val="表格 古典 31"/>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表格 古典 41"/>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13">
    <w:name w:val="表格 色彩 21"/>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
    <w:name w:val="表格 色彩 31"/>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b">
    <w:name w:val="表格 典雅1"/>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12">
    <w:name w:val="表格 格線 41"/>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
    <w:name w:val="表格 格線 61"/>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表格 格線 81"/>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c">
    <w:name w:val="表格 專業1"/>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表格 清單 11"/>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表格 清單 21"/>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3">
    <w:name w:val="表格 清單 31"/>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3">
    <w:name w:val="表格 清單 41"/>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0">
    <w:name w:val="表格 清單 71"/>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表格 清單 81"/>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1d">
    <w:name w:val="表格 現代1"/>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5">
    <w:name w:val="表格 簡單 21"/>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4">
    <w:name w:val="表格 簡單 31"/>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4">
    <w:name w:val="表格 欄 11"/>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表格 欄 21"/>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5">
    <w:name w:val="表格 欄 31"/>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
    <w:name w:val="表格 欄 41"/>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表格 欄 51"/>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CharCharCharChar1">
    <w:name w:val="字元 字元 字元 Char Char 字元 Char Char 字元 字元1"/>
    <w:basedOn w:val="a1"/>
    <w:rsid w:val="00024B9E"/>
    <w:pPr>
      <w:widowControl/>
      <w:spacing w:after="160" w:line="240" w:lineRule="exact"/>
    </w:pPr>
    <w:rPr>
      <w:rFonts w:ascii="Verdana" w:eastAsia="新細明體" w:hAnsi="Verdana" w:cs="Times New Roman"/>
      <w:kern w:val="0"/>
      <w:sz w:val="20"/>
      <w:szCs w:val="20"/>
      <w:lang w:val="en-GB" w:eastAsia="en-US"/>
    </w:rPr>
  </w:style>
  <w:style w:type="paragraph" w:customStyle="1" w:styleId="217">
    <w:name w:val="字元 字元21"/>
    <w:basedOn w:val="a1"/>
    <w:semiHidden/>
    <w:rsid w:val="00024B9E"/>
    <w:pPr>
      <w:widowControl/>
      <w:spacing w:after="160" w:line="240" w:lineRule="exact"/>
    </w:pPr>
    <w:rPr>
      <w:rFonts w:ascii="Verdana" w:eastAsia="Times New Roman" w:hAnsi="Verdana" w:cs="Times New Roman"/>
      <w:kern w:val="0"/>
      <w:sz w:val="20"/>
      <w:szCs w:val="20"/>
      <w:lang w:eastAsia="en-US"/>
    </w:rPr>
  </w:style>
  <w:style w:type="numbering" w:customStyle="1" w:styleId="200">
    <w:name w:val="無清單20"/>
    <w:next w:val="a4"/>
    <w:uiPriority w:val="99"/>
    <w:semiHidden/>
    <w:rsid w:val="00024B9E"/>
  </w:style>
  <w:style w:type="numbering" w:customStyle="1" w:styleId="1100">
    <w:name w:val="無清單110"/>
    <w:next w:val="a4"/>
    <w:semiHidden/>
    <w:rsid w:val="00024B9E"/>
  </w:style>
  <w:style w:type="numbering" w:customStyle="1" w:styleId="1111">
    <w:name w:val="無清單1111"/>
    <w:next w:val="a4"/>
    <w:semiHidden/>
    <w:rsid w:val="00024B9E"/>
  </w:style>
  <w:style w:type="numbering" w:customStyle="1" w:styleId="260">
    <w:name w:val="無清單26"/>
    <w:next w:val="a4"/>
    <w:semiHidden/>
    <w:rsid w:val="00024B9E"/>
  </w:style>
  <w:style w:type="numbering" w:customStyle="1" w:styleId="360">
    <w:name w:val="無清單36"/>
    <w:next w:val="a4"/>
    <w:semiHidden/>
    <w:rsid w:val="00024B9E"/>
  </w:style>
  <w:style w:type="numbering" w:customStyle="1" w:styleId="460">
    <w:name w:val="無清單46"/>
    <w:next w:val="a4"/>
    <w:semiHidden/>
    <w:rsid w:val="00024B9E"/>
  </w:style>
  <w:style w:type="numbering" w:customStyle="1" w:styleId="560">
    <w:name w:val="無清單56"/>
    <w:next w:val="a4"/>
    <w:semiHidden/>
    <w:rsid w:val="00024B9E"/>
  </w:style>
  <w:style w:type="numbering" w:customStyle="1" w:styleId="66">
    <w:name w:val="無清單66"/>
    <w:next w:val="a4"/>
    <w:semiHidden/>
    <w:rsid w:val="00024B9E"/>
  </w:style>
  <w:style w:type="numbering" w:customStyle="1" w:styleId="711">
    <w:name w:val="無清單71"/>
    <w:next w:val="a4"/>
    <w:semiHidden/>
    <w:rsid w:val="00024B9E"/>
  </w:style>
  <w:style w:type="table" w:customStyle="1" w:styleId="3D12">
    <w:name w:val="表格 3D 效果 12"/>
    <w:basedOn w:val="a3"/>
    <w:next w:val="3D1"/>
    <w:rsid w:val="00024B9E"/>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21">
    <w:name w:val="表格 3D 效果 21"/>
    <w:basedOn w:val="a3"/>
    <w:next w:val="3D2"/>
    <w:rsid w:val="00024B9E"/>
    <w:pPr>
      <w:widowControl w:val="0"/>
      <w:snapToGrid w:val="0"/>
      <w:jc w:val="center"/>
    </w:pPr>
    <w:rPr>
      <w:rFonts w:ascii="標楷體" w:eastAsia="標楷體" w:hAnsi="Calibri" w:cs="Times New Roman"/>
      <w:kern w:val="0"/>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32">
    <w:name w:val="表格 3D 效果 32"/>
    <w:basedOn w:val="a3"/>
    <w:next w:val="3D3"/>
    <w:rsid w:val="00024B9E"/>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
    <w:name w:val="表格 Web 12"/>
    <w:basedOn w:val="a3"/>
    <w:next w:val="Web1"/>
    <w:rsid w:val="00024B9E"/>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
    <w:name w:val="表格 Web 22"/>
    <w:basedOn w:val="a3"/>
    <w:next w:val="Web2"/>
    <w:rsid w:val="00024B9E"/>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
    <w:name w:val="表格 Web 32"/>
    <w:basedOn w:val="a3"/>
    <w:next w:val="Web3"/>
    <w:rsid w:val="00024B9E"/>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
    <w:name w:val="表格 古典 12"/>
    <w:basedOn w:val="a3"/>
    <w:next w:val="14"/>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表格 古典 22"/>
    <w:basedOn w:val="a3"/>
    <w:next w:val="2c"/>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
    <w:name w:val="表格 古典 32"/>
    <w:basedOn w:val="a3"/>
    <w:next w:val="3a"/>
    <w:rsid w:val="00024B9E"/>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
    <w:name w:val="表格 古典 42"/>
    <w:basedOn w:val="a3"/>
    <w:next w:val="44"/>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5">
    <w:name w:val="表格 色彩 11"/>
    <w:basedOn w:val="a3"/>
    <w:next w:val="15"/>
    <w:rsid w:val="00024B9E"/>
    <w:pPr>
      <w:widowControl w:val="0"/>
      <w:snapToGrid w:val="0"/>
      <w:jc w:val="center"/>
    </w:pPr>
    <w:rPr>
      <w:rFonts w:ascii="標楷體" w:eastAsia="標楷體" w:hAnsi="Calibri" w:cs="Times New Roman"/>
      <w:color w:val="FFFFFF"/>
      <w:kern w:val="0"/>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2">
    <w:name w:val="表格 色彩 22"/>
    <w:basedOn w:val="a3"/>
    <w:next w:val="2d"/>
    <w:rsid w:val="00024B9E"/>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
    <w:name w:val="表格 色彩 32"/>
    <w:basedOn w:val="a3"/>
    <w:next w:val="3b"/>
    <w:rsid w:val="00024B9E"/>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f5">
    <w:name w:val="表格 典雅2"/>
    <w:basedOn w:val="a3"/>
    <w:next w:val="affff1"/>
    <w:rsid w:val="00024B9E"/>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6">
    <w:name w:val="表格 格線 11"/>
    <w:basedOn w:val="a3"/>
    <w:next w:val="1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8">
    <w:name w:val="表格 格線 21"/>
    <w:basedOn w:val="a3"/>
    <w:next w:val="2e"/>
    <w:rsid w:val="00024B9E"/>
    <w:pPr>
      <w:widowControl w:val="0"/>
      <w:snapToGrid w:val="0"/>
      <w:jc w:val="center"/>
    </w:pPr>
    <w:rPr>
      <w:rFonts w:ascii="標楷體" w:eastAsia="標楷體" w:hAnsi="Calibri"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表格 格線 31"/>
    <w:basedOn w:val="a3"/>
    <w:next w:val="3c"/>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22">
    <w:name w:val="表格 格線 42"/>
    <w:basedOn w:val="a3"/>
    <w:next w:val="45"/>
    <w:rsid w:val="00024B9E"/>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2">
    <w:name w:val="表格 格線 51"/>
    <w:basedOn w:val="a3"/>
    <w:next w:val="55"/>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1">
    <w:name w:val="表格 格線 62"/>
    <w:basedOn w:val="a3"/>
    <w:next w:val="62"/>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
    <w:name w:val="表格 格線 71"/>
    <w:basedOn w:val="a3"/>
    <w:next w:val="72"/>
    <w:rsid w:val="00024B9E"/>
    <w:pPr>
      <w:widowControl w:val="0"/>
      <w:snapToGrid w:val="0"/>
      <w:jc w:val="center"/>
    </w:pPr>
    <w:rPr>
      <w:rFonts w:ascii="標楷體" w:eastAsia="標楷體" w:hAnsi="Calibri" w:cs="Times New Roman"/>
      <w:b/>
      <w:bCs/>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表格 格線 82"/>
    <w:basedOn w:val="a3"/>
    <w:next w:val="81"/>
    <w:rsid w:val="00024B9E"/>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7">
    <w:name w:val="表格 區別 11"/>
    <w:basedOn w:val="a3"/>
    <w:next w:val="17"/>
    <w:rsid w:val="00024B9E"/>
    <w:pPr>
      <w:widowControl w:val="0"/>
      <w:snapToGrid w:val="0"/>
      <w:jc w:val="center"/>
    </w:pPr>
    <w:rPr>
      <w:rFonts w:ascii="標楷體" w:eastAsia="標楷體" w:hAnsi="Calibri" w:cs="Times New Roman"/>
      <w:kern w:val="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表格 區別 21"/>
    <w:basedOn w:val="a3"/>
    <w:next w:val="2f"/>
    <w:rsid w:val="00024B9E"/>
    <w:pPr>
      <w:widowControl w:val="0"/>
      <w:snapToGrid w:val="0"/>
      <w:jc w:val="center"/>
    </w:pPr>
    <w:rPr>
      <w:rFonts w:ascii="標楷體" w:eastAsia="標楷體" w:hAnsi="Calibri"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表格 專業2"/>
    <w:basedOn w:val="a3"/>
    <w:next w:val="affff2"/>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表格 清單 12"/>
    <w:basedOn w:val="a3"/>
    <w:next w:val="18"/>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表格 清單 22"/>
    <w:basedOn w:val="a3"/>
    <w:next w:val="2f0"/>
    <w:rsid w:val="00024B9E"/>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3">
    <w:name w:val="表格 清單 32"/>
    <w:basedOn w:val="a3"/>
    <w:next w:val="3d"/>
    <w:rsid w:val="00024B9E"/>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3">
    <w:name w:val="表格 清單 42"/>
    <w:basedOn w:val="a3"/>
    <w:next w:val="46"/>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3">
    <w:name w:val="表格 清單 51"/>
    <w:basedOn w:val="a3"/>
    <w:next w:val="56"/>
    <w:rsid w:val="00024B9E"/>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表格 清單 61"/>
    <w:basedOn w:val="a3"/>
    <w:next w:val="63"/>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720">
    <w:name w:val="表格 清單 72"/>
    <w:basedOn w:val="a3"/>
    <w:next w:val="73"/>
    <w:rsid w:val="00024B9E"/>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
    <w:name w:val="表格 清單 82"/>
    <w:basedOn w:val="a3"/>
    <w:next w:val="82"/>
    <w:rsid w:val="00024B9E"/>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f7">
    <w:name w:val="表格 現代2"/>
    <w:basedOn w:val="a3"/>
    <w:next w:val="affff3"/>
    <w:rsid w:val="00024B9E"/>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8">
    <w:name w:val="表格 簡單 11"/>
    <w:basedOn w:val="a3"/>
    <w:next w:val="19"/>
    <w:rsid w:val="00024B9E"/>
    <w:pPr>
      <w:widowControl w:val="0"/>
      <w:snapToGrid w:val="0"/>
      <w:jc w:val="center"/>
    </w:pPr>
    <w:rPr>
      <w:rFonts w:ascii="標楷體" w:eastAsia="標楷體" w:hAnsi="Calibri" w:cs="Times New Roman"/>
      <w:kern w:val="0"/>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
    <w:name w:val="表格 簡單 22"/>
    <w:basedOn w:val="a3"/>
    <w:next w:val="2f1"/>
    <w:rsid w:val="00024B9E"/>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表格 簡單 32"/>
    <w:basedOn w:val="a3"/>
    <w:next w:val="3e"/>
    <w:rsid w:val="00024B9E"/>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表格 欄 12"/>
    <w:basedOn w:val="a3"/>
    <w:next w:val="1a"/>
    <w:rsid w:val="00024B9E"/>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表格 欄 22"/>
    <w:basedOn w:val="a3"/>
    <w:next w:val="2f2"/>
    <w:rsid w:val="00024B9E"/>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表格 欄 32"/>
    <w:basedOn w:val="a3"/>
    <w:next w:val="3f"/>
    <w:rsid w:val="00024B9E"/>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表格 欄 42"/>
    <w:basedOn w:val="a3"/>
    <w:next w:val="47"/>
    <w:rsid w:val="00024B9E"/>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表格 欄 52"/>
    <w:basedOn w:val="a3"/>
    <w:next w:val="57"/>
    <w:rsid w:val="00024B9E"/>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e">
    <w:name w:val="表格佈景主題1"/>
    <w:basedOn w:val="a3"/>
    <w:next w:val="affff4"/>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3"/>
    <w:next w:val="affff5"/>
    <w:rsid w:val="00024B9E"/>
    <w:pPr>
      <w:widowControl w:val="0"/>
      <w:snapToGrid w:val="0"/>
      <w:jc w:val="center"/>
    </w:pPr>
    <w:rPr>
      <w:rFonts w:ascii="標楷體" w:eastAsia="標楷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無清單81"/>
    <w:next w:val="a4"/>
    <w:semiHidden/>
    <w:rsid w:val="00024B9E"/>
  </w:style>
  <w:style w:type="numbering" w:customStyle="1" w:styleId="1210">
    <w:name w:val="無清單121"/>
    <w:next w:val="a4"/>
    <w:semiHidden/>
    <w:rsid w:val="00024B9E"/>
  </w:style>
  <w:style w:type="numbering" w:customStyle="1" w:styleId="2110">
    <w:name w:val="無清單211"/>
    <w:next w:val="a4"/>
    <w:semiHidden/>
    <w:rsid w:val="00024B9E"/>
  </w:style>
  <w:style w:type="numbering" w:customStyle="1" w:styleId="3110">
    <w:name w:val="無清單311"/>
    <w:next w:val="a4"/>
    <w:semiHidden/>
    <w:rsid w:val="00024B9E"/>
  </w:style>
  <w:style w:type="numbering" w:customStyle="1" w:styleId="4110">
    <w:name w:val="無清單411"/>
    <w:next w:val="a4"/>
    <w:semiHidden/>
    <w:rsid w:val="00024B9E"/>
  </w:style>
  <w:style w:type="numbering" w:customStyle="1" w:styleId="5110">
    <w:name w:val="無清單511"/>
    <w:next w:val="a4"/>
    <w:semiHidden/>
    <w:rsid w:val="00024B9E"/>
  </w:style>
  <w:style w:type="numbering" w:customStyle="1" w:styleId="6110">
    <w:name w:val="無清單611"/>
    <w:next w:val="a4"/>
    <w:semiHidden/>
    <w:rsid w:val="00024B9E"/>
  </w:style>
  <w:style w:type="numbering" w:customStyle="1" w:styleId="910">
    <w:name w:val="無清單91"/>
    <w:next w:val="a4"/>
    <w:semiHidden/>
    <w:rsid w:val="00024B9E"/>
  </w:style>
  <w:style w:type="numbering" w:customStyle="1" w:styleId="1010">
    <w:name w:val="無清單101"/>
    <w:next w:val="a4"/>
    <w:semiHidden/>
    <w:rsid w:val="00024B9E"/>
  </w:style>
  <w:style w:type="numbering" w:customStyle="1" w:styleId="131">
    <w:name w:val="無清單131"/>
    <w:next w:val="a4"/>
    <w:semiHidden/>
    <w:rsid w:val="00024B9E"/>
  </w:style>
  <w:style w:type="numbering" w:customStyle="1" w:styleId="2210">
    <w:name w:val="無清單221"/>
    <w:next w:val="a4"/>
    <w:semiHidden/>
    <w:rsid w:val="00024B9E"/>
  </w:style>
  <w:style w:type="numbering" w:customStyle="1" w:styleId="3210">
    <w:name w:val="無清單321"/>
    <w:next w:val="a4"/>
    <w:semiHidden/>
    <w:rsid w:val="00024B9E"/>
  </w:style>
  <w:style w:type="numbering" w:customStyle="1" w:styleId="4210">
    <w:name w:val="無清單421"/>
    <w:next w:val="a4"/>
    <w:semiHidden/>
    <w:rsid w:val="00024B9E"/>
  </w:style>
  <w:style w:type="numbering" w:customStyle="1" w:styleId="5210">
    <w:name w:val="無清單521"/>
    <w:next w:val="a4"/>
    <w:semiHidden/>
    <w:rsid w:val="00024B9E"/>
  </w:style>
  <w:style w:type="numbering" w:customStyle="1" w:styleId="6210">
    <w:name w:val="無清單621"/>
    <w:next w:val="a4"/>
    <w:semiHidden/>
    <w:rsid w:val="00024B9E"/>
  </w:style>
  <w:style w:type="numbering" w:customStyle="1" w:styleId="141">
    <w:name w:val="無清單141"/>
    <w:next w:val="a4"/>
    <w:semiHidden/>
    <w:rsid w:val="00024B9E"/>
  </w:style>
  <w:style w:type="numbering" w:customStyle="1" w:styleId="151">
    <w:name w:val="無清單151"/>
    <w:next w:val="a4"/>
    <w:semiHidden/>
    <w:rsid w:val="00024B9E"/>
  </w:style>
  <w:style w:type="numbering" w:customStyle="1" w:styleId="231">
    <w:name w:val="無清單231"/>
    <w:next w:val="a4"/>
    <w:semiHidden/>
    <w:rsid w:val="00024B9E"/>
  </w:style>
  <w:style w:type="numbering" w:customStyle="1" w:styleId="331">
    <w:name w:val="無清單331"/>
    <w:next w:val="a4"/>
    <w:semiHidden/>
    <w:rsid w:val="00024B9E"/>
  </w:style>
  <w:style w:type="numbering" w:customStyle="1" w:styleId="431">
    <w:name w:val="無清單431"/>
    <w:next w:val="a4"/>
    <w:semiHidden/>
    <w:rsid w:val="00024B9E"/>
  </w:style>
  <w:style w:type="numbering" w:customStyle="1" w:styleId="531">
    <w:name w:val="無清單531"/>
    <w:next w:val="a4"/>
    <w:semiHidden/>
    <w:rsid w:val="00024B9E"/>
  </w:style>
  <w:style w:type="numbering" w:customStyle="1" w:styleId="631">
    <w:name w:val="無清單631"/>
    <w:next w:val="a4"/>
    <w:semiHidden/>
    <w:rsid w:val="00024B9E"/>
  </w:style>
  <w:style w:type="numbering" w:customStyle="1" w:styleId="161">
    <w:name w:val="無清單161"/>
    <w:next w:val="a4"/>
    <w:semiHidden/>
    <w:rsid w:val="00024B9E"/>
  </w:style>
  <w:style w:type="numbering" w:customStyle="1" w:styleId="171">
    <w:name w:val="無清單171"/>
    <w:next w:val="a4"/>
    <w:semiHidden/>
    <w:rsid w:val="00024B9E"/>
  </w:style>
  <w:style w:type="numbering" w:customStyle="1" w:styleId="2410">
    <w:name w:val="無清單241"/>
    <w:next w:val="a4"/>
    <w:semiHidden/>
    <w:rsid w:val="00024B9E"/>
  </w:style>
  <w:style w:type="numbering" w:customStyle="1" w:styleId="341">
    <w:name w:val="無清單341"/>
    <w:next w:val="a4"/>
    <w:semiHidden/>
    <w:rsid w:val="00024B9E"/>
  </w:style>
  <w:style w:type="numbering" w:customStyle="1" w:styleId="441">
    <w:name w:val="無清單441"/>
    <w:next w:val="a4"/>
    <w:semiHidden/>
    <w:rsid w:val="00024B9E"/>
  </w:style>
  <w:style w:type="numbering" w:customStyle="1" w:styleId="541">
    <w:name w:val="無清單541"/>
    <w:next w:val="a4"/>
    <w:semiHidden/>
    <w:rsid w:val="00024B9E"/>
  </w:style>
  <w:style w:type="numbering" w:customStyle="1" w:styleId="641">
    <w:name w:val="無清單641"/>
    <w:next w:val="a4"/>
    <w:semiHidden/>
    <w:rsid w:val="00024B9E"/>
  </w:style>
  <w:style w:type="numbering" w:customStyle="1" w:styleId="181">
    <w:name w:val="無清單181"/>
    <w:next w:val="a4"/>
    <w:semiHidden/>
    <w:rsid w:val="00024B9E"/>
  </w:style>
  <w:style w:type="numbering" w:customStyle="1" w:styleId="191">
    <w:name w:val="無清單191"/>
    <w:next w:val="a4"/>
    <w:semiHidden/>
    <w:rsid w:val="00024B9E"/>
  </w:style>
  <w:style w:type="numbering" w:customStyle="1" w:styleId="2510">
    <w:name w:val="無清單251"/>
    <w:next w:val="a4"/>
    <w:semiHidden/>
    <w:rsid w:val="00024B9E"/>
  </w:style>
  <w:style w:type="numbering" w:customStyle="1" w:styleId="351">
    <w:name w:val="無清單351"/>
    <w:next w:val="a4"/>
    <w:semiHidden/>
    <w:rsid w:val="00024B9E"/>
  </w:style>
  <w:style w:type="numbering" w:customStyle="1" w:styleId="451">
    <w:name w:val="無清單451"/>
    <w:next w:val="a4"/>
    <w:semiHidden/>
    <w:rsid w:val="00024B9E"/>
  </w:style>
  <w:style w:type="numbering" w:customStyle="1" w:styleId="551">
    <w:name w:val="無清單551"/>
    <w:next w:val="a4"/>
    <w:semiHidden/>
    <w:rsid w:val="00024B9E"/>
  </w:style>
  <w:style w:type="numbering" w:customStyle="1" w:styleId="651">
    <w:name w:val="無清單651"/>
    <w:next w:val="a4"/>
    <w:semiHidden/>
    <w:rsid w:val="00024B9E"/>
  </w:style>
  <w:style w:type="paragraph" w:customStyle="1" w:styleId="1f0">
    <w:name w:val="數字1"/>
    <w:basedOn w:val="a1"/>
    <w:qFormat/>
    <w:rsid w:val="00024B9E"/>
    <w:pPr>
      <w:tabs>
        <w:tab w:val="left" w:pos="9000"/>
      </w:tabs>
      <w:adjustRightInd w:val="0"/>
      <w:spacing w:line="420" w:lineRule="exact"/>
      <w:ind w:firstLineChars="415" w:firstLine="415"/>
      <w:jc w:val="both"/>
    </w:pPr>
    <w:rPr>
      <w:rFonts w:ascii="新細明體" w:eastAsia="標楷體" w:hAnsi="新細明體" w:cs="Times New Roman"/>
      <w:szCs w:val="24"/>
    </w:rPr>
  </w:style>
  <w:style w:type="numbering" w:customStyle="1" w:styleId="270">
    <w:name w:val="無清單27"/>
    <w:next w:val="a4"/>
    <w:uiPriority w:val="99"/>
    <w:semiHidden/>
    <w:rsid w:val="00024B9E"/>
  </w:style>
  <w:style w:type="numbering" w:customStyle="1" w:styleId="1120">
    <w:name w:val="無清單112"/>
    <w:next w:val="a4"/>
    <w:semiHidden/>
    <w:rsid w:val="00024B9E"/>
  </w:style>
  <w:style w:type="numbering" w:customStyle="1" w:styleId="1130">
    <w:name w:val="無清單113"/>
    <w:next w:val="a4"/>
    <w:semiHidden/>
    <w:rsid w:val="00024B9E"/>
  </w:style>
  <w:style w:type="numbering" w:customStyle="1" w:styleId="280">
    <w:name w:val="無清單28"/>
    <w:next w:val="a4"/>
    <w:semiHidden/>
    <w:rsid w:val="00024B9E"/>
  </w:style>
  <w:style w:type="numbering" w:customStyle="1" w:styleId="370">
    <w:name w:val="無清單37"/>
    <w:next w:val="a4"/>
    <w:semiHidden/>
    <w:rsid w:val="00024B9E"/>
  </w:style>
  <w:style w:type="numbering" w:customStyle="1" w:styleId="470">
    <w:name w:val="無清單47"/>
    <w:next w:val="a4"/>
    <w:semiHidden/>
    <w:rsid w:val="00024B9E"/>
  </w:style>
  <w:style w:type="numbering" w:customStyle="1" w:styleId="570">
    <w:name w:val="無清單57"/>
    <w:next w:val="a4"/>
    <w:semiHidden/>
    <w:rsid w:val="00024B9E"/>
  </w:style>
  <w:style w:type="numbering" w:customStyle="1" w:styleId="67">
    <w:name w:val="無清單67"/>
    <w:next w:val="a4"/>
    <w:semiHidden/>
    <w:rsid w:val="00024B9E"/>
  </w:style>
  <w:style w:type="numbering" w:customStyle="1" w:styleId="721">
    <w:name w:val="無清單72"/>
    <w:next w:val="a4"/>
    <w:semiHidden/>
    <w:rsid w:val="00024B9E"/>
  </w:style>
  <w:style w:type="numbering" w:customStyle="1" w:styleId="822">
    <w:name w:val="無清單82"/>
    <w:next w:val="a4"/>
    <w:semiHidden/>
    <w:rsid w:val="00024B9E"/>
  </w:style>
  <w:style w:type="numbering" w:customStyle="1" w:styleId="1220">
    <w:name w:val="無清單122"/>
    <w:next w:val="a4"/>
    <w:semiHidden/>
    <w:rsid w:val="00024B9E"/>
  </w:style>
  <w:style w:type="numbering" w:customStyle="1" w:styleId="2120">
    <w:name w:val="無清單212"/>
    <w:next w:val="a4"/>
    <w:semiHidden/>
    <w:rsid w:val="00024B9E"/>
  </w:style>
  <w:style w:type="numbering" w:customStyle="1" w:styleId="3120">
    <w:name w:val="無清單312"/>
    <w:next w:val="a4"/>
    <w:semiHidden/>
    <w:rsid w:val="00024B9E"/>
  </w:style>
  <w:style w:type="numbering" w:customStyle="1" w:styleId="4120">
    <w:name w:val="無清單412"/>
    <w:next w:val="a4"/>
    <w:semiHidden/>
    <w:rsid w:val="00024B9E"/>
  </w:style>
  <w:style w:type="numbering" w:customStyle="1" w:styleId="5120">
    <w:name w:val="無清單512"/>
    <w:next w:val="a4"/>
    <w:semiHidden/>
    <w:rsid w:val="00024B9E"/>
  </w:style>
  <w:style w:type="numbering" w:customStyle="1" w:styleId="6120">
    <w:name w:val="無清單612"/>
    <w:next w:val="a4"/>
    <w:semiHidden/>
    <w:rsid w:val="00024B9E"/>
  </w:style>
  <w:style w:type="numbering" w:customStyle="1" w:styleId="920">
    <w:name w:val="無清單92"/>
    <w:next w:val="a4"/>
    <w:semiHidden/>
    <w:rsid w:val="00024B9E"/>
  </w:style>
  <w:style w:type="numbering" w:customStyle="1" w:styleId="1020">
    <w:name w:val="無清單102"/>
    <w:next w:val="a4"/>
    <w:semiHidden/>
    <w:rsid w:val="00024B9E"/>
  </w:style>
  <w:style w:type="numbering" w:customStyle="1" w:styleId="132">
    <w:name w:val="無清單132"/>
    <w:next w:val="a4"/>
    <w:semiHidden/>
    <w:rsid w:val="00024B9E"/>
  </w:style>
  <w:style w:type="numbering" w:customStyle="1" w:styleId="2220">
    <w:name w:val="無清單222"/>
    <w:next w:val="a4"/>
    <w:semiHidden/>
    <w:rsid w:val="00024B9E"/>
  </w:style>
  <w:style w:type="numbering" w:customStyle="1" w:styleId="3220">
    <w:name w:val="無清單322"/>
    <w:next w:val="a4"/>
    <w:semiHidden/>
    <w:rsid w:val="00024B9E"/>
  </w:style>
  <w:style w:type="numbering" w:customStyle="1" w:styleId="4220">
    <w:name w:val="無清單422"/>
    <w:next w:val="a4"/>
    <w:semiHidden/>
    <w:rsid w:val="00024B9E"/>
  </w:style>
  <w:style w:type="numbering" w:customStyle="1" w:styleId="522">
    <w:name w:val="無清單522"/>
    <w:next w:val="a4"/>
    <w:semiHidden/>
    <w:rsid w:val="00024B9E"/>
  </w:style>
  <w:style w:type="numbering" w:customStyle="1" w:styleId="622">
    <w:name w:val="無清單622"/>
    <w:next w:val="a4"/>
    <w:semiHidden/>
    <w:rsid w:val="00024B9E"/>
  </w:style>
  <w:style w:type="numbering" w:customStyle="1" w:styleId="142">
    <w:name w:val="無清單142"/>
    <w:next w:val="a4"/>
    <w:semiHidden/>
    <w:rsid w:val="00024B9E"/>
  </w:style>
  <w:style w:type="numbering" w:customStyle="1" w:styleId="152">
    <w:name w:val="無清單152"/>
    <w:next w:val="a4"/>
    <w:semiHidden/>
    <w:rsid w:val="00024B9E"/>
  </w:style>
  <w:style w:type="numbering" w:customStyle="1" w:styleId="232">
    <w:name w:val="無清單232"/>
    <w:next w:val="a4"/>
    <w:semiHidden/>
    <w:rsid w:val="00024B9E"/>
  </w:style>
  <w:style w:type="numbering" w:customStyle="1" w:styleId="332">
    <w:name w:val="無清單332"/>
    <w:next w:val="a4"/>
    <w:semiHidden/>
    <w:rsid w:val="00024B9E"/>
  </w:style>
  <w:style w:type="numbering" w:customStyle="1" w:styleId="432">
    <w:name w:val="無清單432"/>
    <w:next w:val="a4"/>
    <w:semiHidden/>
    <w:rsid w:val="00024B9E"/>
  </w:style>
  <w:style w:type="numbering" w:customStyle="1" w:styleId="532">
    <w:name w:val="無清單532"/>
    <w:next w:val="a4"/>
    <w:semiHidden/>
    <w:rsid w:val="00024B9E"/>
  </w:style>
  <w:style w:type="numbering" w:customStyle="1" w:styleId="632">
    <w:name w:val="無清單632"/>
    <w:next w:val="a4"/>
    <w:semiHidden/>
    <w:rsid w:val="00024B9E"/>
  </w:style>
  <w:style w:type="numbering" w:customStyle="1" w:styleId="162">
    <w:name w:val="無清單162"/>
    <w:next w:val="a4"/>
    <w:semiHidden/>
    <w:rsid w:val="00024B9E"/>
  </w:style>
  <w:style w:type="numbering" w:customStyle="1" w:styleId="172">
    <w:name w:val="無清單172"/>
    <w:next w:val="a4"/>
    <w:semiHidden/>
    <w:rsid w:val="00024B9E"/>
  </w:style>
  <w:style w:type="numbering" w:customStyle="1" w:styleId="242">
    <w:name w:val="無清單242"/>
    <w:next w:val="a4"/>
    <w:semiHidden/>
    <w:rsid w:val="00024B9E"/>
  </w:style>
  <w:style w:type="numbering" w:customStyle="1" w:styleId="342">
    <w:name w:val="無清單342"/>
    <w:next w:val="a4"/>
    <w:semiHidden/>
    <w:rsid w:val="00024B9E"/>
  </w:style>
  <w:style w:type="numbering" w:customStyle="1" w:styleId="442">
    <w:name w:val="無清單442"/>
    <w:next w:val="a4"/>
    <w:semiHidden/>
    <w:rsid w:val="00024B9E"/>
  </w:style>
  <w:style w:type="numbering" w:customStyle="1" w:styleId="542">
    <w:name w:val="無清單542"/>
    <w:next w:val="a4"/>
    <w:semiHidden/>
    <w:rsid w:val="00024B9E"/>
  </w:style>
  <w:style w:type="numbering" w:customStyle="1" w:styleId="642">
    <w:name w:val="無清單642"/>
    <w:next w:val="a4"/>
    <w:semiHidden/>
    <w:rsid w:val="00024B9E"/>
  </w:style>
  <w:style w:type="numbering" w:customStyle="1" w:styleId="182">
    <w:name w:val="無清單182"/>
    <w:next w:val="a4"/>
    <w:semiHidden/>
    <w:rsid w:val="00024B9E"/>
  </w:style>
  <w:style w:type="numbering" w:customStyle="1" w:styleId="192">
    <w:name w:val="無清單192"/>
    <w:next w:val="a4"/>
    <w:semiHidden/>
    <w:rsid w:val="00024B9E"/>
  </w:style>
  <w:style w:type="numbering" w:customStyle="1" w:styleId="252">
    <w:name w:val="無清單252"/>
    <w:next w:val="a4"/>
    <w:semiHidden/>
    <w:rsid w:val="00024B9E"/>
  </w:style>
  <w:style w:type="numbering" w:customStyle="1" w:styleId="352">
    <w:name w:val="無清單352"/>
    <w:next w:val="a4"/>
    <w:semiHidden/>
    <w:rsid w:val="00024B9E"/>
  </w:style>
  <w:style w:type="numbering" w:customStyle="1" w:styleId="452">
    <w:name w:val="無清單452"/>
    <w:next w:val="a4"/>
    <w:semiHidden/>
    <w:rsid w:val="00024B9E"/>
  </w:style>
  <w:style w:type="numbering" w:customStyle="1" w:styleId="552">
    <w:name w:val="無清單552"/>
    <w:next w:val="a4"/>
    <w:semiHidden/>
    <w:rsid w:val="00024B9E"/>
  </w:style>
  <w:style w:type="numbering" w:customStyle="1" w:styleId="652">
    <w:name w:val="無清單652"/>
    <w:next w:val="a4"/>
    <w:semiHidden/>
    <w:rsid w:val="00024B9E"/>
  </w:style>
  <w:style w:type="numbering" w:customStyle="1" w:styleId="290">
    <w:name w:val="無清單29"/>
    <w:next w:val="a4"/>
    <w:uiPriority w:val="99"/>
    <w:semiHidden/>
    <w:unhideWhenUsed/>
    <w:rsid w:val="00024B9E"/>
  </w:style>
  <w:style w:type="numbering" w:customStyle="1" w:styleId="1140">
    <w:name w:val="無清單114"/>
    <w:next w:val="a4"/>
    <w:semiHidden/>
    <w:rsid w:val="00024B9E"/>
  </w:style>
  <w:style w:type="numbering" w:customStyle="1" w:styleId="2100">
    <w:name w:val="無清單210"/>
    <w:next w:val="a4"/>
    <w:semiHidden/>
    <w:rsid w:val="00024B9E"/>
  </w:style>
  <w:style w:type="numbering" w:customStyle="1" w:styleId="380">
    <w:name w:val="無清單38"/>
    <w:next w:val="a4"/>
    <w:semiHidden/>
    <w:rsid w:val="00024B9E"/>
  </w:style>
  <w:style w:type="numbering" w:customStyle="1" w:styleId="480">
    <w:name w:val="無清單48"/>
    <w:next w:val="a4"/>
    <w:semiHidden/>
    <w:rsid w:val="00024B9E"/>
  </w:style>
  <w:style w:type="numbering" w:customStyle="1" w:styleId="580">
    <w:name w:val="無清單58"/>
    <w:next w:val="a4"/>
    <w:semiHidden/>
    <w:rsid w:val="00024B9E"/>
  </w:style>
  <w:style w:type="numbering" w:customStyle="1" w:styleId="68">
    <w:name w:val="無清單68"/>
    <w:next w:val="a4"/>
    <w:semiHidden/>
    <w:rsid w:val="00024B9E"/>
  </w:style>
  <w:style w:type="numbering" w:customStyle="1" w:styleId="730">
    <w:name w:val="無清單73"/>
    <w:next w:val="a4"/>
    <w:semiHidden/>
    <w:rsid w:val="00024B9E"/>
  </w:style>
  <w:style w:type="numbering" w:customStyle="1" w:styleId="1150">
    <w:name w:val="無清單115"/>
    <w:next w:val="a4"/>
    <w:semiHidden/>
    <w:rsid w:val="00024B9E"/>
  </w:style>
  <w:style w:type="numbering" w:customStyle="1" w:styleId="11111">
    <w:name w:val="無清單11111"/>
    <w:next w:val="a4"/>
    <w:semiHidden/>
    <w:rsid w:val="00024B9E"/>
  </w:style>
  <w:style w:type="numbering" w:customStyle="1" w:styleId="2130">
    <w:name w:val="無清單213"/>
    <w:next w:val="a4"/>
    <w:semiHidden/>
    <w:rsid w:val="00024B9E"/>
  </w:style>
  <w:style w:type="numbering" w:customStyle="1" w:styleId="3130">
    <w:name w:val="無清單313"/>
    <w:next w:val="a4"/>
    <w:semiHidden/>
    <w:rsid w:val="00024B9E"/>
  </w:style>
  <w:style w:type="numbering" w:customStyle="1" w:styleId="4130">
    <w:name w:val="無清單413"/>
    <w:next w:val="a4"/>
    <w:semiHidden/>
    <w:rsid w:val="00024B9E"/>
  </w:style>
  <w:style w:type="numbering" w:customStyle="1" w:styleId="5130">
    <w:name w:val="無清單513"/>
    <w:next w:val="a4"/>
    <w:semiHidden/>
    <w:rsid w:val="00024B9E"/>
  </w:style>
  <w:style w:type="numbering" w:customStyle="1" w:styleId="613">
    <w:name w:val="無清單613"/>
    <w:next w:val="a4"/>
    <w:semiHidden/>
    <w:rsid w:val="00024B9E"/>
  </w:style>
  <w:style w:type="numbering" w:customStyle="1" w:styleId="7110">
    <w:name w:val="無清單711"/>
    <w:next w:val="a4"/>
    <w:semiHidden/>
    <w:rsid w:val="00024B9E"/>
  </w:style>
  <w:style w:type="numbering" w:customStyle="1" w:styleId="1111111">
    <w:name w:val="1 / 1.1 / 1.1.11"/>
    <w:basedOn w:val="a4"/>
    <w:next w:val="111111"/>
    <w:rsid w:val="00024B9E"/>
  </w:style>
  <w:style w:type="numbering" w:customStyle="1" w:styleId="1ai1">
    <w:name w:val="1 / a / i1"/>
    <w:basedOn w:val="a4"/>
    <w:next w:val="1ai"/>
    <w:rsid w:val="00024B9E"/>
  </w:style>
  <w:style w:type="numbering" w:customStyle="1" w:styleId="1f1">
    <w:name w:val="文章 / 章節1"/>
    <w:basedOn w:val="a4"/>
    <w:next w:val="afff8"/>
    <w:rsid w:val="00024B9E"/>
  </w:style>
  <w:style w:type="character" w:customStyle="1" w:styleId="1f2">
    <w:name w:val="本文 字元1"/>
    <w:rsid w:val="00024B9E"/>
    <w:rPr>
      <w:rFonts w:ascii="標楷體" w:eastAsia="標楷體"/>
      <w:spacing w:val="-20"/>
      <w:kern w:val="2"/>
      <w:sz w:val="18"/>
    </w:rPr>
  </w:style>
  <w:style w:type="table" w:customStyle="1" w:styleId="3D13">
    <w:name w:val="表格 3D 效果 13"/>
    <w:basedOn w:val="a3"/>
    <w:next w:val="3D1"/>
    <w:rsid w:val="00024B9E"/>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3">
    <w:name w:val="表格 3D 效果 33"/>
    <w:basedOn w:val="a3"/>
    <w:next w:val="3D3"/>
    <w:rsid w:val="00024B9E"/>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3">
    <w:name w:val="表格 Web 13"/>
    <w:basedOn w:val="a3"/>
    <w:next w:val="Web1"/>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3">
    <w:name w:val="表格 Web 23"/>
    <w:basedOn w:val="a3"/>
    <w:next w:val="Web2"/>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3">
    <w:name w:val="表格 Web 33"/>
    <w:basedOn w:val="a3"/>
    <w:next w:val="Web3"/>
    <w:rsid w:val="00024B9E"/>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3">
    <w:name w:val="表格 古典 13"/>
    <w:basedOn w:val="a3"/>
    <w:next w:val="1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表格 古典 23"/>
    <w:basedOn w:val="a3"/>
    <w:next w:val="2c"/>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表格 古典 33"/>
    <w:basedOn w:val="a3"/>
    <w:next w:val="3a"/>
    <w:rsid w:val="00024B9E"/>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3">
    <w:name w:val="表格 古典 43"/>
    <w:basedOn w:val="a3"/>
    <w:next w:val="44"/>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34">
    <w:name w:val="表格 色彩 23"/>
    <w:basedOn w:val="a3"/>
    <w:next w:val="2d"/>
    <w:rsid w:val="00024B9E"/>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4">
    <w:name w:val="表格 色彩 33"/>
    <w:basedOn w:val="a3"/>
    <w:next w:val="3b"/>
    <w:rsid w:val="00024B9E"/>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3f2">
    <w:name w:val="表格 典雅3"/>
    <w:basedOn w:val="a3"/>
    <w:next w:val="affff1"/>
    <w:rsid w:val="00024B9E"/>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34">
    <w:name w:val="表格 格線 43"/>
    <w:basedOn w:val="a3"/>
    <w:next w:val="45"/>
    <w:rsid w:val="00024B9E"/>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3">
    <w:name w:val="表格 格線 63"/>
    <w:basedOn w:val="a3"/>
    <w:next w:val="62"/>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表格 格線 83"/>
    <w:basedOn w:val="a3"/>
    <w:next w:val="81"/>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3">
    <w:name w:val="表格 專業3"/>
    <w:basedOn w:val="a3"/>
    <w:next w:val="affff2"/>
    <w:rsid w:val="00024B9E"/>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4">
    <w:name w:val="表格 清單 13"/>
    <w:basedOn w:val="a3"/>
    <w:next w:val="18"/>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表格 清單 23"/>
    <w:basedOn w:val="a3"/>
    <w:next w:val="2f0"/>
    <w:rsid w:val="00024B9E"/>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表格 清單 33"/>
    <w:basedOn w:val="a3"/>
    <w:next w:val="3d"/>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5">
    <w:name w:val="表格 清單 43"/>
    <w:basedOn w:val="a3"/>
    <w:next w:val="46"/>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1">
    <w:name w:val="表格 清單 73"/>
    <w:basedOn w:val="a3"/>
    <w:next w:val="73"/>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1">
    <w:name w:val="表格 清單 83"/>
    <w:basedOn w:val="a3"/>
    <w:next w:val="82"/>
    <w:rsid w:val="00024B9E"/>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3f4">
    <w:name w:val="表格 現代3"/>
    <w:basedOn w:val="a3"/>
    <w:next w:val="affff3"/>
    <w:rsid w:val="00024B9E"/>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36">
    <w:name w:val="表格 簡單 23"/>
    <w:basedOn w:val="a3"/>
    <w:next w:val="2f1"/>
    <w:rsid w:val="00024B9E"/>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表格 簡單 33"/>
    <w:basedOn w:val="a3"/>
    <w:next w:val="3e"/>
    <w:rsid w:val="00024B9E"/>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表格 欄 13"/>
    <w:basedOn w:val="a3"/>
    <w:next w:val="1a"/>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表格 欄 23"/>
    <w:basedOn w:val="a3"/>
    <w:next w:val="2f2"/>
    <w:rsid w:val="00024B9E"/>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表格 欄 33"/>
    <w:basedOn w:val="a3"/>
    <w:next w:val="3f"/>
    <w:rsid w:val="00024B9E"/>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6">
    <w:name w:val="表格 欄 43"/>
    <w:basedOn w:val="a3"/>
    <w:next w:val="47"/>
    <w:rsid w:val="00024B9E"/>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表格 欄 53"/>
    <w:basedOn w:val="a3"/>
    <w:next w:val="57"/>
    <w:rsid w:val="00024B9E"/>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
    <w:name w:val="無清單83"/>
    <w:next w:val="a4"/>
    <w:semiHidden/>
    <w:rsid w:val="00024B9E"/>
  </w:style>
  <w:style w:type="numbering" w:customStyle="1" w:styleId="1234">
    <w:name w:val="無清單123"/>
    <w:next w:val="a4"/>
    <w:semiHidden/>
    <w:rsid w:val="00024B9E"/>
  </w:style>
  <w:style w:type="numbering" w:customStyle="1" w:styleId="2111">
    <w:name w:val="無清單2111"/>
    <w:next w:val="a4"/>
    <w:semiHidden/>
    <w:rsid w:val="00024B9E"/>
  </w:style>
  <w:style w:type="numbering" w:customStyle="1" w:styleId="3111">
    <w:name w:val="無清單3111"/>
    <w:next w:val="a4"/>
    <w:semiHidden/>
    <w:rsid w:val="00024B9E"/>
  </w:style>
  <w:style w:type="numbering" w:customStyle="1" w:styleId="4111">
    <w:name w:val="無清單4111"/>
    <w:next w:val="a4"/>
    <w:semiHidden/>
    <w:rsid w:val="00024B9E"/>
  </w:style>
  <w:style w:type="numbering" w:customStyle="1" w:styleId="5111">
    <w:name w:val="無清單5111"/>
    <w:next w:val="a4"/>
    <w:semiHidden/>
    <w:rsid w:val="00024B9E"/>
  </w:style>
  <w:style w:type="numbering" w:customStyle="1" w:styleId="6111">
    <w:name w:val="無清單6111"/>
    <w:next w:val="a4"/>
    <w:semiHidden/>
    <w:rsid w:val="00024B9E"/>
  </w:style>
  <w:style w:type="numbering" w:customStyle="1" w:styleId="930">
    <w:name w:val="無清單93"/>
    <w:next w:val="a4"/>
    <w:semiHidden/>
    <w:rsid w:val="00024B9E"/>
  </w:style>
  <w:style w:type="numbering" w:customStyle="1" w:styleId="1030">
    <w:name w:val="無清單103"/>
    <w:next w:val="a4"/>
    <w:semiHidden/>
    <w:rsid w:val="00024B9E"/>
  </w:style>
  <w:style w:type="numbering" w:customStyle="1" w:styleId="1330">
    <w:name w:val="無清單133"/>
    <w:next w:val="a4"/>
    <w:semiHidden/>
    <w:rsid w:val="00024B9E"/>
  </w:style>
  <w:style w:type="numbering" w:customStyle="1" w:styleId="2230">
    <w:name w:val="無清單223"/>
    <w:next w:val="a4"/>
    <w:semiHidden/>
    <w:rsid w:val="00024B9E"/>
  </w:style>
  <w:style w:type="numbering" w:customStyle="1" w:styleId="3230">
    <w:name w:val="無清單323"/>
    <w:next w:val="a4"/>
    <w:semiHidden/>
    <w:rsid w:val="00024B9E"/>
  </w:style>
  <w:style w:type="numbering" w:customStyle="1" w:styleId="4230">
    <w:name w:val="無清單423"/>
    <w:next w:val="a4"/>
    <w:semiHidden/>
    <w:rsid w:val="00024B9E"/>
  </w:style>
  <w:style w:type="numbering" w:customStyle="1" w:styleId="523">
    <w:name w:val="無清單523"/>
    <w:next w:val="a4"/>
    <w:semiHidden/>
    <w:rsid w:val="00024B9E"/>
  </w:style>
  <w:style w:type="numbering" w:customStyle="1" w:styleId="623">
    <w:name w:val="無清單623"/>
    <w:next w:val="a4"/>
    <w:semiHidden/>
    <w:rsid w:val="00024B9E"/>
  </w:style>
  <w:style w:type="numbering" w:customStyle="1" w:styleId="143">
    <w:name w:val="無清單143"/>
    <w:next w:val="a4"/>
    <w:semiHidden/>
    <w:rsid w:val="00024B9E"/>
  </w:style>
  <w:style w:type="numbering" w:customStyle="1" w:styleId="153">
    <w:name w:val="無清單153"/>
    <w:next w:val="a4"/>
    <w:semiHidden/>
    <w:rsid w:val="00024B9E"/>
  </w:style>
  <w:style w:type="numbering" w:customStyle="1" w:styleId="2330">
    <w:name w:val="無清單233"/>
    <w:next w:val="a4"/>
    <w:semiHidden/>
    <w:rsid w:val="00024B9E"/>
  </w:style>
  <w:style w:type="numbering" w:customStyle="1" w:styleId="3330">
    <w:name w:val="無清單333"/>
    <w:next w:val="a4"/>
    <w:semiHidden/>
    <w:rsid w:val="00024B9E"/>
  </w:style>
  <w:style w:type="numbering" w:customStyle="1" w:styleId="4330">
    <w:name w:val="無清單433"/>
    <w:next w:val="a4"/>
    <w:semiHidden/>
    <w:rsid w:val="00024B9E"/>
  </w:style>
  <w:style w:type="numbering" w:customStyle="1" w:styleId="5330">
    <w:name w:val="無清單533"/>
    <w:next w:val="a4"/>
    <w:semiHidden/>
    <w:rsid w:val="00024B9E"/>
  </w:style>
  <w:style w:type="numbering" w:customStyle="1" w:styleId="6330">
    <w:name w:val="無清單633"/>
    <w:next w:val="a4"/>
    <w:semiHidden/>
    <w:rsid w:val="00024B9E"/>
  </w:style>
  <w:style w:type="numbering" w:customStyle="1" w:styleId="163">
    <w:name w:val="無清單163"/>
    <w:next w:val="a4"/>
    <w:semiHidden/>
    <w:rsid w:val="00024B9E"/>
  </w:style>
  <w:style w:type="numbering" w:customStyle="1" w:styleId="173">
    <w:name w:val="無清單173"/>
    <w:next w:val="a4"/>
    <w:semiHidden/>
    <w:rsid w:val="00024B9E"/>
  </w:style>
  <w:style w:type="numbering" w:customStyle="1" w:styleId="243">
    <w:name w:val="無清單243"/>
    <w:next w:val="a4"/>
    <w:semiHidden/>
    <w:rsid w:val="00024B9E"/>
  </w:style>
  <w:style w:type="numbering" w:customStyle="1" w:styleId="343">
    <w:name w:val="無清單343"/>
    <w:next w:val="a4"/>
    <w:semiHidden/>
    <w:rsid w:val="00024B9E"/>
  </w:style>
  <w:style w:type="numbering" w:customStyle="1" w:styleId="443">
    <w:name w:val="無清單443"/>
    <w:next w:val="a4"/>
    <w:semiHidden/>
    <w:rsid w:val="00024B9E"/>
  </w:style>
  <w:style w:type="numbering" w:customStyle="1" w:styleId="543">
    <w:name w:val="無清單543"/>
    <w:next w:val="a4"/>
    <w:semiHidden/>
    <w:rsid w:val="00024B9E"/>
  </w:style>
  <w:style w:type="numbering" w:customStyle="1" w:styleId="643">
    <w:name w:val="無清單643"/>
    <w:next w:val="a4"/>
    <w:semiHidden/>
    <w:rsid w:val="00024B9E"/>
  </w:style>
  <w:style w:type="numbering" w:customStyle="1" w:styleId="183">
    <w:name w:val="無清單183"/>
    <w:next w:val="a4"/>
    <w:semiHidden/>
    <w:rsid w:val="00024B9E"/>
  </w:style>
  <w:style w:type="numbering" w:customStyle="1" w:styleId="193">
    <w:name w:val="無清單193"/>
    <w:next w:val="a4"/>
    <w:semiHidden/>
    <w:rsid w:val="00024B9E"/>
  </w:style>
  <w:style w:type="numbering" w:customStyle="1" w:styleId="253">
    <w:name w:val="無清單253"/>
    <w:next w:val="a4"/>
    <w:semiHidden/>
    <w:rsid w:val="00024B9E"/>
  </w:style>
  <w:style w:type="numbering" w:customStyle="1" w:styleId="353">
    <w:name w:val="無清單353"/>
    <w:next w:val="a4"/>
    <w:semiHidden/>
    <w:rsid w:val="00024B9E"/>
  </w:style>
  <w:style w:type="numbering" w:customStyle="1" w:styleId="453">
    <w:name w:val="無清單453"/>
    <w:next w:val="a4"/>
    <w:semiHidden/>
    <w:rsid w:val="00024B9E"/>
  </w:style>
  <w:style w:type="numbering" w:customStyle="1" w:styleId="553">
    <w:name w:val="無清單553"/>
    <w:next w:val="a4"/>
    <w:semiHidden/>
    <w:rsid w:val="00024B9E"/>
  </w:style>
  <w:style w:type="numbering" w:customStyle="1" w:styleId="653">
    <w:name w:val="無清單653"/>
    <w:next w:val="a4"/>
    <w:semiHidden/>
    <w:rsid w:val="00024B9E"/>
  </w:style>
  <w:style w:type="numbering" w:customStyle="1" w:styleId="201">
    <w:name w:val="無清單201"/>
    <w:next w:val="a4"/>
    <w:semiHidden/>
    <w:rsid w:val="00024B9E"/>
  </w:style>
  <w:style w:type="numbering" w:customStyle="1" w:styleId="1101">
    <w:name w:val="無清單1101"/>
    <w:next w:val="a4"/>
    <w:semiHidden/>
    <w:rsid w:val="00024B9E"/>
  </w:style>
  <w:style w:type="numbering" w:customStyle="1" w:styleId="1121">
    <w:name w:val="無清單1121"/>
    <w:next w:val="a4"/>
    <w:semiHidden/>
    <w:rsid w:val="00024B9E"/>
  </w:style>
  <w:style w:type="numbering" w:customStyle="1" w:styleId="261">
    <w:name w:val="無清單261"/>
    <w:next w:val="a4"/>
    <w:semiHidden/>
    <w:rsid w:val="00024B9E"/>
  </w:style>
  <w:style w:type="numbering" w:customStyle="1" w:styleId="361">
    <w:name w:val="無清單361"/>
    <w:next w:val="a4"/>
    <w:semiHidden/>
    <w:rsid w:val="00024B9E"/>
  </w:style>
  <w:style w:type="numbering" w:customStyle="1" w:styleId="461">
    <w:name w:val="無清單461"/>
    <w:next w:val="a4"/>
    <w:semiHidden/>
    <w:rsid w:val="00024B9E"/>
  </w:style>
  <w:style w:type="numbering" w:customStyle="1" w:styleId="561">
    <w:name w:val="無清單561"/>
    <w:next w:val="a4"/>
    <w:semiHidden/>
    <w:rsid w:val="00024B9E"/>
  </w:style>
  <w:style w:type="numbering" w:customStyle="1" w:styleId="661">
    <w:name w:val="無清單661"/>
    <w:next w:val="a4"/>
    <w:semiHidden/>
    <w:rsid w:val="00024B9E"/>
  </w:style>
  <w:style w:type="numbering" w:customStyle="1" w:styleId="7210">
    <w:name w:val="無清單721"/>
    <w:next w:val="a4"/>
    <w:semiHidden/>
    <w:rsid w:val="00024B9E"/>
  </w:style>
  <w:style w:type="numbering" w:customStyle="1" w:styleId="11111111">
    <w:name w:val="1 / 1.1 / 1.1.111"/>
    <w:basedOn w:val="a4"/>
    <w:next w:val="111111"/>
    <w:rsid w:val="00024B9E"/>
  </w:style>
  <w:style w:type="numbering" w:customStyle="1" w:styleId="1ai11">
    <w:name w:val="1 / a / i11"/>
    <w:basedOn w:val="a4"/>
    <w:next w:val="1ai"/>
    <w:rsid w:val="00024B9E"/>
  </w:style>
  <w:style w:type="numbering" w:customStyle="1" w:styleId="119">
    <w:name w:val="文章 / 章節11"/>
    <w:basedOn w:val="a4"/>
    <w:next w:val="afff8"/>
    <w:rsid w:val="00024B9E"/>
  </w:style>
  <w:style w:type="numbering" w:customStyle="1" w:styleId="8110">
    <w:name w:val="無清單811"/>
    <w:next w:val="a4"/>
    <w:semiHidden/>
    <w:rsid w:val="00024B9E"/>
  </w:style>
  <w:style w:type="numbering" w:customStyle="1" w:styleId="1211">
    <w:name w:val="無清單1211"/>
    <w:next w:val="a4"/>
    <w:semiHidden/>
    <w:rsid w:val="00024B9E"/>
  </w:style>
  <w:style w:type="numbering" w:customStyle="1" w:styleId="2121">
    <w:name w:val="無清單2121"/>
    <w:next w:val="a4"/>
    <w:semiHidden/>
    <w:rsid w:val="00024B9E"/>
  </w:style>
  <w:style w:type="numbering" w:customStyle="1" w:styleId="3121">
    <w:name w:val="無清單3121"/>
    <w:next w:val="a4"/>
    <w:semiHidden/>
    <w:rsid w:val="00024B9E"/>
  </w:style>
  <w:style w:type="numbering" w:customStyle="1" w:styleId="4121">
    <w:name w:val="無清單4121"/>
    <w:next w:val="a4"/>
    <w:semiHidden/>
    <w:rsid w:val="00024B9E"/>
  </w:style>
  <w:style w:type="numbering" w:customStyle="1" w:styleId="5121">
    <w:name w:val="無清單5121"/>
    <w:next w:val="a4"/>
    <w:semiHidden/>
    <w:rsid w:val="00024B9E"/>
  </w:style>
  <w:style w:type="numbering" w:customStyle="1" w:styleId="6121">
    <w:name w:val="無清單6121"/>
    <w:next w:val="a4"/>
    <w:semiHidden/>
    <w:rsid w:val="00024B9E"/>
  </w:style>
  <w:style w:type="numbering" w:customStyle="1" w:styleId="911">
    <w:name w:val="無清單911"/>
    <w:next w:val="a4"/>
    <w:semiHidden/>
    <w:rsid w:val="00024B9E"/>
  </w:style>
  <w:style w:type="numbering" w:customStyle="1" w:styleId="1011">
    <w:name w:val="無清單1011"/>
    <w:next w:val="a4"/>
    <w:semiHidden/>
    <w:rsid w:val="00024B9E"/>
  </w:style>
  <w:style w:type="numbering" w:customStyle="1" w:styleId="1311">
    <w:name w:val="無清單1311"/>
    <w:next w:val="a4"/>
    <w:semiHidden/>
    <w:rsid w:val="00024B9E"/>
  </w:style>
  <w:style w:type="numbering" w:customStyle="1" w:styleId="2211">
    <w:name w:val="無清單2211"/>
    <w:next w:val="a4"/>
    <w:semiHidden/>
    <w:rsid w:val="00024B9E"/>
  </w:style>
  <w:style w:type="numbering" w:customStyle="1" w:styleId="3211">
    <w:name w:val="無清單3211"/>
    <w:next w:val="a4"/>
    <w:semiHidden/>
    <w:rsid w:val="00024B9E"/>
  </w:style>
  <w:style w:type="numbering" w:customStyle="1" w:styleId="4211">
    <w:name w:val="無清單4211"/>
    <w:next w:val="a4"/>
    <w:semiHidden/>
    <w:rsid w:val="00024B9E"/>
  </w:style>
  <w:style w:type="numbering" w:customStyle="1" w:styleId="5211">
    <w:name w:val="無清單5211"/>
    <w:next w:val="a4"/>
    <w:semiHidden/>
    <w:rsid w:val="00024B9E"/>
  </w:style>
  <w:style w:type="numbering" w:customStyle="1" w:styleId="6211">
    <w:name w:val="無清單6211"/>
    <w:next w:val="a4"/>
    <w:semiHidden/>
    <w:rsid w:val="00024B9E"/>
  </w:style>
  <w:style w:type="numbering" w:customStyle="1" w:styleId="1411">
    <w:name w:val="無清單1411"/>
    <w:next w:val="a4"/>
    <w:semiHidden/>
    <w:rsid w:val="00024B9E"/>
  </w:style>
  <w:style w:type="numbering" w:customStyle="1" w:styleId="1511">
    <w:name w:val="無清單1511"/>
    <w:next w:val="a4"/>
    <w:semiHidden/>
    <w:rsid w:val="00024B9E"/>
  </w:style>
  <w:style w:type="numbering" w:customStyle="1" w:styleId="2311">
    <w:name w:val="無清單2311"/>
    <w:next w:val="a4"/>
    <w:semiHidden/>
    <w:rsid w:val="00024B9E"/>
  </w:style>
  <w:style w:type="numbering" w:customStyle="1" w:styleId="3311">
    <w:name w:val="無清單3311"/>
    <w:next w:val="a4"/>
    <w:semiHidden/>
    <w:rsid w:val="00024B9E"/>
  </w:style>
  <w:style w:type="numbering" w:customStyle="1" w:styleId="4311">
    <w:name w:val="無清單4311"/>
    <w:next w:val="a4"/>
    <w:semiHidden/>
    <w:rsid w:val="00024B9E"/>
  </w:style>
  <w:style w:type="numbering" w:customStyle="1" w:styleId="5311">
    <w:name w:val="無清單5311"/>
    <w:next w:val="a4"/>
    <w:semiHidden/>
    <w:rsid w:val="00024B9E"/>
  </w:style>
  <w:style w:type="numbering" w:customStyle="1" w:styleId="6311">
    <w:name w:val="無清單6311"/>
    <w:next w:val="a4"/>
    <w:semiHidden/>
    <w:rsid w:val="00024B9E"/>
  </w:style>
  <w:style w:type="numbering" w:customStyle="1" w:styleId="1611">
    <w:name w:val="無清單1611"/>
    <w:next w:val="a4"/>
    <w:semiHidden/>
    <w:rsid w:val="00024B9E"/>
  </w:style>
  <w:style w:type="numbering" w:customStyle="1" w:styleId="1711">
    <w:name w:val="無清單1711"/>
    <w:next w:val="a4"/>
    <w:semiHidden/>
    <w:rsid w:val="00024B9E"/>
  </w:style>
  <w:style w:type="numbering" w:customStyle="1" w:styleId="2411">
    <w:name w:val="無清單2411"/>
    <w:next w:val="a4"/>
    <w:semiHidden/>
    <w:rsid w:val="00024B9E"/>
  </w:style>
  <w:style w:type="numbering" w:customStyle="1" w:styleId="3411">
    <w:name w:val="無清單3411"/>
    <w:next w:val="a4"/>
    <w:semiHidden/>
    <w:rsid w:val="00024B9E"/>
  </w:style>
  <w:style w:type="numbering" w:customStyle="1" w:styleId="4411">
    <w:name w:val="無清單4411"/>
    <w:next w:val="a4"/>
    <w:semiHidden/>
    <w:rsid w:val="00024B9E"/>
  </w:style>
  <w:style w:type="numbering" w:customStyle="1" w:styleId="5411">
    <w:name w:val="無清單5411"/>
    <w:next w:val="a4"/>
    <w:semiHidden/>
    <w:rsid w:val="00024B9E"/>
  </w:style>
  <w:style w:type="numbering" w:customStyle="1" w:styleId="6411">
    <w:name w:val="無清單6411"/>
    <w:next w:val="a4"/>
    <w:semiHidden/>
    <w:rsid w:val="00024B9E"/>
  </w:style>
  <w:style w:type="numbering" w:customStyle="1" w:styleId="1811">
    <w:name w:val="無清單1811"/>
    <w:next w:val="a4"/>
    <w:semiHidden/>
    <w:rsid w:val="00024B9E"/>
  </w:style>
  <w:style w:type="numbering" w:customStyle="1" w:styleId="1911">
    <w:name w:val="無清單1911"/>
    <w:next w:val="a4"/>
    <w:semiHidden/>
    <w:rsid w:val="00024B9E"/>
  </w:style>
  <w:style w:type="numbering" w:customStyle="1" w:styleId="2511">
    <w:name w:val="無清單2511"/>
    <w:next w:val="a4"/>
    <w:semiHidden/>
    <w:rsid w:val="00024B9E"/>
  </w:style>
  <w:style w:type="numbering" w:customStyle="1" w:styleId="3511">
    <w:name w:val="無清單3511"/>
    <w:next w:val="a4"/>
    <w:semiHidden/>
    <w:rsid w:val="00024B9E"/>
  </w:style>
  <w:style w:type="numbering" w:customStyle="1" w:styleId="4511">
    <w:name w:val="無清單4511"/>
    <w:next w:val="a4"/>
    <w:semiHidden/>
    <w:rsid w:val="00024B9E"/>
  </w:style>
  <w:style w:type="numbering" w:customStyle="1" w:styleId="5511">
    <w:name w:val="無清單5511"/>
    <w:next w:val="a4"/>
    <w:semiHidden/>
    <w:rsid w:val="00024B9E"/>
  </w:style>
  <w:style w:type="numbering" w:customStyle="1" w:styleId="6511">
    <w:name w:val="無清單6511"/>
    <w:next w:val="a4"/>
    <w:semiHidden/>
    <w:rsid w:val="00024B9E"/>
  </w:style>
  <w:style w:type="numbering" w:customStyle="1" w:styleId="271">
    <w:name w:val="無清單271"/>
    <w:next w:val="a4"/>
    <w:semiHidden/>
    <w:rsid w:val="00024B9E"/>
  </w:style>
  <w:style w:type="numbering" w:customStyle="1" w:styleId="1131">
    <w:name w:val="無清單1131"/>
    <w:next w:val="a4"/>
    <w:semiHidden/>
    <w:rsid w:val="00024B9E"/>
  </w:style>
  <w:style w:type="numbering" w:customStyle="1" w:styleId="1141">
    <w:name w:val="無清單1141"/>
    <w:next w:val="a4"/>
    <w:semiHidden/>
    <w:rsid w:val="00024B9E"/>
  </w:style>
  <w:style w:type="numbering" w:customStyle="1" w:styleId="281">
    <w:name w:val="無清單281"/>
    <w:next w:val="a4"/>
    <w:semiHidden/>
    <w:rsid w:val="00024B9E"/>
  </w:style>
  <w:style w:type="numbering" w:customStyle="1" w:styleId="371">
    <w:name w:val="無清單371"/>
    <w:next w:val="a4"/>
    <w:semiHidden/>
    <w:rsid w:val="00024B9E"/>
  </w:style>
  <w:style w:type="numbering" w:customStyle="1" w:styleId="471">
    <w:name w:val="無清單471"/>
    <w:next w:val="a4"/>
    <w:semiHidden/>
    <w:rsid w:val="00024B9E"/>
  </w:style>
  <w:style w:type="numbering" w:customStyle="1" w:styleId="571">
    <w:name w:val="無清單571"/>
    <w:next w:val="a4"/>
    <w:semiHidden/>
    <w:rsid w:val="00024B9E"/>
  </w:style>
  <w:style w:type="numbering" w:customStyle="1" w:styleId="671">
    <w:name w:val="無清單671"/>
    <w:next w:val="a4"/>
    <w:semiHidden/>
    <w:rsid w:val="00024B9E"/>
  </w:style>
  <w:style w:type="numbering" w:customStyle="1" w:styleId="7310">
    <w:name w:val="無清單731"/>
    <w:next w:val="a4"/>
    <w:semiHidden/>
    <w:rsid w:val="00024B9E"/>
  </w:style>
  <w:style w:type="numbering" w:customStyle="1" w:styleId="1111112">
    <w:name w:val="1 / 1.1 / 1.1.12"/>
    <w:basedOn w:val="a4"/>
    <w:next w:val="111111"/>
    <w:rsid w:val="00024B9E"/>
  </w:style>
  <w:style w:type="numbering" w:customStyle="1" w:styleId="1ai2">
    <w:name w:val="1 / a / i2"/>
    <w:basedOn w:val="a4"/>
    <w:next w:val="1ai"/>
    <w:rsid w:val="00024B9E"/>
  </w:style>
  <w:style w:type="numbering" w:customStyle="1" w:styleId="2f8">
    <w:name w:val="文章 / 章節2"/>
    <w:basedOn w:val="a4"/>
    <w:next w:val="afff8"/>
    <w:rsid w:val="00024B9E"/>
  </w:style>
  <w:style w:type="numbering" w:customStyle="1" w:styleId="8210">
    <w:name w:val="無清單821"/>
    <w:next w:val="a4"/>
    <w:semiHidden/>
    <w:rsid w:val="00024B9E"/>
  </w:style>
  <w:style w:type="numbering" w:customStyle="1" w:styleId="1221">
    <w:name w:val="無清單1221"/>
    <w:next w:val="a4"/>
    <w:semiHidden/>
    <w:rsid w:val="00024B9E"/>
  </w:style>
  <w:style w:type="numbering" w:customStyle="1" w:styleId="2131">
    <w:name w:val="無清單2131"/>
    <w:next w:val="a4"/>
    <w:semiHidden/>
    <w:rsid w:val="00024B9E"/>
  </w:style>
  <w:style w:type="numbering" w:customStyle="1" w:styleId="3131">
    <w:name w:val="無清單3131"/>
    <w:next w:val="a4"/>
    <w:semiHidden/>
    <w:rsid w:val="00024B9E"/>
  </w:style>
  <w:style w:type="numbering" w:customStyle="1" w:styleId="4131">
    <w:name w:val="無清單4131"/>
    <w:next w:val="a4"/>
    <w:semiHidden/>
    <w:rsid w:val="00024B9E"/>
  </w:style>
  <w:style w:type="numbering" w:customStyle="1" w:styleId="5131">
    <w:name w:val="無清單5131"/>
    <w:next w:val="a4"/>
    <w:semiHidden/>
    <w:rsid w:val="00024B9E"/>
  </w:style>
  <w:style w:type="numbering" w:customStyle="1" w:styleId="6131">
    <w:name w:val="無清單6131"/>
    <w:next w:val="a4"/>
    <w:semiHidden/>
    <w:rsid w:val="00024B9E"/>
  </w:style>
  <w:style w:type="numbering" w:customStyle="1" w:styleId="921">
    <w:name w:val="無清單921"/>
    <w:next w:val="a4"/>
    <w:semiHidden/>
    <w:rsid w:val="00024B9E"/>
  </w:style>
  <w:style w:type="numbering" w:customStyle="1" w:styleId="1021">
    <w:name w:val="無清單1021"/>
    <w:next w:val="a4"/>
    <w:semiHidden/>
    <w:rsid w:val="00024B9E"/>
  </w:style>
  <w:style w:type="numbering" w:customStyle="1" w:styleId="1321">
    <w:name w:val="無清單1321"/>
    <w:next w:val="a4"/>
    <w:semiHidden/>
    <w:rsid w:val="00024B9E"/>
  </w:style>
  <w:style w:type="numbering" w:customStyle="1" w:styleId="2221">
    <w:name w:val="無清單2221"/>
    <w:next w:val="a4"/>
    <w:semiHidden/>
    <w:rsid w:val="00024B9E"/>
  </w:style>
  <w:style w:type="numbering" w:customStyle="1" w:styleId="3221">
    <w:name w:val="無清單3221"/>
    <w:next w:val="a4"/>
    <w:semiHidden/>
    <w:rsid w:val="00024B9E"/>
  </w:style>
  <w:style w:type="numbering" w:customStyle="1" w:styleId="4221">
    <w:name w:val="無清單4221"/>
    <w:next w:val="a4"/>
    <w:semiHidden/>
    <w:rsid w:val="00024B9E"/>
  </w:style>
  <w:style w:type="numbering" w:customStyle="1" w:styleId="5221">
    <w:name w:val="無清單5221"/>
    <w:next w:val="a4"/>
    <w:semiHidden/>
    <w:rsid w:val="00024B9E"/>
  </w:style>
  <w:style w:type="numbering" w:customStyle="1" w:styleId="6221">
    <w:name w:val="無清單6221"/>
    <w:next w:val="a4"/>
    <w:semiHidden/>
    <w:rsid w:val="00024B9E"/>
  </w:style>
  <w:style w:type="numbering" w:customStyle="1" w:styleId="1421">
    <w:name w:val="無清單1421"/>
    <w:next w:val="a4"/>
    <w:semiHidden/>
    <w:rsid w:val="00024B9E"/>
  </w:style>
  <w:style w:type="numbering" w:customStyle="1" w:styleId="1521">
    <w:name w:val="無清單1521"/>
    <w:next w:val="a4"/>
    <w:semiHidden/>
    <w:rsid w:val="00024B9E"/>
  </w:style>
  <w:style w:type="numbering" w:customStyle="1" w:styleId="2321">
    <w:name w:val="無清單2321"/>
    <w:next w:val="a4"/>
    <w:semiHidden/>
    <w:rsid w:val="00024B9E"/>
  </w:style>
  <w:style w:type="numbering" w:customStyle="1" w:styleId="3321">
    <w:name w:val="無清單3321"/>
    <w:next w:val="a4"/>
    <w:semiHidden/>
    <w:rsid w:val="00024B9E"/>
  </w:style>
  <w:style w:type="numbering" w:customStyle="1" w:styleId="4321">
    <w:name w:val="無清單4321"/>
    <w:next w:val="a4"/>
    <w:semiHidden/>
    <w:rsid w:val="00024B9E"/>
  </w:style>
  <w:style w:type="numbering" w:customStyle="1" w:styleId="5321">
    <w:name w:val="無清單5321"/>
    <w:next w:val="a4"/>
    <w:semiHidden/>
    <w:rsid w:val="00024B9E"/>
  </w:style>
  <w:style w:type="numbering" w:customStyle="1" w:styleId="6321">
    <w:name w:val="無清單6321"/>
    <w:next w:val="a4"/>
    <w:semiHidden/>
    <w:rsid w:val="00024B9E"/>
  </w:style>
  <w:style w:type="numbering" w:customStyle="1" w:styleId="1621">
    <w:name w:val="無清單1621"/>
    <w:next w:val="a4"/>
    <w:semiHidden/>
    <w:rsid w:val="00024B9E"/>
  </w:style>
  <w:style w:type="numbering" w:customStyle="1" w:styleId="1721">
    <w:name w:val="無清單1721"/>
    <w:next w:val="a4"/>
    <w:semiHidden/>
    <w:rsid w:val="00024B9E"/>
  </w:style>
  <w:style w:type="numbering" w:customStyle="1" w:styleId="2421">
    <w:name w:val="無清單2421"/>
    <w:next w:val="a4"/>
    <w:semiHidden/>
    <w:rsid w:val="00024B9E"/>
  </w:style>
  <w:style w:type="numbering" w:customStyle="1" w:styleId="3421">
    <w:name w:val="無清單3421"/>
    <w:next w:val="a4"/>
    <w:semiHidden/>
    <w:rsid w:val="00024B9E"/>
  </w:style>
  <w:style w:type="numbering" w:customStyle="1" w:styleId="4421">
    <w:name w:val="無清單4421"/>
    <w:next w:val="a4"/>
    <w:semiHidden/>
    <w:rsid w:val="00024B9E"/>
  </w:style>
  <w:style w:type="numbering" w:customStyle="1" w:styleId="5421">
    <w:name w:val="無清單5421"/>
    <w:next w:val="a4"/>
    <w:semiHidden/>
    <w:rsid w:val="00024B9E"/>
  </w:style>
  <w:style w:type="numbering" w:customStyle="1" w:styleId="6421">
    <w:name w:val="無清單6421"/>
    <w:next w:val="a4"/>
    <w:semiHidden/>
    <w:rsid w:val="00024B9E"/>
  </w:style>
  <w:style w:type="numbering" w:customStyle="1" w:styleId="1821">
    <w:name w:val="無清單1821"/>
    <w:next w:val="a4"/>
    <w:semiHidden/>
    <w:rsid w:val="00024B9E"/>
  </w:style>
  <w:style w:type="numbering" w:customStyle="1" w:styleId="1921">
    <w:name w:val="無清單1921"/>
    <w:next w:val="a4"/>
    <w:semiHidden/>
    <w:rsid w:val="00024B9E"/>
  </w:style>
  <w:style w:type="numbering" w:customStyle="1" w:styleId="2521">
    <w:name w:val="無清單2521"/>
    <w:next w:val="a4"/>
    <w:semiHidden/>
    <w:rsid w:val="00024B9E"/>
  </w:style>
  <w:style w:type="numbering" w:customStyle="1" w:styleId="3521">
    <w:name w:val="無清單3521"/>
    <w:next w:val="a4"/>
    <w:semiHidden/>
    <w:rsid w:val="00024B9E"/>
  </w:style>
  <w:style w:type="numbering" w:customStyle="1" w:styleId="4521">
    <w:name w:val="無清單4521"/>
    <w:next w:val="a4"/>
    <w:semiHidden/>
    <w:rsid w:val="00024B9E"/>
  </w:style>
  <w:style w:type="numbering" w:customStyle="1" w:styleId="5521">
    <w:name w:val="無清單5521"/>
    <w:next w:val="a4"/>
    <w:semiHidden/>
    <w:rsid w:val="00024B9E"/>
  </w:style>
  <w:style w:type="numbering" w:customStyle="1" w:styleId="6521">
    <w:name w:val="無清單6521"/>
    <w:next w:val="a4"/>
    <w:semiHidden/>
    <w:rsid w:val="00024B9E"/>
  </w:style>
  <w:style w:type="paragraph" w:customStyle="1" w:styleId="4a">
    <w:name w:val="樣式4"/>
    <w:basedOn w:val="a1"/>
    <w:qFormat/>
    <w:rsid w:val="00024B9E"/>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f3">
    <w:name w:val="國字括弧1"/>
    <w:basedOn w:val="a1"/>
    <w:qFormat/>
    <w:rsid w:val="00024B9E"/>
    <w:pPr>
      <w:snapToGrid w:val="0"/>
      <w:spacing w:line="420" w:lineRule="exact"/>
      <w:ind w:firstLineChars="100" w:firstLine="240"/>
      <w:jc w:val="both"/>
    </w:pPr>
    <w:rPr>
      <w:rFonts w:ascii="新細明體" w:eastAsia="標楷體" w:hAnsi="新細明體" w:cs="Times New Roman"/>
      <w:b/>
      <w:szCs w:val="20"/>
    </w:rPr>
  </w:style>
  <w:style w:type="paragraph" w:customStyle="1" w:styleId="1f4">
    <w:name w:val="國字1"/>
    <w:basedOn w:val="a1"/>
    <w:qFormat/>
    <w:rsid w:val="00024B9E"/>
    <w:pPr>
      <w:adjustRightInd w:val="0"/>
      <w:snapToGrid w:val="0"/>
      <w:spacing w:line="500" w:lineRule="exact"/>
      <w:jc w:val="both"/>
    </w:pPr>
    <w:rPr>
      <w:rFonts w:ascii="新細明體" w:eastAsia="標楷體" w:hAnsi="新細明體" w:cs="Times New Roman"/>
      <w:b/>
      <w:bCs/>
      <w:sz w:val="28"/>
      <w:szCs w:val="28"/>
    </w:rPr>
  </w:style>
  <w:style w:type="paragraph" w:customStyle="1" w:styleId="69">
    <w:name w:val="樣式6"/>
    <w:basedOn w:val="a1"/>
    <w:qFormat/>
    <w:rsid w:val="00024B9E"/>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f5">
    <w:name w:val="標題1"/>
    <w:basedOn w:val="69"/>
    <w:qFormat/>
    <w:rsid w:val="00024B9E"/>
    <w:pPr>
      <w:spacing w:before="240" w:line="500" w:lineRule="exact"/>
    </w:pPr>
  </w:style>
  <w:style w:type="paragraph" w:customStyle="1" w:styleId="afffffe">
    <w:name w:val="丙一內"/>
    <w:basedOn w:val="a1"/>
    <w:rsid w:val="00024B9E"/>
    <w:pPr>
      <w:autoSpaceDE w:val="0"/>
      <w:autoSpaceDN w:val="0"/>
      <w:adjustRightInd w:val="0"/>
      <w:snapToGrid w:val="0"/>
      <w:spacing w:line="600" w:lineRule="exact"/>
      <w:ind w:firstLineChars="200" w:firstLine="200"/>
      <w:jc w:val="both"/>
    </w:pPr>
    <w:rPr>
      <w:rFonts w:ascii="Times New Roman" w:eastAsia="標楷體" w:hAnsi="Times New Roman" w:cs="Times New Roman"/>
      <w:sz w:val="22"/>
      <w:szCs w:val="20"/>
    </w:rPr>
  </w:style>
  <w:style w:type="numbering" w:customStyle="1" w:styleId="300">
    <w:name w:val="無清單30"/>
    <w:next w:val="a4"/>
    <w:semiHidden/>
    <w:rsid w:val="00024B9E"/>
  </w:style>
  <w:style w:type="numbering" w:customStyle="1" w:styleId="1160">
    <w:name w:val="無清單116"/>
    <w:next w:val="a4"/>
    <w:semiHidden/>
    <w:rsid w:val="00024B9E"/>
  </w:style>
  <w:style w:type="numbering" w:customStyle="1" w:styleId="2140">
    <w:name w:val="無清單214"/>
    <w:next w:val="a4"/>
    <w:semiHidden/>
    <w:rsid w:val="00024B9E"/>
  </w:style>
  <w:style w:type="numbering" w:customStyle="1" w:styleId="390">
    <w:name w:val="無清單39"/>
    <w:next w:val="a4"/>
    <w:semiHidden/>
    <w:rsid w:val="00024B9E"/>
  </w:style>
  <w:style w:type="numbering" w:customStyle="1" w:styleId="490">
    <w:name w:val="無清單49"/>
    <w:next w:val="a4"/>
    <w:semiHidden/>
    <w:rsid w:val="00024B9E"/>
  </w:style>
  <w:style w:type="numbering" w:customStyle="1" w:styleId="590">
    <w:name w:val="無清單59"/>
    <w:next w:val="a4"/>
    <w:semiHidden/>
    <w:rsid w:val="00024B9E"/>
  </w:style>
  <w:style w:type="numbering" w:customStyle="1" w:styleId="690">
    <w:name w:val="無清單69"/>
    <w:next w:val="a4"/>
    <w:semiHidden/>
    <w:rsid w:val="00024B9E"/>
  </w:style>
  <w:style w:type="numbering" w:customStyle="1" w:styleId="74">
    <w:name w:val="無清單74"/>
    <w:next w:val="a4"/>
    <w:semiHidden/>
    <w:rsid w:val="00024B9E"/>
  </w:style>
  <w:style w:type="numbering" w:customStyle="1" w:styleId="1170">
    <w:name w:val="無清單117"/>
    <w:next w:val="a4"/>
    <w:semiHidden/>
    <w:rsid w:val="00024B9E"/>
  </w:style>
  <w:style w:type="numbering" w:customStyle="1" w:styleId="1112">
    <w:name w:val="無清單1112"/>
    <w:next w:val="a4"/>
    <w:semiHidden/>
    <w:rsid w:val="00024B9E"/>
  </w:style>
  <w:style w:type="numbering" w:customStyle="1" w:styleId="2150">
    <w:name w:val="無清單215"/>
    <w:next w:val="a4"/>
    <w:semiHidden/>
    <w:rsid w:val="00024B9E"/>
  </w:style>
  <w:style w:type="numbering" w:customStyle="1" w:styleId="3140">
    <w:name w:val="無清單314"/>
    <w:next w:val="a4"/>
    <w:semiHidden/>
    <w:rsid w:val="00024B9E"/>
  </w:style>
  <w:style w:type="numbering" w:customStyle="1" w:styleId="4140">
    <w:name w:val="無清單414"/>
    <w:next w:val="a4"/>
    <w:semiHidden/>
    <w:rsid w:val="00024B9E"/>
  </w:style>
  <w:style w:type="numbering" w:customStyle="1" w:styleId="514">
    <w:name w:val="無清單514"/>
    <w:next w:val="a4"/>
    <w:semiHidden/>
    <w:rsid w:val="00024B9E"/>
  </w:style>
  <w:style w:type="numbering" w:customStyle="1" w:styleId="614">
    <w:name w:val="無清單614"/>
    <w:next w:val="a4"/>
    <w:semiHidden/>
    <w:rsid w:val="00024B9E"/>
  </w:style>
  <w:style w:type="numbering" w:customStyle="1" w:styleId="7120">
    <w:name w:val="無清單712"/>
    <w:next w:val="a4"/>
    <w:semiHidden/>
    <w:rsid w:val="00024B9E"/>
  </w:style>
  <w:style w:type="numbering" w:customStyle="1" w:styleId="1111113">
    <w:name w:val="1 / 1.1 / 1.1.13"/>
    <w:basedOn w:val="a4"/>
    <w:next w:val="111111"/>
    <w:rsid w:val="00024B9E"/>
  </w:style>
  <w:style w:type="numbering" w:customStyle="1" w:styleId="1ai3">
    <w:name w:val="1 / a / i3"/>
    <w:basedOn w:val="a4"/>
    <w:next w:val="1ai"/>
    <w:rsid w:val="00024B9E"/>
  </w:style>
  <w:style w:type="numbering" w:customStyle="1" w:styleId="3f5">
    <w:name w:val="文章 / 章節3"/>
    <w:basedOn w:val="a4"/>
    <w:next w:val="afff8"/>
    <w:rsid w:val="00024B9E"/>
  </w:style>
  <w:style w:type="numbering" w:customStyle="1" w:styleId="84">
    <w:name w:val="無清單84"/>
    <w:next w:val="a4"/>
    <w:semiHidden/>
    <w:rsid w:val="00024B9E"/>
  </w:style>
  <w:style w:type="numbering" w:customStyle="1" w:styleId="1240">
    <w:name w:val="無清單124"/>
    <w:next w:val="a4"/>
    <w:semiHidden/>
    <w:rsid w:val="00024B9E"/>
  </w:style>
  <w:style w:type="numbering" w:customStyle="1" w:styleId="2112">
    <w:name w:val="無清單2112"/>
    <w:next w:val="a4"/>
    <w:semiHidden/>
    <w:rsid w:val="00024B9E"/>
  </w:style>
  <w:style w:type="numbering" w:customStyle="1" w:styleId="3112">
    <w:name w:val="無清單3112"/>
    <w:next w:val="a4"/>
    <w:semiHidden/>
    <w:rsid w:val="00024B9E"/>
  </w:style>
  <w:style w:type="numbering" w:customStyle="1" w:styleId="4112">
    <w:name w:val="無清單4112"/>
    <w:next w:val="a4"/>
    <w:semiHidden/>
    <w:rsid w:val="00024B9E"/>
  </w:style>
  <w:style w:type="numbering" w:customStyle="1" w:styleId="5112">
    <w:name w:val="無清單5112"/>
    <w:next w:val="a4"/>
    <w:semiHidden/>
    <w:rsid w:val="00024B9E"/>
  </w:style>
  <w:style w:type="numbering" w:customStyle="1" w:styleId="6112">
    <w:name w:val="無清單6112"/>
    <w:next w:val="a4"/>
    <w:semiHidden/>
    <w:rsid w:val="00024B9E"/>
  </w:style>
  <w:style w:type="numbering" w:customStyle="1" w:styleId="940">
    <w:name w:val="無清單94"/>
    <w:next w:val="a4"/>
    <w:semiHidden/>
    <w:rsid w:val="00024B9E"/>
  </w:style>
  <w:style w:type="numbering" w:customStyle="1" w:styleId="1040">
    <w:name w:val="無清單104"/>
    <w:next w:val="a4"/>
    <w:semiHidden/>
    <w:rsid w:val="00024B9E"/>
  </w:style>
  <w:style w:type="numbering" w:customStyle="1" w:styleId="1340">
    <w:name w:val="無清單134"/>
    <w:next w:val="a4"/>
    <w:semiHidden/>
    <w:rsid w:val="00024B9E"/>
  </w:style>
  <w:style w:type="numbering" w:customStyle="1" w:styleId="2240">
    <w:name w:val="無清單224"/>
    <w:next w:val="a4"/>
    <w:semiHidden/>
    <w:rsid w:val="00024B9E"/>
  </w:style>
  <w:style w:type="numbering" w:customStyle="1" w:styleId="3240">
    <w:name w:val="無清單324"/>
    <w:next w:val="a4"/>
    <w:semiHidden/>
    <w:rsid w:val="00024B9E"/>
  </w:style>
  <w:style w:type="numbering" w:customStyle="1" w:styleId="4240">
    <w:name w:val="無清單424"/>
    <w:next w:val="a4"/>
    <w:semiHidden/>
    <w:rsid w:val="00024B9E"/>
  </w:style>
  <w:style w:type="numbering" w:customStyle="1" w:styleId="524">
    <w:name w:val="無清單524"/>
    <w:next w:val="a4"/>
    <w:semiHidden/>
    <w:rsid w:val="00024B9E"/>
  </w:style>
  <w:style w:type="numbering" w:customStyle="1" w:styleId="624">
    <w:name w:val="無清單624"/>
    <w:next w:val="a4"/>
    <w:semiHidden/>
    <w:rsid w:val="00024B9E"/>
  </w:style>
  <w:style w:type="numbering" w:customStyle="1" w:styleId="144">
    <w:name w:val="無清單144"/>
    <w:next w:val="a4"/>
    <w:semiHidden/>
    <w:rsid w:val="00024B9E"/>
  </w:style>
  <w:style w:type="numbering" w:customStyle="1" w:styleId="154">
    <w:name w:val="無清單154"/>
    <w:next w:val="a4"/>
    <w:semiHidden/>
    <w:rsid w:val="00024B9E"/>
  </w:style>
  <w:style w:type="numbering" w:customStyle="1" w:styleId="2340">
    <w:name w:val="無清單234"/>
    <w:next w:val="a4"/>
    <w:semiHidden/>
    <w:rsid w:val="00024B9E"/>
  </w:style>
  <w:style w:type="numbering" w:customStyle="1" w:styleId="3340">
    <w:name w:val="無清單334"/>
    <w:next w:val="a4"/>
    <w:semiHidden/>
    <w:rsid w:val="00024B9E"/>
  </w:style>
  <w:style w:type="numbering" w:customStyle="1" w:styleId="4340">
    <w:name w:val="無清單434"/>
    <w:next w:val="a4"/>
    <w:semiHidden/>
    <w:rsid w:val="00024B9E"/>
  </w:style>
  <w:style w:type="numbering" w:customStyle="1" w:styleId="534">
    <w:name w:val="無清單534"/>
    <w:next w:val="a4"/>
    <w:semiHidden/>
    <w:rsid w:val="00024B9E"/>
  </w:style>
  <w:style w:type="numbering" w:customStyle="1" w:styleId="634">
    <w:name w:val="無清單634"/>
    <w:next w:val="a4"/>
    <w:semiHidden/>
    <w:rsid w:val="00024B9E"/>
  </w:style>
  <w:style w:type="numbering" w:customStyle="1" w:styleId="164">
    <w:name w:val="無清單164"/>
    <w:next w:val="a4"/>
    <w:semiHidden/>
    <w:rsid w:val="00024B9E"/>
  </w:style>
  <w:style w:type="numbering" w:customStyle="1" w:styleId="174">
    <w:name w:val="無清單174"/>
    <w:next w:val="a4"/>
    <w:semiHidden/>
    <w:rsid w:val="00024B9E"/>
  </w:style>
  <w:style w:type="numbering" w:customStyle="1" w:styleId="244">
    <w:name w:val="無清單244"/>
    <w:next w:val="a4"/>
    <w:semiHidden/>
    <w:rsid w:val="00024B9E"/>
  </w:style>
  <w:style w:type="numbering" w:customStyle="1" w:styleId="344">
    <w:name w:val="無清單344"/>
    <w:next w:val="a4"/>
    <w:semiHidden/>
    <w:rsid w:val="00024B9E"/>
  </w:style>
  <w:style w:type="numbering" w:customStyle="1" w:styleId="444">
    <w:name w:val="無清單444"/>
    <w:next w:val="a4"/>
    <w:semiHidden/>
    <w:rsid w:val="00024B9E"/>
  </w:style>
  <w:style w:type="numbering" w:customStyle="1" w:styleId="544">
    <w:name w:val="無清單544"/>
    <w:next w:val="a4"/>
    <w:semiHidden/>
    <w:rsid w:val="00024B9E"/>
  </w:style>
  <w:style w:type="numbering" w:customStyle="1" w:styleId="644">
    <w:name w:val="無清單644"/>
    <w:next w:val="a4"/>
    <w:semiHidden/>
    <w:rsid w:val="00024B9E"/>
  </w:style>
  <w:style w:type="numbering" w:customStyle="1" w:styleId="184">
    <w:name w:val="無清單184"/>
    <w:next w:val="a4"/>
    <w:semiHidden/>
    <w:rsid w:val="00024B9E"/>
  </w:style>
  <w:style w:type="numbering" w:customStyle="1" w:styleId="194">
    <w:name w:val="無清單194"/>
    <w:next w:val="a4"/>
    <w:semiHidden/>
    <w:rsid w:val="00024B9E"/>
  </w:style>
  <w:style w:type="numbering" w:customStyle="1" w:styleId="254">
    <w:name w:val="無清單254"/>
    <w:next w:val="a4"/>
    <w:semiHidden/>
    <w:rsid w:val="00024B9E"/>
  </w:style>
  <w:style w:type="numbering" w:customStyle="1" w:styleId="354">
    <w:name w:val="無清單354"/>
    <w:next w:val="a4"/>
    <w:semiHidden/>
    <w:rsid w:val="00024B9E"/>
  </w:style>
  <w:style w:type="numbering" w:customStyle="1" w:styleId="454">
    <w:name w:val="無清單454"/>
    <w:next w:val="a4"/>
    <w:semiHidden/>
    <w:rsid w:val="00024B9E"/>
  </w:style>
  <w:style w:type="numbering" w:customStyle="1" w:styleId="554">
    <w:name w:val="無清單554"/>
    <w:next w:val="a4"/>
    <w:semiHidden/>
    <w:rsid w:val="00024B9E"/>
  </w:style>
  <w:style w:type="numbering" w:customStyle="1" w:styleId="654">
    <w:name w:val="無清單654"/>
    <w:next w:val="a4"/>
    <w:semiHidden/>
    <w:rsid w:val="00024B9E"/>
  </w:style>
  <w:style w:type="numbering" w:customStyle="1" w:styleId="202">
    <w:name w:val="無清單202"/>
    <w:next w:val="a4"/>
    <w:semiHidden/>
    <w:rsid w:val="00024B9E"/>
  </w:style>
  <w:style w:type="numbering" w:customStyle="1" w:styleId="1102">
    <w:name w:val="無清單1102"/>
    <w:next w:val="a4"/>
    <w:semiHidden/>
    <w:rsid w:val="00024B9E"/>
  </w:style>
  <w:style w:type="numbering" w:customStyle="1" w:styleId="1122">
    <w:name w:val="無清單1122"/>
    <w:next w:val="a4"/>
    <w:semiHidden/>
    <w:rsid w:val="00024B9E"/>
  </w:style>
  <w:style w:type="numbering" w:customStyle="1" w:styleId="262">
    <w:name w:val="無清單262"/>
    <w:next w:val="a4"/>
    <w:semiHidden/>
    <w:rsid w:val="00024B9E"/>
  </w:style>
  <w:style w:type="numbering" w:customStyle="1" w:styleId="362">
    <w:name w:val="無清單362"/>
    <w:next w:val="a4"/>
    <w:semiHidden/>
    <w:rsid w:val="00024B9E"/>
  </w:style>
  <w:style w:type="numbering" w:customStyle="1" w:styleId="462">
    <w:name w:val="無清單462"/>
    <w:next w:val="a4"/>
    <w:semiHidden/>
    <w:rsid w:val="00024B9E"/>
  </w:style>
  <w:style w:type="numbering" w:customStyle="1" w:styleId="562">
    <w:name w:val="無清單562"/>
    <w:next w:val="a4"/>
    <w:semiHidden/>
    <w:rsid w:val="00024B9E"/>
  </w:style>
  <w:style w:type="numbering" w:customStyle="1" w:styleId="662">
    <w:name w:val="無清單662"/>
    <w:next w:val="a4"/>
    <w:semiHidden/>
    <w:rsid w:val="00024B9E"/>
  </w:style>
  <w:style w:type="numbering" w:customStyle="1" w:styleId="722">
    <w:name w:val="無清單722"/>
    <w:next w:val="a4"/>
    <w:semiHidden/>
    <w:rsid w:val="00024B9E"/>
  </w:style>
  <w:style w:type="numbering" w:customStyle="1" w:styleId="11111112">
    <w:name w:val="1 / 1.1 / 1.1.112"/>
    <w:basedOn w:val="a4"/>
    <w:next w:val="111111"/>
    <w:rsid w:val="00024B9E"/>
  </w:style>
  <w:style w:type="numbering" w:customStyle="1" w:styleId="1ai12">
    <w:name w:val="1 / a / i12"/>
    <w:basedOn w:val="a4"/>
    <w:next w:val="1ai"/>
    <w:rsid w:val="00024B9E"/>
  </w:style>
  <w:style w:type="numbering" w:customStyle="1" w:styleId="126">
    <w:name w:val="文章 / 章節12"/>
    <w:basedOn w:val="a4"/>
    <w:next w:val="afff8"/>
    <w:rsid w:val="00024B9E"/>
  </w:style>
  <w:style w:type="numbering" w:customStyle="1" w:styleId="8120">
    <w:name w:val="無清單812"/>
    <w:next w:val="a4"/>
    <w:semiHidden/>
    <w:rsid w:val="00024B9E"/>
  </w:style>
  <w:style w:type="numbering" w:customStyle="1" w:styleId="1212">
    <w:name w:val="無清單1212"/>
    <w:next w:val="a4"/>
    <w:semiHidden/>
    <w:rsid w:val="00024B9E"/>
  </w:style>
  <w:style w:type="numbering" w:customStyle="1" w:styleId="2122">
    <w:name w:val="無清單2122"/>
    <w:next w:val="a4"/>
    <w:semiHidden/>
    <w:rsid w:val="00024B9E"/>
  </w:style>
  <w:style w:type="numbering" w:customStyle="1" w:styleId="3122">
    <w:name w:val="無清單3122"/>
    <w:next w:val="a4"/>
    <w:semiHidden/>
    <w:rsid w:val="00024B9E"/>
  </w:style>
  <w:style w:type="numbering" w:customStyle="1" w:styleId="4122">
    <w:name w:val="無清單4122"/>
    <w:next w:val="a4"/>
    <w:semiHidden/>
    <w:rsid w:val="00024B9E"/>
  </w:style>
  <w:style w:type="numbering" w:customStyle="1" w:styleId="5122">
    <w:name w:val="無清單5122"/>
    <w:next w:val="a4"/>
    <w:semiHidden/>
    <w:rsid w:val="00024B9E"/>
  </w:style>
  <w:style w:type="numbering" w:customStyle="1" w:styleId="6122">
    <w:name w:val="無清單6122"/>
    <w:next w:val="a4"/>
    <w:semiHidden/>
    <w:rsid w:val="00024B9E"/>
  </w:style>
  <w:style w:type="numbering" w:customStyle="1" w:styleId="912">
    <w:name w:val="無清單912"/>
    <w:next w:val="a4"/>
    <w:semiHidden/>
    <w:rsid w:val="00024B9E"/>
  </w:style>
  <w:style w:type="numbering" w:customStyle="1" w:styleId="1012">
    <w:name w:val="無清單1012"/>
    <w:next w:val="a4"/>
    <w:semiHidden/>
    <w:rsid w:val="00024B9E"/>
  </w:style>
  <w:style w:type="numbering" w:customStyle="1" w:styleId="1312">
    <w:name w:val="無清單1312"/>
    <w:next w:val="a4"/>
    <w:semiHidden/>
    <w:rsid w:val="00024B9E"/>
  </w:style>
  <w:style w:type="numbering" w:customStyle="1" w:styleId="2212">
    <w:name w:val="無清單2212"/>
    <w:next w:val="a4"/>
    <w:semiHidden/>
    <w:rsid w:val="00024B9E"/>
  </w:style>
  <w:style w:type="numbering" w:customStyle="1" w:styleId="3212">
    <w:name w:val="無清單3212"/>
    <w:next w:val="a4"/>
    <w:semiHidden/>
    <w:rsid w:val="00024B9E"/>
  </w:style>
  <w:style w:type="numbering" w:customStyle="1" w:styleId="4212">
    <w:name w:val="無清單4212"/>
    <w:next w:val="a4"/>
    <w:semiHidden/>
    <w:rsid w:val="00024B9E"/>
  </w:style>
  <w:style w:type="numbering" w:customStyle="1" w:styleId="5212">
    <w:name w:val="無清單5212"/>
    <w:next w:val="a4"/>
    <w:semiHidden/>
    <w:rsid w:val="00024B9E"/>
  </w:style>
  <w:style w:type="numbering" w:customStyle="1" w:styleId="6212">
    <w:name w:val="無清單6212"/>
    <w:next w:val="a4"/>
    <w:semiHidden/>
    <w:rsid w:val="00024B9E"/>
  </w:style>
  <w:style w:type="numbering" w:customStyle="1" w:styleId="1412">
    <w:name w:val="無清單1412"/>
    <w:next w:val="a4"/>
    <w:semiHidden/>
    <w:rsid w:val="00024B9E"/>
  </w:style>
  <w:style w:type="numbering" w:customStyle="1" w:styleId="1512">
    <w:name w:val="無清單1512"/>
    <w:next w:val="a4"/>
    <w:semiHidden/>
    <w:rsid w:val="00024B9E"/>
  </w:style>
  <w:style w:type="numbering" w:customStyle="1" w:styleId="2312">
    <w:name w:val="無清單2312"/>
    <w:next w:val="a4"/>
    <w:semiHidden/>
    <w:rsid w:val="00024B9E"/>
  </w:style>
  <w:style w:type="numbering" w:customStyle="1" w:styleId="3312">
    <w:name w:val="無清單3312"/>
    <w:next w:val="a4"/>
    <w:semiHidden/>
    <w:rsid w:val="00024B9E"/>
  </w:style>
  <w:style w:type="numbering" w:customStyle="1" w:styleId="4312">
    <w:name w:val="無清單4312"/>
    <w:next w:val="a4"/>
    <w:semiHidden/>
    <w:rsid w:val="00024B9E"/>
  </w:style>
  <w:style w:type="numbering" w:customStyle="1" w:styleId="5312">
    <w:name w:val="無清單5312"/>
    <w:next w:val="a4"/>
    <w:semiHidden/>
    <w:rsid w:val="00024B9E"/>
  </w:style>
  <w:style w:type="numbering" w:customStyle="1" w:styleId="6312">
    <w:name w:val="無清單6312"/>
    <w:next w:val="a4"/>
    <w:semiHidden/>
    <w:rsid w:val="00024B9E"/>
  </w:style>
  <w:style w:type="numbering" w:customStyle="1" w:styleId="1612">
    <w:name w:val="無清單1612"/>
    <w:next w:val="a4"/>
    <w:semiHidden/>
    <w:rsid w:val="00024B9E"/>
  </w:style>
  <w:style w:type="numbering" w:customStyle="1" w:styleId="1712">
    <w:name w:val="無清單1712"/>
    <w:next w:val="a4"/>
    <w:semiHidden/>
    <w:rsid w:val="00024B9E"/>
  </w:style>
  <w:style w:type="numbering" w:customStyle="1" w:styleId="2412">
    <w:name w:val="無清單2412"/>
    <w:next w:val="a4"/>
    <w:semiHidden/>
    <w:rsid w:val="00024B9E"/>
  </w:style>
  <w:style w:type="numbering" w:customStyle="1" w:styleId="3412">
    <w:name w:val="無清單3412"/>
    <w:next w:val="a4"/>
    <w:semiHidden/>
    <w:rsid w:val="00024B9E"/>
  </w:style>
  <w:style w:type="numbering" w:customStyle="1" w:styleId="4412">
    <w:name w:val="無清單4412"/>
    <w:next w:val="a4"/>
    <w:semiHidden/>
    <w:rsid w:val="00024B9E"/>
  </w:style>
  <w:style w:type="numbering" w:customStyle="1" w:styleId="5412">
    <w:name w:val="無清單5412"/>
    <w:next w:val="a4"/>
    <w:semiHidden/>
    <w:rsid w:val="00024B9E"/>
  </w:style>
  <w:style w:type="numbering" w:customStyle="1" w:styleId="6412">
    <w:name w:val="無清單6412"/>
    <w:next w:val="a4"/>
    <w:semiHidden/>
    <w:rsid w:val="00024B9E"/>
  </w:style>
  <w:style w:type="numbering" w:customStyle="1" w:styleId="1812">
    <w:name w:val="無清單1812"/>
    <w:next w:val="a4"/>
    <w:semiHidden/>
    <w:rsid w:val="00024B9E"/>
  </w:style>
  <w:style w:type="numbering" w:customStyle="1" w:styleId="1912">
    <w:name w:val="無清單1912"/>
    <w:next w:val="a4"/>
    <w:semiHidden/>
    <w:rsid w:val="00024B9E"/>
  </w:style>
  <w:style w:type="numbering" w:customStyle="1" w:styleId="2512">
    <w:name w:val="無清單2512"/>
    <w:next w:val="a4"/>
    <w:semiHidden/>
    <w:rsid w:val="00024B9E"/>
  </w:style>
  <w:style w:type="numbering" w:customStyle="1" w:styleId="3512">
    <w:name w:val="無清單3512"/>
    <w:next w:val="a4"/>
    <w:semiHidden/>
    <w:rsid w:val="00024B9E"/>
  </w:style>
  <w:style w:type="numbering" w:customStyle="1" w:styleId="4512">
    <w:name w:val="無清單4512"/>
    <w:next w:val="a4"/>
    <w:semiHidden/>
    <w:rsid w:val="00024B9E"/>
  </w:style>
  <w:style w:type="numbering" w:customStyle="1" w:styleId="5512">
    <w:name w:val="無清單5512"/>
    <w:next w:val="a4"/>
    <w:semiHidden/>
    <w:rsid w:val="00024B9E"/>
  </w:style>
  <w:style w:type="numbering" w:customStyle="1" w:styleId="6512">
    <w:name w:val="無清單6512"/>
    <w:next w:val="a4"/>
    <w:semiHidden/>
    <w:rsid w:val="00024B9E"/>
  </w:style>
  <w:style w:type="numbering" w:customStyle="1" w:styleId="272">
    <w:name w:val="無清單272"/>
    <w:next w:val="a4"/>
    <w:semiHidden/>
    <w:rsid w:val="00024B9E"/>
  </w:style>
  <w:style w:type="numbering" w:customStyle="1" w:styleId="1132">
    <w:name w:val="無清單1132"/>
    <w:next w:val="a4"/>
    <w:semiHidden/>
    <w:rsid w:val="00024B9E"/>
  </w:style>
  <w:style w:type="numbering" w:customStyle="1" w:styleId="1142">
    <w:name w:val="無清單1142"/>
    <w:next w:val="a4"/>
    <w:semiHidden/>
    <w:rsid w:val="00024B9E"/>
  </w:style>
  <w:style w:type="numbering" w:customStyle="1" w:styleId="282">
    <w:name w:val="無清單282"/>
    <w:next w:val="a4"/>
    <w:semiHidden/>
    <w:rsid w:val="00024B9E"/>
  </w:style>
  <w:style w:type="numbering" w:customStyle="1" w:styleId="372">
    <w:name w:val="無清單372"/>
    <w:next w:val="a4"/>
    <w:semiHidden/>
    <w:rsid w:val="00024B9E"/>
  </w:style>
  <w:style w:type="numbering" w:customStyle="1" w:styleId="472">
    <w:name w:val="無清單472"/>
    <w:next w:val="a4"/>
    <w:semiHidden/>
    <w:rsid w:val="00024B9E"/>
  </w:style>
  <w:style w:type="numbering" w:customStyle="1" w:styleId="572">
    <w:name w:val="無清單572"/>
    <w:next w:val="a4"/>
    <w:semiHidden/>
    <w:rsid w:val="00024B9E"/>
  </w:style>
  <w:style w:type="numbering" w:customStyle="1" w:styleId="672">
    <w:name w:val="無清單672"/>
    <w:next w:val="a4"/>
    <w:semiHidden/>
    <w:rsid w:val="00024B9E"/>
  </w:style>
  <w:style w:type="numbering" w:customStyle="1" w:styleId="732">
    <w:name w:val="無清單732"/>
    <w:next w:val="a4"/>
    <w:semiHidden/>
    <w:rsid w:val="00024B9E"/>
  </w:style>
  <w:style w:type="numbering" w:customStyle="1" w:styleId="11111121">
    <w:name w:val="1 / 1.1 / 1.1.121"/>
    <w:basedOn w:val="a4"/>
    <w:next w:val="111111"/>
    <w:rsid w:val="00024B9E"/>
  </w:style>
  <w:style w:type="numbering" w:customStyle="1" w:styleId="1ai21">
    <w:name w:val="1 / a / i21"/>
    <w:basedOn w:val="a4"/>
    <w:next w:val="1ai"/>
    <w:rsid w:val="00024B9E"/>
  </w:style>
  <w:style w:type="numbering" w:customStyle="1" w:styleId="21a">
    <w:name w:val="文章 / 章節21"/>
    <w:basedOn w:val="a4"/>
    <w:next w:val="afff8"/>
    <w:rsid w:val="00024B9E"/>
  </w:style>
  <w:style w:type="numbering" w:customStyle="1" w:styleId="8220">
    <w:name w:val="無清單822"/>
    <w:next w:val="a4"/>
    <w:semiHidden/>
    <w:rsid w:val="00024B9E"/>
  </w:style>
  <w:style w:type="numbering" w:customStyle="1" w:styleId="1222">
    <w:name w:val="無清單1222"/>
    <w:next w:val="a4"/>
    <w:semiHidden/>
    <w:rsid w:val="00024B9E"/>
  </w:style>
  <w:style w:type="numbering" w:customStyle="1" w:styleId="2132">
    <w:name w:val="無清單2132"/>
    <w:next w:val="a4"/>
    <w:semiHidden/>
    <w:rsid w:val="00024B9E"/>
  </w:style>
  <w:style w:type="numbering" w:customStyle="1" w:styleId="3132">
    <w:name w:val="無清單3132"/>
    <w:next w:val="a4"/>
    <w:semiHidden/>
    <w:rsid w:val="00024B9E"/>
  </w:style>
  <w:style w:type="numbering" w:customStyle="1" w:styleId="4132">
    <w:name w:val="無清單4132"/>
    <w:next w:val="a4"/>
    <w:semiHidden/>
    <w:rsid w:val="00024B9E"/>
  </w:style>
  <w:style w:type="numbering" w:customStyle="1" w:styleId="5132">
    <w:name w:val="無清單5132"/>
    <w:next w:val="a4"/>
    <w:semiHidden/>
    <w:rsid w:val="00024B9E"/>
  </w:style>
  <w:style w:type="numbering" w:customStyle="1" w:styleId="6132">
    <w:name w:val="無清單6132"/>
    <w:next w:val="a4"/>
    <w:semiHidden/>
    <w:rsid w:val="00024B9E"/>
  </w:style>
  <w:style w:type="numbering" w:customStyle="1" w:styleId="922">
    <w:name w:val="無清單922"/>
    <w:next w:val="a4"/>
    <w:semiHidden/>
    <w:rsid w:val="00024B9E"/>
  </w:style>
  <w:style w:type="numbering" w:customStyle="1" w:styleId="1022">
    <w:name w:val="無清單1022"/>
    <w:next w:val="a4"/>
    <w:semiHidden/>
    <w:rsid w:val="00024B9E"/>
  </w:style>
  <w:style w:type="numbering" w:customStyle="1" w:styleId="1322">
    <w:name w:val="無清單1322"/>
    <w:next w:val="a4"/>
    <w:semiHidden/>
    <w:rsid w:val="00024B9E"/>
  </w:style>
  <w:style w:type="numbering" w:customStyle="1" w:styleId="2222">
    <w:name w:val="無清單2222"/>
    <w:next w:val="a4"/>
    <w:semiHidden/>
    <w:rsid w:val="00024B9E"/>
  </w:style>
  <w:style w:type="numbering" w:customStyle="1" w:styleId="3222">
    <w:name w:val="無清單3222"/>
    <w:next w:val="a4"/>
    <w:semiHidden/>
    <w:rsid w:val="00024B9E"/>
  </w:style>
  <w:style w:type="numbering" w:customStyle="1" w:styleId="4222">
    <w:name w:val="無清單4222"/>
    <w:next w:val="a4"/>
    <w:semiHidden/>
    <w:rsid w:val="00024B9E"/>
  </w:style>
  <w:style w:type="numbering" w:customStyle="1" w:styleId="5222">
    <w:name w:val="無清單5222"/>
    <w:next w:val="a4"/>
    <w:semiHidden/>
    <w:rsid w:val="00024B9E"/>
  </w:style>
  <w:style w:type="numbering" w:customStyle="1" w:styleId="6222">
    <w:name w:val="無清單6222"/>
    <w:next w:val="a4"/>
    <w:semiHidden/>
    <w:rsid w:val="00024B9E"/>
  </w:style>
  <w:style w:type="numbering" w:customStyle="1" w:styleId="1422">
    <w:name w:val="無清單1422"/>
    <w:next w:val="a4"/>
    <w:semiHidden/>
    <w:rsid w:val="00024B9E"/>
  </w:style>
  <w:style w:type="numbering" w:customStyle="1" w:styleId="1522">
    <w:name w:val="無清單1522"/>
    <w:next w:val="a4"/>
    <w:semiHidden/>
    <w:rsid w:val="00024B9E"/>
  </w:style>
  <w:style w:type="numbering" w:customStyle="1" w:styleId="2322">
    <w:name w:val="無清單2322"/>
    <w:next w:val="a4"/>
    <w:semiHidden/>
    <w:rsid w:val="00024B9E"/>
  </w:style>
  <w:style w:type="numbering" w:customStyle="1" w:styleId="3322">
    <w:name w:val="無清單3322"/>
    <w:next w:val="a4"/>
    <w:semiHidden/>
    <w:rsid w:val="00024B9E"/>
  </w:style>
  <w:style w:type="numbering" w:customStyle="1" w:styleId="4322">
    <w:name w:val="無清單4322"/>
    <w:next w:val="a4"/>
    <w:semiHidden/>
    <w:rsid w:val="00024B9E"/>
  </w:style>
  <w:style w:type="numbering" w:customStyle="1" w:styleId="5322">
    <w:name w:val="無清單5322"/>
    <w:next w:val="a4"/>
    <w:semiHidden/>
    <w:rsid w:val="00024B9E"/>
  </w:style>
  <w:style w:type="numbering" w:customStyle="1" w:styleId="6322">
    <w:name w:val="無清單6322"/>
    <w:next w:val="a4"/>
    <w:semiHidden/>
    <w:rsid w:val="00024B9E"/>
  </w:style>
  <w:style w:type="numbering" w:customStyle="1" w:styleId="1622">
    <w:name w:val="無清單1622"/>
    <w:next w:val="a4"/>
    <w:semiHidden/>
    <w:rsid w:val="00024B9E"/>
  </w:style>
  <w:style w:type="numbering" w:customStyle="1" w:styleId="1722">
    <w:name w:val="無清單1722"/>
    <w:next w:val="a4"/>
    <w:semiHidden/>
    <w:rsid w:val="00024B9E"/>
  </w:style>
  <w:style w:type="numbering" w:customStyle="1" w:styleId="2422">
    <w:name w:val="無清單2422"/>
    <w:next w:val="a4"/>
    <w:semiHidden/>
    <w:rsid w:val="00024B9E"/>
  </w:style>
  <w:style w:type="numbering" w:customStyle="1" w:styleId="3422">
    <w:name w:val="無清單3422"/>
    <w:next w:val="a4"/>
    <w:semiHidden/>
    <w:rsid w:val="00024B9E"/>
  </w:style>
  <w:style w:type="numbering" w:customStyle="1" w:styleId="4422">
    <w:name w:val="無清單4422"/>
    <w:next w:val="a4"/>
    <w:semiHidden/>
    <w:rsid w:val="00024B9E"/>
  </w:style>
  <w:style w:type="numbering" w:customStyle="1" w:styleId="5422">
    <w:name w:val="無清單5422"/>
    <w:next w:val="a4"/>
    <w:semiHidden/>
    <w:rsid w:val="00024B9E"/>
  </w:style>
  <w:style w:type="numbering" w:customStyle="1" w:styleId="6422">
    <w:name w:val="無清單6422"/>
    <w:next w:val="a4"/>
    <w:semiHidden/>
    <w:rsid w:val="00024B9E"/>
  </w:style>
  <w:style w:type="numbering" w:customStyle="1" w:styleId="1822">
    <w:name w:val="無清單1822"/>
    <w:next w:val="a4"/>
    <w:semiHidden/>
    <w:rsid w:val="00024B9E"/>
  </w:style>
  <w:style w:type="numbering" w:customStyle="1" w:styleId="1922">
    <w:name w:val="無清單1922"/>
    <w:next w:val="a4"/>
    <w:semiHidden/>
    <w:rsid w:val="00024B9E"/>
  </w:style>
  <w:style w:type="numbering" w:customStyle="1" w:styleId="2522">
    <w:name w:val="無清單2522"/>
    <w:next w:val="a4"/>
    <w:semiHidden/>
    <w:rsid w:val="00024B9E"/>
  </w:style>
  <w:style w:type="numbering" w:customStyle="1" w:styleId="3522">
    <w:name w:val="無清單3522"/>
    <w:next w:val="a4"/>
    <w:semiHidden/>
    <w:rsid w:val="00024B9E"/>
  </w:style>
  <w:style w:type="numbering" w:customStyle="1" w:styleId="4522">
    <w:name w:val="無清單4522"/>
    <w:next w:val="a4"/>
    <w:semiHidden/>
    <w:rsid w:val="00024B9E"/>
  </w:style>
  <w:style w:type="numbering" w:customStyle="1" w:styleId="5522">
    <w:name w:val="無清單5522"/>
    <w:next w:val="a4"/>
    <w:semiHidden/>
    <w:rsid w:val="00024B9E"/>
  </w:style>
  <w:style w:type="numbering" w:customStyle="1" w:styleId="6522">
    <w:name w:val="無清單6522"/>
    <w:next w:val="a4"/>
    <w:semiHidden/>
    <w:rsid w:val="00024B9E"/>
  </w:style>
  <w:style w:type="numbering" w:customStyle="1" w:styleId="400">
    <w:name w:val="無清單40"/>
    <w:next w:val="a4"/>
    <w:semiHidden/>
    <w:rsid w:val="00024B9E"/>
  </w:style>
  <w:style w:type="numbering" w:customStyle="1" w:styleId="1180">
    <w:name w:val="無清單118"/>
    <w:next w:val="a4"/>
    <w:semiHidden/>
    <w:rsid w:val="00024B9E"/>
  </w:style>
  <w:style w:type="numbering" w:customStyle="1" w:styleId="2160">
    <w:name w:val="無清單216"/>
    <w:next w:val="a4"/>
    <w:semiHidden/>
    <w:rsid w:val="00024B9E"/>
  </w:style>
  <w:style w:type="numbering" w:customStyle="1" w:styleId="3100">
    <w:name w:val="無清單310"/>
    <w:next w:val="a4"/>
    <w:semiHidden/>
    <w:rsid w:val="00024B9E"/>
  </w:style>
  <w:style w:type="numbering" w:customStyle="1" w:styleId="4100">
    <w:name w:val="無清單410"/>
    <w:next w:val="a4"/>
    <w:semiHidden/>
    <w:rsid w:val="00024B9E"/>
  </w:style>
  <w:style w:type="numbering" w:customStyle="1" w:styleId="5100">
    <w:name w:val="無清單510"/>
    <w:next w:val="a4"/>
    <w:semiHidden/>
    <w:rsid w:val="00024B9E"/>
  </w:style>
  <w:style w:type="numbering" w:customStyle="1" w:styleId="6100">
    <w:name w:val="無清單610"/>
    <w:next w:val="a4"/>
    <w:semiHidden/>
    <w:rsid w:val="00024B9E"/>
  </w:style>
  <w:style w:type="numbering" w:customStyle="1" w:styleId="75">
    <w:name w:val="無清單75"/>
    <w:next w:val="a4"/>
    <w:semiHidden/>
    <w:rsid w:val="00024B9E"/>
  </w:style>
  <w:style w:type="numbering" w:customStyle="1" w:styleId="1190">
    <w:name w:val="無清單119"/>
    <w:next w:val="a4"/>
    <w:semiHidden/>
    <w:rsid w:val="00024B9E"/>
  </w:style>
  <w:style w:type="numbering" w:customStyle="1" w:styleId="1113">
    <w:name w:val="無清單1113"/>
    <w:next w:val="a4"/>
    <w:semiHidden/>
    <w:rsid w:val="00024B9E"/>
  </w:style>
  <w:style w:type="numbering" w:customStyle="1" w:styleId="2170">
    <w:name w:val="無清單217"/>
    <w:next w:val="a4"/>
    <w:semiHidden/>
    <w:rsid w:val="00024B9E"/>
  </w:style>
  <w:style w:type="numbering" w:customStyle="1" w:styleId="3150">
    <w:name w:val="無清單315"/>
    <w:next w:val="a4"/>
    <w:semiHidden/>
    <w:rsid w:val="00024B9E"/>
  </w:style>
  <w:style w:type="numbering" w:customStyle="1" w:styleId="415">
    <w:name w:val="無清單415"/>
    <w:next w:val="a4"/>
    <w:semiHidden/>
    <w:rsid w:val="00024B9E"/>
  </w:style>
  <w:style w:type="numbering" w:customStyle="1" w:styleId="515">
    <w:name w:val="無清單515"/>
    <w:next w:val="a4"/>
    <w:semiHidden/>
    <w:rsid w:val="00024B9E"/>
  </w:style>
  <w:style w:type="numbering" w:customStyle="1" w:styleId="615">
    <w:name w:val="無清單615"/>
    <w:next w:val="a4"/>
    <w:semiHidden/>
    <w:rsid w:val="00024B9E"/>
  </w:style>
  <w:style w:type="numbering" w:customStyle="1" w:styleId="713">
    <w:name w:val="無清單713"/>
    <w:next w:val="a4"/>
    <w:semiHidden/>
    <w:rsid w:val="00024B9E"/>
  </w:style>
  <w:style w:type="numbering" w:customStyle="1" w:styleId="1111114">
    <w:name w:val="1 / 1.1 / 1.1.14"/>
    <w:basedOn w:val="a4"/>
    <w:next w:val="111111"/>
    <w:rsid w:val="00024B9E"/>
  </w:style>
  <w:style w:type="numbering" w:customStyle="1" w:styleId="1ai4">
    <w:name w:val="1 / a / i4"/>
    <w:basedOn w:val="a4"/>
    <w:next w:val="1ai"/>
    <w:rsid w:val="00024B9E"/>
  </w:style>
  <w:style w:type="numbering" w:customStyle="1" w:styleId="4b">
    <w:name w:val="文章 / 章節4"/>
    <w:basedOn w:val="a4"/>
    <w:next w:val="afff8"/>
    <w:rsid w:val="00024B9E"/>
  </w:style>
  <w:style w:type="numbering" w:customStyle="1" w:styleId="85">
    <w:name w:val="無清單85"/>
    <w:next w:val="a4"/>
    <w:semiHidden/>
    <w:rsid w:val="00024B9E"/>
  </w:style>
  <w:style w:type="numbering" w:customStyle="1" w:styleId="1250">
    <w:name w:val="無清單125"/>
    <w:next w:val="a4"/>
    <w:semiHidden/>
    <w:rsid w:val="00024B9E"/>
  </w:style>
  <w:style w:type="numbering" w:customStyle="1" w:styleId="2113">
    <w:name w:val="無清單2113"/>
    <w:next w:val="a4"/>
    <w:semiHidden/>
    <w:rsid w:val="00024B9E"/>
  </w:style>
  <w:style w:type="numbering" w:customStyle="1" w:styleId="3113">
    <w:name w:val="無清單3113"/>
    <w:next w:val="a4"/>
    <w:semiHidden/>
    <w:rsid w:val="00024B9E"/>
  </w:style>
  <w:style w:type="numbering" w:customStyle="1" w:styleId="4113">
    <w:name w:val="無清單4113"/>
    <w:next w:val="a4"/>
    <w:semiHidden/>
    <w:rsid w:val="00024B9E"/>
  </w:style>
  <w:style w:type="numbering" w:customStyle="1" w:styleId="5113">
    <w:name w:val="無清單5113"/>
    <w:next w:val="a4"/>
    <w:semiHidden/>
    <w:rsid w:val="00024B9E"/>
  </w:style>
  <w:style w:type="numbering" w:customStyle="1" w:styleId="6113">
    <w:name w:val="無清單6113"/>
    <w:next w:val="a4"/>
    <w:semiHidden/>
    <w:rsid w:val="00024B9E"/>
  </w:style>
  <w:style w:type="numbering" w:customStyle="1" w:styleId="950">
    <w:name w:val="無清單95"/>
    <w:next w:val="a4"/>
    <w:semiHidden/>
    <w:rsid w:val="00024B9E"/>
  </w:style>
  <w:style w:type="numbering" w:customStyle="1" w:styleId="1050">
    <w:name w:val="無清單105"/>
    <w:next w:val="a4"/>
    <w:semiHidden/>
    <w:rsid w:val="00024B9E"/>
  </w:style>
  <w:style w:type="numbering" w:customStyle="1" w:styleId="1350">
    <w:name w:val="無清單135"/>
    <w:next w:val="a4"/>
    <w:semiHidden/>
    <w:rsid w:val="00024B9E"/>
  </w:style>
  <w:style w:type="numbering" w:customStyle="1" w:styleId="2250">
    <w:name w:val="無清單225"/>
    <w:next w:val="a4"/>
    <w:semiHidden/>
    <w:rsid w:val="00024B9E"/>
  </w:style>
  <w:style w:type="numbering" w:customStyle="1" w:styleId="3250">
    <w:name w:val="無清單325"/>
    <w:next w:val="a4"/>
    <w:semiHidden/>
    <w:rsid w:val="00024B9E"/>
  </w:style>
  <w:style w:type="numbering" w:customStyle="1" w:styleId="425">
    <w:name w:val="無清單425"/>
    <w:next w:val="a4"/>
    <w:semiHidden/>
    <w:rsid w:val="00024B9E"/>
  </w:style>
  <w:style w:type="numbering" w:customStyle="1" w:styleId="525">
    <w:name w:val="無清單525"/>
    <w:next w:val="a4"/>
    <w:semiHidden/>
    <w:rsid w:val="00024B9E"/>
  </w:style>
  <w:style w:type="numbering" w:customStyle="1" w:styleId="625">
    <w:name w:val="無清單625"/>
    <w:next w:val="a4"/>
    <w:semiHidden/>
    <w:rsid w:val="00024B9E"/>
  </w:style>
  <w:style w:type="numbering" w:customStyle="1" w:styleId="145">
    <w:name w:val="無清單145"/>
    <w:next w:val="a4"/>
    <w:semiHidden/>
    <w:rsid w:val="00024B9E"/>
  </w:style>
  <w:style w:type="numbering" w:customStyle="1" w:styleId="155">
    <w:name w:val="無清單155"/>
    <w:next w:val="a4"/>
    <w:semiHidden/>
    <w:rsid w:val="00024B9E"/>
  </w:style>
  <w:style w:type="numbering" w:customStyle="1" w:styleId="2350">
    <w:name w:val="無清單235"/>
    <w:next w:val="a4"/>
    <w:semiHidden/>
    <w:rsid w:val="00024B9E"/>
  </w:style>
  <w:style w:type="numbering" w:customStyle="1" w:styleId="3350">
    <w:name w:val="無清單335"/>
    <w:next w:val="a4"/>
    <w:semiHidden/>
    <w:rsid w:val="00024B9E"/>
  </w:style>
  <w:style w:type="numbering" w:customStyle="1" w:styleId="4350">
    <w:name w:val="無清單435"/>
    <w:next w:val="a4"/>
    <w:semiHidden/>
    <w:rsid w:val="00024B9E"/>
  </w:style>
  <w:style w:type="numbering" w:customStyle="1" w:styleId="535">
    <w:name w:val="無清單535"/>
    <w:next w:val="a4"/>
    <w:semiHidden/>
    <w:rsid w:val="00024B9E"/>
  </w:style>
  <w:style w:type="numbering" w:customStyle="1" w:styleId="635">
    <w:name w:val="無清單635"/>
    <w:next w:val="a4"/>
    <w:semiHidden/>
    <w:rsid w:val="00024B9E"/>
  </w:style>
  <w:style w:type="numbering" w:customStyle="1" w:styleId="165">
    <w:name w:val="無清單165"/>
    <w:next w:val="a4"/>
    <w:semiHidden/>
    <w:rsid w:val="00024B9E"/>
  </w:style>
  <w:style w:type="numbering" w:customStyle="1" w:styleId="175">
    <w:name w:val="無清單175"/>
    <w:next w:val="a4"/>
    <w:semiHidden/>
    <w:rsid w:val="00024B9E"/>
  </w:style>
  <w:style w:type="numbering" w:customStyle="1" w:styleId="245">
    <w:name w:val="無清單245"/>
    <w:next w:val="a4"/>
    <w:semiHidden/>
    <w:rsid w:val="00024B9E"/>
  </w:style>
  <w:style w:type="numbering" w:customStyle="1" w:styleId="345">
    <w:name w:val="無清單345"/>
    <w:next w:val="a4"/>
    <w:semiHidden/>
    <w:rsid w:val="00024B9E"/>
  </w:style>
  <w:style w:type="numbering" w:customStyle="1" w:styleId="445">
    <w:name w:val="無清單445"/>
    <w:next w:val="a4"/>
    <w:semiHidden/>
    <w:rsid w:val="00024B9E"/>
  </w:style>
  <w:style w:type="numbering" w:customStyle="1" w:styleId="545">
    <w:name w:val="無清單545"/>
    <w:next w:val="a4"/>
    <w:semiHidden/>
    <w:rsid w:val="00024B9E"/>
  </w:style>
  <w:style w:type="numbering" w:customStyle="1" w:styleId="645">
    <w:name w:val="無清單645"/>
    <w:next w:val="a4"/>
    <w:semiHidden/>
    <w:rsid w:val="00024B9E"/>
  </w:style>
  <w:style w:type="numbering" w:customStyle="1" w:styleId="185">
    <w:name w:val="無清單185"/>
    <w:next w:val="a4"/>
    <w:semiHidden/>
    <w:rsid w:val="00024B9E"/>
  </w:style>
  <w:style w:type="numbering" w:customStyle="1" w:styleId="195">
    <w:name w:val="無清單195"/>
    <w:next w:val="a4"/>
    <w:semiHidden/>
    <w:rsid w:val="00024B9E"/>
  </w:style>
  <w:style w:type="numbering" w:customStyle="1" w:styleId="255">
    <w:name w:val="無清單255"/>
    <w:next w:val="a4"/>
    <w:semiHidden/>
    <w:rsid w:val="00024B9E"/>
  </w:style>
  <w:style w:type="numbering" w:customStyle="1" w:styleId="355">
    <w:name w:val="無清單355"/>
    <w:next w:val="a4"/>
    <w:semiHidden/>
    <w:rsid w:val="00024B9E"/>
  </w:style>
  <w:style w:type="numbering" w:customStyle="1" w:styleId="455">
    <w:name w:val="無清單455"/>
    <w:next w:val="a4"/>
    <w:semiHidden/>
    <w:rsid w:val="00024B9E"/>
  </w:style>
  <w:style w:type="numbering" w:customStyle="1" w:styleId="555">
    <w:name w:val="無清單555"/>
    <w:next w:val="a4"/>
    <w:semiHidden/>
    <w:rsid w:val="00024B9E"/>
  </w:style>
  <w:style w:type="numbering" w:customStyle="1" w:styleId="655">
    <w:name w:val="無清單655"/>
    <w:next w:val="a4"/>
    <w:semiHidden/>
    <w:rsid w:val="00024B9E"/>
  </w:style>
  <w:style w:type="numbering" w:customStyle="1" w:styleId="203">
    <w:name w:val="無清單203"/>
    <w:next w:val="a4"/>
    <w:semiHidden/>
    <w:rsid w:val="00024B9E"/>
  </w:style>
  <w:style w:type="numbering" w:customStyle="1" w:styleId="1103">
    <w:name w:val="無清單1103"/>
    <w:next w:val="a4"/>
    <w:semiHidden/>
    <w:rsid w:val="00024B9E"/>
  </w:style>
  <w:style w:type="numbering" w:customStyle="1" w:styleId="1123">
    <w:name w:val="無清單1123"/>
    <w:next w:val="a4"/>
    <w:semiHidden/>
    <w:rsid w:val="00024B9E"/>
  </w:style>
  <w:style w:type="numbering" w:customStyle="1" w:styleId="263">
    <w:name w:val="無清單263"/>
    <w:next w:val="a4"/>
    <w:semiHidden/>
    <w:rsid w:val="00024B9E"/>
  </w:style>
  <w:style w:type="numbering" w:customStyle="1" w:styleId="363">
    <w:name w:val="無清單363"/>
    <w:next w:val="a4"/>
    <w:semiHidden/>
    <w:rsid w:val="00024B9E"/>
  </w:style>
  <w:style w:type="numbering" w:customStyle="1" w:styleId="463">
    <w:name w:val="無清單463"/>
    <w:next w:val="a4"/>
    <w:semiHidden/>
    <w:rsid w:val="00024B9E"/>
  </w:style>
  <w:style w:type="numbering" w:customStyle="1" w:styleId="563">
    <w:name w:val="無清單563"/>
    <w:next w:val="a4"/>
    <w:semiHidden/>
    <w:rsid w:val="00024B9E"/>
  </w:style>
  <w:style w:type="numbering" w:customStyle="1" w:styleId="663">
    <w:name w:val="無清單663"/>
    <w:next w:val="a4"/>
    <w:semiHidden/>
    <w:rsid w:val="00024B9E"/>
  </w:style>
  <w:style w:type="numbering" w:customStyle="1" w:styleId="723">
    <w:name w:val="無清單723"/>
    <w:next w:val="a4"/>
    <w:semiHidden/>
    <w:rsid w:val="00024B9E"/>
  </w:style>
  <w:style w:type="numbering" w:customStyle="1" w:styleId="11111113">
    <w:name w:val="1 / 1.1 / 1.1.113"/>
    <w:basedOn w:val="a4"/>
    <w:next w:val="111111"/>
    <w:rsid w:val="00024B9E"/>
  </w:style>
  <w:style w:type="numbering" w:customStyle="1" w:styleId="1ai13">
    <w:name w:val="1 / a / i13"/>
    <w:basedOn w:val="a4"/>
    <w:next w:val="1ai"/>
    <w:rsid w:val="00024B9E"/>
  </w:style>
  <w:style w:type="numbering" w:customStyle="1" w:styleId="136">
    <w:name w:val="文章 / 章節13"/>
    <w:basedOn w:val="a4"/>
    <w:next w:val="afff8"/>
    <w:rsid w:val="00024B9E"/>
  </w:style>
  <w:style w:type="numbering" w:customStyle="1" w:styleId="813">
    <w:name w:val="無清單813"/>
    <w:next w:val="a4"/>
    <w:semiHidden/>
    <w:rsid w:val="00024B9E"/>
  </w:style>
  <w:style w:type="numbering" w:customStyle="1" w:styleId="1213">
    <w:name w:val="無清單1213"/>
    <w:next w:val="a4"/>
    <w:semiHidden/>
    <w:rsid w:val="00024B9E"/>
  </w:style>
  <w:style w:type="numbering" w:customStyle="1" w:styleId="2123">
    <w:name w:val="無清單2123"/>
    <w:next w:val="a4"/>
    <w:semiHidden/>
    <w:rsid w:val="00024B9E"/>
  </w:style>
  <w:style w:type="numbering" w:customStyle="1" w:styleId="3123">
    <w:name w:val="無清單3123"/>
    <w:next w:val="a4"/>
    <w:semiHidden/>
    <w:rsid w:val="00024B9E"/>
  </w:style>
  <w:style w:type="numbering" w:customStyle="1" w:styleId="4123">
    <w:name w:val="無清單4123"/>
    <w:next w:val="a4"/>
    <w:semiHidden/>
    <w:rsid w:val="00024B9E"/>
  </w:style>
  <w:style w:type="numbering" w:customStyle="1" w:styleId="5123">
    <w:name w:val="無清單5123"/>
    <w:next w:val="a4"/>
    <w:semiHidden/>
    <w:rsid w:val="00024B9E"/>
  </w:style>
  <w:style w:type="numbering" w:customStyle="1" w:styleId="6123">
    <w:name w:val="無清單6123"/>
    <w:next w:val="a4"/>
    <w:semiHidden/>
    <w:rsid w:val="00024B9E"/>
  </w:style>
  <w:style w:type="numbering" w:customStyle="1" w:styleId="913">
    <w:name w:val="無清單913"/>
    <w:next w:val="a4"/>
    <w:semiHidden/>
    <w:rsid w:val="00024B9E"/>
  </w:style>
  <w:style w:type="numbering" w:customStyle="1" w:styleId="1013">
    <w:name w:val="無清單1013"/>
    <w:next w:val="a4"/>
    <w:semiHidden/>
    <w:rsid w:val="00024B9E"/>
  </w:style>
  <w:style w:type="numbering" w:customStyle="1" w:styleId="1313">
    <w:name w:val="無清單1313"/>
    <w:next w:val="a4"/>
    <w:semiHidden/>
    <w:rsid w:val="00024B9E"/>
  </w:style>
  <w:style w:type="numbering" w:customStyle="1" w:styleId="2213">
    <w:name w:val="無清單2213"/>
    <w:next w:val="a4"/>
    <w:semiHidden/>
    <w:rsid w:val="00024B9E"/>
  </w:style>
  <w:style w:type="numbering" w:customStyle="1" w:styleId="3213">
    <w:name w:val="無清單3213"/>
    <w:next w:val="a4"/>
    <w:semiHidden/>
    <w:rsid w:val="00024B9E"/>
  </w:style>
  <w:style w:type="numbering" w:customStyle="1" w:styleId="4213">
    <w:name w:val="無清單4213"/>
    <w:next w:val="a4"/>
    <w:semiHidden/>
    <w:rsid w:val="00024B9E"/>
  </w:style>
  <w:style w:type="numbering" w:customStyle="1" w:styleId="5213">
    <w:name w:val="無清單5213"/>
    <w:next w:val="a4"/>
    <w:semiHidden/>
    <w:rsid w:val="00024B9E"/>
  </w:style>
  <w:style w:type="numbering" w:customStyle="1" w:styleId="6213">
    <w:name w:val="無清單6213"/>
    <w:next w:val="a4"/>
    <w:semiHidden/>
    <w:rsid w:val="00024B9E"/>
  </w:style>
  <w:style w:type="numbering" w:customStyle="1" w:styleId="1413">
    <w:name w:val="無清單1413"/>
    <w:next w:val="a4"/>
    <w:semiHidden/>
    <w:rsid w:val="00024B9E"/>
  </w:style>
  <w:style w:type="numbering" w:customStyle="1" w:styleId="1513">
    <w:name w:val="無清單1513"/>
    <w:next w:val="a4"/>
    <w:semiHidden/>
    <w:rsid w:val="00024B9E"/>
  </w:style>
  <w:style w:type="numbering" w:customStyle="1" w:styleId="2313">
    <w:name w:val="無清單2313"/>
    <w:next w:val="a4"/>
    <w:semiHidden/>
    <w:rsid w:val="00024B9E"/>
  </w:style>
  <w:style w:type="numbering" w:customStyle="1" w:styleId="3313">
    <w:name w:val="無清單3313"/>
    <w:next w:val="a4"/>
    <w:semiHidden/>
    <w:rsid w:val="00024B9E"/>
  </w:style>
  <w:style w:type="numbering" w:customStyle="1" w:styleId="4313">
    <w:name w:val="無清單4313"/>
    <w:next w:val="a4"/>
    <w:semiHidden/>
    <w:rsid w:val="00024B9E"/>
  </w:style>
  <w:style w:type="numbering" w:customStyle="1" w:styleId="5313">
    <w:name w:val="無清單5313"/>
    <w:next w:val="a4"/>
    <w:semiHidden/>
    <w:rsid w:val="00024B9E"/>
  </w:style>
  <w:style w:type="numbering" w:customStyle="1" w:styleId="6313">
    <w:name w:val="無清單6313"/>
    <w:next w:val="a4"/>
    <w:semiHidden/>
    <w:rsid w:val="00024B9E"/>
  </w:style>
  <w:style w:type="numbering" w:customStyle="1" w:styleId="1613">
    <w:name w:val="無清單1613"/>
    <w:next w:val="a4"/>
    <w:semiHidden/>
    <w:rsid w:val="00024B9E"/>
  </w:style>
  <w:style w:type="numbering" w:customStyle="1" w:styleId="1713">
    <w:name w:val="無清單1713"/>
    <w:next w:val="a4"/>
    <w:semiHidden/>
    <w:rsid w:val="00024B9E"/>
  </w:style>
  <w:style w:type="numbering" w:customStyle="1" w:styleId="2413">
    <w:name w:val="無清單2413"/>
    <w:next w:val="a4"/>
    <w:semiHidden/>
    <w:rsid w:val="00024B9E"/>
  </w:style>
  <w:style w:type="numbering" w:customStyle="1" w:styleId="3413">
    <w:name w:val="無清單3413"/>
    <w:next w:val="a4"/>
    <w:semiHidden/>
    <w:rsid w:val="00024B9E"/>
  </w:style>
  <w:style w:type="numbering" w:customStyle="1" w:styleId="4413">
    <w:name w:val="無清單4413"/>
    <w:next w:val="a4"/>
    <w:semiHidden/>
    <w:rsid w:val="00024B9E"/>
  </w:style>
  <w:style w:type="numbering" w:customStyle="1" w:styleId="5413">
    <w:name w:val="無清單5413"/>
    <w:next w:val="a4"/>
    <w:semiHidden/>
    <w:rsid w:val="00024B9E"/>
  </w:style>
  <w:style w:type="numbering" w:customStyle="1" w:styleId="6413">
    <w:name w:val="無清單6413"/>
    <w:next w:val="a4"/>
    <w:semiHidden/>
    <w:rsid w:val="00024B9E"/>
  </w:style>
  <w:style w:type="numbering" w:customStyle="1" w:styleId="1813">
    <w:name w:val="無清單1813"/>
    <w:next w:val="a4"/>
    <w:semiHidden/>
    <w:rsid w:val="00024B9E"/>
  </w:style>
  <w:style w:type="numbering" w:customStyle="1" w:styleId="1913">
    <w:name w:val="無清單1913"/>
    <w:next w:val="a4"/>
    <w:semiHidden/>
    <w:rsid w:val="00024B9E"/>
  </w:style>
  <w:style w:type="numbering" w:customStyle="1" w:styleId="2513">
    <w:name w:val="無清單2513"/>
    <w:next w:val="a4"/>
    <w:semiHidden/>
    <w:rsid w:val="00024B9E"/>
  </w:style>
  <w:style w:type="numbering" w:customStyle="1" w:styleId="3513">
    <w:name w:val="無清單3513"/>
    <w:next w:val="a4"/>
    <w:semiHidden/>
    <w:rsid w:val="00024B9E"/>
  </w:style>
  <w:style w:type="numbering" w:customStyle="1" w:styleId="4513">
    <w:name w:val="無清單4513"/>
    <w:next w:val="a4"/>
    <w:semiHidden/>
    <w:rsid w:val="00024B9E"/>
  </w:style>
  <w:style w:type="numbering" w:customStyle="1" w:styleId="5513">
    <w:name w:val="無清單5513"/>
    <w:next w:val="a4"/>
    <w:semiHidden/>
    <w:rsid w:val="00024B9E"/>
  </w:style>
  <w:style w:type="numbering" w:customStyle="1" w:styleId="6513">
    <w:name w:val="無清單6513"/>
    <w:next w:val="a4"/>
    <w:semiHidden/>
    <w:rsid w:val="00024B9E"/>
  </w:style>
  <w:style w:type="numbering" w:customStyle="1" w:styleId="273">
    <w:name w:val="無清單273"/>
    <w:next w:val="a4"/>
    <w:semiHidden/>
    <w:rsid w:val="00024B9E"/>
  </w:style>
  <w:style w:type="numbering" w:customStyle="1" w:styleId="1133">
    <w:name w:val="無清單1133"/>
    <w:next w:val="a4"/>
    <w:semiHidden/>
    <w:rsid w:val="00024B9E"/>
  </w:style>
  <w:style w:type="numbering" w:customStyle="1" w:styleId="1143">
    <w:name w:val="無清單1143"/>
    <w:next w:val="a4"/>
    <w:semiHidden/>
    <w:rsid w:val="00024B9E"/>
  </w:style>
  <w:style w:type="numbering" w:customStyle="1" w:styleId="283">
    <w:name w:val="無清單283"/>
    <w:next w:val="a4"/>
    <w:semiHidden/>
    <w:rsid w:val="00024B9E"/>
  </w:style>
  <w:style w:type="numbering" w:customStyle="1" w:styleId="373">
    <w:name w:val="無清單373"/>
    <w:next w:val="a4"/>
    <w:semiHidden/>
    <w:rsid w:val="00024B9E"/>
  </w:style>
  <w:style w:type="numbering" w:customStyle="1" w:styleId="473">
    <w:name w:val="無清單473"/>
    <w:next w:val="a4"/>
    <w:semiHidden/>
    <w:rsid w:val="00024B9E"/>
  </w:style>
  <w:style w:type="numbering" w:customStyle="1" w:styleId="573">
    <w:name w:val="無清單573"/>
    <w:next w:val="a4"/>
    <w:semiHidden/>
    <w:rsid w:val="00024B9E"/>
  </w:style>
  <w:style w:type="numbering" w:customStyle="1" w:styleId="673">
    <w:name w:val="無清單673"/>
    <w:next w:val="a4"/>
    <w:semiHidden/>
    <w:rsid w:val="00024B9E"/>
  </w:style>
  <w:style w:type="numbering" w:customStyle="1" w:styleId="733">
    <w:name w:val="無清單733"/>
    <w:next w:val="a4"/>
    <w:semiHidden/>
    <w:rsid w:val="00024B9E"/>
  </w:style>
  <w:style w:type="numbering" w:customStyle="1" w:styleId="11111122">
    <w:name w:val="1 / 1.1 / 1.1.122"/>
    <w:basedOn w:val="a4"/>
    <w:next w:val="111111"/>
    <w:rsid w:val="00024B9E"/>
  </w:style>
  <w:style w:type="numbering" w:customStyle="1" w:styleId="1ai22">
    <w:name w:val="1 / a / i22"/>
    <w:basedOn w:val="a4"/>
    <w:next w:val="1ai"/>
    <w:rsid w:val="00024B9E"/>
  </w:style>
  <w:style w:type="numbering" w:customStyle="1" w:styleId="227">
    <w:name w:val="文章 / 章節22"/>
    <w:basedOn w:val="a4"/>
    <w:next w:val="afff8"/>
    <w:rsid w:val="00024B9E"/>
  </w:style>
  <w:style w:type="numbering" w:customStyle="1" w:styleId="823">
    <w:name w:val="無清單823"/>
    <w:next w:val="a4"/>
    <w:semiHidden/>
    <w:rsid w:val="00024B9E"/>
  </w:style>
  <w:style w:type="numbering" w:customStyle="1" w:styleId="1223">
    <w:name w:val="無清單1223"/>
    <w:next w:val="a4"/>
    <w:semiHidden/>
    <w:rsid w:val="00024B9E"/>
  </w:style>
  <w:style w:type="numbering" w:customStyle="1" w:styleId="2133">
    <w:name w:val="無清單2133"/>
    <w:next w:val="a4"/>
    <w:semiHidden/>
    <w:rsid w:val="00024B9E"/>
  </w:style>
  <w:style w:type="numbering" w:customStyle="1" w:styleId="3133">
    <w:name w:val="無清單3133"/>
    <w:next w:val="a4"/>
    <w:semiHidden/>
    <w:rsid w:val="00024B9E"/>
  </w:style>
  <w:style w:type="numbering" w:customStyle="1" w:styleId="4133">
    <w:name w:val="無清單4133"/>
    <w:next w:val="a4"/>
    <w:semiHidden/>
    <w:rsid w:val="00024B9E"/>
  </w:style>
  <w:style w:type="numbering" w:customStyle="1" w:styleId="5133">
    <w:name w:val="無清單5133"/>
    <w:next w:val="a4"/>
    <w:semiHidden/>
    <w:rsid w:val="00024B9E"/>
  </w:style>
  <w:style w:type="numbering" w:customStyle="1" w:styleId="6133">
    <w:name w:val="無清單6133"/>
    <w:next w:val="a4"/>
    <w:semiHidden/>
    <w:rsid w:val="00024B9E"/>
  </w:style>
  <w:style w:type="numbering" w:customStyle="1" w:styleId="923">
    <w:name w:val="無清單923"/>
    <w:next w:val="a4"/>
    <w:semiHidden/>
    <w:rsid w:val="00024B9E"/>
  </w:style>
  <w:style w:type="numbering" w:customStyle="1" w:styleId="1023">
    <w:name w:val="無清單1023"/>
    <w:next w:val="a4"/>
    <w:semiHidden/>
    <w:rsid w:val="00024B9E"/>
  </w:style>
  <w:style w:type="numbering" w:customStyle="1" w:styleId="1323">
    <w:name w:val="無清單1323"/>
    <w:next w:val="a4"/>
    <w:semiHidden/>
    <w:rsid w:val="00024B9E"/>
  </w:style>
  <w:style w:type="numbering" w:customStyle="1" w:styleId="2223">
    <w:name w:val="無清單2223"/>
    <w:next w:val="a4"/>
    <w:semiHidden/>
    <w:rsid w:val="00024B9E"/>
  </w:style>
  <w:style w:type="numbering" w:customStyle="1" w:styleId="3223">
    <w:name w:val="無清單3223"/>
    <w:next w:val="a4"/>
    <w:semiHidden/>
    <w:rsid w:val="00024B9E"/>
  </w:style>
  <w:style w:type="numbering" w:customStyle="1" w:styleId="4223">
    <w:name w:val="無清單4223"/>
    <w:next w:val="a4"/>
    <w:semiHidden/>
    <w:rsid w:val="00024B9E"/>
  </w:style>
  <w:style w:type="numbering" w:customStyle="1" w:styleId="5223">
    <w:name w:val="無清單5223"/>
    <w:next w:val="a4"/>
    <w:semiHidden/>
    <w:rsid w:val="00024B9E"/>
  </w:style>
  <w:style w:type="numbering" w:customStyle="1" w:styleId="6223">
    <w:name w:val="無清單6223"/>
    <w:next w:val="a4"/>
    <w:semiHidden/>
    <w:rsid w:val="00024B9E"/>
  </w:style>
  <w:style w:type="numbering" w:customStyle="1" w:styleId="1423">
    <w:name w:val="無清單1423"/>
    <w:next w:val="a4"/>
    <w:semiHidden/>
    <w:rsid w:val="00024B9E"/>
  </w:style>
  <w:style w:type="numbering" w:customStyle="1" w:styleId="1523">
    <w:name w:val="無清單1523"/>
    <w:next w:val="a4"/>
    <w:semiHidden/>
    <w:rsid w:val="00024B9E"/>
  </w:style>
  <w:style w:type="numbering" w:customStyle="1" w:styleId="2323">
    <w:name w:val="無清單2323"/>
    <w:next w:val="a4"/>
    <w:semiHidden/>
    <w:rsid w:val="00024B9E"/>
  </w:style>
  <w:style w:type="numbering" w:customStyle="1" w:styleId="3323">
    <w:name w:val="無清單3323"/>
    <w:next w:val="a4"/>
    <w:semiHidden/>
    <w:rsid w:val="00024B9E"/>
  </w:style>
  <w:style w:type="numbering" w:customStyle="1" w:styleId="4323">
    <w:name w:val="無清單4323"/>
    <w:next w:val="a4"/>
    <w:semiHidden/>
    <w:rsid w:val="00024B9E"/>
  </w:style>
  <w:style w:type="numbering" w:customStyle="1" w:styleId="5323">
    <w:name w:val="無清單5323"/>
    <w:next w:val="a4"/>
    <w:semiHidden/>
    <w:rsid w:val="00024B9E"/>
  </w:style>
  <w:style w:type="numbering" w:customStyle="1" w:styleId="6323">
    <w:name w:val="無清單6323"/>
    <w:next w:val="a4"/>
    <w:semiHidden/>
    <w:rsid w:val="00024B9E"/>
  </w:style>
  <w:style w:type="numbering" w:customStyle="1" w:styleId="1623">
    <w:name w:val="無清單1623"/>
    <w:next w:val="a4"/>
    <w:semiHidden/>
    <w:rsid w:val="00024B9E"/>
  </w:style>
  <w:style w:type="numbering" w:customStyle="1" w:styleId="1723">
    <w:name w:val="無清單1723"/>
    <w:next w:val="a4"/>
    <w:semiHidden/>
    <w:rsid w:val="00024B9E"/>
  </w:style>
  <w:style w:type="numbering" w:customStyle="1" w:styleId="2423">
    <w:name w:val="無清單2423"/>
    <w:next w:val="a4"/>
    <w:semiHidden/>
    <w:rsid w:val="00024B9E"/>
  </w:style>
  <w:style w:type="numbering" w:customStyle="1" w:styleId="3423">
    <w:name w:val="無清單3423"/>
    <w:next w:val="a4"/>
    <w:semiHidden/>
    <w:rsid w:val="00024B9E"/>
  </w:style>
  <w:style w:type="numbering" w:customStyle="1" w:styleId="4423">
    <w:name w:val="無清單4423"/>
    <w:next w:val="a4"/>
    <w:semiHidden/>
    <w:rsid w:val="00024B9E"/>
  </w:style>
  <w:style w:type="numbering" w:customStyle="1" w:styleId="5423">
    <w:name w:val="無清單5423"/>
    <w:next w:val="a4"/>
    <w:semiHidden/>
    <w:rsid w:val="00024B9E"/>
  </w:style>
  <w:style w:type="numbering" w:customStyle="1" w:styleId="6423">
    <w:name w:val="無清單6423"/>
    <w:next w:val="a4"/>
    <w:semiHidden/>
    <w:rsid w:val="00024B9E"/>
  </w:style>
  <w:style w:type="numbering" w:customStyle="1" w:styleId="1823">
    <w:name w:val="無清單1823"/>
    <w:next w:val="a4"/>
    <w:semiHidden/>
    <w:rsid w:val="00024B9E"/>
  </w:style>
  <w:style w:type="numbering" w:customStyle="1" w:styleId="1923">
    <w:name w:val="無清單1923"/>
    <w:next w:val="a4"/>
    <w:semiHidden/>
    <w:rsid w:val="00024B9E"/>
  </w:style>
  <w:style w:type="numbering" w:customStyle="1" w:styleId="2523">
    <w:name w:val="無清單2523"/>
    <w:next w:val="a4"/>
    <w:semiHidden/>
    <w:rsid w:val="00024B9E"/>
  </w:style>
  <w:style w:type="numbering" w:customStyle="1" w:styleId="3523">
    <w:name w:val="無清單3523"/>
    <w:next w:val="a4"/>
    <w:semiHidden/>
    <w:rsid w:val="00024B9E"/>
  </w:style>
  <w:style w:type="numbering" w:customStyle="1" w:styleId="4523">
    <w:name w:val="無清單4523"/>
    <w:next w:val="a4"/>
    <w:semiHidden/>
    <w:rsid w:val="00024B9E"/>
  </w:style>
  <w:style w:type="numbering" w:customStyle="1" w:styleId="5523">
    <w:name w:val="無清單5523"/>
    <w:next w:val="a4"/>
    <w:semiHidden/>
    <w:rsid w:val="00024B9E"/>
  </w:style>
  <w:style w:type="numbering" w:customStyle="1" w:styleId="6523">
    <w:name w:val="無清單6523"/>
    <w:next w:val="a4"/>
    <w:semiHidden/>
    <w:rsid w:val="00024B9E"/>
  </w:style>
  <w:style w:type="numbering" w:customStyle="1" w:styleId="500">
    <w:name w:val="無清單50"/>
    <w:next w:val="a4"/>
    <w:semiHidden/>
    <w:rsid w:val="00024B9E"/>
  </w:style>
  <w:style w:type="numbering" w:customStyle="1" w:styleId="1200">
    <w:name w:val="無清單120"/>
    <w:next w:val="a4"/>
    <w:semiHidden/>
    <w:rsid w:val="00024B9E"/>
  </w:style>
  <w:style w:type="numbering" w:customStyle="1" w:styleId="2180">
    <w:name w:val="無清單218"/>
    <w:next w:val="a4"/>
    <w:semiHidden/>
    <w:rsid w:val="00024B9E"/>
  </w:style>
  <w:style w:type="numbering" w:customStyle="1" w:styleId="3160">
    <w:name w:val="無清單316"/>
    <w:next w:val="a4"/>
    <w:semiHidden/>
    <w:rsid w:val="00024B9E"/>
  </w:style>
  <w:style w:type="numbering" w:customStyle="1" w:styleId="416">
    <w:name w:val="無清單416"/>
    <w:next w:val="a4"/>
    <w:semiHidden/>
    <w:rsid w:val="00024B9E"/>
  </w:style>
  <w:style w:type="numbering" w:customStyle="1" w:styleId="516">
    <w:name w:val="無清單516"/>
    <w:next w:val="a4"/>
    <w:semiHidden/>
    <w:rsid w:val="00024B9E"/>
  </w:style>
  <w:style w:type="numbering" w:customStyle="1" w:styleId="616">
    <w:name w:val="無清單616"/>
    <w:next w:val="a4"/>
    <w:semiHidden/>
    <w:rsid w:val="00024B9E"/>
  </w:style>
  <w:style w:type="numbering" w:customStyle="1" w:styleId="76">
    <w:name w:val="無清單76"/>
    <w:next w:val="a4"/>
    <w:semiHidden/>
    <w:rsid w:val="00024B9E"/>
  </w:style>
  <w:style w:type="numbering" w:customStyle="1" w:styleId="1110">
    <w:name w:val="無清單1110"/>
    <w:next w:val="a4"/>
    <w:semiHidden/>
    <w:rsid w:val="00024B9E"/>
  </w:style>
  <w:style w:type="numbering" w:customStyle="1" w:styleId="1114">
    <w:name w:val="無清單1114"/>
    <w:next w:val="a4"/>
    <w:semiHidden/>
    <w:rsid w:val="00024B9E"/>
  </w:style>
  <w:style w:type="numbering" w:customStyle="1" w:styleId="2190">
    <w:name w:val="無清單219"/>
    <w:next w:val="a4"/>
    <w:semiHidden/>
    <w:rsid w:val="00024B9E"/>
  </w:style>
  <w:style w:type="numbering" w:customStyle="1" w:styleId="317">
    <w:name w:val="無清單317"/>
    <w:next w:val="a4"/>
    <w:semiHidden/>
    <w:rsid w:val="00024B9E"/>
  </w:style>
  <w:style w:type="numbering" w:customStyle="1" w:styleId="417">
    <w:name w:val="無清單417"/>
    <w:next w:val="a4"/>
    <w:semiHidden/>
    <w:rsid w:val="00024B9E"/>
  </w:style>
  <w:style w:type="numbering" w:customStyle="1" w:styleId="517">
    <w:name w:val="無清單517"/>
    <w:next w:val="a4"/>
    <w:semiHidden/>
    <w:rsid w:val="00024B9E"/>
  </w:style>
  <w:style w:type="numbering" w:customStyle="1" w:styleId="617">
    <w:name w:val="無清單617"/>
    <w:next w:val="a4"/>
    <w:semiHidden/>
    <w:rsid w:val="00024B9E"/>
  </w:style>
  <w:style w:type="numbering" w:customStyle="1" w:styleId="714">
    <w:name w:val="無清單714"/>
    <w:next w:val="a4"/>
    <w:semiHidden/>
    <w:rsid w:val="00024B9E"/>
  </w:style>
  <w:style w:type="numbering" w:customStyle="1" w:styleId="1111115">
    <w:name w:val="1 / 1.1 / 1.1.15"/>
    <w:basedOn w:val="a4"/>
    <w:next w:val="111111"/>
    <w:rsid w:val="00024B9E"/>
  </w:style>
  <w:style w:type="numbering" w:customStyle="1" w:styleId="1ai5">
    <w:name w:val="1 / a / i5"/>
    <w:basedOn w:val="a4"/>
    <w:next w:val="1ai"/>
    <w:rsid w:val="00024B9E"/>
  </w:style>
  <w:style w:type="numbering" w:customStyle="1" w:styleId="5a">
    <w:name w:val="文章 / 章節5"/>
    <w:basedOn w:val="a4"/>
    <w:next w:val="afff8"/>
    <w:rsid w:val="00024B9E"/>
  </w:style>
  <w:style w:type="numbering" w:customStyle="1" w:styleId="86">
    <w:name w:val="無清單86"/>
    <w:next w:val="a4"/>
    <w:semiHidden/>
    <w:rsid w:val="00024B9E"/>
  </w:style>
  <w:style w:type="numbering" w:customStyle="1" w:styleId="1260">
    <w:name w:val="無清單126"/>
    <w:next w:val="a4"/>
    <w:semiHidden/>
    <w:rsid w:val="00024B9E"/>
  </w:style>
  <w:style w:type="numbering" w:customStyle="1" w:styleId="2114">
    <w:name w:val="無清單2114"/>
    <w:next w:val="a4"/>
    <w:semiHidden/>
    <w:rsid w:val="00024B9E"/>
  </w:style>
  <w:style w:type="numbering" w:customStyle="1" w:styleId="3114">
    <w:name w:val="無清單3114"/>
    <w:next w:val="a4"/>
    <w:semiHidden/>
    <w:rsid w:val="00024B9E"/>
  </w:style>
  <w:style w:type="numbering" w:customStyle="1" w:styleId="4114">
    <w:name w:val="無清單4114"/>
    <w:next w:val="a4"/>
    <w:semiHidden/>
    <w:rsid w:val="00024B9E"/>
  </w:style>
  <w:style w:type="numbering" w:customStyle="1" w:styleId="5114">
    <w:name w:val="無清單5114"/>
    <w:next w:val="a4"/>
    <w:semiHidden/>
    <w:rsid w:val="00024B9E"/>
  </w:style>
  <w:style w:type="numbering" w:customStyle="1" w:styleId="6114">
    <w:name w:val="無清單6114"/>
    <w:next w:val="a4"/>
    <w:semiHidden/>
    <w:rsid w:val="00024B9E"/>
  </w:style>
  <w:style w:type="numbering" w:customStyle="1" w:styleId="960">
    <w:name w:val="無清單96"/>
    <w:next w:val="a4"/>
    <w:semiHidden/>
    <w:rsid w:val="00024B9E"/>
  </w:style>
  <w:style w:type="numbering" w:customStyle="1" w:styleId="1060">
    <w:name w:val="無清單106"/>
    <w:next w:val="a4"/>
    <w:semiHidden/>
    <w:rsid w:val="00024B9E"/>
  </w:style>
  <w:style w:type="numbering" w:customStyle="1" w:styleId="1360">
    <w:name w:val="無清單136"/>
    <w:next w:val="a4"/>
    <w:semiHidden/>
    <w:rsid w:val="00024B9E"/>
  </w:style>
  <w:style w:type="numbering" w:customStyle="1" w:styleId="2260">
    <w:name w:val="無清單226"/>
    <w:next w:val="a4"/>
    <w:semiHidden/>
    <w:rsid w:val="00024B9E"/>
  </w:style>
  <w:style w:type="numbering" w:customStyle="1" w:styleId="326">
    <w:name w:val="無清單326"/>
    <w:next w:val="a4"/>
    <w:semiHidden/>
    <w:rsid w:val="00024B9E"/>
  </w:style>
  <w:style w:type="numbering" w:customStyle="1" w:styleId="426">
    <w:name w:val="無清單426"/>
    <w:next w:val="a4"/>
    <w:semiHidden/>
    <w:rsid w:val="00024B9E"/>
  </w:style>
  <w:style w:type="numbering" w:customStyle="1" w:styleId="526">
    <w:name w:val="無清單526"/>
    <w:next w:val="a4"/>
    <w:semiHidden/>
    <w:rsid w:val="00024B9E"/>
  </w:style>
  <w:style w:type="numbering" w:customStyle="1" w:styleId="626">
    <w:name w:val="無清單626"/>
    <w:next w:val="a4"/>
    <w:semiHidden/>
    <w:rsid w:val="00024B9E"/>
  </w:style>
  <w:style w:type="numbering" w:customStyle="1" w:styleId="146">
    <w:name w:val="無清單146"/>
    <w:next w:val="a4"/>
    <w:semiHidden/>
    <w:rsid w:val="00024B9E"/>
  </w:style>
  <w:style w:type="numbering" w:customStyle="1" w:styleId="156">
    <w:name w:val="無清單156"/>
    <w:next w:val="a4"/>
    <w:semiHidden/>
    <w:rsid w:val="00024B9E"/>
  </w:style>
  <w:style w:type="numbering" w:customStyle="1" w:styleId="2360">
    <w:name w:val="無清單236"/>
    <w:next w:val="a4"/>
    <w:semiHidden/>
    <w:rsid w:val="00024B9E"/>
  </w:style>
  <w:style w:type="numbering" w:customStyle="1" w:styleId="3360">
    <w:name w:val="無清單336"/>
    <w:next w:val="a4"/>
    <w:semiHidden/>
    <w:rsid w:val="00024B9E"/>
  </w:style>
  <w:style w:type="numbering" w:customStyle="1" w:styleId="4360">
    <w:name w:val="無清單436"/>
    <w:next w:val="a4"/>
    <w:semiHidden/>
    <w:rsid w:val="00024B9E"/>
  </w:style>
  <w:style w:type="numbering" w:customStyle="1" w:styleId="536">
    <w:name w:val="無清單536"/>
    <w:next w:val="a4"/>
    <w:semiHidden/>
    <w:rsid w:val="00024B9E"/>
  </w:style>
  <w:style w:type="numbering" w:customStyle="1" w:styleId="636">
    <w:name w:val="無清單636"/>
    <w:next w:val="a4"/>
    <w:semiHidden/>
    <w:rsid w:val="00024B9E"/>
  </w:style>
  <w:style w:type="numbering" w:customStyle="1" w:styleId="166">
    <w:name w:val="無清單166"/>
    <w:next w:val="a4"/>
    <w:semiHidden/>
    <w:rsid w:val="00024B9E"/>
  </w:style>
  <w:style w:type="numbering" w:customStyle="1" w:styleId="176">
    <w:name w:val="無清單176"/>
    <w:next w:val="a4"/>
    <w:semiHidden/>
    <w:rsid w:val="00024B9E"/>
  </w:style>
  <w:style w:type="numbering" w:customStyle="1" w:styleId="246">
    <w:name w:val="無清單246"/>
    <w:next w:val="a4"/>
    <w:semiHidden/>
    <w:rsid w:val="00024B9E"/>
  </w:style>
  <w:style w:type="numbering" w:customStyle="1" w:styleId="346">
    <w:name w:val="無清單346"/>
    <w:next w:val="a4"/>
    <w:semiHidden/>
    <w:rsid w:val="00024B9E"/>
  </w:style>
  <w:style w:type="numbering" w:customStyle="1" w:styleId="446">
    <w:name w:val="無清單446"/>
    <w:next w:val="a4"/>
    <w:semiHidden/>
    <w:rsid w:val="00024B9E"/>
  </w:style>
  <w:style w:type="numbering" w:customStyle="1" w:styleId="546">
    <w:name w:val="無清單546"/>
    <w:next w:val="a4"/>
    <w:semiHidden/>
    <w:rsid w:val="00024B9E"/>
  </w:style>
  <w:style w:type="numbering" w:customStyle="1" w:styleId="646">
    <w:name w:val="無清單646"/>
    <w:next w:val="a4"/>
    <w:semiHidden/>
    <w:rsid w:val="00024B9E"/>
  </w:style>
  <w:style w:type="numbering" w:customStyle="1" w:styleId="186">
    <w:name w:val="無清單186"/>
    <w:next w:val="a4"/>
    <w:semiHidden/>
    <w:rsid w:val="00024B9E"/>
  </w:style>
  <w:style w:type="numbering" w:customStyle="1" w:styleId="196">
    <w:name w:val="無清單196"/>
    <w:next w:val="a4"/>
    <w:semiHidden/>
    <w:rsid w:val="00024B9E"/>
  </w:style>
  <w:style w:type="numbering" w:customStyle="1" w:styleId="256">
    <w:name w:val="無清單256"/>
    <w:next w:val="a4"/>
    <w:semiHidden/>
    <w:rsid w:val="00024B9E"/>
  </w:style>
  <w:style w:type="numbering" w:customStyle="1" w:styleId="356">
    <w:name w:val="無清單356"/>
    <w:next w:val="a4"/>
    <w:semiHidden/>
    <w:rsid w:val="00024B9E"/>
  </w:style>
  <w:style w:type="numbering" w:customStyle="1" w:styleId="456">
    <w:name w:val="無清單456"/>
    <w:next w:val="a4"/>
    <w:semiHidden/>
    <w:rsid w:val="00024B9E"/>
  </w:style>
  <w:style w:type="numbering" w:customStyle="1" w:styleId="556">
    <w:name w:val="無清單556"/>
    <w:next w:val="a4"/>
    <w:semiHidden/>
    <w:rsid w:val="00024B9E"/>
  </w:style>
  <w:style w:type="numbering" w:customStyle="1" w:styleId="656">
    <w:name w:val="無清單656"/>
    <w:next w:val="a4"/>
    <w:semiHidden/>
    <w:rsid w:val="00024B9E"/>
  </w:style>
  <w:style w:type="numbering" w:customStyle="1" w:styleId="204">
    <w:name w:val="無清單204"/>
    <w:next w:val="a4"/>
    <w:semiHidden/>
    <w:rsid w:val="00024B9E"/>
  </w:style>
  <w:style w:type="numbering" w:customStyle="1" w:styleId="1104">
    <w:name w:val="無清單1104"/>
    <w:next w:val="a4"/>
    <w:semiHidden/>
    <w:rsid w:val="00024B9E"/>
  </w:style>
  <w:style w:type="numbering" w:customStyle="1" w:styleId="1124">
    <w:name w:val="無清單1124"/>
    <w:next w:val="a4"/>
    <w:semiHidden/>
    <w:rsid w:val="00024B9E"/>
  </w:style>
  <w:style w:type="numbering" w:customStyle="1" w:styleId="264">
    <w:name w:val="無清單264"/>
    <w:next w:val="a4"/>
    <w:semiHidden/>
    <w:rsid w:val="00024B9E"/>
  </w:style>
  <w:style w:type="numbering" w:customStyle="1" w:styleId="364">
    <w:name w:val="無清單364"/>
    <w:next w:val="a4"/>
    <w:semiHidden/>
    <w:rsid w:val="00024B9E"/>
  </w:style>
  <w:style w:type="numbering" w:customStyle="1" w:styleId="464">
    <w:name w:val="無清單464"/>
    <w:next w:val="a4"/>
    <w:semiHidden/>
    <w:rsid w:val="00024B9E"/>
  </w:style>
  <w:style w:type="numbering" w:customStyle="1" w:styleId="564">
    <w:name w:val="無清單564"/>
    <w:next w:val="a4"/>
    <w:semiHidden/>
    <w:rsid w:val="00024B9E"/>
  </w:style>
  <w:style w:type="numbering" w:customStyle="1" w:styleId="664">
    <w:name w:val="無清單664"/>
    <w:next w:val="a4"/>
    <w:semiHidden/>
    <w:rsid w:val="00024B9E"/>
  </w:style>
  <w:style w:type="numbering" w:customStyle="1" w:styleId="724">
    <w:name w:val="無清單724"/>
    <w:next w:val="a4"/>
    <w:semiHidden/>
    <w:rsid w:val="00024B9E"/>
  </w:style>
  <w:style w:type="numbering" w:customStyle="1" w:styleId="11111114">
    <w:name w:val="1 / 1.1 / 1.1.114"/>
    <w:basedOn w:val="a4"/>
    <w:next w:val="111111"/>
    <w:rsid w:val="00024B9E"/>
  </w:style>
  <w:style w:type="numbering" w:customStyle="1" w:styleId="1ai14">
    <w:name w:val="1 / a / i14"/>
    <w:basedOn w:val="a4"/>
    <w:next w:val="1ai"/>
    <w:rsid w:val="00024B9E"/>
  </w:style>
  <w:style w:type="numbering" w:customStyle="1" w:styleId="147">
    <w:name w:val="文章 / 章節14"/>
    <w:basedOn w:val="a4"/>
    <w:next w:val="afff8"/>
    <w:rsid w:val="00024B9E"/>
  </w:style>
  <w:style w:type="numbering" w:customStyle="1" w:styleId="814">
    <w:name w:val="無清單814"/>
    <w:next w:val="a4"/>
    <w:semiHidden/>
    <w:rsid w:val="00024B9E"/>
  </w:style>
  <w:style w:type="numbering" w:customStyle="1" w:styleId="1214">
    <w:name w:val="無清單1214"/>
    <w:next w:val="a4"/>
    <w:semiHidden/>
    <w:rsid w:val="00024B9E"/>
  </w:style>
  <w:style w:type="numbering" w:customStyle="1" w:styleId="2124">
    <w:name w:val="無清單2124"/>
    <w:next w:val="a4"/>
    <w:semiHidden/>
    <w:rsid w:val="00024B9E"/>
  </w:style>
  <w:style w:type="numbering" w:customStyle="1" w:styleId="3124">
    <w:name w:val="無清單3124"/>
    <w:next w:val="a4"/>
    <w:semiHidden/>
    <w:rsid w:val="00024B9E"/>
  </w:style>
  <w:style w:type="numbering" w:customStyle="1" w:styleId="4124">
    <w:name w:val="無清單4124"/>
    <w:next w:val="a4"/>
    <w:semiHidden/>
    <w:rsid w:val="00024B9E"/>
  </w:style>
  <w:style w:type="numbering" w:customStyle="1" w:styleId="5124">
    <w:name w:val="無清單5124"/>
    <w:next w:val="a4"/>
    <w:semiHidden/>
    <w:rsid w:val="00024B9E"/>
  </w:style>
  <w:style w:type="numbering" w:customStyle="1" w:styleId="6124">
    <w:name w:val="無清單6124"/>
    <w:next w:val="a4"/>
    <w:semiHidden/>
    <w:rsid w:val="00024B9E"/>
  </w:style>
  <w:style w:type="numbering" w:customStyle="1" w:styleId="914">
    <w:name w:val="無清單914"/>
    <w:next w:val="a4"/>
    <w:semiHidden/>
    <w:rsid w:val="00024B9E"/>
  </w:style>
  <w:style w:type="numbering" w:customStyle="1" w:styleId="1014">
    <w:name w:val="無清單1014"/>
    <w:next w:val="a4"/>
    <w:semiHidden/>
    <w:rsid w:val="00024B9E"/>
  </w:style>
  <w:style w:type="numbering" w:customStyle="1" w:styleId="1314">
    <w:name w:val="無清單1314"/>
    <w:next w:val="a4"/>
    <w:semiHidden/>
    <w:rsid w:val="00024B9E"/>
  </w:style>
  <w:style w:type="numbering" w:customStyle="1" w:styleId="2214">
    <w:name w:val="無清單2214"/>
    <w:next w:val="a4"/>
    <w:semiHidden/>
    <w:rsid w:val="00024B9E"/>
  </w:style>
  <w:style w:type="numbering" w:customStyle="1" w:styleId="3214">
    <w:name w:val="無清單3214"/>
    <w:next w:val="a4"/>
    <w:semiHidden/>
    <w:rsid w:val="00024B9E"/>
  </w:style>
  <w:style w:type="numbering" w:customStyle="1" w:styleId="4214">
    <w:name w:val="無清單4214"/>
    <w:next w:val="a4"/>
    <w:semiHidden/>
    <w:rsid w:val="00024B9E"/>
  </w:style>
  <w:style w:type="numbering" w:customStyle="1" w:styleId="5214">
    <w:name w:val="無清單5214"/>
    <w:next w:val="a4"/>
    <w:semiHidden/>
    <w:rsid w:val="00024B9E"/>
  </w:style>
  <w:style w:type="numbering" w:customStyle="1" w:styleId="6214">
    <w:name w:val="無清單6214"/>
    <w:next w:val="a4"/>
    <w:semiHidden/>
    <w:rsid w:val="00024B9E"/>
  </w:style>
  <w:style w:type="numbering" w:customStyle="1" w:styleId="1414">
    <w:name w:val="無清單1414"/>
    <w:next w:val="a4"/>
    <w:semiHidden/>
    <w:rsid w:val="00024B9E"/>
  </w:style>
  <w:style w:type="numbering" w:customStyle="1" w:styleId="1514">
    <w:name w:val="無清單1514"/>
    <w:next w:val="a4"/>
    <w:semiHidden/>
    <w:rsid w:val="00024B9E"/>
  </w:style>
  <w:style w:type="numbering" w:customStyle="1" w:styleId="2314">
    <w:name w:val="無清單2314"/>
    <w:next w:val="a4"/>
    <w:semiHidden/>
    <w:rsid w:val="00024B9E"/>
  </w:style>
  <w:style w:type="numbering" w:customStyle="1" w:styleId="3314">
    <w:name w:val="無清單3314"/>
    <w:next w:val="a4"/>
    <w:semiHidden/>
    <w:rsid w:val="00024B9E"/>
  </w:style>
  <w:style w:type="numbering" w:customStyle="1" w:styleId="4314">
    <w:name w:val="無清單4314"/>
    <w:next w:val="a4"/>
    <w:semiHidden/>
    <w:rsid w:val="00024B9E"/>
  </w:style>
  <w:style w:type="numbering" w:customStyle="1" w:styleId="5314">
    <w:name w:val="無清單5314"/>
    <w:next w:val="a4"/>
    <w:semiHidden/>
    <w:rsid w:val="00024B9E"/>
  </w:style>
  <w:style w:type="numbering" w:customStyle="1" w:styleId="6314">
    <w:name w:val="無清單6314"/>
    <w:next w:val="a4"/>
    <w:semiHidden/>
    <w:rsid w:val="00024B9E"/>
  </w:style>
  <w:style w:type="numbering" w:customStyle="1" w:styleId="1614">
    <w:name w:val="無清單1614"/>
    <w:next w:val="a4"/>
    <w:semiHidden/>
    <w:rsid w:val="00024B9E"/>
  </w:style>
  <w:style w:type="numbering" w:customStyle="1" w:styleId="1714">
    <w:name w:val="無清單1714"/>
    <w:next w:val="a4"/>
    <w:semiHidden/>
    <w:rsid w:val="00024B9E"/>
  </w:style>
  <w:style w:type="numbering" w:customStyle="1" w:styleId="2414">
    <w:name w:val="無清單2414"/>
    <w:next w:val="a4"/>
    <w:semiHidden/>
    <w:rsid w:val="00024B9E"/>
  </w:style>
  <w:style w:type="numbering" w:customStyle="1" w:styleId="3414">
    <w:name w:val="無清單3414"/>
    <w:next w:val="a4"/>
    <w:semiHidden/>
    <w:rsid w:val="00024B9E"/>
  </w:style>
  <w:style w:type="numbering" w:customStyle="1" w:styleId="4414">
    <w:name w:val="無清單4414"/>
    <w:next w:val="a4"/>
    <w:semiHidden/>
    <w:rsid w:val="00024B9E"/>
  </w:style>
  <w:style w:type="numbering" w:customStyle="1" w:styleId="5414">
    <w:name w:val="無清單5414"/>
    <w:next w:val="a4"/>
    <w:semiHidden/>
    <w:rsid w:val="00024B9E"/>
  </w:style>
  <w:style w:type="numbering" w:customStyle="1" w:styleId="6414">
    <w:name w:val="無清單6414"/>
    <w:next w:val="a4"/>
    <w:semiHidden/>
    <w:rsid w:val="00024B9E"/>
  </w:style>
  <w:style w:type="numbering" w:customStyle="1" w:styleId="1814">
    <w:name w:val="無清單1814"/>
    <w:next w:val="a4"/>
    <w:semiHidden/>
    <w:rsid w:val="00024B9E"/>
  </w:style>
  <w:style w:type="numbering" w:customStyle="1" w:styleId="1914">
    <w:name w:val="無清單1914"/>
    <w:next w:val="a4"/>
    <w:semiHidden/>
    <w:rsid w:val="00024B9E"/>
  </w:style>
  <w:style w:type="numbering" w:customStyle="1" w:styleId="2514">
    <w:name w:val="無清單2514"/>
    <w:next w:val="a4"/>
    <w:semiHidden/>
    <w:rsid w:val="00024B9E"/>
  </w:style>
  <w:style w:type="numbering" w:customStyle="1" w:styleId="3514">
    <w:name w:val="無清單3514"/>
    <w:next w:val="a4"/>
    <w:semiHidden/>
    <w:rsid w:val="00024B9E"/>
  </w:style>
  <w:style w:type="numbering" w:customStyle="1" w:styleId="4514">
    <w:name w:val="無清單4514"/>
    <w:next w:val="a4"/>
    <w:semiHidden/>
    <w:rsid w:val="00024B9E"/>
  </w:style>
  <w:style w:type="numbering" w:customStyle="1" w:styleId="5514">
    <w:name w:val="無清單5514"/>
    <w:next w:val="a4"/>
    <w:semiHidden/>
    <w:rsid w:val="00024B9E"/>
  </w:style>
  <w:style w:type="numbering" w:customStyle="1" w:styleId="6514">
    <w:name w:val="無清單6514"/>
    <w:next w:val="a4"/>
    <w:semiHidden/>
    <w:rsid w:val="00024B9E"/>
  </w:style>
  <w:style w:type="numbering" w:customStyle="1" w:styleId="274">
    <w:name w:val="無清單274"/>
    <w:next w:val="a4"/>
    <w:semiHidden/>
    <w:rsid w:val="00024B9E"/>
  </w:style>
  <w:style w:type="numbering" w:customStyle="1" w:styleId="1134">
    <w:name w:val="無清單1134"/>
    <w:next w:val="a4"/>
    <w:semiHidden/>
    <w:rsid w:val="00024B9E"/>
  </w:style>
  <w:style w:type="numbering" w:customStyle="1" w:styleId="1144">
    <w:name w:val="無清單1144"/>
    <w:next w:val="a4"/>
    <w:semiHidden/>
    <w:rsid w:val="00024B9E"/>
  </w:style>
  <w:style w:type="numbering" w:customStyle="1" w:styleId="284">
    <w:name w:val="無清單284"/>
    <w:next w:val="a4"/>
    <w:semiHidden/>
    <w:rsid w:val="00024B9E"/>
  </w:style>
  <w:style w:type="numbering" w:customStyle="1" w:styleId="374">
    <w:name w:val="無清單374"/>
    <w:next w:val="a4"/>
    <w:semiHidden/>
    <w:rsid w:val="00024B9E"/>
  </w:style>
  <w:style w:type="numbering" w:customStyle="1" w:styleId="474">
    <w:name w:val="無清單474"/>
    <w:next w:val="a4"/>
    <w:semiHidden/>
    <w:rsid w:val="00024B9E"/>
  </w:style>
  <w:style w:type="numbering" w:customStyle="1" w:styleId="574">
    <w:name w:val="無清單574"/>
    <w:next w:val="a4"/>
    <w:semiHidden/>
    <w:rsid w:val="00024B9E"/>
  </w:style>
  <w:style w:type="numbering" w:customStyle="1" w:styleId="674">
    <w:name w:val="無清單674"/>
    <w:next w:val="a4"/>
    <w:semiHidden/>
    <w:rsid w:val="00024B9E"/>
  </w:style>
  <w:style w:type="numbering" w:customStyle="1" w:styleId="734">
    <w:name w:val="無清單734"/>
    <w:next w:val="a4"/>
    <w:semiHidden/>
    <w:rsid w:val="00024B9E"/>
  </w:style>
  <w:style w:type="numbering" w:customStyle="1" w:styleId="11111123">
    <w:name w:val="1 / 1.1 / 1.1.123"/>
    <w:basedOn w:val="a4"/>
    <w:next w:val="111111"/>
    <w:rsid w:val="00024B9E"/>
  </w:style>
  <w:style w:type="numbering" w:customStyle="1" w:styleId="1ai23">
    <w:name w:val="1 / a / i23"/>
    <w:basedOn w:val="a4"/>
    <w:next w:val="1ai"/>
    <w:rsid w:val="00024B9E"/>
  </w:style>
  <w:style w:type="numbering" w:customStyle="1" w:styleId="238">
    <w:name w:val="文章 / 章節23"/>
    <w:basedOn w:val="a4"/>
    <w:next w:val="afff8"/>
    <w:rsid w:val="00024B9E"/>
  </w:style>
  <w:style w:type="numbering" w:customStyle="1" w:styleId="824">
    <w:name w:val="無清單824"/>
    <w:next w:val="a4"/>
    <w:semiHidden/>
    <w:rsid w:val="00024B9E"/>
  </w:style>
  <w:style w:type="numbering" w:customStyle="1" w:styleId="1224">
    <w:name w:val="無清單1224"/>
    <w:next w:val="a4"/>
    <w:semiHidden/>
    <w:rsid w:val="00024B9E"/>
  </w:style>
  <w:style w:type="numbering" w:customStyle="1" w:styleId="2134">
    <w:name w:val="無清單2134"/>
    <w:next w:val="a4"/>
    <w:semiHidden/>
    <w:rsid w:val="00024B9E"/>
  </w:style>
  <w:style w:type="numbering" w:customStyle="1" w:styleId="3134">
    <w:name w:val="無清單3134"/>
    <w:next w:val="a4"/>
    <w:semiHidden/>
    <w:rsid w:val="00024B9E"/>
  </w:style>
  <w:style w:type="numbering" w:customStyle="1" w:styleId="4134">
    <w:name w:val="無清單4134"/>
    <w:next w:val="a4"/>
    <w:semiHidden/>
    <w:rsid w:val="00024B9E"/>
  </w:style>
  <w:style w:type="numbering" w:customStyle="1" w:styleId="5134">
    <w:name w:val="無清單5134"/>
    <w:next w:val="a4"/>
    <w:semiHidden/>
    <w:rsid w:val="00024B9E"/>
  </w:style>
  <w:style w:type="numbering" w:customStyle="1" w:styleId="6134">
    <w:name w:val="無清單6134"/>
    <w:next w:val="a4"/>
    <w:semiHidden/>
    <w:rsid w:val="00024B9E"/>
  </w:style>
  <w:style w:type="numbering" w:customStyle="1" w:styleId="924">
    <w:name w:val="無清單924"/>
    <w:next w:val="a4"/>
    <w:semiHidden/>
    <w:rsid w:val="00024B9E"/>
  </w:style>
  <w:style w:type="numbering" w:customStyle="1" w:styleId="1024">
    <w:name w:val="無清單1024"/>
    <w:next w:val="a4"/>
    <w:semiHidden/>
    <w:rsid w:val="00024B9E"/>
  </w:style>
  <w:style w:type="numbering" w:customStyle="1" w:styleId="1324">
    <w:name w:val="無清單1324"/>
    <w:next w:val="a4"/>
    <w:semiHidden/>
    <w:rsid w:val="00024B9E"/>
  </w:style>
  <w:style w:type="numbering" w:customStyle="1" w:styleId="2224">
    <w:name w:val="無清單2224"/>
    <w:next w:val="a4"/>
    <w:semiHidden/>
    <w:rsid w:val="00024B9E"/>
  </w:style>
  <w:style w:type="numbering" w:customStyle="1" w:styleId="3224">
    <w:name w:val="無清單3224"/>
    <w:next w:val="a4"/>
    <w:semiHidden/>
    <w:rsid w:val="00024B9E"/>
  </w:style>
  <w:style w:type="numbering" w:customStyle="1" w:styleId="4224">
    <w:name w:val="無清單4224"/>
    <w:next w:val="a4"/>
    <w:semiHidden/>
    <w:rsid w:val="00024B9E"/>
  </w:style>
  <w:style w:type="numbering" w:customStyle="1" w:styleId="5224">
    <w:name w:val="無清單5224"/>
    <w:next w:val="a4"/>
    <w:semiHidden/>
    <w:rsid w:val="00024B9E"/>
  </w:style>
  <w:style w:type="numbering" w:customStyle="1" w:styleId="6224">
    <w:name w:val="無清單6224"/>
    <w:next w:val="a4"/>
    <w:semiHidden/>
    <w:rsid w:val="00024B9E"/>
  </w:style>
  <w:style w:type="numbering" w:customStyle="1" w:styleId="1424">
    <w:name w:val="無清單1424"/>
    <w:next w:val="a4"/>
    <w:semiHidden/>
    <w:rsid w:val="00024B9E"/>
  </w:style>
  <w:style w:type="numbering" w:customStyle="1" w:styleId="1524">
    <w:name w:val="無清單1524"/>
    <w:next w:val="a4"/>
    <w:semiHidden/>
    <w:rsid w:val="00024B9E"/>
  </w:style>
  <w:style w:type="numbering" w:customStyle="1" w:styleId="2324">
    <w:name w:val="無清單2324"/>
    <w:next w:val="a4"/>
    <w:semiHidden/>
    <w:rsid w:val="00024B9E"/>
  </w:style>
  <w:style w:type="numbering" w:customStyle="1" w:styleId="3324">
    <w:name w:val="無清單3324"/>
    <w:next w:val="a4"/>
    <w:semiHidden/>
    <w:rsid w:val="00024B9E"/>
  </w:style>
  <w:style w:type="numbering" w:customStyle="1" w:styleId="4324">
    <w:name w:val="無清單4324"/>
    <w:next w:val="a4"/>
    <w:semiHidden/>
    <w:rsid w:val="00024B9E"/>
  </w:style>
  <w:style w:type="numbering" w:customStyle="1" w:styleId="5324">
    <w:name w:val="無清單5324"/>
    <w:next w:val="a4"/>
    <w:semiHidden/>
    <w:rsid w:val="00024B9E"/>
  </w:style>
  <w:style w:type="numbering" w:customStyle="1" w:styleId="6324">
    <w:name w:val="無清單6324"/>
    <w:next w:val="a4"/>
    <w:semiHidden/>
    <w:rsid w:val="00024B9E"/>
  </w:style>
  <w:style w:type="numbering" w:customStyle="1" w:styleId="1624">
    <w:name w:val="無清單1624"/>
    <w:next w:val="a4"/>
    <w:semiHidden/>
    <w:rsid w:val="00024B9E"/>
  </w:style>
  <w:style w:type="numbering" w:customStyle="1" w:styleId="1724">
    <w:name w:val="無清單1724"/>
    <w:next w:val="a4"/>
    <w:semiHidden/>
    <w:rsid w:val="00024B9E"/>
  </w:style>
  <w:style w:type="numbering" w:customStyle="1" w:styleId="2424">
    <w:name w:val="無清單2424"/>
    <w:next w:val="a4"/>
    <w:semiHidden/>
    <w:rsid w:val="00024B9E"/>
  </w:style>
  <w:style w:type="numbering" w:customStyle="1" w:styleId="3424">
    <w:name w:val="無清單3424"/>
    <w:next w:val="a4"/>
    <w:semiHidden/>
    <w:rsid w:val="00024B9E"/>
  </w:style>
  <w:style w:type="numbering" w:customStyle="1" w:styleId="4424">
    <w:name w:val="無清單4424"/>
    <w:next w:val="a4"/>
    <w:semiHidden/>
    <w:rsid w:val="00024B9E"/>
  </w:style>
  <w:style w:type="numbering" w:customStyle="1" w:styleId="5424">
    <w:name w:val="無清單5424"/>
    <w:next w:val="a4"/>
    <w:semiHidden/>
    <w:rsid w:val="00024B9E"/>
  </w:style>
  <w:style w:type="numbering" w:customStyle="1" w:styleId="6424">
    <w:name w:val="無清單6424"/>
    <w:next w:val="a4"/>
    <w:semiHidden/>
    <w:rsid w:val="00024B9E"/>
  </w:style>
  <w:style w:type="numbering" w:customStyle="1" w:styleId="1824">
    <w:name w:val="無清單1824"/>
    <w:next w:val="a4"/>
    <w:semiHidden/>
    <w:rsid w:val="00024B9E"/>
  </w:style>
  <w:style w:type="numbering" w:customStyle="1" w:styleId="1924">
    <w:name w:val="無清單1924"/>
    <w:next w:val="a4"/>
    <w:semiHidden/>
    <w:rsid w:val="00024B9E"/>
  </w:style>
  <w:style w:type="numbering" w:customStyle="1" w:styleId="2524">
    <w:name w:val="無清單2524"/>
    <w:next w:val="a4"/>
    <w:semiHidden/>
    <w:rsid w:val="00024B9E"/>
  </w:style>
  <w:style w:type="numbering" w:customStyle="1" w:styleId="3524">
    <w:name w:val="無清單3524"/>
    <w:next w:val="a4"/>
    <w:semiHidden/>
    <w:rsid w:val="00024B9E"/>
  </w:style>
  <w:style w:type="numbering" w:customStyle="1" w:styleId="4524">
    <w:name w:val="無清單4524"/>
    <w:next w:val="a4"/>
    <w:semiHidden/>
    <w:rsid w:val="00024B9E"/>
  </w:style>
  <w:style w:type="numbering" w:customStyle="1" w:styleId="5524">
    <w:name w:val="無清單5524"/>
    <w:next w:val="a4"/>
    <w:semiHidden/>
    <w:rsid w:val="00024B9E"/>
  </w:style>
  <w:style w:type="numbering" w:customStyle="1" w:styleId="6524">
    <w:name w:val="無清單6524"/>
    <w:next w:val="a4"/>
    <w:semiHidden/>
    <w:rsid w:val="00024B9E"/>
  </w:style>
  <w:style w:type="numbering" w:customStyle="1" w:styleId="600">
    <w:name w:val="無清單60"/>
    <w:next w:val="a4"/>
    <w:semiHidden/>
    <w:rsid w:val="00024B9E"/>
  </w:style>
  <w:style w:type="numbering" w:customStyle="1" w:styleId="127">
    <w:name w:val="無清單127"/>
    <w:next w:val="a4"/>
    <w:semiHidden/>
    <w:rsid w:val="00024B9E"/>
  </w:style>
  <w:style w:type="numbering" w:customStyle="1" w:styleId="2200">
    <w:name w:val="無清單220"/>
    <w:next w:val="a4"/>
    <w:semiHidden/>
    <w:rsid w:val="00024B9E"/>
  </w:style>
  <w:style w:type="numbering" w:customStyle="1" w:styleId="318">
    <w:name w:val="無清單318"/>
    <w:next w:val="a4"/>
    <w:semiHidden/>
    <w:rsid w:val="00024B9E"/>
  </w:style>
  <w:style w:type="numbering" w:customStyle="1" w:styleId="418">
    <w:name w:val="無清單418"/>
    <w:next w:val="a4"/>
    <w:semiHidden/>
    <w:rsid w:val="00024B9E"/>
  </w:style>
  <w:style w:type="numbering" w:customStyle="1" w:styleId="518">
    <w:name w:val="無清單518"/>
    <w:next w:val="a4"/>
    <w:semiHidden/>
    <w:rsid w:val="00024B9E"/>
  </w:style>
  <w:style w:type="numbering" w:customStyle="1" w:styleId="618">
    <w:name w:val="無清單618"/>
    <w:next w:val="a4"/>
    <w:semiHidden/>
    <w:rsid w:val="00024B9E"/>
  </w:style>
  <w:style w:type="numbering" w:customStyle="1" w:styleId="77">
    <w:name w:val="無清單77"/>
    <w:next w:val="a4"/>
    <w:semiHidden/>
    <w:rsid w:val="00024B9E"/>
  </w:style>
  <w:style w:type="numbering" w:customStyle="1" w:styleId="1115">
    <w:name w:val="無清單1115"/>
    <w:next w:val="a4"/>
    <w:semiHidden/>
    <w:rsid w:val="00024B9E"/>
  </w:style>
  <w:style w:type="numbering" w:customStyle="1" w:styleId="1116">
    <w:name w:val="無清單1116"/>
    <w:next w:val="a4"/>
    <w:semiHidden/>
    <w:rsid w:val="00024B9E"/>
  </w:style>
  <w:style w:type="numbering" w:customStyle="1" w:styleId="21100">
    <w:name w:val="無清單2110"/>
    <w:next w:val="a4"/>
    <w:semiHidden/>
    <w:rsid w:val="00024B9E"/>
  </w:style>
  <w:style w:type="numbering" w:customStyle="1" w:styleId="319">
    <w:name w:val="無清單319"/>
    <w:next w:val="a4"/>
    <w:semiHidden/>
    <w:rsid w:val="00024B9E"/>
  </w:style>
  <w:style w:type="numbering" w:customStyle="1" w:styleId="419">
    <w:name w:val="無清單419"/>
    <w:next w:val="a4"/>
    <w:semiHidden/>
    <w:rsid w:val="00024B9E"/>
  </w:style>
  <w:style w:type="numbering" w:customStyle="1" w:styleId="519">
    <w:name w:val="無清單519"/>
    <w:next w:val="a4"/>
    <w:semiHidden/>
    <w:rsid w:val="00024B9E"/>
  </w:style>
  <w:style w:type="numbering" w:customStyle="1" w:styleId="619">
    <w:name w:val="無清單619"/>
    <w:next w:val="a4"/>
    <w:semiHidden/>
    <w:rsid w:val="00024B9E"/>
  </w:style>
  <w:style w:type="numbering" w:customStyle="1" w:styleId="715">
    <w:name w:val="無清單715"/>
    <w:next w:val="a4"/>
    <w:semiHidden/>
    <w:rsid w:val="00024B9E"/>
  </w:style>
  <w:style w:type="numbering" w:customStyle="1" w:styleId="1111116">
    <w:name w:val="1 / 1.1 / 1.1.16"/>
    <w:basedOn w:val="a4"/>
    <w:next w:val="111111"/>
    <w:rsid w:val="00024B9E"/>
  </w:style>
  <w:style w:type="numbering" w:customStyle="1" w:styleId="1ai6">
    <w:name w:val="1 / a / i6"/>
    <w:basedOn w:val="a4"/>
    <w:next w:val="1ai"/>
    <w:rsid w:val="00024B9E"/>
  </w:style>
  <w:style w:type="numbering" w:customStyle="1" w:styleId="6a">
    <w:name w:val="文章 / 章節6"/>
    <w:basedOn w:val="a4"/>
    <w:next w:val="afff8"/>
    <w:rsid w:val="00024B9E"/>
  </w:style>
  <w:style w:type="numbering" w:customStyle="1" w:styleId="87">
    <w:name w:val="無清單87"/>
    <w:next w:val="a4"/>
    <w:semiHidden/>
    <w:rsid w:val="00024B9E"/>
  </w:style>
  <w:style w:type="numbering" w:customStyle="1" w:styleId="128">
    <w:name w:val="無清單128"/>
    <w:next w:val="a4"/>
    <w:semiHidden/>
    <w:rsid w:val="00024B9E"/>
  </w:style>
  <w:style w:type="numbering" w:customStyle="1" w:styleId="2115">
    <w:name w:val="無清單2115"/>
    <w:next w:val="a4"/>
    <w:semiHidden/>
    <w:rsid w:val="00024B9E"/>
  </w:style>
  <w:style w:type="numbering" w:customStyle="1" w:styleId="3115">
    <w:name w:val="無清單3115"/>
    <w:next w:val="a4"/>
    <w:semiHidden/>
    <w:rsid w:val="00024B9E"/>
  </w:style>
  <w:style w:type="numbering" w:customStyle="1" w:styleId="4115">
    <w:name w:val="無清單4115"/>
    <w:next w:val="a4"/>
    <w:semiHidden/>
    <w:rsid w:val="00024B9E"/>
  </w:style>
  <w:style w:type="numbering" w:customStyle="1" w:styleId="5115">
    <w:name w:val="無清單5115"/>
    <w:next w:val="a4"/>
    <w:semiHidden/>
    <w:rsid w:val="00024B9E"/>
  </w:style>
  <w:style w:type="numbering" w:customStyle="1" w:styleId="6115">
    <w:name w:val="無清單6115"/>
    <w:next w:val="a4"/>
    <w:semiHidden/>
    <w:rsid w:val="00024B9E"/>
  </w:style>
  <w:style w:type="numbering" w:customStyle="1" w:styleId="970">
    <w:name w:val="無清單97"/>
    <w:next w:val="a4"/>
    <w:semiHidden/>
    <w:rsid w:val="00024B9E"/>
  </w:style>
  <w:style w:type="numbering" w:customStyle="1" w:styleId="1070">
    <w:name w:val="無清單107"/>
    <w:next w:val="a4"/>
    <w:semiHidden/>
    <w:rsid w:val="00024B9E"/>
  </w:style>
  <w:style w:type="numbering" w:customStyle="1" w:styleId="137">
    <w:name w:val="無清單137"/>
    <w:next w:val="a4"/>
    <w:semiHidden/>
    <w:rsid w:val="00024B9E"/>
  </w:style>
  <w:style w:type="numbering" w:customStyle="1" w:styleId="2270">
    <w:name w:val="無清單227"/>
    <w:next w:val="a4"/>
    <w:semiHidden/>
    <w:rsid w:val="00024B9E"/>
  </w:style>
  <w:style w:type="numbering" w:customStyle="1" w:styleId="327">
    <w:name w:val="無清單327"/>
    <w:next w:val="a4"/>
    <w:semiHidden/>
    <w:rsid w:val="00024B9E"/>
  </w:style>
  <w:style w:type="numbering" w:customStyle="1" w:styleId="427">
    <w:name w:val="無清單427"/>
    <w:next w:val="a4"/>
    <w:semiHidden/>
    <w:rsid w:val="00024B9E"/>
  </w:style>
  <w:style w:type="numbering" w:customStyle="1" w:styleId="527">
    <w:name w:val="無清單527"/>
    <w:next w:val="a4"/>
    <w:semiHidden/>
    <w:rsid w:val="00024B9E"/>
  </w:style>
  <w:style w:type="numbering" w:customStyle="1" w:styleId="627">
    <w:name w:val="無清單627"/>
    <w:next w:val="a4"/>
    <w:semiHidden/>
    <w:rsid w:val="00024B9E"/>
  </w:style>
  <w:style w:type="numbering" w:customStyle="1" w:styleId="1470">
    <w:name w:val="無清單147"/>
    <w:next w:val="a4"/>
    <w:semiHidden/>
    <w:rsid w:val="00024B9E"/>
  </w:style>
  <w:style w:type="numbering" w:customStyle="1" w:styleId="157">
    <w:name w:val="無清單157"/>
    <w:next w:val="a4"/>
    <w:semiHidden/>
    <w:rsid w:val="00024B9E"/>
  </w:style>
  <w:style w:type="numbering" w:customStyle="1" w:styleId="2370">
    <w:name w:val="無清單237"/>
    <w:next w:val="a4"/>
    <w:semiHidden/>
    <w:rsid w:val="00024B9E"/>
  </w:style>
  <w:style w:type="numbering" w:customStyle="1" w:styleId="3370">
    <w:name w:val="無清單337"/>
    <w:next w:val="a4"/>
    <w:semiHidden/>
    <w:rsid w:val="00024B9E"/>
  </w:style>
  <w:style w:type="numbering" w:customStyle="1" w:styleId="437">
    <w:name w:val="無清單437"/>
    <w:next w:val="a4"/>
    <w:semiHidden/>
    <w:rsid w:val="00024B9E"/>
  </w:style>
  <w:style w:type="numbering" w:customStyle="1" w:styleId="537">
    <w:name w:val="無清單537"/>
    <w:next w:val="a4"/>
    <w:semiHidden/>
    <w:rsid w:val="00024B9E"/>
  </w:style>
  <w:style w:type="numbering" w:customStyle="1" w:styleId="637">
    <w:name w:val="無清單637"/>
    <w:next w:val="a4"/>
    <w:semiHidden/>
    <w:rsid w:val="00024B9E"/>
  </w:style>
  <w:style w:type="numbering" w:customStyle="1" w:styleId="167">
    <w:name w:val="無清單167"/>
    <w:next w:val="a4"/>
    <w:semiHidden/>
    <w:rsid w:val="00024B9E"/>
  </w:style>
  <w:style w:type="numbering" w:customStyle="1" w:styleId="177">
    <w:name w:val="無清單177"/>
    <w:next w:val="a4"/>
    <w:semiHidden/>
    <w:rsid w:val="00024B9E"/>
  </w:style>
  <w:style w:type="numbering" w:customStyle="1" w:styleId="247">
    <w:name w:val="無清單247"/>
    <w:next w:val="a4"/>
    <w:semiHidden/>
    <w:rsid w:val="00024B9E"/>
  </w:style>
  <w:style w:type="numbering" w:customStyle="1" w:styleId="347">
    <w:name w:val="無清單347"/>
    <w:next w:val="a4"/>
    <w:semiHidden/>
    <w:rsid w:val="00024B9E"/>
  </w:style>
  <w:style w:type="numbering" w:customStyle="1" w:styleId="447">
    <w:name w:val="無清單447"/>
    <w:next w:val="a4"/>
    <w:semiHidden/>
    <w:rsid w:val="00024B9E"/>
  </w:style>
  <w:style w:type="numbering" w:customStyle="1" w:styleId="547">
    <w:name w:val="無清單547"/>
    <w:next w:val="a4"/>
    <w:semiHidden/>
    <w:rsid w:val="00024B9E"/>
  </w:style>
  <w:style w:type="numbering" w:customStyle="1" w:styleId="647">
    <w:name w:val="無清單647"/>
    <w:next w:val="a4"/>
    <w:semiHidden/>
    <w:rsid w:val="00024B9E"/>
  </w:style>
  <w:style w:type="numbering" w:customStyle="1" w:styleId="187">
    <w:name w:val="無清單187"/>
    <w:next w:val="a4"/>
    <w:semiHidden/>
    <w:rsid w:val="00024B9E"/>
  </w:style>
  <w:style w:type="numbering" w:customStyle="1" w:styleId="197">
    <w:name w:val="無清單197"/>
    <w:next w:val="a4"/>
    <w:semiHidden/>
    <w:rsid w:val="00024B9E"/>
  </w:style>
  <w:style w:type="numbering" w:customStyle="1" w:styleId="257">
    <w:name w:val="無清單257"/>
    <w:next w:val="a4"/>
    <w:semiHidden/>
    <w:rsid w:val="00024B9E"/>
  </w:style>
  <w:style w:type="numbering" w:customStyle="1" w:styleId="357">
    <w:name w:val="無清單357"/>
    <w:next w:val="a4"/>
    <w:semiHidden/>
    <w:rsid w:val="00024B9E"/>
  </w:style>
  <w:style w:type="numbering" w:customStyle="1" w:styleId="457">
    <w:name w:val="無清單457"/>
    <w:next w:val="a4"/>
    <w:semiHidden/>
    <w:rsid w:val="00024B9E"/>
  </w:style>
  <w:style w:type="numbering" w:customStyle="1" w:styleId="557">
    <w:name w:val="無清單557"/>
    <w:next w:val="a4"/>
    <w:semiHidden/>
    <w:rsid w:val="00024B9E"/>
  </w:style>
  <w:style w:type="numbering" w:customStyle="1" w:styleId="657">
    <w:name w:val="無清單657"/>
    <w:next w:val="a4"/>
    <w:semiHidden/>
    <w:rsid w:val="00024B9E"/>
  </w:style>
  <w:style w:type="numbering" w:customStyle="1" w:styleId="205">
    <w:name w:val="無清單205"/>
    <w:next w:val="a4"/>
    <w:semiHidden/>
    <w:rsid w:val="00024B9E"/>
  </w:style>
  <w:style w:type="numbering" w:customStyle="1" w:styleId="1105">
    <w:name w:val="無清單1105"/>
    <w:next w:val="a4"/>
    <w:semiHidden/>
    <w:rsid w:val="00024B9E"/>
  </w:style>
  <w:style w:type="numbering" w:customStyle="1" w:styleId="1125">
    <w:name w:val="無清單1125"/>
    <w:next w:val="a4"/>
    <w:semiHidden/>
    <w:rsid w:val="00024B9E"/>
  </w:style>
  <w:style w:type="numbering" w:customStyle="1" w:styleId="265">
    <w:name w:val="無清單265"/>
    <w:next w:val="a4"/>
    <w:semiHidden/>
    <w:rsid w:val="00024B9E"/>
  </w:style>
  <w:style w:type="numbering" w:customStyle="1" w:styleId="365">
    <w:name w:val="無清單365"/>
    <w:next w:val="a4"/>
    <w:semiHidden/>
    <w:rsid w:val="00024B9E"/>
  </w:style>
  <w:style w:type="numbering" w:customStyle="1" w:styleId="465">
    <w:name w:val="無清單465"/>
    <w:next w:val="a4"/>
    <w:semiHidden/>
    <w:rsid w:val="00024B9E"/>
  </w:style>
  <w:style w:type="numbering" w:customStyle="1" w:styleId="565">
    <w:name w:val="無清單565"/>
    <w:next w:val="a4"/>
    <w:semiHidden/>
    <w:rsid w:val="00024B9E"/>
  </w:style>
  <w:style w:type="numbering" w:customStyle="1" w:styleId="665">
    <w:name w:val="無清單665"/>
    <w:next w:val="a4"/>
    <w:semiHidden/>
    <w:rsid w:val="00024B9E"/>
  </w:style>
  <w:style w:type="numbering" w:customStyle="1" w:styleId="725">
    <w:name w:val="無清單725"/>
    <w:next w:val="a4"/>
    <w:semiHidden/>
    <w:rsid w:val="00024B9E"/>
  </w:style>
  <w:style w:type="numbering" w:customStyle="1" w:styleId="11111115">
    <w:name w:val="1 / 1.1 / 1.1.115"/>
    <w:basedOn w:val="a4"/>
    <w:next w:val="111111"/>
    <w:rsid w:val="00024B9E"/>
  </w:style>
  <w:style w:type="numbering" w:customStyle="1" w:styleId="1ai15">
    <w:name w:val="1 / a / i15"/>
    <w:basedOn w:val="a4"/>
    <w:next w:val="1ai"/>
    <w:rsid w:val="00024B9E"/>
  </w:style>
  <w:style w:type="numbering" w:customStyle="1" w:styleId="158">
    <w:name w:val="文章 / 章節15"/>
    <w:basedOn w:val="a4"/>
    <w:next w:val="afff8"/>
    <w:rsid w:val="00024B9E"/>
  </w:style>
  <w:style w:type="numbering" w:customStyle="1" w:styleId="815">
    <w:name w:val="無清單815"/>
    <w:next w:val="a4"/>
    <w:semiHidden/>
    <w:rsid w:val="00024B9E"/>
  </w:style>
  <w:style w:type="numbering" w:customStyle="1" w:styleId="1215">
    <w:name w:val="無清單1215"/>
    <w:next w:val="a4"/>
    <w:semiHidden/>
    <w:rsid w:val="00024B9E"/>
  </w:style>
  <w:style w:type="numbering" w:customStyle="1" w:styleId="2125">
    <w:name w:val="無清單2125"/>
    <w:next w:val="a4"/>
    <w:semiHidden/>
    <w:rsid w:val="00024B9E"/>
  </w:style>
  <w:style w:type="numbering" w:customStyle="1" w:styleId="3125">
    <w:name w:val="無清單3125"/>
    <w:next w:val="a4"/>
    <w:semiHidden/>
    <w:rsid w:val="00024B9E"/>
  </w:style>
  <w:style w:type="numbering" w:customStyle="1" w:styleId="4125">
    <w:name w:val="無清單4125"/>
    <w:next w:val="a4"/>
    <w:semiHidden/>
    <w:rsid w:val="00024B9E"/>
  </w:style>
  <w:style w:type="numbering" w:customStyle="1" w:styleId="5125">
    <w:name w:val="無清單5125"/>
    <w:next w:val="a4"/>
    <w:semiHidden/>
    <w:rsid w:val="00024B9E"/>
  </w:style>
  <w:style w:type="numbering" w:customStyle="1" w:styleId="6125">
    <w:name w:val="無清單6125"/>
    <w:next w:val="a4"/>
    <w:semiHidden/>
    <w:rsid w:val="00024B9E"/>
  </w:style>
  <w:style w:type="numbering" w:customStyle="1" w:styleId="915">
    <w:name w:val="無清單915"/>
    <w:next w:val="a4"/>
    <w:semiHidden/>
    <w:rsid w:val="00024B9E"/>
  </w:style>
  <w:style w:type="numbering" w:customStyle="1" w:styleId="1015">
    <w:name w:val="無清單1015"/>
    <w:next w:val="a4"/>
    <w:semiHidden/>
    <w:rsid w:val="00024B9E"/>
  </w:style>
  <w:style w:type="numbering" w:customStyle="1" w:styleId="1315">
    <w:name w:val="無清單1315"/>
    <w:next w:val="a4"/>
    <w:semiHidden/>
    <w:rsid w:val="00024B9E"/>
  </w:style>
  <w:style w:type="numbering" w:customStyle="1" w:styleId="2215">
    <w:name w:val="無清單2215"/>
    <w:next w:val="a4"/>
    <w:semiHidden/>
    <w:rsid w:val="00024B9E"/>
  </w:style>
  <w:style w:type="numbering" w:customStyle="1" w:styleId="3215">
    <w:name w:val="無清單3215"/>
    <w:next w:val="a4"/>
    <w:semiHidden/>
    <w:rsid w:val="00024B9E"/>
  </w:style>
  <w:style w:type="numbering" w:customStyle="1" w:styleId="4215">
    <w:name w:val="無清單4215"/>
    <w:next w:val="a4"/>
    <w:semiHidden/>
    <w:rsid w:val="00024B9E"/>
  </w:style>
  <w:style w:type="numbering" w:customStyle="1" w:styleId="5215">
    <w:name w:val="無清單5215"/>
    <w:next w:val="a4"/>
    <w:semiHidden/>
    <w:rsid w:val="00024B9E"/>
  </w:style>
  <w:style w:type="numbering" w:customStyle="1" w:styleId="6215">
    <w:name w:val="無清單6215"/>
    <w:next w:val="a4"/>
    <w:semiHidden/>
    <w:rsid w:val="00024B9E"/>
  </w:style>
  <w:style w:type="numbering" w:customStyle="1" w:styleId="1415">
    <w:name w:val="無清單1415"/>
    <w:next w:val="a4"/>
    <w:semiHidden/>
    <w:rsid w:val="00024B9E"/>
  </w:style>
  <w:style w:type="numbering" w:customStyle="1" w:styleId="1515">
    <w:name w:val="無清單1515"/>
    <w:next w:val="a4"/>
    <w:semiHidden/>
    <w:rsid w:val="00024B9E"/>
  </w:style>
  <w:style w:type="numbering" w:customStyle="1" w:styleId="2315">
    <w:name w:val="無清單2315"/>
    <w:next w:val="a4"/>
    <w:semiHidden/>
    <w:rsid w:val="00024B9E"/>
  </w:style>
  <w:style w:type="numbering" w:customStyle="1" w:styleId="3315">
    <w:name w:val="無清單3315"/>
    <w:next w:val="a4"/>
    <w:semiHidden/>
    <w:rsid w:val="00024B9E"/>
  </w:style>
  <w:style w:type="numbering" w:customStyle="1" w:styleId="4315">
    <w:name w:val="無清單4315"/>
    <w:next w:val="a4"/>
    <w:semiHidden/>
    <w:rsid w:val="00024B9E"/>
  </w:style>
  <w:style w:type="numbering" w:customStyle="1" w:styleId="5315">
    <w:name w:val="無清單5315"/>
    <w:next w:val="a4"/>
    <w:semiHidden/>
    <w:rsid w:val="00024B9E"/>
  </w:style>
  <w:style w:type="numbering" w:customStyle="1" w:styleId="6315">
    <w:name w:val="無清單6315"/>
    <w:next w:val="a4"/>
    <w:semiHidden/>
    <w:rsid w:val="00024B9E"/>
  </w:style>
  <w:style w:type="numbering" w:customStyle="1" w:styleId="1615">
    <w:name w:val="無清單1615"/>
    <w:next w:val="a4"/>
    <w:semiHidden/>
    <w:rsid w:val="00024B9E"/>
  </w:style>
  <w:style w:type="numbering" w:customStyle="1" w:styleId="1715">
    <w:name w:val="無清單1715"/>
    <w:next w:val="a4"/>
    <w:semiHidden/>
    <w:rsid w:val="00024B9E"/>
  </w:style>
  <w:style w:type="numbering" w:customStyle="1" w:styleId="2415">
    <w:name w:val="無清單2415"/>
    <w:next w:val="a4"/>
    <w:semiHidden/>
    <w:rsid w:val="00024B9E"/>
  </w:style>
  <w:style w:type="numbering" w:customStyle="1" w:styleId="3415">
    <w:name w:val="無清單3415"/>
    <w:next w:val="a4"/>
    <w:semiHidden/>
    <w:rsid w:val="00024B9E"/>
  </w:style>
  <w:style w:type="numbering" w:customStyle="1" w:styleId="4415">
    <w:name w:val="無清單4415"/>
    <w:next w:val="a4"/>
    <w:semiHidden/>
    <w:rsid w:val="00024B9E"/>
  </w:style>
  <w:style w:type="numbering" w:customStyle="1" w:styleId="5415">
    <w:name w:val="無清單5415"/>
    <w:next w:val="a4"/>
    <w:semiHidden/>
    <w:rsid w:val="00024B9E"/>
  </w:style>
  <w:style w:type="numbering" w:customStyle="1" w:styleId="6415">
    <w:name w:val="無清單6415"/>
    <w:next w:val="a4"/>
    <w:semiHidden/>
    <w:rsid w:val="00024B9E"/>
  </w:style>
  <w:style w:type="numbering" w:customStyle="1" w:styleId="1815">
    <w:name w:val="無清單1815"/>
    <w:next w:val="a4"/>
    <w:semiHidden/>
    <w:rsid w:val="00024B9E"/>
  </w:style>
  <w:style w:type="numbering" w:customStyle="1" w:styleId="1915">
    <w:name w:val="無清單1915"/>
    <w:next w:val="a4"/>
    <w:semiHidden/>
    <w:rsid w:val="00024B9E"/>
  </w:style>
  <w:style w:type="numbering" w:customStyle="1" w:styleId="2515">
    <w:name w:val="無清單2515"/>
    <w:next w:val="a4"/>
    <w:semiHidden/>
    <w:rsid w:val="00024B9E"/>
  </w:style>
  <w:style w:type="numbering" w:customStyle="1" w:styleId="3515">
    <w:name w:val="無清單3515"/>
    <w:next w:val="a4"/>
    <w:semiHidden/>
    <w:rsid w:val="00024B9E"/>
  </w:style>
  <w:style w:type="numbering" w:customStyle="1" w:styleId="4515">
    <w:name w:val="無清單4515"/>
    <w:next w:val="a4"/>
    <w:semiHidden/>
    <w:rsid w:val="00024B9E"/>
  </w:style>
  <w:style w:type="numbering" w:customStyle="1" w:styleId="5515">
    <w:name w:val="無清單5515"/>
    <w:next w:val="a4"/>
    <w:semiHidden/>
    <w:rsid w:val="00024B9E"/>
  </w:style>
  <w:style w:type="numbering" w:customStyle="1" w:styleId="6515">
    <w:name w:val="無清單6515"/>
    <w:next w:val="a4"/>
    <w:semiHidden/>
    <w:rsid w:val="00024B9E"/>
  </w:style>
  <w:style w:type="numbering" w:customStyle="1" w:styleId="275">
    <w:name w:val="無清單275"/>
    <w:next w:val="a4"/>
    <w:semiHidden/>
    <w:rsid w:val="00024B9E"/>
  </w:style>
  <w:style w:type="numbering" w:customStyle="1" w:styleId="1135">
    <w:name w:val="無清單1135"/>
    <w:next w:val="a4"/>
    <w:semiHidden/>
    <w:rsid w:val="00024B9E"/>
  </w:style>
  <w:style w:type="numbering" w:customStyle="1" w:styleId="1145">
    <w:name w:val="無清單1145"/>
    <w:next w:val="a4"/>
    <w:semiHidden/>
    <w:rsid w:val="00024B9E"/>
  </w:style>
  <w:style w:type="numbering" w:customStyle="1" w:styleId="285">
    <w:name w:val="無清單285"/>
    <w:next w:val="a4"/>
    <w:semiHidden/>
    <w:rsid w:val="00024B9E"/>
  </w:style>
  <w:style w:type="numbering" w:customStyle="1" w:styleId="375">
    <w:name w:val="無清單375"/>
    <w:next w:val="a4"/>
    <w:semiHidden/>
    <w:rsid w:val="00024B9E"/>
  </w:style>
  <w:style w:type="numbering" w:customStyle="1" w:styleId="475">
    <w:name w:val="無清單475"/>
    <w:next w:val="a4"/>
    <w:semiHidden/>
    <w:rsid w:val="00024B9E"/>
  </w:style>
  <w:style w:type="numbering" w:customStyle="1" w:styleId="575">
    <w:name w:val="無清單575"/>
    <w:next w:val="a4"/>
    <w:semiHidden/>
    <w:rsid w:val="00024B9E"/>
  </w:style>
  <w:style w:type="numbering" w:customStyle="1" w:styleId="675">
    <w:name w:val="無清單675"/>
    <w:next w:val="a4"/>
    <w:semiHidden/>
    <w:rsid w:val="00024B9E"/>
  </w:style>
  <w:style w:type="numbering" w:customStyle="1" w:styleId="735">
    <w:name w:val="無清單735"/>
    <w:next w:val="a4"/>
    <w:semiHidden/>
    <w:rsid w:val="00024B9E"/>
  </w:style>
  <w:style w:type="numbering" w:customStyle="1" w:styleId="11111124">
    <w:name w:val="1 / 1.1 / 1.1.124"/>
    <w:basedOn w:val="a4"/>
    <w:next w:val="111111"/>
    <w:rsid w:val="00024B9E"/>
  </w:style>
  <w:style w:type="numbering" w:customStyle="1" w:styleId="1ai24">
    <w:name w:val="1 / a / i24"/>
    <w:basedOn w:val="a4"/>
    <w:next w:val="1ai"/>
    <w:rsid w:val="00024B9E"/>
  </w:style>
  <w:style w:type="numbering" w:customStyle="1" w:styleId="248">
    <w:name w:val="文章 / 章節24"/>
    <w:basedOn w:val="a4"/>
    <w:next w:val="afff8"/>
    <w:rsid w:val="00024B9E"/>
  </w:style>
  <w:style w:type="numbering" w:customStyle="1" w:styleId="825">
    <w:name w:val="無清單825"/>
    <w:next w:val="a4"/>
    <w:semiHidden/>
    <w:rsid w:val="00024B9E"/>
  </w:style>
  <w:style w:type="numbering" w:customStyle="1" w:styleId="1225">
    <w:name w:val="無清單1225"/>
    <w:next w:val="a4"/>
    <w:semiHidden/>
    <w:rsid w:val="00024B9E"/>
  </w:style>
  <w:style w:type="numbering" w:customStyle="1" w:styleId="2135">
    <w:name w:val="無清單2135"/>
    <w:next w:val="a4"/>
    <w:semiHidden/>
    <w:rsid w:val="00024B9E"/>
  </w:style>
  <w:style w:type="numbering" w:customStyle="1" w:styleId="3135">
    <w:name w:val="無清單3135"/>
    <w:next w:val="a4"/>
    <w:semiHidden/>
    <w:rsid w:val="00024B9E"/>
  </w:style>
  <w:style w:type="numbering" w:customStyle="1" w:styleId="4135">
    <w:name w:val="無清單4135"/>
    <w:next w:val="a4"/>
    <w:semiHidden/>
    <w:rsid w:val="00024B9E"/>
  </w:style>
  <w:style w:type="numbering" w:customStyle="1" w:styleId="5135">
    <w:name w:val="無清單5135"/>
    <w:next w:val="a4"/>
    <w:semiHidden/>
    <w:rsid w:val="00024B9E"/>
  </w:style>
  <w:style w:type="numbering" w:customStyle="1" w:styleId="6135">
    <w:name w:val="無清單6135"/>
    <w:next w:val="a4"/>
    <w:semiHidden/>
    <w:rsid w:val="00024B9E"/>
  </w:style>
  <w:style w:type="numbering" w:customStyle="1" w:styleId="925">
    <w:name w:val="無清單925"/>
    <w:next w:val="a4"/>
    <w:semiHidden/>
    <w:rsid w:val="00024B9E"/>
  </w:style>
  <w:style w:type="numbering" w:customStyle="1" w:styleId="1025">
    <w:name w:val="無清單1025"/>
    <w:next w:val="a4"/>
    <w:semiHidden/>
    <w:rsid w:val="00024B9E"/>
  </w:style>
  <w:style w:type="numbering" w:customStyle="1" w:styleId="1325">
    <w:name w:val="無清單1325"/>
    <w:next w:val="a4"/>
    <w:semiHidden/>
    <w:rsid w:val="00024B9E"/>
  </w:style>
  <w:style w:type="numbering" w:customStyle="1" w:styleId="2225">
    <w:name w:val="無清單2225"/>
    <w:next w:val="a4"/>
    <w:semiHidden/>
    <w:rsid w:val="00024B9E"/>
  </w:style>
  <w:style w:type="numbering" w:customStyle="1" w:styleId="3225">
    <w:name w:val="無清單3225"/>
    <w:next w:val="a4"/>
    <w:semiHidden/>
    <w:rsid w:val="00024B9E"/>
  </w:style>
  <w:style w:type="numbering" w:customStyle="1" w:styleId="4225">
    <w:name w:val="無清單4225"/>
    <w:next w:val="a4"/>
    <w:semiHidden/>
    <w:rsid w:val="00024B9E"/>
  </w:style>
  <w:style w:type="numbering" w:customStyle="1" w:styleId="5225">
    <w:name w:val="無清單5225"/>
    <w:next w:val="a4"/>
    <w:semiHidden/>
    <w:rsid w:val="00024B9E"/>
  </w:style>
  <w:style w:type="numbering" w:customStyle="1" w:styleId="6225">
    <w:name w:val="無清單6225"/>
    <w:next w:val="a4"/>
    <w:semiHidden/>
    <w:rsid w:val="00024B9E"/>
  </w:style>
  <w:style w:type="numbering" w:customStyle="1" w:styleId="1425">
    <w:name w:val="無清單1425"/>
    <w:next w:val="a4"/>
    <w:semiHidden/>
    <w:rsid w:val="00024B9E"/>
  </w:style>
  <w:style w:type="numbering" w:customStyle="1" w:styleId="1525">
    <w:name w:val="無清單1525"/>
    <w:next w:val="a4"/>
    <w:semiHidden/>
    <w:rsid w:val="00024B9E"/>
  </w:style>
  <w:style w:type="numbering" w:customStyle="1" w:styleId="2325">
    <w:name w:val="無清單2325"/>
    <w:next w:val="a4"/>
    <w:semiHidden/>
    <w:rsid w:val="00024B9E"/>
  </w:style>
  <w:style w:type="numbering" w:customStyle="1" w:styleId="3325">
    <w:name w:val="無清單3325"/>
    <w:next w:val="a4"/>
    <w:semiHidden/>
    <w:rsid w:val="00024B9E"/>
  </w:style>
  <w:style w:type="numbering" w:customStyle="1" w:styleId="4325">
    <w:name w:val="無清單4325"/>
    <w:next w:val="a4"/>
    <w:semiHidden/>
    <w:rsid w:val="00024B9E"/>
  </w:style>
  <w:style w:type="numbering" w:customStyle="1" w:styleId="5325">
    <w:name w:val="無清單5325"/>
    <w:next w:val="a4"/>
    <w:semiHidden/>
    <w:rsid w:val="00024B9E"/>
  </w:style>
  <w:style w:type="numbering" w:customStyle="1" w:styleId="6325">
    <w:name w:val="無清單6325"/>
    <w:next w:val="a4"/>
    <w:semiHidden/>
    <w:rsid w:val="00024B9E"/>
  </w:style>
  <w:style w:type="numbering" w:customStyle="1" w:styleId="1625">
    <w:name w:val="無清單1625"/>
    <w:next w:val="a4"/>
    <w:semiHidden/>
    <w:rsid w:val="00024B9E"/>
  </w:style>
  <w:style w:type="numbering" w:customStyle="1" w:styleId="1725">
    <w:name w:val="無清單1725"/>
    <w:next w:val="a4"/>
    <w:semiHidden/>
    <w:rsid w:val="00024B9E"/>
  </w:style>
  <w:style w:type="numbering" w:customStyle="1" w:styleId="2425">
    <w:name w:val="無清單2425"/>
    <w:next w:val="a4"/>
    <w:semiHidden/>
    <w:rsid w:val="00024B9E"/>
  </w:style>
  <w:style w:type="numbering" w:customStyle="1" w:styleId="3425">
    <w:name w:val="無清單3425"/>
    <w:next w:val="a4"/>
    <w:semiHidden/>
    <w:rsid w:val="00024B9E"/>
  </w:style>
  <w:style w:type="numbering" w:customStyle="1" w:styleId="4425">
    <w:name w:val="無清單4425"/>
    <w:next w:val="a4"/>
    <w:semiHidden/>
    <w:rsid w:val="00024B9E"/>
  </w:style>
  <w:style w:type="numbering" w:customStyle="1" w:styleId="5425">
    <w:name w:val="無清單5425"/>
    <w:next w:val="a4"/>
    <w:semiHidden/>
    <w:rsid w:val="00024B9E"/>
  </w:style>
  <w:style w:type="numbering" w:customStyle="1" w:styleId="6425">
    <w:name w:val="無清單6425"/>
    <w:next w:val="a4"/>
    <w:semiHidden/>
    <w:rsid w:val="00024B9E"/>
  </w:style>
  <w:style w:type="numbering" w:customStyle="1" w:styleId="1825">
    <w:name w:val="無清單1825"/>
    <w:next w:val="a4"/>
    <w:semiHidden/>
    <w:rsid w:val="00024B9E"/>
  </w:style>
  <w:style w:type="numbering" w:customStyle="1" w:styleId="1925">
    <w:name w:val="無清單1925"/>
    <w:next w:val="a4"/>
    <w:semiHidden/>
    <w:rsid w:val="00024B9E"/>
  </w:style>
  <w:style w:type="numbering" w:customStyle="1" w:styleId="2525">
    <w:name w:val="無清單2525"/>
    <w:next w:val="a4"/>
    <w:semiHidden/>
    <w:rsid w:val="00024B9E"/>
  </w:style>
  <w:style w:type="numbering" w:customStyle="1" w:styleId="3525">
    <w:name w:val="無清單3525"/>
    <w:next w:val="a4"/>
    <w:semiHidden/>
    <w:rsid w:val="00024B9E"/>
  </w:style>
  <w:style w:type="numbering" w:customStyle="1" w:styleId="4525">
    <w:name w:val="無清單4525"/>
    <w:next w:val="a4"/>
    <w:semiHidden/>
    <w:rsid w:val="00024B9E"/>
  </w:style>
  <w:style w:type="numbering" w:customStyle="1" w:styleId="5525">
    <w:name w:val="無清單5525"/>
    <w:next w:val="a4"/>
    <w:semiHidden/>
    <w:rsid w:val="00024B9E"/>
  </w:style>
  <w:style w:type="numbering" w:customStyle="1" w:styleId="6525">
    <w:name w:val="無清單6525"/>
    <w:next w:val="a4"/>
    <w:semiHidden/>
    <w:rsid w:val="00024B9E"/>
  </w:style>
  <w:style w:type="numbering" w:customStyle="1" w:styleId="700">
    <w:name w:val="無清單70"/>
    <w:next w:val="a4"/>
    <w:semiHidden/>
    <w:rsid w:val="00024B9E"/>
  </w:style>
  <w:style w:type="numbering" w:customStyle="1" w:styleId="129">
    <w:name w:val="無清單129"/>
    <w:next w:val="a4"/>
    <w:semiHidden/>
    <w:rsid w:val="00024B9E"/>
  </w:style>
  <w:style w:type="numbering" w:customStyle="1" w:styleId="228">
    <w:name w:val="無清單228"/>
    <w:next w:val="a4"/>
    <w:semiHidden/>
    <w:rsid w:val="00024B9E"/>
  </w:style>
  <w:style w:type="numbering" w:customStyle="1" w:styleId="3200">
    <w:name w:val="無清單320"/>
    <w:next w:val="a4"/>
    <w:semiHidden/>
    <w:rsid w:val="00024B9E"/>
  </w:style>
  <w:style w:type="numbering" w:customStyle="1" w:styleId="4200">
    <w:name w:val="無清單420"/>
    <w:next w:val="a4"/>
    <w:semiHidden/>
    <w:rsid w:val="00024B9E"/>
  </w:style>
  <w:style w:type="numbering" w:customStyle="1" w:styleId="5200">
    <w:name w:val="無清單520"/>
    <w:next w:val="a4"/>
    <w:semiHidden/>
    <w:rsid w:val="00024B9E"/>
  </w:style>
  <w:style w:type="numbering" w:customStyle="1" w:styleId="6200">
    <w:name w:val="無清單620"/>
    <w:next w:val="a4"/>
    <w:semiHidden/>
    <w:rsid w:val="00024B9E"/>
  </w:style>
  <w:style w:type="numbering" w:customStyle="1" w:styleId="78">
    <w:name w:val="無清單78"/>
    <w:next w:val="a4"/>
    <w:semiHidden/>
    <w:rsid w:val="00024B9E"/>
  </w:style>
  <w:style w:type="numbering" w:customStyle="1" w:styleId="1117">
    <w:name w:val="無清單1117"/>
    <w:next w:val="a4"/>
    <w:semiHidden/>
    <w:rsid w:val="00024B9E"/>
  </w:style>
  <w:style w:type="numbering" w:customStyle="1" w:styleId="1118">
    <w:name w:val="無清單1118"/>
    <w:next w:val="a4"/>
    <w:semiHidden/>
    <w:rsid w:val="00024B9E"/>
  </w:style>
  <w:style w:type="numbering" w:customStyle="1" w:styleId="2116">
    <w:name w:val="無清單2116"/>
    <w:next w:val="a4"/>
    <w:semiHidden/>
    <w:rsid w:val="00024B9E"/>
  </w:style>
  <w:style w:type="numbering" w:customStyle="1" w:styleId="31100">
    <w:name w:val="無清單3110"/>
    <w:next w:val="a4"/>
    <w:semiHidden/>
    <w:rsid w:val="00024B9E"/>
  </w:style>
  <w:style w:type="numbering" w:customStyle="1" w:styleId="41100">
    <w:name w:val="無清單4110"/>
    <w:next w:val="a4"/>
    <w:semiHidden/>
    <w:rsid w:val="00024B9E"/>
  </w:style>
  <w:style w:type="numbering" w:customStyle="1" w:styleId="51100">
    <w:name w:val="無清單5110"/>
    <w:next w:val="a4"/>
    <w:semiHidden/>
    <w:rsid w:val="00024B9E"/>
  </w:style>
  <w:style w:type="numbering" w:customStyle="1" w:styleId="61100">
    <w:name w:val="無清單6110"/>
    <w:next w:val="a4"/>
    <w:semiHidden/>
    <w:rsid w:val="00024B9E"/>
  </w:style>
  <w:style w:type="numbering" w:customStyle="1" w:styleId="716">
    <w:name w:val="無清單716"/>
    <w:next w:val="a4"/>
    <w:semiHidden/>
    <w:rsid w:val="00024B9E"/>
  </w:style>
  <w:style w:type="numbering" w:customStyle="1" w:styleId="1111117">
    <w:name w:val="1 / 1.1 / 1.1.17"/>
    <w:basedOn w:val="a4"/>
    <w:next w:val="111111"/>
    <w:rsid w:val="00024B9E"/>
  </w:style>
  <w:style w:type="numbering" w:customStyle="1" w:styleId="1ai7">
    <w:name w:val="1 / a / i7"/>
    <w:basedOn w:val="a4"/>
    <w:next w:val="1ai"/>
    <w:rsid w:val="00024B9E"/>
  </w:style>
  <w:style w:type="numbering" w:customStyle="1" w:styleId="79">
    <w:name w:val="文章 / 章節7"/>
    <w:basedOn w:val="a4"/>
    <w:next w:val="afff8"/>
    <w:rsid w:val="00024B9E"/>
  </w:style>
  <w:style w:type="numbering" w:customStyle="1" w:styleId="88">
    <w:name w:val="無清單88"/>
    <w:next w:val="a4"/>
    <w:semiHidden/>
    <w:rsid w:val="00024B9E"/>
  </w:style>
  <w:style w:type="numbering" w:customStyle="1" w:styleId="12100">
    <w:name w:val="無清單1210"/>
    <w:next w:val="a4"/>
    <w:semiHidden/>
    <w:rsid w:val="00024B9E"/>
  </w:style>
  <w:style w:type="numbering" w:customStyle="1" w:styleId="2117">
    <w:name w:val="無清單2117"/>
    <w:next w:val="a4"/>
    <w:semiHidden/>
    <w:rsid w:val="00024B9E"/>
  </w:style>
  <w:style w:type="numbering" w:customStyle="1" w:styleId="3116">
    <w:name w:val="無清單3116"/>
    <w:next w:val="a4"/>
    <w:semiHidden/>
    <w:rsid w:val="00024B9E"/>
  </w:style>
  <w:style w:type="numbering" w:customStyle="1" w:styleId="4116">
    <w:name w:val="無清單4116"/>
    <w:next w:val="a4"/>
    <w:semiHidden/>
    <w:rsid w:val="00024B9E"/>
  </w:style>
  <w:style w:type="numbering" w:customStyle="1" w:styleId="5116">
    <w:name w:val="無清單5116"/>
    <w:next w:val="a4"/>
    <w:semiHidden/>
    <w:rsid w:val="00024B9E"/>
  </w:style>
  <w:style w:type="numbering" w:customStyle="1" w:styleId="6116">
    <w:name w:val="無清單6116"/>
    <w:next w:val="a4"/>
    <w:semiHidden/>
    <w:rsid w:val="00024B9E"/>
  </w:style>
  <w:style w:type="numbering" w:customStyle="1" w:styleId="980">
    <w:name w:val="無清單98"/>
    <w:next w:val="a4"/>
    <w:semiHidden/>
    <w:rsid w:val="00024B9E"/>
  </w:style>
  <w:style w:type="numbering" w:customStyle="1" w:styleId="1080">
    <w:name w:val="無清單108"/>
    <w:next w:val="a4"/>
    <w:semiHidden/>
    <w:rsid w:val="00024B9E"/>
  </w:style>
  <w:style w:type="numbering" w:customStyle="1" w:styleId="138">
    <w:name w:val="無清單138"/>
    <w:next w:val="a4"/>
    <w:semiHidden/>
    <w:rsid w:val="00024B9E"/>
  </w:style>
  <w:style w:type="numbering" w:customStyle="1" w:styleId="229">
    <w:name w:val="無清單229"/>
    <w:next w:val="a4"/>
    <w:semiHidden/>
    <w:rsid w:val="00024B9E"/>
  </w:style>
  <w:style w:type="numbering" w:customStyle="1" w:styleId="328">
    <w:name w:val="無清單328"/>
    <w:next w:val="a4"/>
    <w:semiHidden/>
    <w:rsid w:val="00024B9E"/>
  </w:style>
  <w:style w:type="numbering" w:customStyle="1" w:styleId="428">
    <w:name w:val="無清單428"/>
    <w:next w:val="a4"/>
    <w:semiHidden/>
    <w:rsid w:val="00024B9E"/>
  </w:style>
  <w:style w:type="numbering" w:customStyle="1" w:styleId="528">
    <w:name w:val="無清單528"/>
    <w:next w:val="a4"/>
    <w:semiHidden/>
    <w:rsid w:val="00024B9E"/>
  </w:style>
  <w:style w:type="numbering" w:customStyle="1" w:styleId="628">
    <w:name w:val="無清單628"/>
    <w:next w:val="a4"/>
    <w:semiHidden/>
    <w:rsid w:val="00024B9E"/>
  </w:style>
  <w:style w:type="numbering" w:customStyle="1" w:styleId="148">
    <w:name w:val="無清單148"/>
    <w:next w:val="a4"/>
    <w:semiHidden/>
    <w:rsid w:val="00024B9E"/>
  </w:style>
  <w:style w:type="numbering" w:customStyle="1" w:styleId="1580">
    <w:name w:val="無清單158"/>
    <w:next w:val="a4"/>
    <w:semiHidden/>
    <w:rsid w:val="00024B9E"/>
  </w:style>
  <w:style w:type="numbering" w:customStyle="1" w:styleId="2380">
    <w:name w:val="無清單238"/>
    <w:next w:val="a4"/>
    <w:semiHidden/>
    <w:rsid w:val="00024B9E"/>
  </w:style>
  <w:style w:type="numbering" w:customStyle="1" w:styleId="338">
    <w:name w:val="無清單338"/>
    <w:next w:val="a4"/>
    <w:semiHidden/>
    <w:rsid w:val="00024B9E"/>
  </w:style>
  <w:style w:type="numbering" w:customStyle="1" w:styleId="438">
    <w:name w:val="無清單438"/>
    <w:next w:val="a4"/>
    <w:semiHidden/>
    <w:rsid w:val="00024B9E"/>
  </w:style>
  <w:style w:type="numbering" w:customStyle="1" w:styleId="538">
    <w:name w:val="無清單538"/>
    <w:next w:val="a4"/>
    <w:semiHidden/>
    <w:rsid w:val="00024B9E"/>
  </w:style>
  <w:style w:type="numbering" w:customStyle="1" w:styleId="638">
    <w:name w:val="無清單638"/>
    <w:next w:val="a4"/>
    <w:semiHidden/>
    <w:rsid w:val="00024B9E"/>
  </w:style>
  <w:style w:type="numbering" w:customStyle="1" w:styleId="168">
    <w:name w:val="無清單168"/>
    <w:next w:val="a4"/>
    <w:semiHidden/>
    <w:rsid w:val="00024B9E"/>
  </w:style>
  <w:style w:type="numbering" w:customStyle="1" w:styleId="178">
    <w:name w:val="無清單178"/>
    <w:next w:val="a4"/>
    <w:semiHidden/>
    <w:rsid w:val="00024B9E"/>
  </w:style>
  <w:style w:type="numbering" w:customStyle="1" w:styleId="2480">
    <w:name w:val="無清單248"/>
    <w:next w:val="a4"/>
    <w:semiHidden/>
    <w:rsid w:val="00024B9E"/>
  </w:style>
  <w:style w:type="numbering" w:customStyle="1" w:styleId="348">
    <w:name w:val="無清單348"/>
    <w:next w:val="a4"/>
    <w:semiHidden/>
    <w:rsid w:val="00024B9E"/>
  </w:style>
  <w:style w:type="numbering" w:customStyle="1" w:styleId="448">
    <w:name w:val="無清單448"/>
    <w:next w:val="a4"/>
    <w:semiHidden/>
    <w:rsid w:val="00024B9E"/>
  </w:style>
  <w:style w:type="numbering" w:customStyle="1" w:styleId="548">
    <w:name w:val="無清單548"/>
    <w:next w:val="a4"/>
    <w:semiHidden/>
    <w:rsid w:val="00024B9E"/>
  </w:style>
  <w:style w:type="numbering" w:customStyle="1" w:styleId="648">
    <w:name w:val="無清單648"/>
    <w:next w:val="a4"/>
    <w:semiHidden/>
    <w:rsid w:val="00024B9E"/>
  </w:style>
  <w:style w:type="numbering" w:customStyle="1" w:styleId="188">
    <w:name w:val="無清單188"/>
    <w:next w:val="a4"/>
    <w:semiHidden/>
    <w:rsid w:val="00024B9E"/>
  </w:style>
  <w:style w:type="numbering" w:customStyle="1" w:styleId="198">
    <w:name w:val="無清單198"/>
    <w:next w:val="a4"/>
    <w:semiHidden/>
    <w:rsid w:val="00024B9E"/>
  </w:style>
  <w:style w:type="numbering" w:customStyle="1" w:styleId="258">
    <w:name w:val="無清單258"/>
    <w:next w:val="a4"/>
    <w:semiHidden/>
    <w:rsid w:val="00024B9E"/>
  </w:style>
  <w:style w:type="numbering" w:customStyle="1" w:styleId="358">
    <w:name w:val="無清單358"/>
    <w:next w:val="a4"/>
    <w:semiHidden/>
    <w:rsid w:val="00024B9E"/>
  </w:style>
  <w:style w:type="numbering" w:customStyle="1" w:styleId="458">
    <w:name w:val="無清單458"/>
    <w:next w:val="a4"/>
    <w:semiHidden/>
    <w:rsid w:val="00024B9E"/>
  </w:style>
  <w:style w:type="numbering" w:customStyle="1" w:styleId="558">
    <w:name w:val="無清單558"/>
    <w:next w:val="a4"/>
    <w:semiHidden/>
    <w:rsid w:val="00024B9E"/>
  </w:style>
  <w:style w:type="numbering" w:customStyle="1" w:styleId="658">
    <w:name w:val="無清單658"/>
    <w:next w:val="a4"/>
    <w:semiHidden/>
    <w:rsid w:val="00024B9E"/>
  </w:style>
  <w:style w:type="numbering" w:customStyle="1" w:styleId="206">
    <w:name w:val="無清單206"/>
    <w:next w:val="a4"/>
    <w:semiHidden/>
    <w:rsid w:val="00024B9E"/>
  </w:style>
  <w:style w:type="numbering" w:customStyle="1" w:styleId="1106">
    <w:name w:val="無清單1106"/>
    <w:next w:val="a4"/>
    <w:semiHidden/>
    <w:rsid w:val="00024B9E"/>
  </w:style>
  <w:style w:type="numbering" w:customStyle="1" w:styleId="1126">
    <w:name w:val="無清單1126"/>
    <w:next w:val="a4"/>
    <w:semiHidden/>
    <w:rsid w:val="00024B9E"/>
  </w:style>
  <w:style w:type="numbering" w:customStyle="1" w:styleId="266">
    <w:name w:val="無清單266"/>
    <w:next w:val="a4"/>
    <w:semiHidden/>
    <w:rsid w:val="00024B9E"/>
  </w:style>
  <w:style w:type="numbering" w:customStyle="1" w:styleId="366">
    <w:name w:val="無清單366"/>
    <w:next w:val="a4"/>
    <w:semiHidden/>
    <w:rsid w:val="00024B9E"/>
  </w:style>
  <w:style w:type="numbering" w:customStyle="1" w:styleId="466">
    <w:name w:val="無清單466"/>
    <w:next w:val="a4"/>
    <w:semiHidden/>
    <w:rsid w:val="00024B9E"/>
  </w:style>
  <w:style w:type="numbering" w:customStyle="1" w:styleId="566">
    <w:name w:val="無清單566"/>
    <w:next w:val="a4"/>
    <w:semiHidden/>
    <w:rsid w:val="00024B9E"/>
  </w:style>
  <w:style w:type="numbering" w:customStyle="1" w:styleId="666">
    <w:name w:val="無清單666"/>
    <w:next w:val="a4"/>
    <w:semiHidden/>
    <w:rsid w:val="00024B9E"/>
  </w:style>
  <w:style w:type="numbering" w:customStyle="1" w:styleId="726">
    <w:name w:val="無清單726"/>
    <w:next w:val="a4"/>
    <w:semiHidden/>
    <w:rsid w:val="00024B9E"/>
  </w:style>
  <w:style w:type="numbering" w:customStyle="1" w:styleId="11111116">
    <w:name w:val="1 / 1.1 / 1.1.116"/>
    <w:basedOn w:val="a4"/>
    <w:next w:val="111111"/>
    <w:rsid w:val="00024B9E"/>
  </w:style>
  <w:style w:type="numbering" w:customStyle="1" w:styleId="1ai16">
    <w:name w:val="1 / a / i16"/>
    <w:basedOn w:val="a4"/>
    <w:next w:val="1ai"/>
    <w:rsid w:val="00024B9E"/>
  </w:style>
  <w:style w:type="numbering" w:customStyle="1" w:styleId="169">
    <w:name w:val="文章 / 章節16"/>
    <w:basedOn w:val="a4"/>
    <w:next w:val="afff8"/>
    <w:rsid w:val="00024B9E"/>
  </w:style>
  <w:style w:type="numbering" w:customStyle="1" w:styleId="816">
    <w:name w:val="無清單816"/>
    <w:next w:val="a4"/>
    <w:semiHidden/>
    <w:rsid w:val="00024B9E"/>
  </w:style>
  <w:style w:type="numbering" w:customStyle="1" w:styleId="1216">
    <w:name w:val="無清單1216"/>
    <w:next w:val="a4"/>
    <w:semiHidden/>
    <w:rsid w:val="00024B9E"/>
  </w:style>
  <w:style w:type="numbering" w:customStyle="1" w:styleId="2126">
    <w:name w:val="無清單2126"/>
    <w:next w:val="a4"/>
    <w:semiHidden/>
    <w:rsid w:val="00024B9E"/>
  </w:style>
  <w:style w:type="numbering" w:customStyle="1" w:styleId="3126">
    <w:name w:val="無清單3126"/>
    <w:next w:val="a4"/>
    <w:semiHidden/>
    <w:rsid w:val="00024B9E"/>
  </w:style>
  <w:style w:type="numbering" w:customStyle="1" w:styleId="4126">
    <w:name w:val="無清單4126"/>
    <w:next w:val="a4"/>
    <w:semiHidden/>
    <w:rsid w:val="00024B9E"/>
  </w:style>
  <w:style w:type="numbering" w:customStyle="1" w:styleId="5126">
    <w:name w:val="無清單5126"/>
    <w:next w:val="a4"/>
    <w:semiHidden/>
    <w:rsid w:val="00024B9E"/>
  </w:style>
  <w:style w:type="numbering" w:customStyle="1" w:styleId="6126">
    <w:name w:val="無清單6126"/>
    <w:next w:val="a4"/>
    <w:semiHidden/>
    <w:rsid w:val="00024B9E"/>
  </w:style>
  <w:style w:type="numbering" w:customStyle="1" w:styleId="916">
    <w:name w:val="無清單916"/>
    <w:next w:val="a4"/>
    <w:semiHidden/>
    <w:rsid w:val="00024B9E"/>
  </w:style>
  <w:style w:type="numbering" w:customStyle="1" w:styleId="1016">
    <w:name w:val="無清單1016"/>
    <w:next w:val="a4"/>
    <w:semiHidden/>
    <w:rsid w:val="00024B9E"/>
  </w:style>
  <w:style w:type="numbering" w:customStyle="1" w:styleId="1316">
    <w:name w:val="無清單1316"/>
    <w:next w:val="a4"/>
    <w:semiHidden/>
    <w:rsid w:val="00024B9E"/>
  </w:style>
  <w:style w:type="numbering" w:customStyle="1" w:styleId="2216">
    <w:name w:val="無清單2216"/>
    <w:next w:val="a4"/>
    <w:semiHidden/>
    <w:rsid w:val="00024B9E"/>
  </w:style>
  <w:style w:type="numbering" w:customStyle="1" w:styleId="3216">
    <w:name w:val="無清單3216"/>
    <w:next w:val="a4"/>
    <w:semiHidden/>
    <w:rsid w:val="00024B9E"/>
  </w:style>
  <w:style w:type="numbering" w:customStyle="1" w:styleId="4216">
    <w:name w:val="無清單4216"/>
    <w:next w:val="a4"/>
    <w:semiHidden/>
    <w:rsid w:val="00024B9E"/>
  </w:style>
  <w:style w:type="numbering" w:customStyle="1" w:styleId="5216">
    <w:name w:val="無清單5216"/>
    <w:next w:val="a4"/>
    <w:semiHidden/>
    <w:rsid w:val="00024B9E"/>
  </w:style>
  <w:style w:type="numbering" w:customStyle="1" w:styleId="6216">
    <w:name w:val="無清單6216"/>
    <w:next w:val="a4"/>
    <w:semiHidden/>
    <w:rsid w:val="00024B9E"/>
  </w:style>
  <w:style w:type="numbering" w:customStyle="1" w:styleId="1416">
    <w:name w:val="無清單1416"/>
    <w:next w:val="a4"/>
    <w:semiHidden/>
    <w:rsid w:val="00024B9E"/>
  </w:style>
  <w:style w:type="numbering" w:customStyle="1" w:styleId="1516">
    <w:name w:val="無清單1516"/>
    <w:next w:val="a4"/>
    <w:semiHidden/>
    <w:rsid w:val="00024B9E"/>
  </w:style>
  <w:style w:type="numbering" w:customStyle="1" w:styleId="2316">
    <w:name w:val="無清單2316"/>
    <w:next w:val="a4"/>
    <w:semiHidden/>
    <w:rsid w:val="00024B9E"/>
  </w:style>
  <w:style w:type="numbering" w:customStyle="1" w:styleId="3316">
    <w:name w:val="無清單3316"/>
    <w:next w:val="a4"/>
    <w:semiHidden/>
    <w:rsid w:val="00024B9E"/>
  </w:style>
  <w:style w:type="numbering" w:customStyle="1" w:styleId="4316">
    <w:name w:val="無清單4316"/>
    <w:next w:val="a4"/>
    <w:semiHidden/>
    <w:rsid w:val="00024B9E"/>
  </w:style>
  <w:style w:type="numbering" w:customStyle="1" w:styleId="5316">
    <w:name w:val="無清單5316"/>
    <w:next w:val="a4"/>
    <w:semiHidden/>
    <w:rsid w:val="00024B9E"/>
  </w:style>
  <w:style w:type="numbering" w:customStyle="1" w:styleId="6316">
    <w:name w:val="無清單6316"/>
    <w:next w:val="a4"/>
    <w:semiHidden/>
    <w:rsid w:val="00024B9E"/>
  </w:style>
  <w:style w:type="numbering" w:customStyle="1" w:styleId="1616">
    <w:name w:val="無清單1616"/>
    <w:next w:val="a4"/>
    <w:semiHidden/>
    <w:rsid w:val="00024B9E"/>
  </w:style>
  <w:style w:type="numbering" w:customStyle="1" w:styleId="1716">
    <w:name w:val="無清單1716"/>
    <w:next w:val="a4"/>
    <w:semiHidden/>
    <w:rsid w:val="00024B9E"/>
  </w:style>
  <w:style w:type="numbering" w:customStyle="1" w:styleId="2416">
    <w:name w:val="無清單2416"/>
    <w:next w:val="a4"/>
    <w:semiHidden/>
    <w:rsid w:val="00024B9E"/>
  </w:style>
  <w:style w:type="numbering" w:customStyle="1" w:styleId="3416">
    <w:name w:val="無清單3416"/>
    <w:next w:val="a4"/>
    <w:semiHidden/>
    <w:rsid w:val="00024B9E"/>
  </w:style>
  <w:style w:type="numbering" w:customStyle="1" w:styleId="4416">
    <w:name w:val="無清單4416"/>
    <w:next w:val="a4"/>
    <w:semiHidden/>
    <w:rsid w:val="00024B9E"/>
  </w:style>
  <w:style w:type="numbering" w:customStyle="1" w:styleId="5416">
    <w:name w:val="無清單5416"/>
    <w:next w:val="a4"/>
    <w:semiHidden/>
    <w:rsid w:val="00024B9E"/>
  </w:style>
  <w:style w:type="numbering" w:customStyle="1" w:styleId="6416">
    <w:name w:val="無清單6416"/>
    <w:next w:val="a4"/>
    <w:semiHidden/>
    <w:rsid w:val="00024B9E"/>
  </w:style>
  <w:style w:type="numbering" w:customStyle="1" w:styleId="1816">
    <w:name w:val="無清單1816"/>
    <w:next w:val="a4"/>
    <w:semiHidden/>
    <w:rsid w:val="00024B9E"/>
  </w:style>
  <w:style w:type="numbering" w:customStyle="1" w:styleId="1916">
    <w:name w:val="無清單1916"/>
    <w:next w:val="a4"/>
    <w:semiHidden/>
    <w:rsid w:val="00024B9E"/>
  </w:style>
  <w:style w:type="numbering" w:customStyle="1" w:styleId="2516">
    <w:name w:val="無清單2516"/>
    <w:next w:val="a4"/>
    <w:semiHidden/>
    <w:rsid w:val="00024B9E"/>
  </w:style>
  <w:style w:type="numbering" w:customStyle="1" w:styleId="3516">
    <w:name w:val="無清單3516"/>
    <w:next w:val="a4"/>
    <w:semiHidden/>
    <w:rsid w:val="00024B9E"/>
  </w:style>
  <w:style w:type="numbering" w:customStyle="1" w:styleId="4516">
    <w:name w:val="無清單4516"/>
    <w:next w:val="a4"/>
    <w:semiHidden/>
    <w:rsid w:val="00024B9E"/>
  </w:style>
  <w:style w:type="numbering" w:customStyle="1" w:styleId="5516">
    <w:name w:val="無清單5516"/>
    <w:next w:val="a4"/>
    <w:semiHidden/>
    <w:rsid w:val="00024B9E"/>
  </w:style>
  <w:style w:type="numbering" w:customStyle="1" w:styleId="6516">
    <w:name w:val="無清單6516"/>
    <w:next w:val="a4"/>
    <w:semiHidden/>
    <w:rsid w:val="00024B9E"/>
  </w:style>
  <w:style w:type="numbering" w:customStyle="1" w:styleId="276">
    <w:name w:val="無清單276"/>
    <w:next w:val="a4"/>
    <w:semiHidden/>
    <w:rsid w:val="00024B9E"/>
  </w:style>
  <w:style w:type="numbering" w:customStyle="1" w:styleId="1136">
    <w:name w:val="無清單1136"/>
    <w:next w:val="a4"/>
    <w:semiHidden/>
    <w:rsid w:val="00024B9E"/>
  </w:style>
  <w:style w:type="numbering" w:customStyle="1" w:styleId="1146">
    <w:name w:val="無清單1146"/>
    <w:next w:val="a4"/>
    <w:semiHidden/>
    <w:rsid w:val="00024B9E"/>
  </w:style>
  <w:style w:type="numbering" w:customStyle="1" w:styleId="286">
    <w:name w:val="無清單286"/>
    <w:next w:val="a4"/>
    <w:semiHidden/>
    <w:rsid w:val="00024B9E"/>
  </w:style>
  <w:style w:type="numbering" w:customStyle="1" w:styleId="376">
    <w:name w:val="無清單376"/>
    <w:next w:val="a4"/>
    <w:semiHidden/>
    <w:rsid w:val="00024B9E"/>
  </w:style>
  <w:style w:type="numbering" w:customStyle="1" w:styleId="476">
    <w:name w:val="無清單476"/>
    <w:next w:val="a4"/>
    <w:semiHidden/>
    <w:rsid w:val="00024B9E"/>
  </w:style>
  <w:style w:type="numbering" w:customStyle="1" w:styleId="576">
    <w:name w:val="無清單576"/>
    <w:next w:val="a4"/>
    <w:semiHidden/>
    <w:rsid w:val="00024B9E"/>
  </w:style>
  <w:style w:type="numbering" w:customStyle="1" w:styleId="676">
    <w:name w:val="無清單676"/>
    <w:next w:val="a4"/>
    <w:semiHidden/>
    <w:rsid w:val="00024B9E"/>
  </w:style>
  <w:style w:type="numbering" w:customStyle="1" w:styleId="736">
    <w:name w:val="無清單736"/>
    <w:next w:val="a4"/>
    <w:semiHidden/>
    <w:rsid w:val="00024B9E"/>
  </w:style>
  <w:style w:type="numbering" w:customStyle="1" w:styleId="11111125">
    <w:name w:val="1 / 1.1 / 1.1.125"/>
    <w:basedOn w:val="a4"/>
    <w:next w:val="111111"/>
    <w:rsid w:val="00024B9E"/>
  </w:style>
  <w:style w:type="numbering" w:customStyle="1" w:styleId="1ai25">
    <w:name w:val="1 / a / i25"/>
    <w:basedOn w:val="a4"/>
    <w:next w:val="1ai"/>
    <w:rsid w:val="00024B9E"/>
  </w:style>
  <w:style w:type="numbering" w:customStyle="1" w:styleId="259">
    <w:name w:val="文章 / 章節25"/>
    <w:basedOn w:val="a4"/>
    <w:next w:val="afff8"/>
    <w:rsid w:val="00024B9E"/>
  </w:style>
  <w:style w:type="numbering" w:customStyle="1" w:styleId="826">
    <w:name w:val="無清單826"/>
    <w:next w:val="a4"/>
    <w:semiHidden/>
    <w:rsid w:val="00024B9E"/>
  </w:style>
  <w:style w:type="numbering" w:customStyle="1" w:styleId="1226">
    <w:name w:val="無清單1226"/>
    <w:next w:val="a4"/>
    <w:semiHidden/>
    <w:rsid w:val="00024B9E"/>
  </w:style>
  <w:style w:type="numbering" w:customStyle="1" w:styleId="2136">
    <w:name w:val="無清單2136"/>
    <w:next w:val="a4"/>
    <w:semiHidden/>
    <w:rsid w:val="00024B9E"/>
  </w:style>
  <w:style w:type="numbering" w:customStyle="1" w:styleId="3136">
    <w:name w:val="無清單3136"/>
    <w:next w:val="a4"/>
    <w:semiHidden/>
    <w:rsid w:val="00024B9E"/>
  </w:style>
  <w:style w:type="numbering" w:customStyle="1" w:styleId="4136">
    <w:name w:val="無清單4136"/>
    <w:next w:val="a4"/>
    <w:semiHidden/>
    <w:rsid w:val="00024B9E"/>
  </w:style>
  <w:style w:type="numbering" w:customStyle="1" w:styleId="5136">
    <w:name w:val="無清單5136"/>
    <w:next w:val="a4"/>
    <w:semiHidden/>
    <w:rsid w:val="00024B9E"/>
  </w:style>
  <w:style w:type="numbering" w:customStyle="1" w:styleId="6136">
    <w:name w:val="無清單6136"/>
    <w:next w:val="a4"/>
    <w:semiHidden/>
    <w:rsid w:val="00024B9E"/>
  </w:style>
  <w:style w:type="numbering" w:customStyle="1" w:styleId="926">
    <w:name w:val="無清單926"/>
    <w:next w:val="a4"/>
    <w:semiHidden/>
    <w:rsid w:val="00024B9E"/>
  </w:style>
  <w:style w:type="numbering" w:customStyle="1" w:styleId="1026">
    <w:name w:val="無清單1026"/>
    <w:next w:val="a4"/>
    <w:semiHidden/>
    <w:rsid w:val="00024B9E"/>
  </w:style>
  <w:style w:type="numbering" w:customStyle="1" w:styleId="1326">
    <w:name w:val="無清單1326"/>
    <w:next w:val="a4"/>
    <w:semiHidden/>
    <w:rsid w:val="00024B9E"/>
  </w:style>
  <w:style w:type="numbering" w:customStyle="1" w:styleId="2226">
    <w:name w:val="無清單2226"/>
    <w:next w:val="a4"/>
    <w:semiHidden/>
    <w:rsid w:val="00024B9E"/>
  </w:style>
  <w:style w:type="numbering" w:customStyle="1" w:styleId="3226">
    <w:name w:val="無清單3226"/>
    <w:next w:val="a4"/>
    <w:semiHidden/>
    <w:rsid w:val="00024B9E"/>
  </w:style>
  <w:style w:type="numbering" w:customStyle="1" w:styleId="4226">
    <w:name w:val="無清單4226"/>
    <w:next w:val="a4"/>
    <w:semiHidden/>
    <w:rsid w:val="00024B9E"/>
  </w:style>
  <w:style w:type="numbering" w:customStyle="1" w:styleId="5226">
    <w:name w:val="無清單5226"/>
    <w:next w:val="a4"/>
    <w:semiHidden/>
    <w:rsid w:val="00024B9E"/>
  </w:style>
  <w:style w:type="numbering" w:customStyle="1" w:styleId="6226">
    <w:name w:val="無清單6226"/>
    <w:next w:val="a4"/>
    <w:semiHidden/>
    <w:rsid w:val="00024B9E"/>
  </w:style>
  <w:style w:type="numbering" w:customStyle="1" w:styleId="1426">
    <w:name w:val="無清單1426"/>
    <w:next w:val="a4"/>
    <w:semiHidden/>
    <w:rsid w:val="00024B9E"/>
  </w:style>
  <w:style w:type="numbering" w:customStyle="1" w:styleId="1526">
    <w:name w:val="無清單1526"/>
    <w:next w:val="a4"/>
    <w:semiHidden/>
    <w:rsid w:val="00024B9E"/>
  </w:style>
  <w:style w:type="numbering" w:customStyle="1" w:styleId="2326">
    <w:name w:val="無清單2326"/>
    <w:next w:val="a4"/>
    <w:semiHidden/>
    <w:rsid w:val="00024B9E"/>
  </w:style>
  <w:style w:type="numbering" w:customStyle="1" w:styleId="3326">
    <w:name w:val="無清單3326"/>
    <w:next w:val="a4"/>
    <w:semiHidden/>
    <w:rsid w:val="00024B9E"/>
  </w:style>
  <w:style w:type="numbering" w:customStyle="1" w:styleId="4326">
    <w:name w:val="無清單4326"/>
    <w:next w:val="a4"/>
    <w:semiHidden/>
    <w:rsid w:val="00024B9E"/>
  </w:style>
  <w:style w:type="numbering" w:customStyle="1" w:styleId="5326">
    <w:name w:val="無清單5326"/>
    <w:next w:val="a4"/>
    <w:semiHidden/>
    <w:rsid w:val="00024B9E"/>
  </w:style>
  <w:style w:type="numbering" w:customStyle="1" w:styleId="6326">
    <w:name w:val="無清單6326"/>
    <w:next w:val="a4"/>
    <w:semiHidden/>
    <w:rsid w:val="00024B9E"/>
  </w:style>
  <w:style w:type="numbering" w:customStyle="1" w:styleId="1626">
    <w:name w:val="無清單1626"/>
    <w:next w:val="a4"/>
    <w:semiHidden/>
    <w:rsid w:val="00024B9E"/>
  </w:style>
  <w:style w:type="numbering" w:customStyle="1" w:styleId="1726">
    <w:name w:val="無清單1726"/>
    <w:next w:val="a4"/>
    <w:semiHidden/>
    <w:rsid w:val="00024B9E"/>
  </w:style>
  <w:style w:type="numbering" w:customStyle="1" w:styleId="2426">
    <w:name w:val="無清單2426"/>
    <w:next w:val="a4"/>
    <w:semiHidden/>
    <w:rsid w:val="00024B9E"/>
  </w:style>
  <w:style w:type="numbering" w:customStyle="1" w:styleId="3426">
    <w:name w:val="無清單3426"/>
    <w:next w:val="a4"/>
    <w:semiHidden/>
    <w:rsid w:val="00024B9E"/>
  </w:style>
  <w:style w:type="numbering" w:customStyle="1" w:styleId="4426">
    <w:name w:val="無清單4426"/>
    <w:next w:val="a4"/>
    <w:semiHidden/>
    <w:rsid w:val="00024B9E"/>
  </w:style>
  <w:style w:type="numbering" w:customStyle="1" w:styleId="5426">
    <w:name w:val="無清單5426"/>
    <w:next w:val="a4"/>
    <w:semiHidden/>
    <w:rsid w:val="00024B9E"/>
  </w:style>
  <w:style w:type="numbering" w:customStyle="1" w:styleId="6426">
    <w:name w:val="無清單6426"/>
    <w:next w:val="a4"/>
    <w:semiHidden/>
    <w:rsid w:val="00024B9E"/>
  </w:style>
  <w:style w:type="numbering" w:customStyle="1" w:styleId="1826">
    <w:name w:val="無清單1826"/>
    <w:next w:val="a4"/>
    <w:semiHidden/>
    <w:rsid w:val="00024B9E"/>
  </w:style>
  <w:style w:type="numbering" w:customStyle="1" w:styleId="1926">
    <w:name w:val="無清單1926"/>
    <w:next w:val="a4"/>
    <w:semiHidden/>
    <w:rsid w:val="00024B9E"/>
  </w:style>
  <w:style w:type="numbering" w:customStyle="1" w:styleId="2526">
    <w:name w:val="無清單2526"/>
    <w:next w:val="a4"/>
    <w:semiHidden/>
    <w:rsid w:val="00024B9E"/>
  </w:style>
  <w:style w:type="numbering" w:customStyle="1" w:styleId="3526">
    <w:name w:val="無清單3526"/>
    <w:next w:val="a4"/>
    <w:semiHidden/>
    <w:rsid w:val="00024B9E"/>
  </w:style>
  <w:style w:type="numbering" w:customStyle="1" w:styleId="4526">
    <w:name w:val="無清單4526"/>
    <w:next w:val="a4"/>
    <w:semiHidden/>
    <w:rsid w:val="00024B9E"/>
  </w:style>
  <w:style w:type="numbering" w:customStyle="1" w:styleId="5526">
    <w:name w:val="無清單5526"/>
    <w:next w:val="a4"/>
    <w:semiHidden/>
    <w:rsid w:val="00024B9E"/>
  </w:style>
  <w:style w:type="numbering" w:customStyle="1" w:styleId="6526">
    <w:name w:val="無清單6526"/>
    <w:next w:val="a4"/>
    <w:semiHidden/>
    <w:rsid w:val="00024B9E"/>
  </w:style>
  <w:style w:type="numbering" w:customStyle="1" w:styleId="790">
    <w:name w:val="無清單79"/>
    <w:next w:val="a4"/>
    <w:semiHidden/>
    <w:rsid w:val="00024B9E"/>
  </w:style>
  <w:style w:type="numbering" w:customStyle="1" w:styleId="1300">
    <w:name w:val="無清單130"/>
    <w:next w:val="a4"/>
    <w:semiHidden/>
    <w:rsid w:val="00024B9E"/>
  </w:style>
  <w:style w:type="numbering" w:customStyle="1" w:styleId="2300">
    <w:name w:val="無清單230"/>
    <w:next w:val="a4"/>
    <w:semiHidden/>
    <w:rsid w:val="00024B9E"/>
  </w:style>
  <w:style w:type="numbering" w:customStyle="1" w:styleId="329">
    <w:name w:val="無清單329"/>
    <w:next w:val="a4"/>
    <w:semiHidden/>
    <w:rsid w:val="00024B9E"/>
  </w:style>
  <w:style w:type="numbering" w:customStyle="1" w:styleId="429">
    <w:name w:val="無清單429"/>
    <w:next w:val="a4"/>
    <w:semiHidden/>
    <w:rsid w:val="00024B9E"/>
  </w:style>
  <w:style w:type="numbering" w:customStyle="1" w:styleId="529">
    <w:name w:val="無清單529"/>
    <w:next w:val="a4"/>
    <w:semiHidden/>
    <w:rsid w:val="00024B9E"/>
  </w:style>
  <w:style w:type="numbering" w:customStyle="1" w:styleId="629">
    <w:name w:val="無清單629"/>
    <w:next w:val="a4"/>
    <w:semiHidden/>
    <w:rsid w:val="00024B9E"/>
  </w:style>
  <w:style w:type="numbering" w:customStyle="1" w:styleId="7100">
    <w:name w:val="無清單710"/>
    <w:next w:val="a4"/>
    <w:semiHidden/>
    <w:rsid w:val="00024B9E"/>
  </w:style>
  <w:style w:type="numbering" w:customStyle="1" w:styleId="1119">
    <w:name w:val="無清單1119"/>
    <w:next w:val="a4"/>
    <w:semiHidden/>
    <w:rsid w:val="00024B9E"/>
  </w:style>
  <w:style w:type="numbering" w:customStyle="1" w:styleId="11110">
    <w:name w:val="無清單11110"/>
    <w:next w:val="a4"/>
    <w:semiHidden/>
    <w:rsid w:val="00024B9E"/>
  </w:style>
  <w:style w:type="numbering" w:customStyle="1" w:styleId="2118">
    <w:name w:val="無清單2118"/>
    <w:next w:val="a4"/>
    <w:semiHidden/>
    <w:rsid w:val="00024B9E"/>
  </w:style>
  <w:style w:type="numbering" w:customStyle="1" w:styleId="3117">
    <w:name w:val="無清單3117"/>
    <w:next w:val="a4"/>
    <w:semiHidden/>
    <w:rsid w:val="00024B9E"/>
  </w:style>
  <w:style w:type="numbering" w:customStyle="1" w:styleId="4117">
    <w:name w:val="無清單4117"/>
    <w:next w:val="a4"/>
    <w:semiHidden/>
    <w:rsid w:val="00024B9E"/>
  </w:style>
  <w:style w:type="numbering" w:customStyle="1" w:styleId="5117">
    <w:name w:val="無清單5117"/>
    <w:next w:val="a4"/>
    <w:semiHidden/>
    <w:rsid w:val="00024B9E"/>
  </w:style>
  <w:style w:type="numbering" w:customStyle="1" w:styleId="6117">
    <w:name w:val="無清單6117"/>
    <w:next w:val="a4"/>
    <w:semiHidden/>
    <w:rsid w:val="00024B9E"/>
  </w:style>
  <w:style w:type="numbering" w:customStyle="1" w:styleId="717">
    <w:name w:val="無清單717"/>
    <w:next w:val="a4"/>
    <w:semiHidden/>
    <w:rsid w:val="00024B9E"/>
  </w:style>
  <w:style w:type="numbering" w:customStyle="1" w:styleId="1111118">
    <w:name w:val="1 / 1.1 / 1.1.18"/>
    <w:basedOn w:val="a4"/>
    <w:next w:val="111111"/>
    <w:rsid w:val="00024B9E"/>
  </w:style>
  <w:style w:type="numbering" w:customStyle="1" w:styleId="1ai8">
    <w:name w:val="1 / a / i8"/>
    <w:basedOn w:val="a4"/>
    <w:next w:val="1ai"/>
    <w:rsid w:val="00024B9E"/>
  </w:style>
  <w:style w:type="numbering" w:customStyle="1" w:styleId="89">
    <w:name w:val="文章 / 章節8"/>
    <w:basedOn w:val="a4"/>
    <w:next w:val="afff8"/>
    <w:rsid w:val="00024B9E"/>
  </w:style>
  <w:style w:type="numbering" w:customStyle="1" w:styleId="890">
    <w:name w:val="無清單89"/>
    <w:next w:val="a4"/>
    <w:semiHidden/>
    <w:rsid w:val="00024B9E"/>
  </w:style>
  <w:style w:type="numbering" w:customStyle="1" w:styleId="1217">
    <w:name w:val="無清單1217"/>
    <w:next w:val="a4"/>
    <w:semiHidden/>
    <w:rsid w:val="00024B9E"/>
  </w:style>
  <w:style w:type="numbering" w:customStyle="1" w:styleId="2119">
    <w:name w:val="無清單2119"/>
    <w:next w:val="a4"/>
    <w:semiHidden/>
    <w:rsid w:val="00024B9E"/>
  </w:style>
  <w:style w:type="numbering" w:customStyle="1" w:styleId="3118">
    <w:name w:val="無清單3118"/>
    <w:next w:val="a4"/>
    <w:semiHidden/>
    <w:rsid w:val="00024B9E"/>
  </w:style>
  <w:style w:type="numbering" w:customStyle="1" w:styleId="4118">
    <w:name w:val="無清單4118"/>
    <w:next w:val="a4"/>
    <w:semiHidden/>
    <w:rsid w:val="00024B9E"/>
  </w:style>
  <w:style w:type="numbering" w:customStyle="1" w:styleId="5118">
    <w:name w:val="無清單5118"/>
    <w:next w:val="a4"/>
    <w:semiHidden/>
    <w:rsid w:val="00024B9E"/>
  </w:style>
  <w:style w:type="numbering" w:customStyle="1" w:styleId="6118">
    <w:name w:val="無清單6118"/>
    <w:next w:val="a4"/>
    <w:semiHidden/>
    <w:rsid w:val="00024B9E"/>
  </w:style>
  <w:style w:type="numbering" w:customStyle="1" w:styleId="990">
    <w:name w:val="無清單99"/>
    <w:next w:val="a4"/>
    <w:semiHidden/>
    <w:rsid w:val="00024B9E"/>
  </w:style>
  <w:style w:type="numbering" w:customStyle="1" w:styleId="109">
    <w:name w:val="無清單109"/>
    <w:next w:val="a4"/>
    <w:semiHidden/>
    <w:rsid w:val="00024B9E"/>
  </w:style>
  <w:style w:type="numbering" w:customStyle="1" w:styleId="139">
    <w:name w:val="無清單139"/>
    <w:next w:val="a4"/>
    <w:semiHidden/>
    <w:rsid w:val="00024B9E"/>
  </w:style>
  <w:style w:type="numbering" w:customStyle="1" w:styleId="22100">
    <w:name w:val="無清單2210"/>
    <w:next w:val="a4"/>
    <w:semiHidden/>
    <w:rsid w:val="00024B9E"/>
  </w:style>
  <w:style w:type="numbering" w:customStyle="1" w:styleId="32100">
    <w:name w:val="無清單3210"/>
    <w:next w:val="a4"/>
    <w:semiHidden/>
    <w:rsid w:val="00024B9E"/>
  </w:style>
  <w:style w:type="numbering" w:customStyle="1" w:styleId="42100">
    <w:name w:val="無清單4210"/>
    <w:next w:val="a4"/>
    <w:semiHidden/>
    <w:rsid w:val="00024B9E"/>
  </w:style>
  <w:style w:type="numbering" w:customStyle="1" w:styleId="52100">
    <w:name w:val="無清單5210"/>
    <w:next w:val="a4"/>
    <w:semiHidden/>
    <w:rsid w:val="00024B9E"/>
  </w:style>
  <w:style w:type="numbering" w:customStyle="1" w:styleId="62100">
    <w:name w:val="無清單6210"/>
    <w:next w:val="a4"/>
    <w:semiHidden/>
    <w:rsid w:val="00024B9E"/>
  </w:style>
  <w:style w:type="numbering" w:customStyle="1" w:styleId="149">
    <w:name w:val="無清單149"/>
    <w:next w:val="a4"/>
    <w:semiHidden/>
    <w:rsid w:val="00024B9E"/>
  </w:style>
  <w:style w:type="numbering" w:customStyle="1" w:styleId="159">
    <w:name w:val="無清單159"/>
    <w:next w:val="a4"/>
    <w:semiHidden/>
    <w:rsid w:val="00024B9E"/>
  </w:style>
  <w:style w:type="numbering" w:customStyle="1" w:styleId="239">
    <w:name w:val="無清單239"/>
    <w:next w:val="a4"/>
    <w:semiHidden/>
    <w:rsid w:val="00024B9E"/>
  </w:style>
  <w:style w:type="numbering" w:customStyle="1" w:styleId="339">
    <w:name w:val="無清單339"/>
    <w:next w:val="a4"/>
    <w:semiHidden/>
    <w:rsid w:val="00024B9E"/>
  </w:style>
  <w:style w:type="numbering" w:customStyle="1" w:styleId="439">
    <w:name w:val="無清單439"/>
    <w:next w:val="a4"/>
    <w:semiHidden/>
    <w:rsid w:val="00024B9E"/>
  </w:style>
  <w:style w:type="numbering" w:customStyle="1" w:styleId="539">
    <w:name w:val="無清單539"/>
    <w:next w:val="a4"/>
    <w:semiHidden/>
    <w:rsid w:val="00024B9E"/>
  </w:style>
  <w:style w:type="numbering" w:customStyle="1" w:styleId="639">
    <w:name w:val="無清單639"/>
    <w:next w:val="a4"/>
    <w:semiHidden/>
    <w:rsid w:val="00024B9E"/>
  </w:style>
  <w:style w:type="numbering" w:customStyle="1" w:styleId="1690">
    <w:name w:val="無清單169"/>
    <w:next w:val="a4"/>
    <w:semiHidden/>
    <w:rsid w:val="00024B9E"/>
  </w:style>
  <w:style w:type="numbering" w:customStyle="1" w:styleId="179">
    <w:name w:val="無清單179"/>
    <w:next w:val="a4"/>
    <w:semiHidden/>
    <w:rsid w:val="00024B9E"/>
  </w:style>
  <w:style w:type="numbering" w:customStyle="1" w:styleId="249">
    <w:name w:val="無清單249"/>
    <w:next w:val="a4"/>
    <w:semiHidden/>
    <w:rsid w:val="00024B9E"/>
  </w:style>
  <w:style w:type="numbering" w:customStyle="1" w:styleId="349">
    <w:name w:val="無清單349"/>
    <w:next w:val="a4"/>
    <w:semiHidden/>
    <w:rsid w:val="00024B9E"/>
  </w:style>
  <w:style w:type="numbering" w:customStyle="1" w:styleId="449">
    <w:name w:val="無清單449"/>
    <w:next w:val="a4"/>
    <w:semiHidden/>
    <w:rsid w:val="00024B9E"/>
  </w:style>
  <w:style w:type="numbering" w:customStyle="1" w:styleId="549">
    <w:name w:val="無清單549"/>
    <w:next w:val="a4"/>
    <w:semiHidden/>
    <w:rsid w:val="00024B9E"/>
  </w:style>
  <w:style w:type="numbering" w:customStyle="1" w:styleId="649">
    <w:name w:val="無清單649"/>
    <w:next w:val="a4"/>
    <w:semiHidden/>
    <w:rsid w:val="00024B9E"/>
  </w:style>
  <w:style w:type="numbering" w:customStyle="1" w:styleId="189">
    <w:name w:val="無清單189"/>
    <w:next w:val="a4"/>
    <w:semiHidden/>
    <w:rsid w:val="00024B9E"/>
  </w:style>
  <w:style w:type="numbering" w:customStyle="1" w:styleId="199">
    <w:name w:val="無清單199"/>
    <w:next w:val="a4"/>
    <w:semiHidden/>
    <w:rsid w:val="00024B9E"/>
  </w:style>
  <w:style w:type="numbering" w:customStyle="1" w:styleId="2590">
    <w:name w:val="無清單259"/>
    <w:next w:val="a4"/>
    <w:semiHidden/>
    <w:rsid w:val="00024B9E"/>
  </w:style>
  <w:style w:type="numbering" w:customStyle="1" w:styleId="359">
    <w:name w:val="無清單359"/>
    <w:next w:val="a4"/>
    <w:semiHidden/>
    <w:rsid w:val="00024B9E"/>
  </w:style>
  <w:style w:type="numbering" w:customStyle="1" w:styleId="459">
    <w:name w:val="無清單459"/>
    <w:next w:val="a4"/>
    <w:semiHidden/>
    <w:rsid w:val="00024B9E"/>
  </w:style>
  <w:style w:type="numbering" w:customStyle="1" w:styleId="559">
    <w:name w:val="無清單559"/>
    <w:next w:val="a4"/>
    <w:semiHidden/>
    <w:rsid w:val="00024B9E"/>
  </w:style>
  <w:style w:type="numbering" w:customStyle="1" w:styleId="659">
    <w:name w:val="無清單659"/>
    <w:next w:val="a4"/>
    <w:semiHidden/>
    <w:rsid w:val="00024B9E"/>
  </w:style>
  <w:style w:type="numbering" w:customStyle="1" w:styleId="207">
    <w:name w:val="無清單207"/>
    <w:next w:val="a4"/>
    <w:semiHidden/>
    <w:rsid w:val="00024B9E"/>
  </w:style>
  <w:style w:type="numbering" w:customStyle="1" w:styleId="1107">
    <w:name w:val="無清單1107"/>
    <w:next w:val="a4"/>
    <w:semiHidden/>
    <w:rsid w:val="00024B9E"/>
  </w:style>
  <w:style w:type="numbering" w:customStyle="1" w:styleId="1127">
    <w:name w:val="無清單1127"/>
    <w:next w:val="a4"/>
    <w:semiHidden/>
    <w:rsid w:val="00024B9E"/>
  </w:style>
  <w:style w:type="numbering" w:customStyle="1" w:styleId="267">
    <w:name w:val="無清單267"/>
    <w:next w:val="a4"/>
    <w:semiHidden/>
    <w:rsid w:val="00024B9E"/>
  </w:style>
  <w:style w:type="numbering" w:customStyle="1" w:styleId="367">
    <w:name w:val="無清單367"/>
    <w:next w:val="a4"/>
    <w:semiHidden/>
    <w:rsid w:val="00024B9E"/>
  </w:style>
  <w:style w:type="numbering" w:customStyle="1" w:styleId="467">
    <w:name w:val="無清單467"/>
    <w:next w:val="a4"/>
    <w:semiHidden/>
    <w:rsid w:val="00024B9E"/>
  </w:style>
  <w:style w:type="numbering" w:customStyle="1" w:styleId="567">
    <w:name w:val="無清單567"/>
    <w:next w:val="a4"/>
    <w:semiHidden/>
    <w:rsid w:val="00024B9E"/>
  </w:style>
  <w:style w:type="numbering" w:customStyle="1" w:styleId="667">
    <w:name w:val="無清單667"/>
    <w:next w:val="a4"/>
    <w:semiHidden/>
    <w:rsid w:val="00024B9E"/>
  </w:style>
  <w:style w:type="numbering" w:customStyle="1" w:styleId="727">
    <w:name w:val="無清單727"/>
    <w:next w:val="a4"/>
    <w:semiHidden/>
    <w:rsid w:val="00024B9E"/>
  </w:style>
  <w:style w:type="numbering" w:customStyle="1" w:styleId="11111117">
    <w:name w:val="1 / 1.1 / 1.1.117"/>
    <w:basedOn w:val="a4"/>
    <w:next w:val="111111"/>
    <w:rsid w:val="00024B9E"/>
  </w:style>
  <w:style w:type="numbering" w:customStyle="1" w:styleId="1ai17">
    <w:name w:val="1 / a / i17"/>
    <w:basedOn w:val="a4"/>
    <w:next w:val="1ai"/>
    <w:rsid w:val="00024B9E"/>
  </w:style>
  <w:style w:type="numbering" w:customStyle="1" w:styleId="17a">
    <w:name w:val="文章 / 章節17"/>
    <w:basedOn w:val="a4"/>
    <w:next w:val="afff8"/>
    <w:rsid w:val="00024B9E"/>
  </w:style>
  <w:style w:type="numbering" w:customStyle="1" w:styleId="817">
    <w:name w:val="無清單817"/>
    <w:next w:val="a4"/>
    <w:semiHidden/>
    <w:rsid w:val="00024B9E"/>
  </w:style>
  <w:style w:type="numbering" w:customStyle="1" w:styleId="1218">
    <w:name w:val="無清單1218"/>
    <w:next w:val="a4"/>
    <w:semiHidden/>
    <w:rsid w:val="00024B9E"/>
  </w:style>
  <w:style w:type="numbering" w:customStyle="1" w:styleId="2127">
    <w:name w:val="無清單2127"/>
    <w:next w:val="a4"/>
    <w:semiHidden/>
    <w:rsid w:val="00024B9E"/>
  </w:style>
  <w:style w:type="numbering" w:customStyle="1" w:styleId="3127">
    <w:name w:val="無清單3127"/>
    <w:next w:val="a4"/>
    <w:semiHidden/>
    <w:rsid w:val="00024B9E"/>
  </w:style>
  <w:style w:type="numbering" w:customStyle="1" w:styleId="4127">
    <w:name w:val="無清單4127"/>
    <w:next w:val="a4"/>
    <w:semiHidden/>
    <w:rsid w:val="00024B9E"/>
  </w:style>
  <w:style w:type="numbering" w:customStyle="1" w:styleId="5127">
    <w:name w:val="無清單5127"/>
    <w:next w:val="a4"/>
    <w:semiHidden/>
    <w:rsid w:val="00024B9E"/>
  </w:style>
  <w:style w:type="numbering" w:customStyle="1" w:styleId="6127">
    <w:name w:val="無清單6127"/>
    <w:next w:val="a4"/>
    <w:semiHidden/>
    <w:rsid w:val="00024B9E"/>
  </w:style>
  <w:style w:type="numbering" w:customStyle="1" w:styleId="917">
    <w:name w:val="無清單917"/>
    <w:next w:val="a4"/>
    <w:semiHidden/>
    <w:rsid w:val="00024B9E"/>
  </w:style>
  <w:style w:type="numbering" w:customStyle="1" w:styleId="1017">
    <w:name w:val="無清單1017"/>
    <w:next w:val="a4"/>
    <w:semiHidden/>
    <w:rsid w:val="00024B9E"/>
  </w:style>
  <w:style w:type="numbering" w:customStyle="1" w:styleId="1317">
    <w:name w:val="無清單1317"/>
    <w:next w:val="a4"/>
    <w:semiHidden/>
    <w:rsid w:val="00024B9E"/>
  </w:style>
  <w:style w:type="numbering" w:customStyle="1" w:styleId="2217">
    <w:name w:val="無清單2217"/>
    <w:next w:val="a4"/>
    <w:semiHidden/>
    <w:rsid w:val="00024B9E"/>
  </w:style>
  <w:style w:type="numbering" w:customStyle="1" w:styleId="3217">
    <w:name w:val="無清單3217"/>
    <w:next w:val="a4"/>
    <w:semiHidden/>
    <w:rsid w:val="00024B9E"/>
  </w:style>
  <w:style w:type="numbering" w:customStyle="1" w:styleId="4217">
    <w:name w:val="無清單4217"/>
    <w:next w:val="a4"/>
    <w:semiHidden/>
    <w:rsid w:val="00024B9E"/>
  </w:style>
  <w:style w:type="numbering" w:customStyle="1" w:styleId="5217">
    <w:name w:val="無清單5217"/>
    <w:next w:val="a4"/>
    <w:semiHidden/>
    <w:rsid w:val="00024B9E"/>
  </w:style>
  <w:style w:type="numbering" w:customStyle="1" w:styleId="6217">
    <w:name w:val="無清單6217"/>
    <w:next w:val="a4"/>
    <w:semiHidden/>
    <w:rsid w:val="00024B9E"/>
  </w:style>
  <w:style w:type="numbering" w:customStyle="1" w:styleId="1417">
    <w:name w:val="無清單1417"/>
    <w:next w:val="a4"/>
    <w:semiHidden/>
    <w:rsid w:val="00024B9E"/>
  </w:style>
  <w:style w:type="numbering" w:customStyle="1" w:styleId="1517">
    <w:name w:val="無清單1517"/>
    <w:next w:val="a4"/>
    <w:semiHidden/>
    <w:rsid w:val="00024B9E"/>
  </w:style>
  <w:style w:type="numbering" w:customStyle="1" w:styleId="2317">
    <w:name w:val="無清單2317"/>
    <w:next w:val="a4"/>
    <w:semiHidden/>
    <w:rsid w:val="00024B9E"/>
  </w:style>
  <w:style w:type="numbering" w:customStyle="1" w:styleId="3317">
    <w:name w:val="無清單3317"/>
    <w:next w:val="a4"/>
    <w:semiHidden/>
    <w:rsid w:val="00024B9E"/>
  </w:style>
  <w:style w:type="numbering" w:customStyle="1" w:styleId="4317">
    <w:name w:val="無清單4317"/>
    <w:next w:val="a4"/>
    <w:semiHidden/>
    <w:rsid w:val="00024B9E"/>
  </w:style>
  <w:style w:type="numbering" w:customStyle="1" w:styleId="5317">
    <w:name w:val="無清單5317"/>
    <w:next w:val="a4"/>
    <w:semiHidden/>
    <w:rsid w:val="00024B9E"/>
  </w:style>
  <w:style w:type="numbering" w:customStyle="1" w:styleId="6317">
    <w:name w:val="無清單6317"/>
    <w:next w:val="a4"/>
    <w:semiHidden/>
    <w:rsid w:val="00024B9E"/>
  </w:style>
  <w:style w:type="numbering" w:customStyle="1" w:styleId="1617">
    <w:name w:val="無清單1617"/>
    <w:next w:val="a4"/>
    <w:semiHidden/>
    <w:rsid w:val="00024B9E"/>
  </w:style>
  <w:style w:type="numbering" w:customStyle="1" w:styleId="1717">
    <w:name w:val="無清單1717"/>
    <w:next w:val="a4"/>
    <w:semiHidden/>
    <w:rsid w:val="00024B9E"/>
  </w:style>
  <w:style w:type="numbering" w:customStyle="1" w:styleId="2417">
    <w:name w:val="無清單2417"/>
    <w:next w:val="a4"/>
    <w:semiHidden/>
    <w:rsid w:val="00024B9E"/>
  </w:style>
  <w:style w:type="numbering" w:customStyle="1" w:styleId="3417">
    <w:name w:val="無清單3417"/>
    <w:next w:val="a4"/>
    <w:semiHidden/>
    <w:rsid w:val="00024B9E"/>
  </w:style>
  <w:style w:type="numbering" w:customStyle="1" w:styleId="4417">
    <w:name w:val="無清單4417"/>
    <w:next w:val="a4"/>
    <w:semiHidden/>
    <w:rsid w:val="00024B9E"/>
  </w:style>
  <w:style w:type="numbering" w:customStyle="1" w:styleId="5417">
    <w:name w:val="無清單5417"/>
    <w:next w:val="a4"/>
    <w:semiHidden/>
    <w:rsid w:val="00024B9E"/>
  </w:style>
  <w:style w:type="numbering" w:customStyle="1" w:styleId="6417">
    <w:name w:val="無清單6417"/>
    <w:next w:val="a4"/>
    <w:semiHidden/>
    <w:rsid w:val="00024B9E"/>
  </w:style>
  <w:style w:type="numbering" w:customStyle="1" w:styleId="1817">
    <w:name w:val="無清單1817"/>
    <w:next w:val="a4"/>
    <w:semiHidden/>
    <w:rsid w:val="00024B9E"/>
  </w:style>
  <w:style w:type="numbering" w:customStyle="1" w:styleId="1917">
    <w:name w:val="無清單1917"/>
    <w:next w:val="a4"/>
    <w:semiHidden/>
    <w:rsid w:val="00024B9E"/>
  </w:style>
  <w:style w:type="numbering" w:customStyle="1" w:styleId="2517">
    <w:name w:val="無清單2517"/>
    <w:next w:val="a4"/>
    <w:semiHidden/>
    <w:rsid w:val="00024B9E"/>
  </w:style>
  <w:style w:type="numbering" w:customStyle="1" w:styleId="3517">
    <w:name w:val="無清單3517"/>
    <w:next w:val="a4"/>
    <w:semiHidden/>
    <w:rsid w:val="00024B9E"/>
  </w:style>
  <w:style w:type="numbering" w:customStyle="1" w:styleId="4517">
    <w:name w:val="無清單4517"/>
    <w:next w:val="a4"/>
    <w:semiHidden/>
    <w:rsid w:val="00024B9E"/>
  </w:style>
  <w:style w:type="numbering" w:customStyle="1" w:styleId="5517">
    <w:name w:val="無清單5517"/>
    <w:next w:val="a4"/>
    <w:semiHidden/>
    <w:rsid w:val="00024B9E"/>
  </w:style>
  <w:style w:type="numbering" w:customStyle="1" w:styleId="6517">
    <w:name w:val="無清單6517"/>
    <w:next w:val="a4"/>
    <w:semiHidden/>
    <w:rsid w:val="00024B9E"/>
  </w:style>
  <w:style w:type="numbering" w:customStyle="1" w:styleId="277">
    <w:name w:val="無清單277"/>
    <w:next w:val="a4"/>
    <w:semiHidden/>
    <w:rsid w:val="00024B9E"/>
  </w:style>
  <w:style w:type="numbering" w:customStyle="1" w:styleId="1137">
    <w:name w:val="無清單1137"/>
    <w:next w:val="a4"/>
    <w:semiHidden/>
    <w:rsid w:val="00024B9E"/>
  </w:style>
  <w:style w:type="numbering" w:customStyle="1" w:styleId="1147">
    <w:name w:val="無清單1147"/>
    <w:next w:val="a4"/>
    <w:semiHidden/>
    <w:rsid w:val="00024B9E"/>
  </w:style>
  <w:style w:type="numbering" w:customStyle="1" w:styleId="287">
    <w:name w:val="無清單287"/>
    <w:next w:val="a4"/>
    <w:semiHidden/>
    <w:rsid w:val="00024B9E"/>
  </w:style>
  <w:style w:type="numbering" w:customStyle="1" w:styleId="377">
    <w:name w:val="無清單377"/>
    <w:next w:val="a4"/>
    <w:semiHidden/>
    <w:rsid w:val="00024B9E"/>
  </w:style>
  <w:style w:type="numbering" w:customStyle="1" w:styleId="477">
    <w:name w:val="無清單477"/>
    <w:next w:val="a4"/>
    <w:semiHidden/>
    <w:rsid w:val="00024B9E"/>
  </w:style>
  <w:style w:type="numbering" w:customStyle="1" w:styleId="577">
    <w:name w:val="無清單577"/>
    <w:next w:val="a4"/>
    <w:semiHidden/>
    <w:rsid w:val="00024B9E"/>
  </w:style>
  <w:style w:type="numbering" w:customStyle="1" w:styleId="677">
    <w:name w:val="無清單677"/>
    <w:next w:val="a4"/>
    <w:semiHidden/>
    <w:rsid w:val="00024B9E"/>
  </w:style>
  <w:style w:type="numbering" w:customStyle="1" w:styleId="737">
    <w:name w:val="無清單737"/>
    <w:next w:val="a4"/>
    <w:semiHidden/>
    <w:rsid w:val="00024B9E"/>
  </w:style>
  <w:style w:type="numbering" w:customStyle="1" w:styleId="11111126">
    <w:name w:val="1 / 1.1 / 1.1.126"/>
    <w:basedOn w:val="a4"/>
    <w:next w:val="111111"/>
    <w:rsid w:val="00024B9E"/>
  </w:style>
  <w:style w:type="numbering" w:customStyle="1" w:styleId="1ai26">
    <w:name w:val="1 / a / i26"/>
    <w:basedOn w:val="a4"/>
    <w:next w:val="1ai"/>
    <w:rsid w:val="00024B9E"/>
  </w:style>
  <w:style w:type="numbering" w:customStyle="1" w:styleId="268">
    <w:name w:val="文章 / 章節26"/>
    <w:basedOn w:val="a4"/>
    <w:next w:val="afff8"/>
    <w:rsid w:val="00024B9E"/>
  </w:style>
  <w:style w:type="numbering" w:customStyle="1" w:styleId="827">
    <w:name w:val="無清單827"/>
    <w:next w:val="a4"/>
    <w:semiHidden/>
    <w:rsid w:val="00024B9E"/>
  </w:style>
  <w:style w:type="numbering" w:customStyle="1" w:styleId="1227">
    <w:name w:val="無清單1227"/>
    <w:next w:val="a4"/>
    <w:semiHidden/>
    <w:rsid w:val="00024B9E"/>
  </w:style>
  <w:style w:type="numbering" w:customStyle="1" w:styleId="2137">
    <w:name w:val="無清單2137"/>
    <w:next w:val="a4"/>
    <w:semiHidden/>
    <w:rsid w:val="00024B9E"/>
  </w:style>
  <w:style w:type="numbering" w:customStyle="1" w:styleId="3137">
    <w:name w:val="無清單3137"/>
    <w:next w:val="a4"/>
    <w:semiHidden/>
    <w:rsid w:val="00024B9E"/>
  </w:style>
  <w:style w:type="numbering" w:customStyle="1" w:styleId="4137">
    <w:name w:val="無清單4137"/>
    <w:next w:val="a4"/>
    <w:semiHidden/>
    <w:rsid w:val="00024B9E"/>
  </w:style>
  <w:style w:type="numbering" w:customStyle="1" w:styleId="5137">
    <w:name w:val="無清單5137"/>
    <w:next w:val="a4"/>
    <w:semiHidden/>
    <w:rsid w:val="00024B9E"/>
  </w:style>
  <w:style w:type="numbering" w:customStyle="1" w:styleId="6137">
    <w:name w:val="無清單6137"/>
    <w:next w:val="a4"/>
    <w:semiHidden/>
    <w:rsid w:val="00024B9E"/>
  </w:style>
  <w:style w:type="numbering" w:customStyle="1" w:styleId="927">
    <w:name w:val="無清單927"/>
    <w:next w:val="a4"/>
    <w:semiHidden/>
    <w:rsid w:val="00024B9E"/>
  </w:style>
  <w:style w:type="numbering" w:customStyle="1" w:styleId="1027">
    <w:name w:val="無清單1027"/>
    <w:next w:val="a4"/>
    <w:semiHidden/>
    <w:rsid w:val="00024B9E"/>
  </w:style>
  <w:style w:type="numbering" w:customStyle="1" w:styleId="1327">
    <w:name w:val="無清單1327"/>
    <w:next w:val="a4"/>
    <w:semiHidden/>
    <w:rsid w:val="00024B9E"/>
  </w:style>
  <w:style w:type="numbering" w:customStyle="1" w:styleId="2227">
    <w:name w:val="無清單2227"/>
    <w:next w:val="a4"/>
    <w:semiHidden/>
    <w:rsid w:val="00024B9E"/>
  </w:style>
  <w:style w:type="numbering" w:customStyle="1" w:styleId="3227">
    <w:name w:val="無清單3227"/>
    <w:next w:val="a4"/>
    <w:semiHidden/>
    <w:rsid w:val="00024B9E"/>
  </w:style>
  <w:style w:type="numbering" w:customStyle="1" w:styleId="4227">
    <w:name w:val="無清單4227"/>
    <w:next w:val="a4"/>
    <w:semiHidden/>
    <w:rsid w:val="00024B9E"/>
  </w:style>
  <w:style w:type="numbering" w:customStyle="1" w:styleId="5227">
    <w:name w:val="無清單5227"/>
    <w:next w:val="a4"/>
    <w:semiHidden/>
    <w:rsid w:val="00024B9E"/>
  </w:style>
  <w:style w:type="numbering" w:customStyle="1" w:styleId="6227">
    <w:name w:val="無清單6227"/>
    <w:next w:val="a4"/>
    <w:semiHidden/>
    <w:rsid w:val="00024B9E"/>
  </w:style>
  <w:style w:type="numbering" w:customStyle="1" w:styleId="1427">
    <w:name w:val="無清單1427"/>
    <w:next w:val="a4"/>
    <w:semiHidden/>
    <w:rsid w:val="00024B9E"/>
  </w:style>
  <w:style w:type="numbering" w:customStyle="1" w:styleId="1527">
    <w:name w:val="無清單1527"/>
    <w:next w:val="a4"/>
    <w:semiHidden/>
    <w:rsid w:val="00024B9E"/>
  </w:style>
  <w:style w:type="numbering" w:customStyle="1" w:styleId="2327">
    <w:name w:val="無清單2327"/>
    <w:next w:val="a4"/>
    <w:semiHidden/>
    <w:rsid w:val="00024B9E"/>
  </w:style>
  <w:style w:type="numbering" w:customStyle="1" w:styleId="3327">
    <w:name w:val="無清單3327"/>
    <w:next w:val="a4"/>
    <w:semiHidden/>
    <w:rsid w:val="00024B9E"/>
  </w:style>
  <w:style w:type="numbering" w:customStyle="1" w:styleId="4327">
    <w:name w:val="無清單4327"/>
    <w:next w:val="a4"/>
    <w:semiHidden/>
    <w:rsid w:val="00024B9E"/>
  </w:style>
  <w:style w:type="numbering" w:customStyle="1" w:styleId="5327">
    <w:name w:val="無清單5327"/>
    <w:next w:val="a4"/>
    <w:semiHidden/>
    <w:rsid w:val="00024B9E"/>
  </w:style>
  <w:style w:type="numbering" w:customStyle="1" w:styleId="6327">
    <w:name w:val="無清單6327"/>
    <w:next w:val="a4"/>
    <w:semiHidden/>
    <w:rsid w:val="00024B9E"/>
  </w:style>
  <w:style w:type="numbering" w:customStyle="1" w:styleId="1627">
    <w:name w:val="無清單1627"/>
    <w:next w:val="a4"/>
    <w:semiHidden/>
    <w:rsid w:val="00024B9E"/>
  </w:style>
  <w:style w:type="numbering" w:customStyle="1" w:styleId="1727">
    <w:name w:val="無清單1727"/>
    <w:next w:val="a4"/>
    <w:semiHidden/>
    <w:rsid w:val="00024B9E"/>
  </w:style>
  <w:style w:type="numbering" w:customStyle="1" w:styleId="2427">
    <w:name w:val="無清單2427"/>
    <w:next w:val="a4"/>
    <w:semiHidden/>
    <w:rsid w:val="00024B9E"/>
  </w:style>
  <w:style w:type="numbering" w:customStyle="1" w:styleId="3427">
    <w:name w:val="無清單3427"/>
    <w:next w:val="a4"/>
    <w:semiHidden/>
    <w:rsid w:val="00024B9E"/>
  </w:style>
  <w:style w:type="numbering" w:customStyle="1" w:styleId="4427">
    <w:name w:val="無清單4427"/>
    <w:next w:val="a4"/>
    <w:semiHidden/>
    <w:rsid w:val="00024B9E"/>
  </w:style>
  <w:style w:type="numbering" w:customStyle="1" w:styleId="5427">
    <w:name w:val="無清單5427"/>
    <w:next w:val="a4"/>
    <w:semiHidden/>
    <w:rsid w:val="00024B9E"/>
  </w:style>
  <w:style w:type="numbering" w:customStyle="1" w:styleId="6427">
    <w:name w:val="無清單6427"/>
    <w:next w:val="a4"/>
    <w:semiHidden/>
    <w:rsid w:val="00024B9E"/>
  </w:style>
  <w:style w:type="numbering" w:customStyle="1" w:styleId="1827">
    <w:name w:val="無清單1827"/>
    <w:next w:val="a4"/>
    <w:semiHidden/>
    <w:rsid w:val="00024B9E"/>
  </w:style>
  <w:style w:type="numbering" w:customStyle="1" w:styleId="1927">
    <w:name w:val="無清單1927"/>
    <w:next w:val="a4"/>
    <w:semiHidden/>
    <w:rsid w:val="00024B9E"/>
  </w:style>
  <w:style w:type="numbering" w:customStyle="1" w:styleId="2527">
    <w:name w:val="無清單2527"/>
    <w:next w:val="a4"/>
    <w:semiHidden/>
    <w:rsid w:val="00024B9E"/>
  </w:style>
  <w:style w:type="numbering" w:customStyle="1" w:styleId="3527">
    <w:name w:val="無清單3527"/>
    <w:next w:val="a4"/>
    <w:semiHidden/>
    <w:rsid w:val="00024B9E"/>
  </w:style>
  <w:style w:type="numbering" w:customStyle="1" w:styleId="4527">
    <w:name w:val="無清單4527"/>
    <w:next w:val="a4"/>
    <w:semiHidden/>
    <w:rsid w:val="00024B9E"/>
  </w:style>
  <w:style w:type="numbering" w:customStyle="1" w:styleId="5527">
    <w:name w:val="無清單5527"/>
    <w:next w:val="a4"/>
    <w:semiHidden/>
    <w:rsid w:val="00024B9E"/>
  </w:style>
  <w:style w:type="numbering" w:customStyle="1" w:styleId="6527">
    <w:name w:val="無清單6527"/>
    <w:next w:val="a4"/>
    <w:semiHidden/>
    <w:rsid w:val="00024B9E"/>
  </w:style>
  <w:style w:type="numbering" w:customStyle="1" w:styleId="800">
    <w:name w:val="無清單80"/>
    <w:next w:val="a4"/>
    <w:semiHidden/>
    <w:rsid w:val="00024B9E"/>
  </w:style>
  <w:style w:type="numbering" w:customStyle="1" w:styleId="1400">
    <w:name w:val="無清單140"/>
    <w:next w:val="a4"/>
    <w:semiHidden/>
    <w:rsid w:val="00024B9E"/>
  </w:style>
  <w:style w:type="numbering" w:customStyle="1" w:styleId="2400">
    <w:name w:val="無清單240"/>
    <w:next w:val="a4"/>
    <w:semiHidden/>
    <w:rsid w:val="00024B9E"/>
  </w:style>
  <w:style w:type="numbering" w:customStyle="1" w:styleId="3300">
    <w:name w:val="無清單330"/>
    <w:next w:val="a4"/>
    <w:semiHidden/>
    <w:rsid w:val="00024B9E"/>
  </w:style>
  <w:style w:type="numbering" w:customStyle="1" w:styleId="4300">
    <w:name w:val="無清單430"/>
    <w:next w:val="a4"/>
    <w:semiHidden/>
    <w:rsid w:val="00024B9E"/>
  </w:style>
  <w:style w:type="numbering" w:customStyle="1" w:styleId="5300">
    <w:name w:val="無清單530"/>
    <w:next w:val="a4"/>
    <w:semiHidden/>
    <w:rsid w:val="00024B9E"/>
  </w:style>
  <w:style w:type="numbering" w:customStyle="1" w:styleId="6300">
    <w:name w:val="無清單630"/>
    <w:next w:val="a4"/>
    <w:semiHidden/>
    <w:rsid w:val="00024B9E"/>
  </w:style>
  <w:style w:type="numbering" w:customStyle="1" w:styleId="718">
    <w:name w:val="無清單718"/>
    <w:next w:val="a4"/>
    <w:semiHidden/>
    <w:rsid w:val="00024B9E"/>
  </w:style>
  <w:style w:type="numbering" w:customStyle="1" w:styleId="11200">
    <w:name w:val="無清單1120"/>
    <w:next w:val="a4"/>
    <w:semiHidden/>
    <w:rsid w:val="00024B9E"/>
  </w:style>
  <w:style w:type="numbering" w:customStyle="1" w:styleId="1111110">
    <w:name w:val="無清單111111"/>
    <w:next w:val="a4"/>
    <w:semiHidden/>
    <w:rsid w:val="00024B9E"/>
  </w:style>
  <w:style w:type="numbering" w:customStyle="1" w:styleId="21200">
    <w:name w:val="無清單2120"/>
    <w:next w:val="a4"/>
    <w:semiHidden/>
    <w:rsid w:val="00024B9E"/>
  </w:style>
  <w:style w:type="numbering" w:customStyle="1" w:styleId="3119">
    <w:name w:val="無清單3119"/>
    <w:next w:val="a4"/>
    <w:semiHidden/>
    <w:rsid w:val="00024B9E"/>
  </w:style>
  <w:style w:type="numbering" w:customStyle="1" w:styleId="4119">
    <w:name w:val="無清單4119"/>
    <w:next w:val="a4"/>
    <w:semiHidden/>
    <w:rsid w:val="00024B9E"/>
  </w:style>
  <w:style w:type="numbering" w:customStyle="1" w:styleId="5119">
    <w:name w:val="無清單5119"/>
    <w:next w:val="a4"/>
    <w:semiHidden/>
    <w:rsid w:val="00024B9E"/>
  </w:style>
  <w:style w:type="numbering" w:customStyle="1" w:styleId="6119">
    <w:name w:val="無清單6119"/>
    <w:next w:val="a4"/>
    <w:semiHidden/>
    <w:rsid w:val="00024B9E"/>
  </w:style>
  <w:style w:type="numbering" w:customStyle="1" w:styleId="719">
    <w:name w:val="無清單719"/>
    <w:next w:val="a4"/>
    <w:semiHidden/>
    <w:rsid w:val="00024B9E"/>
  </w:style>
  <w:style w:type="numbering" w:customStyle="1" w:styleId="1111119">
    <w:name w:val="1 / 1.1 / 1.1.19"/>
    <w:basedOn w:val="a4"/>
    <w:next w:val="111111"/>
    <w:rsid w:val="00024B9E"/>
  </w:style>
  <w:style w:type="numbering" w:customStyle="1" w:styleId="1ai9">
    <w:name w:val="1 / a / i9"/>
    <w:basedOn w:val="a4"/>
    <w:next w:val="1ai"/>
    <w:rsid w:val="00024B9E"/>
  </w:style>
  <w:style w:type="numbering" w:customStyle="1" w:styleId="9e">
    <w:name w:val="文章 / 章節9"/>
    <w:basedOn w:val="a4"/>
    <w:next w:val="afff8"/>
    <w:rsid w:val="00024B9E"/>
  </w:style>
  <w:style w:type="numbering" w:customStyle="1" w:styleId="8100">
    <w:name w:val="無清單810"/>
    <w:next w:val="a4"/>
    <w:semiHidden/>
    <w:rsid w:val="00024B9E"/>
  </w:style>
  <w:style w:type="numbering" w:customStyle="1" w:styleId="1219">
    <w:name w:val="無清單1219"/>
    <w:next w:val="a4"/>
    <w:semiHidden/>
    <w:rsid w:val="00024B9E"/>
  </w:style>
  <w:style w:type="numbering" w:customStyle="1" w:styleId="21110">
    <w:name w:val="無清單21110"/>
    <w:next w:val="a4"/>
    <w:semiHidden/>
    <w:rsid w:val="00024B9E"/>
  </w:style>
  <w:style w:type="numbering" w:customStyle="1" w:styleId="31110">
    <w:name w:val="無清單31110"/>
    <w:next w:val="a4"/>
    <w:semiHidden/>
    <w:rsid w:val="00024B9E"/>
  </w:style>
  <w:style w:type="numbering" w:customStyle="1" w:styleId="41110">
    <w:name w:val="無清單41110"/>
    <w:next w:val="a4"/>
    <w:semiHidden/>
    <w:rsid w:val="00024B9E"/>
  </w:style>
  <w:style w:type="numbering" w:customStyle="1" w:styleId="51110">
    <w:name w:val="無清單51110"/>
    <w:next w:val="a4"/>
    <w:semiHidden/>
    <w:rsid w:val="00024B9E"/>
  </w:style>
  <w:style w:type="numbering" w:customStyle="1" w:styleId="61110">
    <w:name w:val="無清單61110"/>
    <w:next w:val="a4"/>
    <w:semiHidden/>
    <w:rsid w:val="00024B9E"/>
  </w:style>
  <w:style w:type="numbering" w:customStyle="1" w:styleId="9100">
    <w:name w:val="無清單910"/>
    <w:next w:val="a4"/>
    <w:semiHidden/>
    <w:rsid w:val="00024B9E"/>
  </w:style>
  <w:style w:type="numbering" w:customStyle="1" w:styleId="10100">
    <w:name w:val="無清單1010"/>
    <w:next w:val="a4"/>
    <w:semiHidden/>
    <w:rsid w:val="00024B9E"/>
  </w:style>
  <w:style w:type="numbering" w:customStyle="1" w:styleId="1310">
    <w:name w:val="無清單1310"/>
    <w:next w:val="a4"/>
    <w:semiHidden/>
    <w:rsid w:val="00024B9E"/>
  </w:style>
  <w:style w:type="numbering" w:customStyle="1" w:styleId="2218">
    <w:name w:val="無清單2218"/>
    <w:next w:val="a4"/>
    <w:semiHidden/>
    <w:rsid w:val="00024B9E"/>
  </w:style>
  <w:style w:type="numbering" w:customStyle="1" w:styleId="3218">
    <w:name w:val="無清單3218"/>
    <w:next w:val="a4"/>
    <w:semiHidden/>
    <w:rsid w:val="00024B9E"/>
  </w:style>
  <w:style w:type="numbering" w:customStyle="1" w:styleId="4218">
    <w:name w:val="無清單4218"/>
    <w:next w:val="a4"/>
    <w:semiHidden/>
    <w:rsid w:val="00024B9E"/>
  </w:style>
  <w:style w:type="numbering" w:customStyle="1" w:styleId="5218">
    <w:name w:val="無清單5218"/>
    <w:next w:val="a4"/>
    <w:semiHidden/>
    <w:rsid w:val="00024B9E"/>
  </w:style>
  <w:style w:type="numbering" w:customStyle="1" w:styleId="6218">
    <w:name w:val="無清單6218"/>
    <w:next w:val="a4"/>
    <w:semiHidden/>
    <w:rsid w:val="00024B9E"/>
  </w:style>
  <w:style w:type="numbering" w:customStyle="1" w:styleId="1410">
    <w:name w:val="無清單1410"/>
    <w:next w:val="a4"/>
    <w:semiHidden/>
    <w:rsid w:val="00024B9E"/>
  </w:style>
  <w:style w:type="numbering" w:customStyle="1" w:styleId="1510">
    <w:name w:val="無清單1510"/>
    <w:next w:val="a4"/>
    <w:semiHidden/>
    <w:rsid w:val="00024B9E"/>
  </w:style>
  <w:style w:type="numbering" w:customStyle="1" w:styleId="2310">
    <w:name w:val="無清單2310"/>
    <w:next w:val="a4"/>
    <w:semiHidden/>
    <w:rsid w:val="00024B9E"/>
  </w:style>
  <w:style w:type="numbering" w:customStyle="1" w:styleId="3310">
    <w:name w:val="無清單3310"/>
    <w:next w:val="a4"/>
    <w:semiHidden/>
    <w:rsid w:val="00024B9E"/>
  </w:style>
  <w:style w:type="numbering" w:customStyle="1" w:styleId="4310">
    <w:name w:val="無清單4310"/>
    <w:next w:val="a4"/>
    <w:semiHidden/>
    <w:rsid w:val="00024B9E"/>
  </w:style>
  <w:style w:type="numbering" w:customStyle="1" w:styleId="5310">
    <w:name w:val="無清單5310"/>
    <w:next w:val="a4"/>
    <w:semiHidden/>
    <w:rsid w:val="00024B9E"/>
  </w:style>
  <w:style w:type="numbering" w:customStyle="1" w:styleId="6310">
    <w:name w:val="無清單6310"/>
    <w:next w:val="a4"/>
    <w:semiHidden/>
    <w:rsid w:val="00024B9E"/>
  </w:style>
  <w:style w:type="numbering" w:customStyle="1" w:styleId="1610">
    <w:name w:val="無清單1610"/>
    <w:next w:val="a4"/>
    <w:semiHidden/>
    <w:rsid w:val="00024B9E"/>
  </w:style>
  <w:style w:type="numbering" w:customStyle="1" w:styleId="1710">
    <w:name w:val="無清單1710"/>
    <w:next w:val="a4"/>
    <w:semiHidden/>
    <w:rsid w:val="00024B9E"/>
  </w:style>
  <w:style w:type="numbering" w:customStyle="1" w:styleId="24100">
    <w:name w:val="無清單2410"/>
    <w:next w:val="a4"/>
    <w:semiHidden/>
    <w:rsid w:val="00024B9E"/>
  </w:style>
  <w:style w:type="numbering" w:customStyle="1" w:styleId="3410">
    <w:name w:val="無清單3410"/>
    <w:next w:val="a4"/>
    <w:semiHidden/>
    <w:rsid w:val="00024B9E"/>
  </w:style>
  <w:style w:type="numbering" w:customStyle="1" w:styleId="4410">
    <w:name w:val="無清單4410"/>
    <w:next w:val="a4"/>
    <w:semiHidden/>
    <w:rsid w:val="00024B9E"/>
  </w:style>
  <w:style w:type="numbering" w:customStyle="1" w:styleId="5410">
    <w:name w:val="無清單5410"/>
    <w:next w:val="a4"/>
    <w:semiHidden/>
    <w:rsid w:val="00024B9E"/>
  </w:style>
  <w:style w:type="numbering" w:customStyle="1" w:styleId="6410">
    <w:name w:val="無清單6410"/>
    <w:next w:val="a4"/>
    <w:semiHidden/>
    <w:rsid w:val="00024B9E"/>
  </w:style>
  <w:style w:type="numbering" w:customStyle="1" w:styleId="1810">
    <w:name w:val="無清單1810"/>
    <w:next w:val="a4"/>
    <w:semiHidden/>
    <w:rsid w:val="00024B9E"/>
  </w:style>
  <w:style w:type="numbering" w:customStyle="1" w:styleId="1910">
    <w:name w:val="無清單1910"/>
    <w:next w:val="a4"/>
    <w:semiHidden/>
    <w:rsid w:val="00024B9E"/>
  </w:style>
  <w:style w:type="numbering" w:customStyle="1" w:styleId="25100">
    <w:name w:val="無清單2510"/>
    <w:next w:val="a4"/>
    <w:semiHidden/>
    <w:rsid w:val="00024B9E"/>
  </w:style>
  <w:style w:type="numbering" w:customStyle="1" w:styleId="3510">
    <w:name w:val="無清單3510"/>
    <w:next w:val="a4"/>
    <w:semiHidden/>
    <w:rsid w:val="00024B9E"/>
  </w:style>
  <w:style w:type="numbering" w:customStyle="1" w:styleId="4510">
    <w:name w:val="無清單4510"/>
    <w:next w:val="a4"/>
    <w:semiHidden/>
    <w:rsid w:val="00024B9E"/>
  </w:style>
  <w:style w:type="numbering" w:customStyle="1" w:styleId="5510">
    <w:name w:val="無清單5510"/>
    <w:next w:val="a4"/>
    <w:semiHidden/>
    <w:rsid w:val="00024B9E"/>
  </w:style>
  <w:style w:type="numbering" w:customStyle="1" w:styleId="6510">
    <w:name w:val="無清單6510"/>
    <w:next w:val="a4"/>
    <w:semiHidden/>
    <w:rsid w:val="00024B9E"/>
  </w:style>
  <w:style w:type="numbering" w:customStyle="1" w:styleId="208">
    <w:name w:val="無清單208"/>
    <w:next w:val="a4"/>
    <w:semiHidden/>
    <w:rsid w:val="00024B9E"/>
  </w:style>
  <w:style w:type="numbering" w:customStyle="1" w:styleId="1108">
    <w:name w:val="無清單1108"/>
    <w:next w:val="a4"/>
    <w:semiHidden/>
    <w:rsid w:val="00024B9E"/>
  </w:style>
  <w:style w:type="numbering" w:customStyle="1" w:styleId="1128">
    <w:name w:val="無清單1128"/>
    <w:next w:val="a4"/>
    <w:semiHidden/>
    <w:rsid w:val="00024B9E"/>
  </w:style>
  <w:style w:type="numbering" w:customStyle="1" w:styleId="2680">
    <w:name w:val="無清單268"/>
    <w:next w:val="a4"/>
    <w:semiHidden/>
    <w:rsid w:val="00024B9E"/>
  </w:style>
  <w:style w:type="numbering" w:customStyle="1" w:styleId="368">
    <w:name w:val="無清單368"/>
    <w:next w:val="a4"/>
    <w:semiHidden/>
    <w:rsid w:val="00024B9E"/>
  </w:style>
  <w:style w:type="numbering" w:customStyle="1" w:styleId="468">
    <w:name w:val="無清單468"/>
    <w:next w:val="a4"/>
    <w:semiHidden/>
    <w:rsid w:val="00024B9E"/>
  </w:style>
  <w:style w:type="numbering" w:customStyle="1" w:styleId="568">
    <w:name w:val="無清單568"/>
    <w:next w:val="a4"/>
    <w:semiHidden/>
    <w:rsid w:val="00024B9E"/>
  </w:style>
  <w:style w:type="numbering" w:customStyle="1" w:styleId="668">
    <w:name w:val="無清單668"/>
    <w:next w:val="a4"/>
    <w:semiHidden/>
    <w:rsid w:val="00024B9E"/>
  </w:style>
  <w:style w:type="numbering" w:customStyle="1" w:styleId="728">
    <w:name w:val="無清單728"/>
    <w:next w:val="a4"/>
    <w:semiHidden/>
    <w:rsid w:val="00024B9E"/>
  </w:style>
  <w:style w:type="numbering" w:customStyle="1" w:styleId="11111118">
    <w:name w:val="1 / 1.1 / 1.1.118"/>
    <w:basedOn w:val="a4"/>
    <w:next w:val="111111"/>
    <w:rsid w:val="00024B9E"/>
  </w:style>
  <w:style w:type="numbering" w:customStyle="1" w:styleId="1ai18">
    <w:name w:val="1 / a / i18"/>
    <w:basedOn w:val="a4"/>
    <w:next w:val="1ai"/>
    <w:rsid w:val="00024B9E"/>
  </w:style>
  <w:style w:type="numbering" w:customStyle="1" w:styleId="18a">
    <w:name w:val="文章 / 章節18"/>
    <w:basedOn w:val="a4"/>
    <w:next w:val="afff8"/>
    <w:rsid w:val="00024B9E"/>
  </w:style>
  <w:style w:type="numbering" w:customStyle="1" w:styleId="818">
    <w:name w:val="無清單818"/>
    <w:next w:val="a4"/>
    <w:semiHidden/>
    <w:rsid w:val="00024B9E"/>
  </w:style>
  <w:style w:type="numbering" w:customStyle="1" w:styleId="12110">
    <w:name w:val="無清單12110"/>
    <w:next w:val="a4"/>
    <w:semiHidden/>
    <w:rsid w:val="00024B9E"/>
  </w:style>
  <w:style w:type="numbering" w:customStyle="1" w:styleId="2128">
    <w:name w:val="無清單2128"/>
    <w:next w:val="a4"/>
    <w:semiHidden/>
    <w:rsid w:val="00024B9E"/>
  </w:style>
  <w:style w:type="numbering" w:customStyle="1" w:styleId="3128">
    <w:name w:val="無清單3128"/>
    <w:next w:val="a4"/>
    <w:semiHidden/>
    <w:rsid w:val="00024B9E"/>
  </w:style>
  <w:style w:type="numbering" w:customStyle="1" w:styleId="4128">
    <w:name w:val="無清單4128"/>
    <w:next w:val="a4"/>
    <w:semiHidden/>
    <w:rsid w:val="00024B9E"/>
  </w:style>
  <w:style w:type="numbering" w:customStyle="1" w:styleId="5128">
    <w:name w:val="無清單5128"/>
    <w:next w:val="a4"/>
    <w:semiHidden/>
    <w:rsid w:val="00024B9E"/>
  </w:style>
  <w:style w:type="numbering" w:customStyle="1" w:styleId="6128">
    <w:name w:val="無清單6128"/>
    <w:next w:val="a4"/>
    <w:semiHidden/>
    <w:rsid w:val="00024B9E"/>
  </w:style>
  <w:style w:type="numbering" w:customStyle="1" w:styleId="918">
    <w:name w:val="無清單918"/>
    <w:next w:val="a4"/>
    <w:semiHidden/>
    <w:rsid w:val="00024B9E"/>
  </w:style>
  <w:style w:type="numbering" w:customStyle="1" w:styleId="1018">
    <w:name w:val="無清單1018"/>
    <w:next w:val="a4"/>
    <w:semiHidden/>
    <w:rsid w:val="00024B9E"/>
  </w:style>
  <w:style w:type="numbering" w:customStyle="1" w:styleId="1318">
    <w:name w:val="無清單1318"/>
    <w:next w:val="a4"/>
    <w:semiHidden/>
    <w:rsid w:val="00024B9E"/>
  </w:style>
  <w:style w:type="numbering" w:customStyle="1" w:styleId="2219">
    <w:name w:val="無清單2219"/>
    <w:next w:val="a4"/>
    <w:semiHidden/>
    <w:rsid w:val="00024B9E"/>
  </w:style>
  <w:style w:type="numbering" w:customStyle="1" w:styleId="3219">
    <w:name w:val="無清單3219"/>
    <w:next w:val="a4"/>
    <w:semiHidden/>
    <w:rsid w:val="00024B9E"/>
  </w:style>
  <w:style w:type="numbering" w:customStyle="1" w:styleId="4219">
    <w:name w:val="無清單4219"/>
    <w:next w:val="a4"/>
    <w:semiHidden/>
    <w:rsid w:val="00024B9E"/>
  </w:style>
  <w:style w:type="numbering" w:customStyle="1" w:styleId="5219">
    <w:name w:val="無清單5219"/>
    <w:next w:val="a4"/>
    <w:semiHidden/>
    <w:rsid w:val="00024B9E"/>
  </w:style>
  <w:style w:type="numbering" w:customStyle="1" w:styleId="6219">
    <w:name w:val="無清單6219"/>
    <w:next w:val="a4"/>
    <w:semiHidden/>
    <w:rsid w:val="00024B9E"/>
  </w:style>
  <w:style w:type="numbering" w:customStyle="1" w:styleId="1418">
    <w:name w:val="無清單1418"/>
    <w:next w:val="a4"/>
    <w:semiHidden/>
    <w:rsid w:val="00024B9E"/>
  </w:style>
  <w:style w:type="numbering" w:customStyle="1" w:styleId="1518">
    <w:name w:val="無清單1518"/>
    <w:next w:val="a4"/>
    <w:semiHidden/>
    <w:rsid w:val="00024B9E"/>
  </w:style>
  <w:style w:type="numbering" w:customStyle="1" w:styleId="2318">
    <w:name w:val="無清單2318"/>
    <w:next w:val="a4"/>
    <w:semiHidden/>
    <w:rsid w:val="00024B9E"/>
  </w:style>
  <w:style w:type="numbering" w:customStyle="1" w:styleId="3318">
    <w:name w:val="無清單3318"/>
    <w:next w:val="a4"/>
    <w:semiHidden/>
    <w:rsid w:val="00024B9E"/>
  </w:style>
  <w:style w:type="numbering" w:customStyle="1" w:styleId="4318">
    <w:name w:val="無清單4318"/>
    <w:next w:val="a4"/>
    <w:semiHidden/>
    <w:rsid w:val="00024B9E"/>
  </w:style>
  <w:style w:type="numbering" w:customStyle="1" w:styleId="5318">
    <w:name w:val="無清單5318"/>
    <w:next w:val="a4"/>
    <w:semiHidden/>
    <w:rsid w:val="00024B9E"/>
  </w:style>
  <w:style w:type="numbering" w:customStyle="1" w:styleId="6318">
    <w:name w:val="無清單6318"/>
    <w:next w:val="a4"/>
    <w:semiHidden/>
    <w:rsid w:val="00024B9E"/>
  </w:style>
  <w:style w:type="numbering" w:customStyle="1" w:styleId="1618">
    <w:name w:val="無清單1618"/>
    <w:next w:val="a4"/>
    <w:semiHidden/>
    <w:rsid w:val="00024B9E"/>
  </w:style>
  <w:style w:type="numbering" w:customStyle="1" w:styleId="1718">
    <w:name w:val="無清單1718"/>
    <w:next w:val="a4"/>
    <w:semiHidden/>
    <w:rsid w:val="00024B9E"/>
  </w:style>
  <w:style w:type="numbering" w:customStyle="1" w:styleId="2418">
    <w:name w:val="無清單2418"/>
    <w:next w:val="a4"/>
    <w:semiHidden/>
    <w:rsid w:val="00024B9E"/>
  </w:style>
  <w:style w:type="numbering" w:customStyle="1" w:styleId="3418">
    <w:name w:val="無清單3418"/>
    <w:next w:val="a4"/>
    <w:semiHidden/>
    <w:rsid w:val="00024B9E"/>
  </w:style>
  <w:style w:type="numbering" w:customStyle="1" w:styleId="4418">
    <w:name w:val="無清單4418"/>
    <w:next w:val="a4"/>
    <w:semiHidden/>
    <w:rsid w:val="00024B9E"/>
  </w:style>
  <w:style w:type="numbering" w:customStyle="1" w:styleId="5418">
    <w:name w:val="無清單5418"/>
    <w:next w:val="a4"/>
    <w:semiHidden/>
    <w:rsid w:val="00024B9E"/>
  </w:style>
  <w:style w:type="numbering" w:customStyle="1" w:styleId="6418">
    <w:name w:val="無清單6418"/>
    <w:next w:val="a4"/>
    <w:semiHidden/>
    <w:rsid w:val="00024B9E"/>
  </w:style>
  <w:style w:type="numbering" w:customStyle="1" w:styleId="1818">
    <w:name w:val="無清單1818"/>
    <w:next w:val="a4"/>
    <w:semiHidden/>
    <w:rsid w:val="00024B9E"/>
  </w:style>
  <w:style w:type="numbering" w:customStyle="1" w:styleId="1918">
    <w:name w:val="無清單1918"/>
    <w:next w:val="a4"/>
    <w:semiHidden/>
    <w:rsid w:val="00024B9E"/>
  </w:style>
  <w:style w:type="numbering" w:customStyle="1" w:styleId="2518">
    <w:name w:val="無清單2518"/>
    <w:next w:val="a4"/>
    <w:semiHidden/>
    <w:rsid w:val="00024B9E"/>
  </w:style>
  <w:style w:type="numbering" w:customStyle="1" w:styleId="3518">
    <w:name w:val="無清單3518"/>
    <w:next w:val="a4"/>
    <w:semiHidden/>
    <w:rsid w:val="00024B9E"/>
  </w:style>
  <w:style w:type="numbering" w:customStyle="1" w:styleId="4518">
    <w:name w:val="無清單4518"/>
    <w:next w:val="a4"/>
    <w:semiHidden/>
    <w:rsid w:val="00024B9E"/>
  </w:style>
  <w:style w:type="numbering" w:customStyle="1" w:styleId="5518">
    <w:name w:val="無清單5518"/>
    <w:next w:val="a4"/>
    <w:semiHidden/>
    <w:rsid w:val="00024B9E"/>
  </w:style>
  <w:style w:type="numbering" w:customStyle="1" w:styleId="6518">
    <w:name w:val="無清單6518"/>
    <w:next w:val="a4"/>
    <w:semiHidden/>
    <w:rsid w:val="00024B9E"/>
  </w:style>
  <w:style w:type="numbering" w:customStyle="1" w:styleId="278">
    <w:name w:val="無清單278"/>
    <w:next w:val="a4"/>
    <w:semiHidden/>
    <w:rsid w:val="00024B9E"/>
  </w:style>
  <w:style w:type="numbering" w:customStyle="1" w:styleId="1138">
    <w:name w:val="無清單1138"/>
    <w:next w:val="a4"/>
    <w:semiHidden/>
    <w:rsid w:val="00024B9E"/>
  </w:style>
  <w:style w:type="numbering" w:customStyle="1" w:styleId="1148">
    <w:name w:val="無清單1148"/>
    <w:next w:val="a4"/>
    <w:semiHidden/>
    <w:rsid w:val="00024B9E"/>
  </w:style>
  <w:style w:type="numbering" w:customStyle="1" w:styleId="288">
    <w:name w:val="無清單288"/>
    <w:next w:val="a4"/>
    <w:semiHidden/>
    <w:rsid w:val="00024B9E"/>
  </w:style>
  <w:style w:type="numbering" w:customStyle="1" w:styleId="378">
    <w:name w:val="無清單378"/>
    <w:next w:val="a4"/>
    <w:semiHidden/>
    <w:rsid w:val="00024B9E"/>
  </w:style>
  <w:style w:type="numbering" w:customStyle="1" w:styleId="478">
    <w:name w:val="無清單478"/>
    <w:next w:val="a4"/>
    <w:semiHidden/>
    <w:rsid w:val="00024B9E"/>
  </w:style>
  <w:style w:type="numbering" w:customStyle="1" w:styleId="578">
    <w:name w:val="無清單578"/>
    <w:next w:val="a4"/>
    <w:semiHidden/>
    <w:rsid w:val="00024B9E"/>
  </w:style>
  <w:style w:type="numbering" w:customStyle="1" w:styleId="678">
    <w:name w:val="無清單678"/>
    <w:next w:val="a4"/>
    <w:semiHidden/>
    <w:rsid w:val="00024B9E"/>
  </w:style>
  <w:style w:type="numbering" w:customStyle="1" w:styleId="738">
    <w:name w:val="無清單738"/>
    <w:next w:val="a4"/>
    <w:semiHidden/>
    <w:rsid w:val="00024B9E"/>
  </w:style>
  <w:style w:type="numbering" w:customStyle="1" w:styleId="11111127">
    <w:name w:val="1 / 1.1 / 1.1.127"/>
    <w:basedOn w:val="a4"/>
    <w:next w:val="111111"/>
    <w:rsid w:val="00024B9E"/>
  </w:style>
  <w:style w:type="numbering" w:customStyle="1" w:styleId="1ai27">
    <w:name w:val="1 / a / i27"/>
    <w:basedOn w:val="a4"/>
    <w:next w:val="1ai"/>
    <w:rsid w:val="00024B9E"/>
  </w:style>
  <w:style w:type="numbering" w:customStyle="1" w:styleId="279">
    <w:name w:val="文章 / 章節27"/>
    <w:basedOn w:val="a4"/>
    <w:next w:val="afff8"/>
    <w:rsid w:val="00024B9E"/>
  </w:style>
  <w:style w:type="numbering" w:customStyle="1" w:styleId="828">
    <w:name w:val="無清單828"/>
    <w:next w:val="a4"/>
    <w:semiHidden/>
    <w:rsid w:val="00024B9E"/>
  </w:style>
  <w:style w:type="numbering" w:customStyle="1" w:styleId="1228">
    <w:name w:val="無清單1228"/>
    <w:next w:val="a4"/>
    <w:semiHidden/>
    <w:rsid w:val="00024B9E"/>
  </w:style>
  <w:style w:type="numbering" w:customStyle="1" w:styleId="2138">
    <w:name w:val="無清單2138"/>
    <w:next w:val="a4"/>
    <w:semiHidden/>
    <w:rsid w:val="00024B9E"/>
  </w:style>
  <w:style w:type="numbering" w:customStyle="1" w:styleId="3138">
    <w:name w:val="無清單3138"/>
    <w:next w:val="a4"/>
    <w:semiHidden/>
    <w:rsid w:val="00024B9E"/>
  </w:style>
  <w:style w:type="numbering" w:customStyle="1" w:styleId="4138">
    <w:name w:val="無清單4138"/>
    <w:next w:val="a4"/>
    <w:semiHidden/>
    <w:rsid w:val="00024B9E"/>
  </w:style>
  <w:style w:type="numbering" w:customStyle="1" w:styleId="5138">
    <w:name w:val="無清單5138"/>
    <w:next w:val="a4"/>
    <w:semiHidden/>
    <w:rsid w:val="00024B9E"/>
  </w:style>
  <w:style w:type="numbering" w:customStyle="1" w:styleId="6138">
    <w:name w:val="無清單6138"/>
    <w:next w:val="a4"/>
    <w:semiHidden/>
    <w:rsid w:val="00024B9E"/>
  </w:style>
  <w:style w:type="numbering" w:customStyle="1" w:styleId="928">
    <w:name w:val="無清單928"/>
    <w:next w:val="a4"/>
    <w:semiHidden/>
    <w:rsid w:val="00024B9E"/>
  </w:style>
  <w:style w:type="numbering" w:customStyle="1" w:styleId="1028">
    <w:name w:val="無清單1028"/>
    <w:next w:val="a4"/>
    <w:semiHidden/>
    <w:rsid w:val="00024B9E"/>
  </w:style>
  <w:style w:type="numbering" w:customStyle="1" w:styleId="1328">
    <w:name w:val="無清單1328"/>
    <w:next w:val="a4"/>
    <w:semiHidden/>
    <w:rsid w:val="00024B9E"/>
  </w:style>
  <w:style w:type="numbering" w:customStyle="1" w:styleId="2228">
    <w:name w:val="無清單2228"/>
    <w:next w:val="a4"/>
    <w:semiHidden/>
    <w:rsid w:val="00024B9E"/>
  </w:style>
  <w:style w:type="numbering" w:customStyle="1" w:styleId="3228">
    <w:name w:val="無清單3228"/>
    <w:next w:val="a4"/>
    <w:semiHidden/>
    <w:rsid w:val="00024B9E"/>
  </w:style>
  <w:style w:type="numbering" w:customStyle="1" w:styleId="4228">
    <w:name w:val="無清單4228"/>
    <w:next w:val="a4"/>
    <w:semiHidden/>
    <w:rsid w:val="00024B9E"/>
  </w:style>
  <w:style w:type="numbering" w:customStyle="1" w:styleId="5228">
    <w:name w:val="無清單5228"/>
    <w:next w:val="a4"/>
    <w:semiHidden/>
    <w:rsid w:val="00024B9E"/>
  </w:style>
  <w:style w:type="numbering" w:customStyle="1" w:styleId="6228">
    <w:name w:val="無清單6228"/>
    <w:next w:val="a4"/>
    <w:semiHidden/>
    <w:rsid w:val="00024B9E"/>
  </w:style>
  <w:style w:type="numbering" w:customStyle="1" w:styleId="1428">
    <w:name w:val="無清單1428"/>
    <w:next w:val="a4"/>
    <w:semiHidden/>
    <w:rsid w:val="00024B9E"/>
  </w:style>
  <w:style w:type="numbering" w:customStyle="1" w:styleId="1528">
    <w:name w:val="無清單1528"/>
    <w:next w:val="a4"/>
    <w:semiHidden/>
    <w:rsid w:val="00024B9E"/>
  </w:style>
  <w:style w:type="numbering" w:customStyle="1" w:styleId="2328">
    <w:name w:val="無清單2328"/>
    <w:next w:val="a4"/>
    <w:semiHidden/>
    <w:rsid w:val="00024B9E"/>
  </w:style>
  <w:style w:type="numbering" w:customStyle="1" w:styleId="3328">
    <w:name w:val="無清單3328"/>
    <w:next w:val="a4"/>
    <w:semiHidden/>
    <w:rsid w:val="00024B9E"/>
  </w:style>
  <w:style w:type="numbering" w:customStyle="1" w:styleId="4328">
    <w:name w:val="無清單4328"/>
    <w:next w:val="a4"/>
    <w:semiHidden/>
    <w:rsid w:val="00024B9E"/>
  </w:style>
  <w:style w:type="numbering" w:customStyle="1" w:styleId="5328">
    <w:name w:val="無清單5328"/>
    <w:next w:val="a4"/>
    <w:semiHidden/>
    <w:rsid w:val="00024B9E"/>
  </w:style>
  <w:style w:type="numbering" w:customStyle="1" w:styleId="6328">
    <w:name w:val="無清單6328"/>
    <w:next w:val="a4"/>
    <w:semiHidden/>
    <w:rsid w:val="00024B9E"/>
  </w:style>
  <w:style w:type="numbering" w:customStyle="1" w:styleId="1628">
    <w:name w:val="無清單1628"/>
    <w:next w:val="a4"/>
    <w:semiHidden/>
    <w:rsid w:val="00024B9E"/>
  </w:style>
  <w:style w:type="numbering" w:customStyle="1" w:styleId="1728">
    <w:name w:val="無清單1728"/>
    <w:next w:val="a4"/>
    <w:semiHidden/>
    <w:rsid w:val="00024B9E"/>
  </w:style>
  <w:style w:type="numbering" w:customStyle="1" w:styleId="2428">
    <w:name w:val="無清單2428"/>
    <w:next w:val="a4"/>
    <w:semiHidden/>
    <w:rsid w:val="00024B9E"/>
  </w:style>
  <w:style w:type="numbering" w:customStyle="1" w:styleId="3428">
    <w:name w:val="無清單3428"/>
    <w:next w:val="a4"/>
    <w:semiHidden/>
    <w:rsid w:val="00024B9E"/>
  </w:style>
  <w:style w:type="numbering" w:customStyle="1" w:styleId="4428">
    <w:name w:val="無清單4428"/>
    <w:next w:val="a4"/>
    <w:semiHidden/>
    <w:rsid w:val="00024B9E"/>
  </w:style>
  <w:style w:type="numbering" w:customStyle="1" w:styleId="5428">
    <w:name w:val="無清單5428"/>
    <w:next w:val="a4"/>
    <w:semiHidden/>
    <w:rsid w:val="00024B9E"/>
  </w:style>
  <w:style w:type="numbering" w:customStyle="1" w:styleId="6428">
    <w:name w:val="無清單6428"/>
    <w:next w:val="a4"/>
    <w:semiHidden/>
    <w:rsid w:val="00024B9E"/>
  </w:style>
  <w:style w:type="numbering" w:customStyle="1" w:styleId="1828">
    <w:name w:val="無清單1828"/>
    <w:next w:val="a4"/>
    <w:semiHidden/>
    <w:rsid w:val="00024B9E"/>
  </w:style>
  <w:style w:type="numbering" w:customStyle="1" w:styleId="1928">
    <w:name w:val="無清單1928"/>
    <w:next w:val="a4"/>
    <w:semiHidden/>
    <w:rsid w:val="00024B9E"/>
  </w:style>
  <w:style w:type="numbering" w:customStyle="1" w:styleId="2528">
    <w:name w:val="無清單2528"/>
    <w:next w:val="a4"/>
    <w:semiHidden/>
    <w:rsid w:val="00024B9E"/>
  </w:style>
  <w:style w:type="numbering" w:customStyle="1" w:styleId="3528">
    <w:name w:val="無清單3528"/>
    <w:next w:val="a4"/>
    <w:semiHidden/>
    <w:rsid w:val="00024B9E"/>
  </w:style>
  <w:style w:type="numbering" w:customStyle="1" w:styleId="4528">
    <w:name w:val="無清單4528"/>
    <w:next w:val="a4"/>
    <w:semiHidden/>
    <w:rsid w:val="00024B9E"/>
  </w:style>
  <w:style w:type="numbering" w:customStyle="1" w:styleId="5528">
    <w:name w:val="無清單5528"/>
    <w:next w:val="a4"/>
    <w:semiHidden/>
    <w:rsid w:val="00024B9E"/>
  </w:style>
  <w:style w:type="numbering" w:customStyle="1" w:styleId="6528">
    <w:name w:val="無清單6528"/>
    <w:next w:val="a4"/>
    <w:semiHidden/>
    <w:rsid w:val="00024B9E"/>
  </w:style>
  <w:style w:type="numbering" w:customStyle="1" w:styleId="11111110">
    <w:name w:val="1 / 1.1 / 1.1.110"/>
    <w:basedOn w:val="a4"/>
    <w:next w:val="111111"/>
    <w:rsid w:val="00024B9E"/>
  </w:style>
  <w:style w:type="numbering" w:customStyle="1" w:styleId="1ai10">
    <w:name w:val="1 / a / i10"/>
    <w:basedOn w:val="a4"/>
    <w:next w:val="1ai"/>
    <w:rsid w:val="00024B9E"/>
  </w:style>
  <w:style w:type="numbering" w:customStyle="1" w:styleId="10a">
    <w:name w:val="文章 / 章節10"/>
    <w:basedOn w:val="a4"/>
    <w:next w:val="afff8"/>
    <w:rsid w:val="00024B9E"/>
  </w:style>
  <w:style w:type="paragraph" w:customStyle="1" w:styleId="CharCharCharChar0">
    <w:name w:val="字元 字元 字元 Char Char 字元 Char Char 字元 字元"/>
    <w:basedOn w:val="a1"/>
    <w:rsid w:val="002F19B7"/>
    <w:pPr>
      <w:widowControl/>
      <w:spacing w:after="160" w:line="240" w:lineRule="exact"/>
    </w:pPr>
    <w:rPr>
      <w:rFonts w:ascii="Verdana" w:eastAsia="新細明體" w:hAnsi="Verdana" w:cs="Times New Roman"/>
      <w:kern w:val="0"/>
      <w:sz w:val="20"/>
      <w:szCs w:val="20"/>
      <w:lang w:val="en-GB" w:eastAsia="en-US"/>
    </w:rPr>
  </w:style>
  <w:style w:type="paragraph" w:customStyle="1" w:styleId="1f6">
    <w:name w:val="甲篇、內文1"/>
    <w:autoRedefine/>
    <w:rsid w:val="002F19B7"/>
    <w:pPr>
      <w:spacing w:line="500" w:lineRule="exact"/>
      <w:ind w:left="5680" w:firstLineChars="200" w:firstLine="560"/>
      <w:jc w:val="right"/>
    </w:pPr>
    <w:rPr>
      <w:rFonts w:ascii="新細明體" w:eastAsia="標楷體" w:hAnsi="新細明體" w:cs="Times New Roman"/>
      <w:sz w:val="20"/>
      <w:szCs w:val="20"/>
    </w:rPr>
  </w:style>
  <w:style w:type="paragraph" w:customStyle="1" w:styleId="1f7">
    <w:name w:val="表格、差異科目1"/>
    <w:autoRedefine/>
    <w:rsid w:val="002F19B7"/>
    <w:pPr>
      <w:ind w:right="57" w:firstLineChars="100" w:firstLine="200"/>
    </w:pPr>
    <w:rPr>
      <w:rFonts w:ascii="新細明體" w:eastAsia="標楷體" w:hAnsi="新細明體" w:cs="Times New Roman"/>
      <w:noProof/>
      <w:sz w:val="20"/>
      <w:szCs w:val="20"/>
    </w:rPr>
  </w:style>
  <w:style w:type="character" w:customStyle="1" w:styleId="1f8">
    <w:name w:val="甲篇、內文 字元1"/>
    <w:rsid w:val="002F19B7"/>
    <w:rPr>
      <w:rFonts w:ascii="新細明體" w:eastAsia="標楷體" w:hAnsi="新細明體"/>
      <w:kern w:val="2"/>
      <w:lang w:val="en-US" w:eastAsia="zh-TW" w:bidi="ar-SA"/>
    </w:rPr>
  </w:style>
  <w:style w:type="character" w:customStyle="1" w:styleId="1f9">
    <w:name w:val="表格、註 字元1"/>
    <w:rsid w:val="002F19B7"/>
    <w:rPr>
      <w:rFonts w:ascii="新細明體" w:eastAsia="標楷體" w:hAnsi="新細明體"/>
      <w:kern w:val="2"/>
      <w:szCs w:val="18"/>
      <w:lang w:val="en-US" w:eastAsia="zh-TW" w:bidi="ar-SA"/>
    </w:rPr>
  </w:style>
  <w:style w:type="paragraph" w:customStyle="1" w:styleId="21b">
    <w:name w:val="樣式21"/>
    <w:basedOn w:val="a1"/>
    <w:autoRedefine/>
    <w:rsid w:val="002F19B7"/>
    <w:pPr>
      <w:spacing w:before="440" w:after="80"/>
      <w:jc w:val="both"/>
    </w:pPr>
    <w:rPr>
      <w:rFonts w:ascii="標楷體" w:eastAsia="標楷體" w:hAnsi="標楷體" w:cs="Times New Roman"/>
      <w:b/>
      <w:spacing w:val="20"/>
      <w:sz w:val="32"/>
      <w:szCs w:val="20"/>
    </w:rPr>
  </w:style>
  <w:style w:type="paragraph" w:customStyle="1" w:styleId="51a">
    <w:name w:val="樣式51"/>
    <w:basedOn w:val="a1"/>
    <w:autoRedefine/>
    <w:rsid w:val="002F19B7"/>
    <w:pPr>
      <w:spacing w:before="240" w:line="440" w:lineRule="exact"/>
      <w:ind w:firstLineChars="204" w:firstLine="572"/>
    </w:pPr>
    <w:rPr>
      <w:rFonts w:ascii="標楷體" w:eastAsia="標楷體" w:hAnsi="標楷體" w:cs="Times New Roman"/>
      <w:b/>
      <w:sz w:val="28"/>
      <w:szCs w:val="28"/>
    </w:rPr>
  </w:style>
  <w:style w:type="paragraph" w:customStyle="1" w:styleId="11a">
    <w:name w:val="一(1)1"/>
    <w:basedOn w:val="a1"/>
    <w:rsid w:val="002F19B7"/>
    <w:pPr>
      <w:autoSpaceDN w:val="0"/>
      <w:spacing w:after="120" w:line="600" w:lineRule="exact"/>
      <w:ind w:left="1985" w:hanging="284"/>
      <w:jc w:val="both"/>
    </w:pPr>
    <w:rPr>
      <w:rFonts w:ascii="Times New Roman" w:eastAsia="標楷體" w:hAnsi="Times New Roman" w:cs="Times New Roman"/>
      <w:sz w:val="28"/>
      <w:szCs w:val="20"/>
    </w:rPr>
  </w:style>
  <w:style w:type="character" w:customStyle="1" w:styleId="1fa">
    <w:name w:val="頁首 字元1"/>
    <w:rsid w:val="002F19B7"/>
    <w:rPr>
      <w:rFonts w:ascii="標楷體" w:eastAsia="標楷體"/>
      <w:spacing w:val="-20"/>
      <w:kern w:val="2"/>
    </w:rPr>
  </w:style>
  <w:style w:type="character" w:customStyle="1" w:styleId="1fb">
    <w:name w:val="頁尾 字元1"/>
    <w:uiPriority w:val="99"/>
    <w:rsid w:val="002F19B7"/>
    <w:rPr>
      <w:rFonts w:ascii="標楷體" w:eastAsia="標楷體"/>
      <w:spacing w:val="-20"/>
      <w:kern w:val="2"/>
    </w:rPr>
  </w:style>
  <w:style w:type="paragraph" w:customStyle="1" w:styleId="919">
    <w:name w:val="表格、主管機關91"/>
    <w:autoRedefine/>
    <w:rsid w:val="002F19B7"/>
    <w:pPr>
      <w:widowControl w:val="0"/>
      <w:snapToGrid w:val="0"/>
      <w:ind w:rightChars="10" w:right="24"/>
    </w:pPr>
    <w:rPr>
      <w:rFonts w:ascii="新細明體" w:eastAsia="標楷體" w:hAnsi="新細明體" w:cs="Times New Roman"/>
      <w:b/>
      <w:noProof/>
      <w:sz w:val="18"/>
      <w:szCs w:val="18"/>
    </w:rPr>
  </w:style>
  <w:style w:type="paragraph" w:customStyle="1" w:styleId="1019">
    <w:name w:val="表格、表頭101"/>
    <w:autoRedefine/>
    <w:rsid w:val="002F19B7"/>
    <w:pPr>
      <w:widowControl w:val="0"/>
      <w:snapToGrid w:val="0"/>
      <w:jc w:val="distribute"/>
    </w:pPr>
    <w:rPr>
      <w:rFonts w:ascii="新細明體" w:eastAsia="標楷體" w:hAnsi="新細明體" w:cs="Times New Roman"/>
      <w:sz w:val="20"/>
      <w:szCs w:val="20"/>
    </w:rPr>
  </w:style>
  <w:style w:type="paragraph" w:customStyle="1" w:styleId="91a">
    <w:name w:val="表格、科目91"/>
    <w:autoRedefine/>
    <w:rsid w:val="002F19B7"/>
    <w:pPr>
      <w:snapToGrid w:val="0"/>
      <w:ind w:leftChars="150" w:left="360" w:rightChars="10" w:right="24"/>
    </w:pPr>
    <w:rPr>
      <w:rFonts w:ascii="新細明體" w:eastAsia="標楷體" w:hAnsi="新細明體" w:cs="Times New Roman"/>
      <w:noProof/>
      <w:sz w:val="18"/>
      <w:szCs w:val="18"/>
    </w:rPr>
  </w:style>
  <w:style w:type="paragraph" w:customStyle="1" w:styleId="91b">
    <w:name w:val="表格、差異原因分析91"/>
    <w:autoRedefine/>
    <w:rsid w:val="002F19B7"/>
    <w:pPr>
      <w:widowControl w:val="0"/>
      <w:snapToGrid w:val="0"/>
      <w:ind w:leftChars="10" w:left="10" w:rightChars="10" w:right="10"/>
      <w:jc w:val="both"/>
    </w:pPr>
    <w:rPr>
      <w:rFonts w:ascii="新細明體" w:eastAsia="標楷體" w:hAnsi="新細明體" w:cs="Times New Roman"/>
      <w:sz w:val="18"/>
      <w:szCs w:val="20"/>
    </w:rPr>
  </w:style>
  <w:style w:type="paragraph" w:customStyle="1" w:styleId="91c">
    <w:name w:val="表格、機關名91"/>
    <w:autoRedefine/>
    <w:rsid w:val="002F19B7"/>
    <w:pPr>
      <w:snapToGrid w:val="0"/>
      <w:ind w:leftChars="80" w:left="192" w:rightChars="10" w:right="24"/>
    </w:pPr>
    <w:rPr>
      <w:rFonts w:ascii="新細明體" w:eastAsia="標楷體" w:hAnsi="新細明體" w:cs="Times New Roman"/>
      <w:b/>
      <w:noProof/>
      <w:sz w:val="18"/>
      <w:szCs w:val="18"/>
    </w:rPr>
  </w:style>
  <w:style w:type="paragraph" w:customStyle="1" w:styleId="91d">
    <w:name w:val="表格、數字91"/>
    <w:autoRedefine/>
    <w:rsid w:val="002F19B7"/>
    <w:pPr>
      <w:widowControl w:val="0"/>
      <w:snapToGrid w:val="0"/>
      <w:ind w:rightChars="10" w:right="24"/>
      <w:jc w:val="right"/>
    </w:pPr>
    <w:rPr>
      <w:rFonts w:ascii="新細明體" w:eastAsia="標楷體" w:hAnsi="新細明體" w:cs="Times New Roman"/>
      <w:noProof/>
      <w:sz w:val="18"/>
      <w:szCs w:val="18"/>
    </w:rPr>
  </w:style>
  <w:style w:type="paragraph" w:customStyle="1" w:styleId="91e">
    <w:name w:val="表格、差異機關名91"/>
    <w:autoRedefine/>
    <w:rsid w:val="002F19B7"/>
    <w:pPr>
      <w:widowControl w:val="0"/>
      <w:snapToGrid w:val="0"/>
    </w:pPr>
    <w:rPr>
      <w:rFonts w:ascii="新細明體" w:eastAsia="標楷體" w:hAnsi="新細明體" w:cs="Times New Roman"/>
      <w:b/>
      <w:sz w:val="18"/>
      <w:szCs w:val="20"/>
    </w:rPr>
  </w:style>
  <w:style w:type="paragraph" w:customStyle="1" w:styleId="91f">
    <w:name w:val="表格、數字粗體91"/>
    <w:autoRedefine/>
    <w:rsid w:val="002F19B7"/>
    <w:pPr>
      <w:widowControl w:val="0"/>
      <w:snapToGrid w:val="0"/>
      <w:ind w:rightChars="10" w:right="24"/>
      <w:jc w:val="right"/>
    </w:pPr>
    <w:rPr>
      <w:rFonts w:ascii="新細明體" w:eastAsia="標楷體" w:hAnsi="新細明體" w:cs="Times New Roman"/>
      <w:b/>
      <w:sz w:val="18"/>
      <w:szCs w:val="18"/>
    </w:rPr>
  </w:style>
  <w:style w:type="paragraph" w:customStyle="1" w:styleId="91f0">
    <w:name w:val="表格、表頭91"/>
    <w:autoRedefine/>
    <w:rsid w:val="002F19B7"/>
    <w:pPr>
      <w:widowControl w:val="0"/>
      <w:snapToGrid w:val="0"/>
      <w:ind w:leftChars="10" w:left="24" w:rightChars="10" w:right="24"/>
      <w:jc w:val="distribute"/>
    </w:pPr>
    <w:rPr>
      <w:rFonts w:ascii="新細明體" w:eastAsia="標楷體" w:hAnsi="新細明體" w:cs="Times New Roman"/>
      <w:noProof/>
      <w:sz w:val="18"/>
      <w:szCs w:val="18"/>
    </w:rPr>
  </w:style>
  <w:style w:type="paragraph" w:customStyle="1" w:styleId="91f1">
    <w:name w:val="表格、差異科目91"/>
    <w:autoRedefine/>
    <w:rsid w:val="002F19B7"/>
    <w:pPr>
      <w:widowControl w:val="0"/>
      <w:snapToGrid w:val="0"/>
      <w:ind w:rightChars="10" w:right="24" w:firstLineChars="100" w:firstLine="180"/>
      <w:jc w:val="both"/>
    </w:pPr>
    <w:rPr>
      <w:rFonts w:ascii="新細明體" w:eastAsia="標楷體" w:hAnsi="新細明體" w:cs="Times New Roman"/>
      <w:noProof/>
      <w:sz w:val="18"/>
      <w:szCs w:val="18"/>
    </w:rPr>
  </w:style>
  <w:style w:type="paragraph" w:customStyle="1" w:styleId="91f2">
    <w:name w:val="表格、年度91"/>
    <w:autoRedefine/>
    <w:rsid w:val="002F19B7"/>
    <w:pPr>
      <w:snapToGrid w:val="0"/>
      <w:jc w:val="center"/>
    </w:pPr>
    <w:rPr>
      <w:rFonts w:ascii="新細明體" w:eastAsia="標楷體" w:hAnsi="新細明體" w:cs="Times New Roman"/>
      <w:noProof/>
      <w:sz w:val="18"/>
      <w:szCs w:val="18"/>
    </w:rPr>
  </w:style>
  <w:style w:type="character" w:customStyle="1" w:styleId="91f3">
    <w:name w:val="表格、差異原因分析9 字元1"/>
    <w:rsid w:val="002F19B7"/>
    <w:rPr>
      <w:rFonts w:ascii="新細明體" w:eastAsia="標楷體" w:hAnsi="新細明體"/>
      <w:kern w:val="2"/>
      <w:sz w:val="18"/>
      <w:lang w:val="en-US" w:eastAsia="zh-TW" w:bidi="ar-SA"/>
    </w:rPr>
  </w:style>
  <w:style w:type="numbering" w:customStyle="1" w:styleId="1500">
    <w:name w:val="無清單150"/>
    <w:next w:val="a4"/>
    <w:semiHidden/>
    <w:rsid w:val="002F19B7"/>
  </w:style>
  <w:style w:type="character" w:customStyle="1" w:styleId="1fc">
    <w:name w:val="註解方塊文字 字元1"/>
    <w:uiPriority w:val="99"/>
    <w:rsid w:val="002F19B7"/>
    <w:rPr>
      <w:rFonts w:ascii="Arial" w:hAnsi="Arial"/>
      <w:spacing w:val="-20"/>
      <w:kern w:val="2"/>
      <w:sz w:val="18"/>
      <w:szCs w:val="18"/>
    </w:rPr>
  </w:style>
  <w:style w:type="numbering" w:customStyle="1" w:styleId="2500">
    <w:name w:val="無清單250"/>
    <w:next w:val="a4"/>
    <w:semiHidden/>
    <w:rsid w:val="002F19B7"/>
  </w:style>
  <w:style w:type="character" w:customStyle="1" w:styleId="1fd">
    <w:name w:val="純文字 字元1"/>
    <w:aliases w:val="一般文字 字元 字元1,一般文字 字元 字元 字元 字元 字元 字元 字元 字元 字元 字元 字元 字元 字元 字元 字元 字元 字元 字元 字元 字元 字元 字元 字元 字元11,一般文字 字元 字元 字元 字元 字元 字元 字元 字元 字元 字元 字元 字元 字元 字元 字元 字元 字元 字元 字元 字元 字元 字元 字元 字元 字元11,內文壹 字元1"/>
    <w:rsid w:val="002F19B7"/>
    <w:rPr>
      <w:rFonts w:ascii="細明體" w:eastAsia="細明體" w:hAnsi="Courier New"/>
      <w:kern w:val="2"/>
      <w:sz w:val="24"/>
    </w:rPr>
  </w:style>
  <w:style w:type="paragraph" w:customStyle="1" w:styleId="1fe">
    <w:name w:val="乙篇、(一)(二)(三)1"/>
    <w:autoRedefine/>
    <w:rsid w:val="002F19B7"/>
    <w:pPr>
      <w:spacing w:line="460" w:lineRule="exact"/>
      <w:ind w:firstLineChars="100" w:firstLine="240"/>
      <w:jc w:val="both"/>
    </w:pPr>
    <w:rPr>
      <w:rFonts w:ascii="新細明體" w:eastAsia="標楷體" w:hAnsi="新細明體" w:cs="Times New Roman"/>
      <w:b/>
      <w:szCs w:val="24"/>
    </w:rPr>
  </w:style>
  <w:style w:type="paragraph" w:customStyle="1" w:styleId="1ff">
    <w:name w:val="乙篇、一二三1"/>
    <w:autoRedefine/>
    <w:rsid w:val="002F19B7"/>
    <w:pPr>
      <w:spacing w:line="460" w:lineRule="exact"/>
      <w:jc w:val="both"/>
    </w:pPr>
    <w:rPr>
      <w:rFonts w:ascii="新細明體" w:eastAsia="標楷體" w:hAnsi="新細明體" w:cs="Times New Roman"/>
      <w:b/>
      <w:szCs w:val="24"/>
    </w:rPr>
  </w:style>
  <w:style w:type="paragraph" w:customStyle="1" w:styleId="1ff0">
    <w:name w:val="乙篇、內文1"/>
    <w:autoRedefine/>
    <w:rsid w:val="002F19B7"/>
    <w:pPr>
      <w:spacing w:line="460" w:lineRule="exact"/>
      <w:ind w:firstLineChars="200" w:firstLine="480"/>
    </w:pPr>
    <w:rPr>
      <w:rFonts w:ascii="新細明體" w:eastAsia="標楷體" w:hAnsi="新細明體" w:cs="Times New Roman"/>
      <w:szCs w:val="24"/>
    </w:rPr>
  </w:style>
  <w:style w:type="character" w:customStyle="1" w:styleId="12310">
    <w:name w:val="甲篇、123 字元1"/>
    <w:rsid w:val="002F19B7"/>
    <w:rPr>
      <w:rFonts w:ascii="新細明體" w:eastAsia="標楷體" w:hAnsi="新細明體"/>
      <w:kern w:val="2"/>
      <w:sz w:val="24"/>
      <w:szCs w:val="24"/>
      <w:lang w:val="en-US" w:eastAsia="zh-TW" w:bidi="ar-SA"/>
    </w:rPr>
  </w:style>
  <w:style w:type="paragraph" w:customStyle="1" w:styleId="1ff1">
    <w:name w:val="甲篇、甲乙丙1"/>
    <w:autoRedefine/>
    <w:rsid w:val="002F19B7"/>
    <w:pPr>
      <w:jc w:val="center"/>
    </w:pPr>
    <w:rPr>
      <w:rFonts w:ascii="新細明體" w:eastAsia="標楷體" w:hAnsi="新細明體" w:cs="Times New Roman"/>
      <w:b/>
      <w:sz w:val="40"/>
      <w:szCs w:val="40"/>
    </w:rPr>
  </w:style>
  <w:style w:type="paragraph" w:customStyle="1" w:styleId="1ff2">
    <w:name w:val="表格、差異原因分析1"/>
    <w:autoRedefine/>
    <w:rsid w:val="002F19B7"/>
    <w:rPr>
      <w:rFonts w:ascii="新細明體" w:eastAsia="標楷體" w:hAnsi="新細明體" w:cs="Times New Roman"/>
      <w:sz w:val="20"/>
      <w:szCs w:val="20"/>
    </w:rPr>
  </w:style>
  <w:style w:type="paragraph" w:customStyle="1" w:styleId="1ff3">
    <w:name w:val="表格、差異數字粗體1"/>
    <w:autoRedefine/>
    <w:rsid w:val="002F19B7"/>
    <w:pPr>
      <w:ind w:rightChars="10" w:right="10"/>
      <w:jc w:val="right"/>
    </w:pPr>
    <w:rPr>
      <w:rFonts w:ascii="新細明體" w:eastAsia="標楷體" w:hAnsi="新細明體" w:cs="Times New Roman"/>
      <w:b/>
      <w:sz w:val="20"/>
      <w:szCs w:val="20"/>
    </w:rPr>
  </w:style>
  <w:style w:type="paragraph" w:customStyle="1" w:styleId="1ff4">
    <w:name w:val="表格、差異機關名1"/>
    <w:autoRedefine/>
    <w:rsid w:val="002F19B7"/>
    <w:pPr>
      <w:snapToGrid w:val="0"/>
      <w:ind w:leftChars="80" w:left="192"/>
      <w:jc w:val="both"/>
    </w:pPr>
    <w:rPr>
      <w:rFonts w:ascii="新細明體" w:eastAsia="標楷體" w:hAnsi="新細明體" w:cs="Times New Roman"/>
      <w:b/>
      <w:sz w:val="18"/>
      <w:szCs w:val="18"/>
    </w:rPr>
  </w:style>
  <w:style w:type="paragraph" w:customStyle="1" w:styleId="1ff5">
    <w:name w:val="表格、數字粗體1"/>
    <w:autoRedefine/>
    <w:rsid w:val="002F19B7"/>
    <w:pPr>
      <w:ind w:rightChars="10" w:right="10"/>
      <w:jc w:val="right"/>
    </w:pPr>
    <w:rPr>
      <w:rFonts w:ascii="新細明體" w:eastAsia="標楷體" w:hAnsi="新細明體" w:cs="Times New Roman"/>
      <w:b/>
      <w:sz w:val="18"/>
      <w:szCs w:val="18"/>
    </w:rPr>
  </w:style>
  <w:style w:type="paragraph" w:customStyle="1" w:styleId="1ff6">
    <w:name w:val="表格、表頭 字元 字元 字元 字元 字元 字元 字元 字元 字元 字元 字元 字元 字元 字元 字元1"/>
    <w:autoRedefine/>
    <w:rsid w:val="002F19B7"/>
    <w:pPr>
      <w:snapToGrid w:val="0"/>
      <w:jc w:val="distribute"/>
    </w:pPr>
    <w:rPr>
      <w:rFonts w:ascii="新細明體" w:eastAsia="標楷體" w:hAnsi="新細明體" w:cs="Times New Roman"/>
      <w:spacing w:val="-30"/>
      <w:szCs w:val="24"/>
    </w:rPr>
  </w:style>
  <w:style w:type="numbering" w:customStyle="1" w:styleId="3400">
    <w:name w:val="無清單340"/>
    <w:next w:val="a4"/>
    <w:semiHidden/>
    <w:rsid w:val="002F19B7"/>
  </w:style>
  <w:style w:type="numbering" w:customStyle="1" w:styleId="4400">
    <w:name w:val="無清單440"/>
    <w:next w:val="a4"/>
    <w:semiHidden/>
    <w:rsid w:val="002F19B7"/>
  </w:style>
  <w:style w:type="numbering" w:customStyle="1" w:styleId="5400">
    <w:name w:val="無清單540"/>
    <w:next w:val="a4"/>
    <w:semiHidden/>
    <w:rsid w:val="002F19B7"/>
  </w:style>
  <w:style w:type="paragraph" w:customStyle="1" w:styleId="2f9">
    <w:name w:val="字元 字元2"/>
    <w:basedOn w:val="a1"/>
    <w:semiHidden/>
    <w:rsid w:val="002F19B7"/>
    <w:pPr>
      <w:widowControl/>
      <w:spacing w:after="160" w:line="240" w:lineRule="exact"/>
    </w:pPr>
    <w:rPr>
      <w:rFonts w:ascii="Verdana" w:eastAsia="Times New Roman" w:hAnsi="Verdana" w:cs="Times New Roman"/>
      <w:kern w:val="0"/>
      <w:sz w:val="20"/>
      <w:szCs w:val="20"/>
      <w:lang w:eastAsia="en-US"/>
    </w:rPr>
  </w:style>
  <w:style w:type="numbering" w:customStyle="1" w:styleId="640">
    <w:name w:val="無清單640"/>
    <w:next w:val="a4"/>
    <w:semiHidden/>
    <w:rsid w:val="002F19B7"/>
  </w:style>
  <w:style w:type="character" w:customStyle="1" w:styleId="11b">
    <w:name w:val="標題 1 字元1"/>
    <w:rsid w:val="002F19B7"/>
    <w:rPr>
      <w:rFonts w:ascii="標楷體" w:eastAsia="標楷體"/>
      <w:b/>
      <w:bCs/>
      <w:spacing w:val="-10"/>
      <w:kern w:val="2"/>
      <w:sz w:val="18"/>
    </w:rPr>
  </w:style>
  <w:style w:type="character" w:customStyle="1" w:styleId="21c">
    <w:name w:val="標題 2 字元1"/>
    <w:rsid w:val="002F19B7"/>
    <w:rPr>
      <w:rFonts w:ascii="標楷體" w:eastAsia="標楷體"/>
      <w:spacing w:val="-20"/>
      <w:kern w:val="2"/>
      <w:sz w:val="40"/>
    </w:rPr>
  </w:style>
  <w:style w:type="character" w:customStyle="1" w:styleId="31a">
    <w:name w:val="標題 3 字元1"/>
    <w:rsid w:val="002F19B7"/>
    <w:rPr>
      <w:rFonts w:ascii="Arial" w:hAnsi="Arial"/>
      <w:b/>
      <w:bCs/>
      <w:kern w:val="2"/>
      <w:sz w:val="36"/>
      <w:szCs w:val="36"/>
    </w:rPr>
  </w:style>
  <w:style w:type="character" w:customStyle="1" w:styleId="41a">
    <w:name w:val="標題 4 字元1"/>
    <w:rsid w:val="002F19B7"/>
    <w:rPr>
      <w:rFonts w:ascii="Arial" w:hAnsi="Arial"/>
      <w:kern w:val="2"/>
      <w:sz w:val="36"/>
      <w:szCs w:val="36"/>
    </w:rPr>
  </w:style>
  <w:style w:type="character" w:customStyle="1" w:styleId="51b">
    <w:name w:val="標題 5 字元1"/>
    <w:rsid w:val="002F19B7"/>
    <w:rPr>
      <w:rFonts w:ascii="Arial" w:hAnsi="Arial"/>
      <w:b/>
      <w:bCs/>
      <w:kern w:val="2"/>
      <w:sz w:val="36"/>
      <w:szCs w:val="36"/>
    </w:rPr>
  </w:style>
  <w:style w:type="character" w:customStyle="1" w:styleId="61a">
    <w:name w:val="標題 6 字元1"/>
    <w:rsid w:val="002F19B7"/>
    <w:rPr>
      <w:rFonts w:ascii="Arial" w:hAnsi="Arial"/>
      <w:kern w:val="2"/>
      <w:sz w:val="36"/>
      <w:szCs w:val="36"/>
    </w:rPr>
  </w:style>
  <w:style w:type="character" w:customStyle="1" w:styleId="71a">
    <w:name w:val="標題 7 字元1"/>
    <w:rsid w:val="002F19B7"/>
    <w:rPr>
      <w:rFonts w:ascii="Arial" w:hAnsi="Arial"/>
      <w:b/>
      <w:bCs/>
      <w:kern w:val="2"/>
      <w:sz w:val="36"/>
      <w:szCs w:val="36"/>
    </w:rPr>
  </w:style>
  <w:style w:type="character" w:customStyle="1" w:styleId="819">
    <w:name w:val="標題 8 字元1"/>
    <w:rsid w:val="002F19B7"/>
    <w:rPr>
      <w:rFonts w:ascii="Arial" w:hAnsi="Arial"/>
      <w:kern w:val="2"/>
      <w:sz w:val="36"/>
      <w:szCs w:val="36"/>
    </w:rPr>
  </w:style>
  <w:style w:type="character" w:customStyle="1" w:styleId="91f4">
    <w:name w:val="標題 9 字元1"/>
    <w:rsid w:val="002F19B7"/>
    <w:rPr>
      <w:rFonts w:ascii="Arial" w:hAnsi="Arial"/>
      <w:kern w:val="2"/>
      <w:sz w:val="36"/>
      <w:szCs w:val="36"/>
    </w:rPr>
  </w:style>
  <w:style w:type="numbering" w:customStyle="1" w:styleId="7200">
    <w:name w:val="無清單720"/>
    <w:next w:val="a4"/>
    <w:semiHidden/>
    <w:rsid w:val="002F19B7"/>
  </w:style>
  <w:style w:type="numbering" w:customStyle="1" w:styleId="1129">
    <w:name w:val="無清單1129"/>
    <w:next w:val="a4"/>
    <w:semiHidden/>
    <w:rsid w:val="002F19B7"/>
  </w:style>
  <w:style w:type="character" w:customStyle="1" w:styleId="2fa">
    <w:name w:val="本文 字元2"/>
    <w:rsid w:val="002F19B7"/>
    <w:rPr>
      <w:rFonts w:ascii="標楷體" w:eastAsia="標楷體"/>
      <w:spacing w:val="-20"/>
      <w:kern w:val="2"/>
      <w:sz w:val="18"/>
    </w:rPr>
  </w:style>
  <w:style w:type="numbering" w:customStyle="1" w:styleId="11112">
    <w:name w:val="無清單11112"/>
    <w:next w:val="a4"/>
    <w:semiHidden/>
    <w:rsid w:val="002F19B7"/>
  </w:style>
  <w:style w:type="numbering" w:customStyle="1" w:styleId="2129">
    <w:name w:val="無清單2129"/>
    <w:next w:val="a4"/>
    <w:semiHidden/>
    <w:rsid w:val="002F19B7"/>
  </w:style>
  <w:style w:type="numbering" w:customStyle="1" w:styleId="31200">
    <w:name w:val="無清單3120"/>
    <w:next w:val="a4"/>
    <w:semiHidden/>
    <w:rsid w:val="002F19B7"/>
  </w:style>
  <w:style w:type="numbering" w:customStyle="1" w:styleId="41200">
    <w:name w:val="無清單4120"/>
    <w:next w:val="a4"/>
    <w:semiHidden/>
    <w:rsid w:val="002F19B7"/>
  </w:style>
  <w:style w:type="numbering" w:customStyle="1" w:styleId="51200">
    <w:name w:val="無清單5120"/>
    <w:next w:val="a4"/>
    <w:semiHidden/>
    <w:rsid w:val="002F19B7"/>
  </w:style>
  <w:style w:type="numbering" w:customStyle="1" w:styleId="61200">
    <w:name w:val="無清單6120"/>
    <w:next w:val="a4"/>
    <w:semiHidden/>
    <w:rsid w:val="002F19B7"/>
  </w:style>
  <w:style w:type="numbering" w:customStyle="1" w:styleId="71100">
    <w:name w:val="無清單7110"/>
    <w:next w:val="a4"/>
    <w:semiHidden/>
    <w:rsid w:val="002F19B7"/>
  </w:style>
  <w:style w:type="paragraph" w:customStyle="1" w:styleId="0051">
    <w:name w:val="乙篇、內文縮0.051"/>
    <w:rsid w:val="002F19B7"/>
    <w:pPr>
      <w:widowControl w:val="0"/>
      <w:spacing w:line="460" w:lineRule="exact"/>
      <w:ind w:firstLineChars="200" w:firstLine="200"/>
      <w:jc w:val="both"/>
    </w:pPr>
    <w:rPr>
      <w:rFonts w:ascii="新細明體" w:eastAsia="標楷體" w:hAnsi="新細明體" w:cs="Times New Roman"/>
      <w:spacing w:val="-1"/>
      <w:szCs w:val="24"/>
    </w:rPr>
  </w:style>
  <w:style w:type="paragraph" w:customStyle="1" w:styleId="101a">
    <w:name w:val="表格、靠左101"/>
    <w:autoRedefine/>
    <w:rsid w:val="002F19B7"/>
    <w:pPr>
      <w:widowControl w:val="0"/>
      <w:ind w:leftChars="10" w:left="20" w:rightChars="10" w:right="20"/>
    </w:pPr>
    <w:rPr>
      <w:rFonts w:ascii="新細明體" w:eastAsia="標楷體" w:hAnsi="新細明體" w:cs="Times New Roman"/>
      <w:kern w:val="0"/>
      <w:sz w:val="20"/>
      <w:szCs w:val="18"/>
    </w:rPr>
  </w:style>
  <w:style w:type="paragraph" w:customStyle="1" w:styleId="91f5">
    <w:name w:val="表格、靠右91"/>
    <w:autoRedefine/>
    <w:rsid w:val="002F19B7"/>
    <w:pPr>
      <w:widowControl w:val="0"/>
      <w:jc w:val="right"/>
    </w:pPr>
    <w:rPr>
      <w:rFonts w:ascii="新細明體" w:eastAsia="標楷體" w:hAnsi="新細明體" w:cs="Times New Roman"/>
      <w:kern w:val="0"/>
      <w:sz w:val="18"/>
      <w:szCs w:val="18"/>
    </w:rPr>
  </w:style>
  <w:style w:type="paragraph" w:customStyle="1" w:styleId="101b">
    <w:name w:val="表格、靠右101"/>
    <w:autoRedefine/>
    <w:rsid w:val="002F19B7"/>
    <w:pPr>
      <w:widowControl w:val="0"/>
      <w:ind w:rightChars="10" w:right="20"/>
      <w:jc w:val="right"/>
    </w:pPr>
    <w:rPr>
      <w:rFonts w:ascii="新細明體" w:eastAsia="標楷體" w:hAnsi="新細明體" w:cs="Times New Roman"/>
      <w:sz w:val="20"/>
      <w:szCs w:val="18"/>
    </w:rPr>
  </w:style>
  <w:style w:type="paragraph" w:customStyle="1" w:styleId="1ff7">
    <w:name w:val="文1"/>
    <w:rsid w:val="002F19B7"/>
    <w:rPr>
      <w:rFonts w:ascii="新細明體" w:eastAsia="新細明體" w:hAnsi="新細明體" w:cs="Times New Roman"/>
      <w:szCs w:val="24"/>
    </w:rPr>
  </w:style>
  <w:style w:type="character" w:customStyle="1" w:styleId="1ff8">
    <w:name w:val="附表標題 字元1"/>
    <w:rsid w:val="002F19B7"/>
    <w:rPr>
      <w:rFonts w:ascii="新細明體" w:eastAsia="標楷體" w:hAnsi="新細明體"/>
      <w:b/>
      <w:kern w:val="2"/>
      <w:sz w:val="24"/>
      <w:szCs w:val="24"/>
    </w:rPr>
  </w:style>
  <w:style w:type="paragraph" w:customStyle="1" w:styleId="101c">
    <w:name w:val="表格、罝中101"/>
    <w:autoRedefine/>
    <w:rsid w:val="002F19B7"/>
    <w:pPr>
      <w:widowControl w:val="0"/>
      <w:jc w:val="center"/>
    </w:pPr>
    <w:rPr>
      <w:rFonts w:ascii="新細明體" w:eastAsia="標楷體" w:hAnsi="新細明體" w:cs="Times New Roman"/>
      <w:kern w:val="0"/>
      <w:sz w:val="20"/>
      <w:szCs w:val="20"/>
    </w:rPr>
  </w:style>
  <w:style w:type="paragraph" w:customStyle="1" w:styleId="101d">
    <w:name w:val="表格、粗體置中101"/>
    <w:autoRedefine/>
    <w:rsid w:val="002F19B7"/>
    <w:pPr>
      <w:widowControl w:val="0"/>
      <w:jc w:val="center"/>
    </w:pPr>
    <w:rPr>
      <w:rFonts w:ascii="新細明體" w:eastAsia="標楷體" w:hAnsi="新細明體" w:cs="Times New Roman"/>
      <w:b/>
      <w:sz w:val="20"/>
      <w:szCs w:val="18"/>
    </w:rPr>
  </w:style>
  <w:style w:type="paragraph" w:customStyle="1" w:styleId="1ff9">
    <w:name w:val="附表標題1"/>
    <w:rsid w:val="002F19B7"/>
    <w:pPr>
      <w:widowControl w:val="0"/>
      <w:spacing w:line="460" w:lineRule="exact"/>
    </w:pPr>
    <w:rPr>
      <w:rFonts w:ascii="新細明體" w:eastAsia="標楷體" w:hAnsi="新細明體" w:cs="Times New Roman"/>
      <w:b/>
      <w:szCs w:val="24"/>
    </w:rPr>
  </w:style>
  <w:style w:type="paragraph" w:customStyle="1" w:styleId="1ffa">
    <w:name w:val="乙篇、內文粗體1"/>
    <w:rsid w:val="002F19B7"/>
    <w:pPr>
      <w:widowControl w:val="0"/>
      <w:spacing w:line="460" w:lineRule="exact"/>
      <w:ind w:firstLineChars="200" w:firstLine="200"/>
      <w:jc w:val="both"/>
    </w:pPr>
    <w:rPr>
      <w:rFonts w:ascii="新細明體" w:eastAsia="標楷體" w:hAnsi="新細明體" w:cs="Times New Roman"/>
      <w:b/>
      <w:szCs w:val="24"/>
    </w:rPr>
  </w:style>
  <w:style w:type="character" w:customStyle="1" w:styleId="1ffb">
    <w:name w:val="乙篇、內文粗體 字元1"/>
    <w:rsid w:val="002F19B7"/>
    <w:rPr>
      <w:rFonts w:ascii="新細明體" w:eastAsia="標楷體" w:hAnsi="新細明體"/>
      <w:b/>
      <w:kern w:val="2"/>
      <w:sz w:val="24"/>
      <w:szCs w:val="24"/>
    </w:rPr>
  </w:style>
  <w:style w:type="paragraph" w:customStyle="1" w:styleId="2519">
    <w:name w:val="乙篇、內文行距251"/>
    <w:autoRedefine/>
    <w:rsid w:val="002F19B7"/>
    <w:pPr>
      <w:widowControl w:val="0"/>
      <w:spacing w:line="500" w:lineRule="exact"/>
      <w:ind w:firstLineChars="200" w:firstLine="480"/>
      <w:jc w:val="both"/>
    </w:pPr>
    <w:rPr>
      <w:rFonts w:ascii="新細明體" w:eastAsia="標楷體" w:hAnsi="新細明體" w:cs="Times New Roman"/>
      <w:szCs w:val="24"/>
    </w:rPr>
  </w:style>
  <w:style w:type="paragraph" w:customStyle="1" w:styleId="2251">
    <w:name w:val="乙篇、內文行距22.51"/>
    <w:autoRedefine/>
    <w:rsid w:val="002F19B7"/>
    <w:pPr>
      <w:widowControl w:val="0"/>
      <w:spacing w:line="450" w:lineRule="exact"/>
      <w:ind w:firstLineChars="200" w:firstLine="480"/>
      <w:jc w:val="both"/>
    </w:pPr>
    <w:rPr>
      <w:rFonts w:ascii="新細明體" w:eastAsia="標楷體" w:hAnsi="新細明體" w:cs="Times New Roman"/>
      <w:szCs w:val="24"/>
    </w:rPr>
  </w:style>
  <w:style w:type="character" w:customStyle="1" w:styleId="1ffc">
    <w:name w:val="乙篇、內文 字元1"/>
    <w:rsid w:val="002F19B7"/>
    <w:rPr>
      <w:rFonts w:ascii="新細明體" w:eastAsia="標楷體" w:hAnsi="新細明體"/>
      <w:kern w:val="2"/>
      <w:sz w:val="24"/>
      <w:szCs w:val="24"/>
    </w:rPr>
  </w:style>
  <w:style w:type="paragraph" w:customStyle="1" w:styleId="101e">
    <w:name w:val="表格、粗體靠右101"/>
    <w:autoRedefine/>
    <w:rsid w:val="002F19B7"/>
    <w:pPr>
      <w:widowControl w:val="0"/>
      <w:ind w:rightChars="10" w:right="20"/>
      <w:jc w:val="right"/>
    </w:pPr>
    <w:rPr>
      <w:rFonts w:ascii="新細明體" w:eastAsia="標楷體" w:hAnsi="新細明體" w:cs="Times New Roman"/>
      <w:b/>
      <w:kern w:val="0"/>
      <w:sz w:val="20"/>
      <w:szCs w:val="20"/>
    </w:rPr>
  </w:style>
  <w:style w:type="paragraph" w:customStyle="1" w:styleId="011">
    <w:name w:val="乙篇、內文縮0.11"/>
    <w:rsid w:val="002F19B7"/>
    <w:pPr>
      <w:widowControl w:val="0"/>
      <w:spacing w:line="460" w:lineRule="exact"/>
      <w:ind w:firstLineChars="200" w:firstLine="200"/>
      <w:jc w:val="both"/>
    </w:pPr>
    <w:rPr>
      <w:rFonts w:ascii="新細明體" w:eastAsia="標楷體" w:hAnsi="新細明體" w:cs="Times New Roman"/>
      <w:spacing w:val="-2"/>
      <w:szCs w:val="24"/>
    </w:rPr>
  </w:style>
  <w:style w:type="paragraph" w:customStyle="1" w:styleId="121a">
    <w:name w:val="表格、粗體靠左121"/>
    <w:autoRedefine/>
    <w:rsid w:val="002F19B7"/>
    <w:pPr>
      <w:widowControl w:val="0"/>
      <w:ind w:leftChars="10" w:left="10"/>
    </w:pPr>
    <w:rPr>
      <w:rFonts w:ascii="新細明體" w:eastAsia="標楷體" w:hAnsi="新細明體" w:cs="Times New Roman"/>
      <w:szCs w:val="24"/>
    </w:rPr>
  </w:style>
  <w:style w:type="character" w:customStyle="1" w:styleId="HTML10">
    <w:name w:val="HTML 位址 字元1"/>
    <w:rsid w:val="002F19B7"/>
    <w:rPr>
      <w:rFonts w:ascii="新細明體" w:eastAsia="標楷體" w:hAnsi="新細明體"/>
      <w:i/>
      <w:iCs/>
      <w:kern w:val="2"/>
    </w:rPr>
  </w:style>
  <w:style w:type="character" w:customStyle="1" w:styleId="HTML11">
    <w:name w:val="HTML 預設格式 字元1"/>
    <w:rsid w:val="002F19B7"/>
    <w:rPr>
      <w:rFonts w:ascii="Courier New" w:eastAsia="標楷體" w:hAnsi="Courier New"/>
      <w:kern w:val="2"/>
    </w:rPr>
  </w:style>
  <w:style w:type="character" w:customStyle="1" w:styleId="1ffd">
    <w:name w:val="日期 字元1"/>
    <w:rsid w:val="002F19B7"/>
    <w:rPr>
      <w:rFonts w:ascii="新細明體" w:eastAsia="標楷體" w:hAnsi="新細明體"/>
      <w:kern w:val="2"/>
    </w:rPr>
  </w:style>
  <w:style w:type="character" w:customStyle="1" w:styleId="21d">
    <w:name w:val="本文 2 字元1"/>
    <w:rsid w:val="002F19B7"/>
    <w:rPr>
      <w:rFonts w:ascii="新細明體" w:eastAsia="標楷體" w:hAnsi="新細明體"/>
      <w:kern w:val="2"/>
    </w:rPr>
  </w:style>
  <w:style w:type="character" w:customStyle="1" w:styleId="31b">
    <w:name w:val="本文 3 字元1"/>
    <w:rsid w:val="002F19B7"/>
    <w:rPr>
      <w:rFonts w:ascii="新細明體" w:eastAsia="標楷體" w:hAnsi="新細明體"/>
      <w:kern w:val="2"/>
      <w:sz w:val="16"/>
      <w:szCs w:val="16"/>
    </w:rPr>
  </w:style>
  <w:style w:type="character" w:customStyle="1" w:styleId="11c">
    <w:name w:val="本文 字元11"/>
    <w:rsid w:val="002F19B7"/>
    <w:rPr>
      <w:rFonts w:ascii="標楷體" w:eastAsia="標楷體"/>
      <w:spacing w:val="-20"/>
      <w:kern w:val="2"/>
      <w:sz w:val="18"/>
    </w:rPr>
  </w:style>
  <w:style w:type="character" w:customStyle="1" w:styleId="1ffe">
    <w:name w:val="本文第一層縮排 字元1"/>
    <w:rsid w:val="002F19B7"/>
    <w:rPr>
      <w:rFonts w:ascii="新細明體" w:eastAsia="標楷體" w:hAnsi="新細明體"/>
      <w:spacing w:val="-20"/>
      <w:kern w:val="2"/>
      <w:sz w:val="18"/>
    </w:rPr>
  </w:style>
  <w:style w:type="character" w:customStyle="1" w:styleId="1fff">
    <w:name w:val="本文縮排 字元1"/>
    <w:rsid w:val="002F19B7"/>
    <w:rPr>
      <w:rFonts w:ascii="新細明體" w:eastAsia="標楷體" w:hAnsi="新細明體"/>
      <w:kern w:val="2"/>
    </w:rPr>
  </w:style>
  <w:style w:type="character" w:customStyle="1" w:styleId="21e">
    <w:name w:val="本文第一層縮排 2 字元1"/>
    <w:basedOn w:val="afffe"/>
    <w:rsid w:val="002F19B7"/>
    <w:rPr>
      <w:rFonts w:ascii="新細明體" w:eastAsia="標楷體" w:hAnsi="新細明體" w:cs="Times New Roman"/>
      <w:kern w:val="2"/>
      <w:sz w:val="20"/>
      <w:szCs w:val="20"/>
    </w:rPr>
  </w:style>
  <w:style w:type="character" w:customStyle="1" w:styleId="31c">
    <w:name w:val="本文縮排 3 字元1"/>
    <w:rsid w:val="002F19B7"/>
    <w:rPr>
      <w:rFonts w:ascii="新細明體" w:eastAsia="標楷體" w:hAnsi="新細明體"/>
      <w:kern w:val="2"/>
      <w:sz w:val="16"/>
      <w:szCs w:val="16"/>
    </w:rPr>
  </w:style>
  <w:style w:type="character" w:customStyle="1" w:styleId="1fff0">
    <w:name w:val="訊息欄位名稱 字元1"/>
    <w:rsid w:val="002F19B7"/>
    <w:rPr>
      <w:rFonts w:ascii="Arial" w:eastAsia="標楷體" w:hAnsi="Arial"/>
      <w:kern w:val="2"/>
      <w:sz w:val="24"/>
      <w:szCs w:val="24"/>
      <w:shd w:val="pct20" w:color="auto" w:fill="auto"/>
    </w:rPr>
  </w:style>
  <w:style w:type="character" w:customStyle="1" w:styleId="1fff1">
    <w:name w:val="副標題 字元1"/>
    <w:rsid w:val="002F19B7"/>
    <w:rPr>
      <w:rFonts w:ascii="Arial" w:hAnsi="Arial"/>
      <w:i/>
      <w:iCs/>
      <w:kern w:val="2"/>
      <w:sz w:val="24"/>
      <w:szCs w:val="24"/>
    </w:rPr>
  </w:style>
  <w:style w:type="character" w:customStyle="1" w:styleId="1fff2">
    <w:name w:val="問候 字元1"/>
    <w:rsid w:val="002F19B7"/>
    <w:rPr>
      <w:rFonts w:ascii="新細明體" w:eastAsia="標楷體" w:hAnsi="新細明體"/>
      <w:kern w:val="2"/>
    </w:rPr>
  </w:style>
  <w:style w:type="character" w:customStyle="1" w:styleId="1fff3">
    <w:name w:val="結語 字元1"/>
    <w:rsid w:val="002F19B7"/>
    <w:rPr>
      <w:rFonts w:ascii="新細明體" w:eastAsia="標楷體" w:hAnsi="新細明體"/>
      <w:kern w:val="2"/>
    </w:rPr>
  </w:style>
  <w:style w:type="character" w:customStyle="1" w:styleId="1fff4">
    <w:name w:val="註釋標題 字元1"/>
    <w:rsid w:val="002F19B7"/>
    <w:rPr>
      <w:rFonts w:ascii="新細明體" w:eastAsia="標楷體" w:hAnsi="新細明體"/>
      <w:kern w:val="2"/>
    </w:rPr>
  </w:style>
  <w:style w:type="character" w:customStyle="1" w:styleId="1fff5">
    <w:name w:val="電子郵件簽名 字元1"/>
    <w:rsid w:val="002F19B7"/>
    <w:rPr>
      <w:rFonts w:ascii="新細明體" w:eastAsia="標楷體" w:hAnsi="新細明體"/>
      <w:kern w:val="2"/>
    </w:rPr>
  </w:style>
  <w:style w:type="character" w:customStyle="1" w:styleId="1fff6">
    <w:name w:val="標題 字元1"/>
    <w:rsid w:val="002F19B7"/>
    <w:rPr>
      <w:rFonts w:ascii="Arial" w:hAnsi="Arial"/>
      <w:b/>
      <w:bCs/>
      <w:kern w:val="2"/>
      <w:sz w:val="32"/>
      <w:szCs w:val="32"/>
    </w:rPr>
  </w:style>
  <w:style w:type="character" w:customStyle="1" w:styleId="1fff7">
    <w:name w:val="簽名 字元1"/>
    <w:rsid w:val="002F19B7"/>
    <w:rPr>
      <w:rFonts w:ascii="新細明體" w:eastAsia="標楷體" w:hAnsi="新細明體"/>
      <w:kern w:val="2"/>
    </w:rPr>
  </w:style>
  <w:style w:type="paragraph" w:customStyle="1" w:styleId="0110">
    <w:name w:val="表格、靠右不縮0.11"/>
    <w:autoRedefine/>
    <w:rsid w:val="002F19B7"/>
    <w:pPr>
      <w:widowControl w:val="0"/>
      <w:ind w:rightChars="-42" w:right="-84"/>
      <w:jc w:val="right"/>
    </w:pPr>
    <w:rPr>
      <w:rFonts w:ascii="新細明體" w:eastAsia="標楷體" w:hAnsi="新細明體" w:cs="Times New Roman"/>
      <w:snapToGrid w:val="0"/>
      <w:sz w:val="20"/>
      <w:szCs w:val="20"/>
    </w:rPr>
  </w:style>
  <w:style w:type="paragraph" w:customStyle="1" w:styleId="101f">
    <w:name w:val="表格、粗體靠左101"/>
    <w:rsid w:val="002F19B7"/>
    <w:pPr>
      <w:widowControl w:val="0"/>
      <w:ind w:leftChars="10" w:left="10"/>
    </w:pPr>
    <w:rPr>
      <w:rFonts w:ascii="新細明體" w:eastAsia="標楷體" w:hAnsi="新細明體" w:cs="Times New Roman"/>
      <w:b/>
      <w:sz w:val="20"/>
      <w:szCs w:val="20"/>
    </w:rPr>
  </w:style>
  <w:style w:type="character" w:customStyle="1" w:styleId="101f0">
    <w:name w:val="表格、靠右10 字元1"/>
    <w:rsid w:val="002F19B7"/>
    <w:rPr>
      <w:rFonts w:ascii="新細明體" w:eastAsia="標楷體" w:hAnsi="新細明體"/>
      <w:kern w:val="2"/>
      <w:szCs w:val="18"/>
    </w:rPr>
  </w:style>
  <w:style w:type="paragraph" w:customStyle="1" w:styleId="--20">
    <w:name w:val="二冊-甲篇-第2層"/>
    <w:rsid w:val="00380EDE"/>
    <w:pPr>
      <w:widowControl w:val="0"/>
      <w:ind w:leftChars="75" w:left="75" w:firstLineChars="34" w:firstLine="34"/>
      <w:jc w:val="distribute"/>
    </w:pPr>
    <w:rPr>
      <w:rFonts w:ascii="新細明體" w:eastAsia="標楷體" w:hAnsi="新細明體" w:cs="Times New Roman"/>
      <w:b/>
      <w:spacing w:val="-3"/>
      <w:sz w:val="18"/>
      <w:szCs w:val="24"/>
    </w:rPr>
  </w:style>
  <w:style w:type="paragraph" w:customStyle="1" w:styleId="2419">
    <w:name w:val="甲篇、壹貳參行距241"/>
    <w:autoRedefine/>
    <w:rsid w:val="002F19B7"/>
    <w:pPr>
      <w:spacing w:beforeLines="50" w:line="480" w:lineRule="exact"/>
    </w:pPr>
    <w:rPr>
      <w:rFonts w:ascii="新細明體" w:eastAsia="標楷體" w:hAnsi="新細明體" w:cs="Times New Roman"/>
      <w:b/>
      <w:sz w:val="34"/>
      <w:szCs w:val="34"/>
    </w:rPr>
  </w:style>
  <w:style w:type="numbering" w:customStyle="1" w:styleId="8190">
    <w:name w:val="無清單819"/>
    <w:next w:val="a4"/>
    <w:semiHidden/>
    <w:rsid w:val="002F19B7"/>
  </w:style>
  <w:style w:type="numbering" w:customStyle="1" w:styleId="12200">
    <w:name w:val="無清單1220"/>
    <w:next w:val="a4"/>
    <w:semiHidden/>
    <w:rsid w:val="002F19B7"/>
  </w:style>
  <w:style w:type="numbering" w:customStyle="1" w:styleId="21111">
    <w:name w:val="無清單21111"/>
    <w:next w:val="a4"/>
    <w:semiHidden/>
    <w:rsid w:val="002F19B7"/>
  </w:style>
  <w:style w:type="numbering" w:customStyle="1" w:styleId="31111">
    <w:name w:val="無清單31111"/>
    <w:next w:val="a4"/>
    <w:semiHidden/>
    <w:rsid w:val="002F19B7"/>
  </w:style>
  <w:style w:type="numbering" w:customStyle="1" w:styleId="41111">
    <w:name w:val="無清單41111"/>
    <w:next w:val="a4"/>
    <w:semiHidden/>
    <w:rsid w:val="002F19B7"/>
  </w:style>
  <w:style w:type="numbering" w:customStyle="1" w:styleId="51111">
    <w:name w:val="無清單51111"/>
    <w:next w:val="a4"/>
    <w:semiHidden/>
    <w:rsid w:val="002F19B7"/>
  </w:style>
  <w:style w:type="numbering" w:customStyle="1" w:styleId="61111">
    <w:name w:val="無清單61111"/>
    <w:next w:val="a4"/>
    <w:semiHidden/>
    <w:rsid w:val="002F19B7"/>
  </w:style>
  <w:style w:type="numbering" w:customStyle="1" w:styleId="9190">
    <w:name w:val="無清單919"/>
    <w:next w:val="a4"/>
    <w:semiHidden/>
    <w:rsid w:val="002F19B7"/>
  </w:style>
  <w:style w:type="numbering" w:customStyle="1" w:styleId="10190">
    <w:name w:val="無清單1019"/>
    <w:next w:val="a4"/>
    <w:semiHidden/>
    <w:rsid w:val="002F19B7"/>
  </w:style>
  <w:style w:type="numbering" w:customStyle="1" w:styleId="1319">
    <w:name w:val="無清單1319"/>
    <w:next w:val="a4"/>
    <w:semiHidden/>
    <w:rsid w:val="002F19B7"/>
  </w:style>
  <w:style w:type="numbering" w:customStyle="1" w:styleId="22200">
    <w:name w:val="無清單2220"/>
    <w:next w:val="a4"/>
    <w:semiHidden/>
    <w:rsid w:val="002F19B7"/>
  </w:style>
  <w:style w:type="numbering" w:customStyle="1" w:styleId="32200">
    <w:name w:val="無清單3220"/>
    <w:next w:val="a4"/>
    <w:semiHidden/>
    <w:rsid w:val="002F19B7"/>
  </w:style>
  <w:style w:type="numbering" w:customStyle="1" w:styleId="42200">
    <w:name w:val="無清單4220"/>
    <w:next w:val="a4"/>
    <w:semiHidden/>
    <w:rsid w:val="002F19B7"/>
  </w:style>
  <w:style w:type="numbering" w:customStyle="1" w:styleId="5220">
    <w:name w:val="無清單5220"/>
    <w:next w:val="a4"/>
    <w:semiHidden/>
    <w:rsid w:val="002F19B7"/>
  </w:style>
  <w:style w:type="numbering" w:customStyle="1" w:styleId="6220">
    <w:name w:val="無清單6220"/>
    <w:next w:val="a4"/>
    <w:semiHidden/>
    <w:rsid w:val="002F19B7"/>
  </w:style>
  <w:style w:type="numbering" w:customStyle="1" w:styleId="1419">
    <w:name w:val="無清單1419"/>
    <w:next w:val="a4"/>
    <w:semiHidden/>
    <w:rsid w:val="002F19B7"/>
  </w:style>
  <w:style w:type="numbering" w:customStyle="1" w:styleId="1519">
    <w:name w:val="無清單1519"/>
    <w:next w:val="a4"/>
    <w:semiHidden/>
    <w:rsid w:val="002F19B7"/>
  </w:style>
  <w:style w:type="numbering" w:customStyle="1" w:styleId="2319">
    <w:name w:val="無清單2319"/>
    <w:next w:val="a4"/>
    <w:semiHidden/>
    <w:rsid w:val="002F19B7"/>
  </w:style>
  <w:style w:type="numbering" w:customStyle="1" w:styleId="3319">
    <w:name w:val="無清單3319"/>
    <w:next w:val="a4"/>
    <w:semiHidden/>
    <w:rsid w:val="002F19B7"/>
  </w:style>
  <w:style w:type="numbering" w:customStyle="1" w:styleId="4319">
    <w:name w:val="無清單4319"/>
    <w:next w:val="a4"/>
    <w:semiHidden/>
    <w:rsid w:val="002F19B7"/>
  </w:style>
  <w:style w:type="numbering" w:customStyle="1" w:styleId="5319">
    <w:name w:val="無清單5319"/>
    <w:next w:val="a4"/>
    <w:semiHidden/>
    <w:rsid w:val="002F19B7"/>
  </w:style>
  <w:style w:type="numbering" w:customStyle="1" w:styleId="6319">
    <w:name w:val="無清單6319"/>
    <w:next w:val="a4"/>
    <w:semiHidden/>
    <w:rsid w:val="002F19B7"/>
  </w:style>
  <w:style w:type="numbering" w:customStyle="1" w:styleId="1619">
    <w:name w:val="無清單1619"/>
    <w:next w:val="a4"/>
    <w:semiHidden/>
    <w:rsid w:val="002F19B7"/>
  </w:style>
  <w:style w:type="numbering" w:customStyle="1" w:styleId="1719">
    <w:name w:val="無清單1719"/>
    <w:next w:val="a4"/>
    <w:semiHidden/>
    <w:rsid w:val="002F19B7"/>
  </w:style>
  <w:style w:type="numbering" w:customStyle="1" w:styleId="24190">
    <w:name w:val="無清單2419"/>
    <w:next w:val="a4"/>
    <w:semiHidden/>
    <w:rsid w:val="002F19B7"/>
  </w:style>
  <w:style w:type="numbering" w:customStyle="1" w:styleId="3419">
    <w:name w:val="無清單3419"/>
    <w:next w:val="a4"/>
    <w:semiHidden/>
    <w:rsid w:val="002F19B7"/>
  </w:style>
  <w:style w:type="numbering" w:customStyle="1" w:styleId="4419">
    <w:name w:val="無清單4419"/>
    <w:next w:val="a4"/>
    <w:semiHidden/>
    <w:rsid w:val="002F19B7"/>
  </w:style>
  <w:style w:type="numbering" w:customStyle="1" w:styleId="5419">
    <w:name w:val="無清單5419"/>
    <w:next w:val="a4"/>
    <w:semiHidden/>
    <w:rsid w:val="002F19B7"/>
  </w:style>
  <w:style w:type="numbering" w:customStyle="1" w:styleId="6419">
    <w:name w:val="無清單6419"/>
    <w:next w:val="a4"/>
    <w:semiHidden/>
    <w:rsid w:val="002F19B7"/>
  </w:style>
  <w:style w:type="numbering" w:customStyle="1" w:styleId="1819">
    <w:name w:val="無清單1819"/>
    <w:next w:val="a4"/>
    <w:semiHidden/>
    <w:rsid w:val="002F19B7"/>
  </w:style>
  <w:style w:type="numbering" w:customStyle="1" w:styleId="1919">
    <w:name w:val="無清單1919"/>
    <w:next w:val="a4"/>
    <w:semiHidden/>
    <w:rsid w:val="002F19B7"/>
  </w:style>
  <w:style w:type="numbering" w:customStyle="1" w:styleId="25190">
    <w:name w:val="無清單2519"/>
    <w:next w:val="a4"/>
    <w:semiHidden/>
    <w:rsid w:val="002F19B7"/>
  </w:style>
  <w:style w:type="numbering" w:customStyle="1" w:styleId="3519">
    <w:name w:val="無清單3519"/>
    <w:next w:val="a4"/>
    <w:semiHidden/>
    <w:rsid w:val="002F19B7"/>
  </w:style>
  <w:style w:type="numbering" w:customStyle="1" w:styleId="4519">
    <w:name w:val="無清單4519"/>
    <w:next w:val="a4"/>
    <w:semiHidden/>
    <w:rsid w:val="002F19B7"/>
  </w:style>
  <w:style w:type="numbering" w:customStyle="1" w:styleId="5519">
    <w:name w:val="無清單5519"/>
    <w:next w:val="a4"/>
    <w:semiHidden/>
    <w:rsid w:val="002F19B7"/>
  </w:style>
  <w:style w:type="numbering" w:customStyle="1" w:styleId="6519">
    <w:name w:val="無清單6519"/>
    <w:next w:val="a4"/>
    <w:semiHidden/>
    <w:rsid w:val="002F19B7"/>
  </w:style>
  <w:style w:type="numbering" w:customStyle="1" w:styleId="209">
    <w:name w:val="無清單209"/>
    <w:next w:val="a4"/>
    <w:semiHidden/>
    <w:rsid w:val="002F19B7"/>
  </w:style>
  <w:style w:type="numbering" w:customStyle="1" w:styleId="1109">
    <w:name w:val="無清單1109"/>
    <w:next w:val="a4"/>
    <w:semiHidden/>
    <w:rsid w:val="002F19B7"/>
  </w:style>
  <w:style w:type="numbering" w:customStyle="1" w:styleId="11210">
    <w:name w:val="無清單11210"/>
    <w:next w:val="a4"/>
    <w:semiHidden/>
    <w:rsid w:val="002F19B7"/>
  </w:style>
  <w:style w:type="numbering" w:customStyle="1" w:styleId="269">
    <w:name w:val="無清單269"/>
    <w:next w:val="a4"/>
    <w:semiHidden/>
    <w:rsid w:val="002F19B7"/>
  </w:style>
  <w:style w:type="numbering" w:customStyle="1" w:styleId="369">
    <w:name w:val="無清單369"/>
    <w:next w:val="a4"/>
    <w:semiHidden/>
    <w:rsid w:val="002F19B7"/>
  </w:style>
  <w:style w:type="numbering" w:customStyle="1" w:styleId="469">
    <w:name w:val="無清單469"/>
    <w:next w:val="a4"/>
    <w:semiHidden/>
    <w:rsid w:val="002F19B7"/>
  </w:style>
  <w:style w:type="numbering" w:customStyle="1" w:styleId="569">
    <w:name w:val="無清單569"/>
    <w:next w:val="a4"/>
    <w:semiHidden/>
    <w:rsid w:val="002F19B7"/>
  </w:style>
  <w:style w:type="numbering" w:customStyle="1" w:styleId="669">
    <w:name w:val="無清單669"/>
    <w:next w:val="a4"/>
    <w:semiHidden/>
    <w:rsid w:val="002F19B7"/>
  </w:style>
  <w:style w:type="numbering" w:customStyle="1" w:styleId="729">
    <w:name w:val="無清單729"/>
    <w:next w:val="a4"/>
    <w:semiHidden/>
    <w:rsid w:val="002F19B7"/>
  </w:style>
  <w:style w:type="numbering" w:customStyle="1" w:styleId="11111119">
    <w:name w:val="1 / 1.1 / 1.1.119"/>
    <w:basedOn w:val="a4"/>
    <w:next w:val="111111"/>
    <w:rsid w:val="002F19B7"/>
  </w:style>
  <w:style w:type="numbering" w:customStyle="1" w:styleId="1ai19">
    <w:name w:val="1 / a / i19"/>
    <w:basedOn w:val="a4"/>
    <w:next w:val="1ai"/>
    <w:rsid w:val="002F19B7"/>
  </w:style>
  <w:style w:type="numbering" w:customStyle="1" w:styleId="19a">
    <w:name w:val="文章 / 章節19"/>
    <w:basedOn w:val="a4"/>
    <w:next w:val="afff8"/>
    <w:rsid w:val="002F19B7"/>
  </w:style>
  <w:style w:type="numbering" w:customStyle="1" w:styleId="81100">
    <w:name w:val="無清單8110"/>
    <w:next w:val="a4"/>
    <w:semiHidden/>
    <w:rsid w:val="002F19B7"/>
  </w:style>
  <w:style w:type="numbering" w:customStyle="1" w:styleId="12111">
    <w:name w:val="無清單12111"/>
    <w:next w:val="a4"/>
    <w:semiHidden/>
    <w:rsid w:val="002F19B7"/>
  </w:style>
  <w:style w:type="numbering" w:customStyle="1" w:styleId="21210">
    <w:name w:val="無清單21210"/>
    <w:next w:val="a4"/>
    <w:semiHidden/>
    <w:rsid w:val="002F19B7"/>
  </w:style>
  <w:style w:type="numbering" w:customStyle="1" w:styleId="3129">
    <w:name w:val="無清單3129"/>
    <w:next w:val="a4"/>
    <w:semiHidden/>
    <w:rsid w:val="002F19B7"/>
  </w:style>
  <w:style w:type="numbering" w:customStyle="1" w:styleId="4129">
    <w:name w:val="無清單4129"/>
    <w:next w:val="a4"/>
    <w:semiHidden/>
    <w:rsid w:val="002F19B7"/>
  </w:style>
  <w:style w:type="numbering" w:customStyle="1" w:styleId="5129">
    <w:name w:val="無清單5129"/>
    <w:next w:val="a4"/>
    <w:semiHidden/>
    <w:rsid w:val="002F19B7"/>
  </w:style>
  <w:style w:type="numbering" w:customStyle="1" w:styleId="6129">
    <w:name w:val="無清單6129"/>
    <w:next w:val="a4"/>
    <w:semiHidden/>
    <w:rsid w:val="002F19B7"/>
  </w:style>
  <w:style w:type="numbering" w:customStyle="1" w:styleId="9110">
    <w:name w:val="無清單9110"/>
    <w:next w:val="a4"/>
    <w:semiHidden/>
    <w:rsid w:val="002F19B7"/>
  </w:style>
  <w:style w:type="numbering" w:customStyle="1" w:styleId="10110">
    <w:name w:val="無清單10110"/>
    <w:next w:val="a4"/>
    <w:semiHidden/>
    <w:rsid w:val="002F19B7"/>
  </w:style>
  <w:style w:type="numbering" w:customStyle="1" w:styleId="13110">
    <w:name w:val="無清單13110"/>
    <w:next w:val="a4"/>
    <w:semiHidden/>
    <w:rsid w:val="002F19B7"/>
  </w:style>
  <w:style w:type="numbering" w:customStyle="1" w:styleId="22110">
    <w:name w:val="無清單22110"/>
    <w:next w:val="a4"/>
    <w:semiHidden/>
    <w:rsid w:val="002F19B7"/>
  </w:style>
  <w:style w:type="numbering" w:customStyle="1" w:styleId="32110">
    <w:name w:val="無清單32110"/>
    <w:next w:val="a4"/>
    <w:semiHidden/>
    <w:rsid w:val="002F19B7"/>
  </w:style>
  <w:style w:type="numbering" w:customStyle="1" w:styleId="42110">
    <w:name w:val="無清單42110"/>
    <w:next w:val="a4"/>
    <w:semiHidden/>
    <w:rsid w:val="002F19B7"/>
  </w:style>
  <w:style w:type="numbering" w:customStyle="1" w:styleId="52110">
    <w:name w:val="無清單52110"/>
    <w:next w:val="a4"/>
    <w:semiHidden/>
    <w:rsid w:val="002F19B7"/>
  </w:style>
  <w:style w:type="numbering" w:customStyle="1" w:styleId="62110">
    <w:name w:val="無清單62110"/>
    <w:next w:val="a4"/>
    <w:semiHidden/>
    <w:rsid w:val="002F19B7"/>
  </w:style>
  <w:style w:type="numbering" w:customStyle="1" w:styleId="14110">
    <w:name w:val="無清單14110"/>
    <w:next w:val="a4"/>
    <w:semiHidden/>
    <w:rsid w:val="002F19B7"/>
  </w:style>
  <w:style w:type="numbering" w:customStyle="1" w:styleId="15110">
    <w:name w:val="無清單15110"/>
    <w:next w:val="a4"/>
    <w:semiHidden/>
    <w:rsid w:val="002F19B7"/>
  </w:style>
  <w:style w:type="numbering" w:customStyle="1" w:styleId="23110">
    <w:name w:val="無清單23110"/>
    <w:next w:val="a4"/>
    <w:semiHidden/>
    <w:rsid w:val="002F19B7"/>
  </w:style>
  <w:style w:type="numbering" w:customStyle="1" w:styleId="33110">
    <w:name w:val="無清單33110"/>
    <w:next w:val="a4"/>
    <w:semiHidden/>
    <w:rsid w:val="002F19B7"/>
  </w:style>
  <w:style w:type="numbering" w:customStyle="1" w:styleId="43110">
    <w:name w:val="無清單43110"/>
    <w:next w:val="a4"/>
    <w:semiHidden/>
    <w:rsid w:val="002F19B7"/>
  </w:style>
  <w:style w:type="numbering" w:customStyle="1" w:styleId="53110">
    <w:name w:val="無清單53110"/>
    <w:next w:val="a4"/>
    <w:semiHidden/>
    <w:rsid w:val="002F19B7"/>
  </w:style>
  <w:style w:type="numbering" w:customStyle="1" w:styleId="63110">
    <w:name w:val="無清單63110"/>
    <w:next w:val="a4"/>
    <w:semiHidden/>
    <w:rsid w:val="002F19B7"/>
  </w:style>
  <w:style w:type="numbering" w:customStyle="1" w:styleId="16110">
    <w:name w:val="無清單16110"/>
    <w:next w:val="a4"/>
    <w:semiHidden/>
    <w:rsid w:val="002F19B7"/>
  </w:style>
  <w:style w:type="numbering" w:customStyle="1" w:styleId="17110">
    <w:name w:val="無清單17110"/>
    <w:next w:val="a4"/>
    <w:semiHidden/>
    <w:rsid w:val="002F19B7"/>
  </w:style>
  <w:style w:type="numbering" w:customStyle="1" w:styleId="24110">
    <w:name w:val="無清單24110"/>
    <w:next w:val="a4"/>
    <w:semiHidden/>
    <w:rsid w:val="002F19B7"/>
  </w:style>
  <w:style w:type="numbering" w:customStyle="1" w:styleId="34110">
    <w:name w:val="無清單34110"/>
    <w:next w:val="a4"/>
    <w:semiHidden/>
    <w:rsid w:val="002F19B7"/>
  </w:style>
  <w:style w:type="numbering" w:customStyle="1" w:styleId="44110">
    <w:name w:val="無清單44110"/>
    <w:next w:val="a4"/>
    <w:semiHidden/>
    <w:rsid w:val="002F19B7"/>
  </w:style>
  <w:style w:type="numbering" w:customStyle="1" w:styleId="54110">
    <w:name w:val="無清單54110"/>
    <w:next w:val="a4"/>
    <w:semiHidden/>
    <w:rsid w:val="002F19B7"/>
  </w:style>
  <w:style w:type="numbering" w:customStyle="1" w:styleId="64110">
    <w:name w:val="無清單64110"/>
    <w:next w:val="a4"/>
    <w:semiHidden/>
    <w:rsid w:val="002F19B7"/>
  </w:style>
  <w:style w:type="numbering" w:customStyle="1" w:styleId="18110">
    <w:name w:val="無清單18110"/>
    <w:next w:val="a4"/>
    <w:semiHidden/>
    <w:rsid w:val="002F19B7"/>
  </w:style>
  <w:style w:type="numbering" w:customStyle="1" w:styleId="19110">
    <w:name w:val="無清單19110"/>
    <w:next w:val="a4"/>
    <w:semiHidden/>
    <w:rsid w:val="002F19B7"/>
  </w:style>
  <w:style w:type="numbering" w:customStyle="1" w:styleId="25110">
    <w:name w:val="無清單25110"/>
    <w:next w:val="a4"/>
    <w:semiHidden/>
    <w:rsid w:val="002F19B7"/>
  </w:style>
  <w:style w:type="numbering" w:customStyle="1" w:styleId="35110">
    <w:name w:val="無清單35110"/>
    <w:next w:val="a4"/>
    <w:semiHidden/>
    <w:rsid w:val="002F19B7"/>
  </w:style>
  <w:style w:type="numbering" w:customStyle="1" w:styleId="45110">
    <w:name w:val="無清單45110"/>
    <w:next w:val="a4"/>
    <w:semiHidden/>
    <w:rsid w:val="002F19B7"/>
  </w:style>
  <w:style w:type="numbering" w:customStyle="1" w:styleId="55110">
    <w:name w:val="無清單55110"/>
    <w:next w:val="a4"/>
    <w:semiHidden/>
    <w:rsid w:val="002F19B7"/>
  </w:style>
  <w:style w:type="numbering" w:customStyle="1" w:styleId="65110">
    <w:name w:val="無清單65110"/>
    <w:next w:val="a4"/>
    <w:semiHidden/>
    <w:rsid w:val="002F19B7"/>
  </w:style>
  <w:style w:type="numbering" w:customStyle="1" w:styleId="2790">
    <w:name w:val="無清單279"/>
    <w:next w:val="a4"/>
    <w:semiHidden/>
    <w:rsid w:val="002F19B7"/>
  </w:style>
  <w:style w:type="numbering" w:customStyle="1" w:styleId="1139">
    <w:name w:val="無清單1139"/>
    <w:next w:val="a4"/>
    <w:semiHidden/>
    <w:rsid w:val="002F19B7"/>
  </w:style>
  <w:style w:type="numbering" w:customStyle="1" w:styleId="1149">
    <w:name w:val="無清單1149"/>
    <w:next w:val="a4"/>
    <w:semiHidden/>
    <w:rsid w:val="002F19B7"/>
  </w:style>
  <w:style w:type="numbering" w:customStyle="1" w:styleId="289">
    <w:name w:val="無清單289"/>
    <w:next w:val="a4"/>
    <w:semiHidden/>
    <w:rsid w:val="002F19B7"/>
  </w:style>
  <w:style w:type="numbering" w:customStyle="1" w:styleId="379">
    <w:name w:val="無清單379"/>
    <w:next w:val="a4"/>
    <w:semiHidden/>
    <w:rsid w:val="002F19B7"/>
  </w:style>
  <w:style w:type="numbering" w:customStyle="1" w:styleId="479">
    <w:name w:val="無清單479"/>
    <w:next w:val="a4"/>
    <w:semiHidden/>
    <w:rsid w:val="002F19B7"/>
  </w:style>
  <w:style w:type="numbering" w:customStyle="1" w:styleId="579">
    <w:name w:val="無清單579"/>
    <w:next w:val="a4"/>
    <w:semiHidden/>
    <w:rsid w:val="002F19B7"/>
  </w:style>
  <w:style w:type="numbering" w:customStyle="1" w:styleId="679">
    <w:name w:val="無清單679"/>
    <w:next w:val="a4"/>
    <w:semiHidden/>
    <w:rsid w:val="002F19B7"/>
  </w:style>
  <w:style w:type="numbering" w:customStyle="1" w:styleId="739">
    <w:name w:val="無清單739"/>
    <w:next w:val="a4"/>
    <w:semiHidden/>
    <w:rsid w:val="002F19B7"/>
  </w:style>
  <w:style w:type="numbering" w:customStyle="1" w:styleId="11111128">
    <w:name w:val="1 / 1.1 / 1.1.128"/>
    <w:basedOn w:val="a4"/>
    <w:next w:val="111111"/>
    <w:rsid w:val="002F19B7"/>
  </w:style>
  <w:style w:type="numbering" w:customStyle="1" w:styleId="1ai28">
    <w:name w:val="1 / a / i28"/>
    <w:basedOn w:val="a4"/>
    <w:next w:val="1ai"/>
    <w:rsid w:val="002F19B7"/>
  </w:style>
  <w:style w:type="numbering" w:customStyle="1" w:styleId="28a">
    <w:name w:val="文章 / 章節28"/>
    <w:basedOn w:val="a4"/>
    <w:next w:val="afff8"/>
    <w:rsid w:val="002F19B7"/>
  </w:style>
  <w:style w:type="numbering" w:customStyle="1" w:styleId="829">
    <w:name w:val="無清單829"/>
    <w:next w:val="a4"/>
    <w:semiHidden/>
    <w:rsid w:val="002F19B7"/>
  </w:style>
  <w:style w:type="numbering" w:customStyle="1" w:styleId="1229">
    <w:name w:val="無清單1229"/>
    <w:next w:val="a4"/>
    <w:semiHidden/>
    <w:rsid w:val="002F19B7"/>
  </w:style>
  <w:style w:type="numbering" w:customStyle="1" w:styleId="2139">
    <w:name w:val="無清單2139"/>
    <w:next w:val="a4"/>
    <w:semiHidden/>
    <w:rsid w:val="002F19B7"/>
  </w:style>
  <w:style w:type="numbering" w:customStyle="1" w:styleId="3139">
    <w:name w:val="無清單3139"/>
    <w:next w:val="a4"/>
    <w:semiHidden/>
    <w:rsid w:val="002F19B7"/>
  </w:style>
  <w:style w:type="numbering" w:customStyle="1" w:styleId="4139">
    <w:name w:val="無清單4139"/>
    <w:next w:val="a4"/>
    <w:semiHidden/>
    <w:rsid w:val="002F19B7"/>
  </w:style>
  <w:style w:type="numbering" w:customStyle="1" w:styleId="5139">
    <w:name w:val="無清單5139"/>
    <w:next w:val="a4"/>
    <w:semiHidden/>
    <w:rsid w:val="002F19B7"/>
  </w:style>
  <w:style w:type="numbering" w:customStyle="1" w:styleId="6139">
    <w:name w:val="無清單6139"/>
    <w:next w:val="a4"/>
    <w:semiHidden/>
    <w:rsid w:val="002F19B7"/>
  </w:style>
  <w:style w:type="numbering" w:customStyle="1" w:styleId="929">
    <w:name w:val="無清單929"/>
    <w:next w:val="a4"/>
    <w:semiHidden/>
    <w:rsid w:val="002F19B7"/>
  </w:style>
  <w:style w:type="numbering" w:customStyle="1" w:styleId="1029">
    <w:name w:val="無清單1029"/>
    <w:next w:val="a4"/>
    <w:semiHidden/>
    <w:rsid w:val="002F19B7"/>
  </w:style>
  <w:style w:type="numbering" w:customStyle="1" w:styleId="1329">
    <w:name w:val="無清單1329"/>
    <w:next w:val="a4"/>
    <w:semiHidden/>
    <w:rsid w:val="002F19B7"/>
  </w:style>
  <w:style w:type="numbering" w:customStyle="1" w:styleId="2229">
    <w:name w:val="無清單2229"/>
    <w:next w:val="a4"/>
    <w:semiHidden/>
    <w:rsid w:val="002F19B7"/>
  </w:style>
  <w:style w:type="numbering" w:customStyle="1" w:styleId="3229">
    <w:name w:val="無清單3229"/>
    <w:next w:val="a4"/>
    <w:semiHidden/>
    <w:rsid w:val="002F19B7"/>
  </w:style>
  <w:style w:type="numbering" w:customStyle="1" w:styleId="4229">
    <w:name w:val="無清單4229"/>
    <w:next w:val="a4"/>
    <w:semiHidden/>
    <w:rsid w:val="002F19B7"/>
  </w:style>
  <w:style w:type="numbering" w:customStyle="1" w:styleId="5229">
    <w:name w:val="無清單5229"/>
    <w:next w:val="a4"/>
    <w:semiHidden/>
    <w:rsid w:val="002F19B7"/>
  </w:style>
  <w:style w:type="numbering" w:customStyle="1" w:styleId="6229">
    <w:name w:val="無清單6229"/>
    <w:next w:val="a4"/>
    <w:semiHidden/>
    <w:rsid w:val="002F19B7"/>
  </w:style>
  <w:style w:type="numbering" w:customStyle="1" w:styleId="1429">
    <w:name w:val="無清單1429"/>
    <w:next w:val="a4"/>
    <w:semiHidden/>
    <w:rsid w:val="002F19B7"/>
  </w:style>
  <w:style w:type="numbering" w:customStyle="1" w:styleId="1529">
    <w:name w:val="無清單1529"/>
    <w:next w:val="a4"/>
    <w:semiHidden/>
    <w:rsid w:val="002F19B7"/>
  </w:style>
  <w:style w:type="numbering" w:customStyle="1" w:styleId="2329">
    <w:name w:val="無清單2329"/>
    <w:next w:val="a4"/>
    <w:semiHidden/>
    <w:rsid w:val="002F19B7"/>
  </w:style>
  <w:style w:type="numbering" w:customStyle="1" w:styleId="3329">
    <w:name w:val="無清單3329"/>
    <w:next w:val="a4"/>
    <w:semiHidden/>
    <w:rsid w:val="002F19B7"/>
  </w:style>
  <w:style w:type="numbering" w:customStyle="1" w:styleId="4329">
    <w:name w:val="無清單4329"/>
    <w:next w:val="a4"/>
    <w:semiHidden/>
    <w:rsid w:val="002F19B7"/>
  </w:style>
  <w:style w:type="numbering" w:customStyle="1" w:styleId="5329">
    <w:name w:val="無清單5329"/>
    <w:next w:val="a4"/>
    <w:semiHidden/>
    <w:rsid w:val="002F19B7"/>
  </w:style>
  <w:style w:type="numbering" w:customStyle="1" w:styleId="6329">
    <w:name w:val="無清單6329"/>
    <w:next w:val="a4"/>
    <w:semiHidden/>
    <w:rsid w:val="002F19B7"/>
  </w:style>
  <w:style w:type="numbering" w:customStyle="1" w:styleId="1629">
    <w:name w:val="無清單1629"/>
    <w:next w:val="a4"/>
    <w:semiHidden/>
    <w:rsid w:val="002F19B7"/>
  </w:style>
  <w:style w:type="numbering" w:customStyle="1" w:styleId="1729">
    <w:name w:val="無清單1729"/>
    <w:next w:val="a4"/>
    <w:semiHidden/>
    <w:rsid w:val="002F19B7"/>
  </w:style>
  <w:style w:type="numbering" w:customStyle="1" w:styleId="2429">
    <w:name w:val="無清單2429"/>
    <w:next w:val="a4"/>
    <w:semiHidden/>
    <w:rsid w:val="002F19B7"/>
  </w:style>
  <w:style w:type="numbering" w:customStyle="1" w:styleId="3429">
    <w:name w:val="無清單3429"/>
    <w:next w:val="a4"/>
    <w:semiHidden/>
    <w:rsid w:val="002F19B7"/>
  </w:style>
  <w:style w:type="numbering" w:customStyle="1" w:styleId="4429">
    <w:name w:val="無清單4429"/>
    <w:next w:val="a4"/>
    <w:semiHidden/>
    <w:rsid w:val="002F19B7"/>
  </w:style>
  <w:style w:type="numbering" w:customStyle="1" w:styleId="5429">
    <w:name w:val="無清單5429"/>
    <w:next w:val="a4"/>
    <w:semiHidden/>
    <w:rsid w:val="002F19B7"/>
  </w:style>
  <w:style w:type="numbering" w:customStyle="1" w:styleId="6429">
    <w:name w:val="無清單6429"/>
    <w:next w:val="a4"/>
    <w:semiHidden/>
    <w:rsid w:val="002F19B7"/>
  </w:style>
  <w:style w:type="numbering" w:customStyle="1" w:styleId="1829">
    <w:name w:val="無清單1829"/>
    <w:next w:val="a4"/>
    <w:semiHidden/>
    <w:rsid w:val="002F19B7"/>
  </w:style>
  <w:style w:type="numbering" w:customStyle="1" w:styleId="1929">
    <w:name w:val="無清單1929"/>
    <w:next w:val="a4"/>
    <w:semiHidden/>
    <w:rsid w:val="002F19B7"/>
  </w:style>
  <w:style w:type="numbering" w:customStyle="1" w:styleId="2529">
    <w:name w:val="無清單2529"/>
    <w:next w:val="a4"/>
    <w:semiHidden/>
    <w:rsid w:val="002F19B7"/>
  </w:style>
  <w:style w:type="numbering" w:customStyle="1" w:styleId="3529">
    <w:name w:val="無清單3529"/>
    <w:next w:val="a4"/>
    <w:semiHidden/>
    <w:rsid w:val="002F19B7"/>
  </w:style>
  <w:style w:type="numbering" w:customStyle="1" w:styleId="4529">
    <w:name w:val="無清單4529"/>
    <w:next w:val="a4"/>
    <w:semiHidden/>
    <w:rsid w:val="002F19B7"/>
  </w:style>
  <w:style w:type="numbering" w:customStyle="1" w:styleId="5529">
    <w:name w:val="無清單5529"/>
    <w:next w:val="a4"/>
    <w:semiHidden/>
    <w:rsid w:val="002F19B7"/>
  </w:style>
  <w:style w:type="numbering" w:customStyle="1" w:styleId="6529">
    <w:name w:val="無清單6529"/>
    <w:next w:val="a4"/>
    <w:semiHidden/>
    <w:rsid w:val="002F19B7"/>
  </w:style>
  <w:style w:type="paragraph" w:customStyle="1" w:styleId="41b">
    <w:name w:val="樣式41"/>
    <w:basedOn w:val="a1"/>
    <w:qFormat/>
    <w:rsid w:val="002F19B7"/>
    <w:pPr>
      <w:tabs>
        <w:tab w:val="left" w:pos="9000"/>
      </w:tabs>
      <w:adjustRightInd w:val="0"/>
      <w:snapToGrid w:val="0"/>
      <w:spacing w:line="420" w:lineRule="exact"/>
      <w:ind w:firstLineChars="415" w:firstLine="415"/>
      <w:jc w:val="both"/>
    </w:pPr>
    <w:rPr>
      <w:rFonts w:ascii="新細明體" w:eastAsia="標楷體" w:hAnsi="新細明體" w:cs="Times New Roman"/>
      <w:szCs w:val="24"/>
    </w:rPr>
  </w:style>
  <w:style w:type="paragraph" w:customStyle="1" w:styleId="11d">
    <w:name w:val="數字11"/>
    <w:basedOn w:val="4a"/>
    <w:qFormat/>
    <w:rsid w:val="002F19B7"/>
    <w:pPr>
      <w:snapToGrid/>
    </w:pPr>
  </w:style>
  <w:style w:type="paragraph" w:customStyle="1" w:styleId="11e">
    <w:name w:val="國字括弧11"/>
    <w:basedOn w:val="a1"/>
    <w:qFormat/>
    <w:rsid w:val="002F19B7"/>
    <w:pPr>
      <w:snapToGrid w:val="0"/>
      <w:spacing w:line="420" w:lineRule="exact"/>
      <w:ind w:firstLineChars="100" w:firstLine="240"/>
      <w:jc w:val="both"/>
    </w:pPr>
    <w:rPr>
      <w:rFonts w:ascii="新細明體" w:eastAsia="標楷體" w:hAnsi="新細明體" w:cs="Times New Roman"/>
      <w:b/>
      <w:szCs w:val="20"/>
    </w:rPr>
  </w:style>
  <w:style w:type="paragraph" w:customStyle="1" w:styleId="11f">
    <w:name w:val="國字11"/>
    <w:basedOn w:val="a1"/>
    <w:qFormat/>
    <w:rsid w:val="002F19B7"/>
    <w:pPr>
      <w:adjustRightInd w:val="0"/>
      <w:snapToGrid w:val="0"/>
      <w:spacing w:line="500" w:lineRule="exact"/>
      <w:jc w:val="both"/>
    </w:pPr>
    <w:rPr>
      <w:rFonts w:ascii="新細明體" w:eastAsia="標楷體" w:hAnsi="新細明體" w:cs="Times New Roman"/>
      <w:b/>
      <w:bCs/>
      <w:sz w:val="28"/>
      <w:szCs w:val="28"/>
    </w:rPr>
  </w:style>
  <w:style w:type="paragraph" w:customStyle="1" w:styleId="61b">
    <w:name w:val="樣式61"/>
    <w:basedOn w:val="a1"/>
    <w:qFormat/>
    <w:rsid w:val="002F19B7"/>
    <w:pPr>
      <w:adjustRightInd w:val="0"/>
      <w:snapToGrid w:val="0"/>
      <w:spacing w:before="120" w:line="600" w:lineRule="exact"/>
      <w:jc w:val="both"/>
    </w:pPr>
    <w:rPr>
      <w:rFonts w:ascii="新細明體" w:eastAsia="標楷體" w:hAnsi="新細明體" w:cs="Times New Roman"/>
      <w:b/>
      <w:bCs/>
      <w:sz w:val="32"/>
      <w:szCs w:val="32"/>
    </w:rPr>
  </w:style>
  <w:style w:type="paragraph" w:customStyle="1" w:styleId="11f0">
    <w:name w:val="標題11"/>
    <w:basedOn w:val="69"/>
    <w:qFormat/>
    <w:rsid w:val="002F19B7"/>
    <w:pPr>
      <w:spacing w:before="240" w:line="500" w:lineRule="exact"/>
    </w:pPr>
  </w:style>
  <w:style w:type="numbering" w:customStyle="1" w:styleId="900">
    <w:name w:val="無清單90"/>
    <w:next w:val="a4"/>
    <w:uiPriority w:val="99"/>
    <w:semiHidden/>
    <w:rsid w:val="002F19B7"/>
  </w:style>
  <w:style w:type="numbering" w:customStyle="1" w:styleId="1600">
    <w:name w:val="無清單160"/>
    <w:next w:val="a4"/>
    <w:semiHidden/>
    <w:rsid w:val="002F19B7"/>
  </w:style>
  <w:style w:type="numbering" w:customStyle="1" w:styleId="2600">
    <w:name w:val="無清單260"/>
    <w:next w:val="a4"/>
    <w:semiHidden/>
    <w:rsid w:val="002F19B7"/>
  </w:style>
  <w:style w:type="numbering" w:customStyle="1" w:styleId="3500">
    <w:name w:val="無清單350"/>
    <w:next w:val="a4"/>
    <w:semiHidden/>
    <w:rsid w:val="002F19B7"/>
  </w:style>
  <w:style w:type="numbering" w:customStyle="1" w:styleId="4500">
    <w:name w:val="無清單450"/>
    <w:next w:val="a4"/>
    <w:semiHidden/>
    <w:rsid w:val="002F19B7"/>
  </w:style>
  <w:style w:type="numbering" w:customStyle="1" w:styleId="5500">
    <w:name w:val="無清單550"/>
    <w:next w:val="a4"/>
    <w:semiHidden/>
    <w:rsid w:val="002F19B7"/>
  </w:style>
  <w:style w:type="numbering" w:customStyle="1" w:styleId="650">
    <w:name w:val="無清單650"/>
    <w:next w:val="a4"/>
    <w:semiHidden/>
    <w:rsid w:val="002F19B7"/>
  </w:style>
  <w:style w:type="numbering" w:customStyle="1" w:styleId="7300">
    <w:name w:val="無清單730"/>
    <w:next w:val="a4"/>
    <w:semiHidden/>
    <w:rsid w:val="002F19B7"/>
  </w:style>
  <w:style w:type="numbering" w:customStyle="1" w:styleId="11300">
    <w:name w:val="無清單1130"/>
    <w:next w:val="a4"/>
    <w:semiHidden/>
    <w:rsid w:val="002F19B7"/>
  </w:style>
  <w:style w:type="numbering" w:customStyle="1" w:styleId="11113">
    <w:name w:val="無清單11113"/>
    <w:next w:val="a4"/>
    <w:semiHidden/>
    <w:rsid w:val="002F19B7"/>
  </w:style>
  <w:style w:type="numbering" w:customStyle="1" w:styleId="21300">
    <w:name w:val="無清單2130"/>
    <w:next w:val="a4"/>
    <w:semiHidden/>
    <w:rsid w:val="002F19B7"/>
  </w:style>
  <w:style w:type="numbering" w:customStyle="1" w:styleId="31300">
    <w:name w:val="無清單3130"/>
    <w:next w:val="a4"/>
    <w:semiHidden/>
    <w:rsid w:val="002F19B7"/>
  </w:style>
  <w:style w:type="numbering" w:customStyle="1" w:styleId="41300">
    <w:name w:val="無清單4130"/>
    <w:next w:val="a4"/>
    <w:semiHidden/>
    <w:rsid w:val="002F19B7"/>
  </w:style>
  <w:style w:type="numbering" w:customStyle="1" w:styleId="51300">
    <w:name w:val="無清單5130"/>
    <w:next w:val="a4"/>
    <w:semiHidden/>
    <w:rsid w:val="002F19B7"/>
  </w:style>
  <w:style w:type="numbering" w:customStyle="1" w:styleId="6130">
    <w:name w:val="無清單6130"/>
    <w:next w:val="a4"/>
    <w:semiHidden/>
    <w:rsid w:val="002F19B7"/>
  </w:style>
  <w:style w:type="numbering" w:customStyle="1" w:styleId="7111">
    <w:name w:val="無清單7111"/>
    <w:next w:val="a4"/>
    <w:semiHidden/>
    <w:rsid w:val="002F19B7"/>
  </w:style>
  <w:style w:type="numbering" w:customStyle="1" w:styleId="11111120">
    <w:name w:val="1 / 1.1 / 1.1.120"/>
    <w:basedOn w:val="a4"/>
    <w:next w:val="111111"/>
    <w:rsid w:val="002F19B7"/>
  </w:style>
  <w:style w:type="numbering" w:customStyle="1" w:styleId="1ai20">
    <w:name w:val="1 / a / i20"/>
    <w:basedOn w:val="a4"/>
    <w:next w:val="1ai"/>
    <w:rsid w:val="002F19B7"/>
  </w:style>
  <w:style w:type="numbering" w:customStyle="1" w:styleId="20a">
    <w:name w:val="文章 / 章節20"/>
    <w:basedOn w:val="a4"/>
    <w:next w:val="afff8"/>
    <w:rsid w:val="002F19B7"/>
  </w:style>
  <w:style w:type="table" w:customStyle="1" w:styleId="3D14">
    <w:name w:val="表格 3D 效果 14"/>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4">
    <w:name w:val="表格 3D 效果 34"/>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4">
    <w:name w:val="表格 Web 14"/>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4">
    <w:name w:val="表格 Web 24"/>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4">
    <w:name w:val="表格 Web 34"/>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a">
    <w:name w:val="表格 古典 14"/>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表格 古典 24"/>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a">
    <w:name w:val="表格 古典 34"/>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a">
    <w:name w:val="表格 古典 44"/>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b">
    <w:name w:val="表格 色彩 24"/>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b">
    <w:name w:val="表格 色彩 34"/>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4c">
    <w:name w:val="表格 典雅4"/>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4b">
    <w:name w:val="表格 格線 44"/>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a">
    <w:name w:val="表格 格線 64"/>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表格 格線 84"/>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d">
    <w:name w:val="表格 專業4"/>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b">
    <w:name w:val="表格 清單 14"/>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c">
    <w:name w:val="表格 清單 24"/>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c">
    <w:name w:val="表格 清單 34"/>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c">
    <w:name w:val="表格 清單 44"/>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40">
    <w:name w:val="表格 清單 74"/>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1">
    <w:name w:val="表格 清單 84"/>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4e">
    <w:name w:val="表格 現代4"/>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4d">
    <w:name w:val="表格 簡單 24"/>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d">
    <w:name w:val="表格 簡單 34"/>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表格 欄 14"/>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e">
    <w:name w:val="表格 欄 24"/>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e">
    <w:name w:val="表格 欄 34"/>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d">
    <w:name w:val="表格 欄 44"/>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a">
    <w:name w:val="表格 欄 54"/>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200">
    <w:name w:val="無清單820"/>
    <w:next w:val="a4"/>
    <w:semiHidden/>
    <w:rsid w:val="002F19B7"/>
  </w:style>
  <w:style w:type="numbering" w:customStyle="1" w:styleId="12300">
    <w:name w:val="無清單1230"/>
    <w:next w:val="a4"/>
    <w:semiHidden/>
    <w:rsid w:val="002F19B7"/>
  </w:style>
  <w:style w:type="numbering" w:customStyle="1" w:styleId="21112">
    <w:name w:val="無清單21112"/>
    <w:next w:val="a4"/>
    <w:semiHidden/>
    <w:rsid w:val="002F19B7"/>
  </w:style>
  <w:style w:type="numbering" w:customStyle="1" w:styleId="31112">
    <w:name w:val="無清單31112"/>
    <w:next w:val="a4"/>
    <w:semiHidden/>
    <w:rsid w:val="002F19B7"/>
  </w:style>
  <w:style w:type="numbering" w:customStyle="1" w:styleId="41112">
    <w:name w:val="無清單41112"/>
    <w:next w:val="a4"/>
    <w:semiHidden/>
    <w:rsid w:val="002F19B7"/>
  </w:style>
  <w:style w:type="numbering" w:customStyle="1" w:styleId="51112">
    <w:name w:val="無清單51112"/>
    <w:next w:val="a4"/>
    <w:semiHidden/>
    <w:rsid w:val="002F19B7"/>
  </w:style>
  <w:style w:type="numbering" w:customStyle="1" w:styleId="61112">
    <w:name w:val="無清單61112"/>
    <w:next w:val="a4"/>
    <w:semiHidden/>
    <w:rsid w:val="002F19B7"/>
  </w:style>
  <w:style w:type="numbering" w:customStyle="1" w:styleId="9200">
    <w:name w:val="無清單920"/>
    <w:next w:val="a4"/>
    <w:semiHidden/>
    <w:rsid w:val="002F19B7"/>
  </w:style>
  <w:style w:type="numbering" w:customStyle="1" w:styleId="10200">
    <w:name w:val="無清單1020"/>
    <w:next w:val="a4"/>
    <w:semiHidden/>
    <w:rsid w:val="002F19B7"/>
  </w:style>
  <w:style w:type="numbering" w:customStyle="1" w:styleId="1320">
    <w:name w:val="無清單1320"/>
    <w:next w:val="a4"/>
    <w:semiHidden/>
    <w:rsid w:val="002F19B7"/>
  </w:style>
  <w:style w:type="numbering" w:customStyle="1" w:styleId="22300">
    <w:name w:val="無清單2230"/>
    <w:next w:val="a4"/>
    <w:semiHidden/>
    <w:rsid w:val="002F19B7"/>
  </w:style>
  <w:style w:type="numbering" w:customStyle="1" w:styleId="32300">
    <w:name w:val="無清單3230"/>
    <w:next w:val="a4"/>
    <w:semiHidden/>
    <w:rsid w:val="002F19B7"/>
  </w:style>
  <w:style w:type="numbering" w:customStyle="1" w:styleId="42300">
    <w:name w:val="無清單4230"/>
    <w:next w:val="a4"/>
    <w:semiHidden/>
    <w:rsid w:val="002F19B7"/>
  </w:style>
  <w:style w:type="numbering" w:customStyle="1" w:styleId="5230">
    <w:name w:val="無清單5230"/>
    <w:next w:val="a4"/>
    <w:semiHidden/>
    <w:rsid w:val="002F19B7"/>
  </w:style>
  <w:style w:type="numbering" w:customStyle="1" w:styleId="6230">
    <w:name w:val="無清單6230"/>
    <w:next w:val="a4"/>
    <w:semiHidden/>
    <w:rsid w:val="002F19B7"/>
  </w:style>
  <w:style w:type="numbering" w:customStyle="1" w:styleId="1420">
    <w:name w:val="無清單1420"/>
    <w:next w:val="a4"/>
    <w:semiHidden/>
    <w:rsid w:val="002F19B7"/>
  </w:style>
  <w:style w:type="numbering" w:customStyle="1" w:styleId="1520">
    <w:name w:val="無清單1520"/>
    <w:next w:val="a4"/>
    <w:semiHidden/>
    <w:rsid w:val="002F19B7"/>
  </w:style>
  <w:style w:type="numbering" w:customStyle="1" w:styleId="2320">
    <w:name w:val="無清單2320"/>
    <w:next w:val="a4"/>
    <w:semiHidden/>
    <w:rsid w:val="002F19B7"/>
  </w:style>
  <w:style w:type="numbering" w:customStyle="1" w:styleId="3320">
    <w:name w:val="無清單3320"/>
    <w:next w:val="a4"/>
    <w:semiHidden/>
    <w:rsid w:val="002F19B7"/>
  </w:style>
  <w:style w:type="numbering" w:customStyle="1" w:styleId="4320">
    <w:name w:val="無清單4320"/>
    <w:next w:val="a4"/>
    <w:semiHidden/>
    <w:rsid w:val="002F19B7"/>
  </w:style>
  <w:style w:type="numbering" w:customStyle="1" w:styleId="5320">
    <w:name w:val="無清單5320"/>
    <w:next w:val="a4"/>
    <w:semiHidden/>
    <w:rsid w:val="002F19B7"/>
  </w:style>
  <w:style w:type="numbering" w:customStyle="1" w:styleId="6320">
    <w:name w:val="無清單6320"/>
    <w:next w:val="a4"/>
    <w:semiHidden/>
    <w:rsid w:val="002F19B7"/>
  </w:style>
  <w:style w:type="numbering" w:customStyle="1" w:styleId="1620">
    <w:name w:val="無清單1620"/>
    <w:next w:val="a4"/>
    <w:semiHidden/>
    <w:rsid w:val="002F19B7"/>
  </w:style>
  <w:style w:type="numbering" w:customStyle="1" w:styleId="1720">
    <w:name w:val="無清單1720"/>
    <w:next w:val="a4"/>
    <w:semiHidden/>
    <w:rsid w:val="002F19B7"/>
  </w:style>
  <w:style w:type="numbering" w:customStyle="1" w:styleId="2420">
    <w:name w:val="無清單2420"/>
    <w:next w:val="a4"/>
    <w:semiHidden/>
    <w:rsid w:val="002F19B7"/>
  </w:style>
  <w:style w:type="numbering" w:customStyle="1" w:styleId="3420">
    <w:name w:val="無清單3420"/>
    <w:next w:val="a4"/>
    <w:semiHidden/>
    <w:rsid w:val="002F19B7"/>
  </w:style>
  <w:style w:type="numbering" w:customStyle="1" w:styleId="4420">
    <w:name w:val="無清單4420"/>
    <w:next w:val="a4"/>
    <w:semiHidden/>
    <w:rsid w:val="002F19B7"/>
  </w:style>
  <w:style w:type="numbering" w:customStyle="1" w:styleId="5420">
    <w:name w:val="無清單5420"/>
    <w:next w:val="a4"/>
    <w:semiHidden/>
    <w:rsid w:val="002F19B7"/>
  </w:style>
  <w:style w:type="numbering" w:customStyle="1" w:styleId="6420">
    <w:name w:val="無清單6420"/>
    <w:next w:val="a4"/>
    <w:semiHidden/>
    <w:rsid w:val="002F19B7"/>
  </w:style>
  <w:style w:type="numbering" w:customStyle="1" w:styleId="1820">
    <w:name w:val="無清單1820"/>
    <w:next w:val="a4"/>
    <w:semiHidden/>
    <w:rsid w:val="002F19B7"/>
  </w:style>
  <w:style w:type="numbering" w:customStyle="1" w:styleId="1920">
    <w:name w:val="無清單1920"/>
    <w:next w:val="a4"/>
    <w:semiHidden/>
    <w:rsid w:val="002F19B7"/>
  </w:style>
  <w:style w:type="numbering" w:customStyle="1" w:styleId="2520">
    <w:name w:val="無清單2520"/>
    <w:next w:val="a4"/>
    <w:semiHidden/>
    <w:rsid w:val="002F19B7"/>
  </w:style>
  <w:style w:type="numbering" w:customStyle="1" w:styleId="3520">
    <w:name w:val="無清單3520"/>
    <w:next w:val="a4"/>
    <w:semiHidden/>
    <w:rsid w:val="002F19B7"/>
  </w:style>
  <w:style w:type="numbering" w:customStyle="1" w:styleId="4520">
    <w:name w:val="無清單4520"/>
    <w:next w:val="a4"/>
    <w:semiHidden/>
    <w:rsid w:val="002F19B7"/>
  </w:style>
  <w:style w:type="numbering" w:customStyle="1" w:styleId="5520">
    <w:name w:val="無清單5520"/>
    <w:next w:val="a4"/>
    <w:semiHidden/>
    <w:rsid w:val="002F19B7"/>
  </w:style>
  <w:style w:type="numbering" w:customStyle="1" w:styleId="6520">
    <w:name w:val="無清單6520"/>
    <w:next w:val="a4"/>
    <w:semiHidden/>
    <w:rsid w:val="002F19B7"/>
  </w:style>
  <w:style w:type="numbering" w:customStyle="1" w:styleId="2010">
    <w:name w:val="無清單2010"/>
    <w:next w:val="a4"/>
    <w:semiHidden/>
    <w:rsid w:val="002F19B7"/>
  </w:style>
  <w:style w:type="numbering" w:customStyle="1" w:styleId="11010">
    <w:name w:val="無清單11010"/>
    <w:next w:val="a4"/>
    <w:semiHidden/>
    <w:rsid w:val="002F19B7"/>
  </w:style>
  <w:style w:type="numbering" w:customStyle="1" w:styleId="11211">
    <w:name w:val="無清單11211"/>
    <w:next w:val="a4"/>
    <w:semiHidden/>
    <w:rsid w:val="002F19B7"/>
  </w:style>
  <w:style w:type="numbering" w:customStyle="1" w:styleId="2610">
    <w:name w:val="無清單2610"/>
    <w:next w:val="a4"/>
    <w:semiHidden/>
    <w:rsid w:val="002F19B7"/>
  </w:style>
  <w:style w:type="numbering" w:customStyle="1" w:styleId="3610">
    <w:name w:val="無清單3610"/>
    <w:next w:val="a4"/>
    <w:semiHidden/>
    <w:rsid w:val="002F19B7"/>
  </w:style>
  <w:style w:type="numbering" w:customStyle="1" w:styleId="4610">
    <w:name w:val="無清單4610"/>
    <w:next w:val="a4"/>
    <w:semiHidden/>
    <w:rsid w:val="002F19B7"/>
  </w:style>
  <w:style w:type="numbering" w:customStyle="1" w:styleId="5610">
    <w:name w:val="無清單5610"/>
    <w:next w:val="a4"/>
    <w:semiHidden/>
    <w:rsid w:val="002F19B7"/>
  </w:style>
  <w:style w:type="numbering" w:customStyle="1" w:styleId="6610">
    <w:name w:val="無清單6610"/>
    <w:next w:val="a4"/>
    <w:semiHidden/>
    <w:rsid w:val="002F19B7"/>
  </w:style>
  <w:style w:type="numbering" w:customStyle="1" w:styleId="72100">
    <w:name w:val="無清單7210"/>
    <w:next w:val="a4"/>
    <w:semiHidden/>
    <w:rsid w:val="002F19B7"/>
  </w:style>
  <w:style w:type="numbering" w:customStyle="1" w:styleId="111111110">
    <w:name w:val="1 / 1.1 / 1.1.1110"/>
    <w:basedOn w:val="a4"/>
    <w:next w:val="111111"/>
    <w:rsid w:val="002F19B7"/>
  </w:style>
  <w:style w:type="numbering" w:customStyle="1" w:styleId="1ai110">
    <w:name w:val="1 / a / i110"/>
    <w:basedOn w:val="a4"/>
    <w:next w:val="1ai"/>
    <w:rsid w:val="002F19B7"/>
  </w:style>
  <w:style w:type="numbering" w:customStyle="1" w:styleId="110a">
    <w:name w:val="文章 / 章節110"/>
    <w:basedOn w:val="a4"/>
    <w:next w:val="afff8"/>
    <w:rsid w:val="002F19B7"/>
  </w:style>
  <w:style w:type="numbering" w:customStyle="1" w:styleId="8111">
    <w:name w:val="無清單8111"/>
    <w:next w:val="a4"/>
    <w:semiHidden/>
    <w:rsid w:val="002F19B7"/>
  </w:style>
  <w:style w:type="numbering" w:customStyle="1" w:styleId="12112">
    <w:name w:val="無清單12112"/>
    <w:next w:val="a4"/>
    <w:semiHidden/>
    <w:rsid w:val="002F19B7"/>
  </w:style>
  <w:style w:type="numbering" w:customStyle="1" w:styleId="21211">
    <w:name w:val="無清單21211"/>
    <w:next w:val="a4"/>
    <w:semiHidden/>
    <w:rsid w:val="002F19B7"/>
  </w:style>
  <w:style w:type="numbering" w:customStyle="1" w:styleId="31210">
    <w:name w:val="無清單31210"/>
    <w:next w:val="a4"/>
    <w:semiHidden/>
    <w:rsid w:val="002F19B7"/>
  </w:style>
  <w:style w:type="numbering" w:customStyle="1" w:styleId="41210">
    <w:name w:val="無清單41210"/>
    <w:next w:val="a4"/>
    <w:semiHidden/>
    <w:rsid w:val="002F19B7"/>
  </w:style>
  <w:style w:type="numbering" w:customStyle="1" w:styleId="51210">
    <w:name w:val="無清單51210"/>
    <w:next w:val="a4"/>
    <w:semiHidden/>
    <w:rsid w:val="002F19B7"/>
  </w:style>
  <w:style w:type="numbering" w:customStyle="1" w:styleId="61210">
    <w:name w:val="無清單61210"/>
    <w:next w:val="a4"/>
    <w:semiHidden/>
    <w:rsid w:val="002F19B7"/>
  </w:style>
  <w:style w:type="numbering" w:customStyle="1" w:styleId="9111">
    <w:name w:val="無清單9111"/>
    <w:next w:val="a4"/>
    <w:semiHidden/>
    <w:rsid w:val="002F19B7"/>
  </w:style>
  <w:style w:type="numbering" w:customStyle="1" w:styleId="10111">
    <w:name w:val="無清單10111"/>
    <w:next w:val="a4"/>
    <w:semiHidden/>
    <w:rsid w:val="002F19B7"/>
  </w:style>
  <w:style w:type="numbering" w:customStyle="1" w:styleId="13111">
    <w:name w:val="無清單13111"/>
    <w:next w:val="a4"/>
    <w:semiHidden/>
    <w:rsid w:val="002F19B7"/>
  </w:style>
  <w:style w:type="numbering" w:customStyle="1" w:styleId="22111">
    <w:name w:val="無清單22111"/>
    <w:next w:val="a4"/>
    <w:semiHidden/>
    <w:rsid w:val="002F19B7"/>
  </w:style>
  <w:style w:type="numbering" w:customStyle="1" w:styleId="32111">
    <w:name w:val="無清單32111"/>
    <w:next w:val="a4"/>
    <w:semiHidden/>
    <w:rsid w:val="002F19B7"/>
  </w:style>
  <w:style w:type="numbering" w:customStyle="1" w:styleId="42111">
    <w:name w:val="無清單42111"/>
    <w:next w:val="a4"/>
    <w:semiHidden/>
    <w:rsid w:val="002F19B7"/>
  </w:style>
  <w:style w:type="numbering" w:customStyle="1" w:styleId="52111">
    <w:name w:val="無清單52111"/>
    <w:next w:val="a4"/>
    <w:semiHidden/>
    <w:rsid w:val="002F19B7"/>
  </w:style>
  <w:style w:type="numbering" w:customStyle="1" w:styleId="62111">
    <w:name w:val="無清單62111"/>
    <w:next w:val="a4"/>
    <w:semiHidden/>
    <w:rsid w:val="002F19B7"/>
  </w:style>
  <w:style w:type="numbering" w:customStyle="1" w:styleId="14111">
    <w:name w:val="無清單14111"/>
    <w:next w:val="a4"/>
    <w:semiHidden/>
    <w:rsid w:val="002F19B7"/>
  </w:style>
  <w:style w:type="numbering" w:customStyle="1" w:styleId="15111">
    <w:name w:val="無清單15111"/>
    <w:next w:val="a4"/>
    <w:semiHidden/>
    <w:rsid w:val="002F19B7"/>
  </w:style>
  <w:style w:type="numbering" w:customStyle="1" w:styleId="23111">
    <w:name w:val="無清單23111"/>
    <w:next w:val="a4"/>
    <w:semiHidden/>
    <w:rsid w:val="002F19B7"/>
  </w:style>
  <w:style w:type="numbering" w:customStyle="1" w:styleId="33111">
    <w:name w:val="無清單33111"/>
    <w:next w:val="a4"/>
    <w:semiHidden/>
    <w:rsid w:val="002F19B7"/>
  </w:style>
  <w:style w:type="numbering" w:customStyle="1" w:styleId="43111">
    <w:name w:val="無清單43111"/>
    <w:next w:val="a4"/>
    <w:semiHidden/>
    <w:rsid w:val="002F19B7"/>
  </w:style>
  <w:style w:type="numbering" w:customStyle="1" w:styleId="53111">
    <w:name w:val="無清單53111"/>
    <w:next w:val="a4"/>
    <w:semiHidden/>
    <w:rsid w:val="002F19B7"/>
  </w:style>
  <w:style w:type="numbering" w:customStyle="1" w:styleId="63111">
    <w:name w:val="無清單63111"/>
    <w:next w:val="a4"/>
    <w:semiHidden/>
    <w:rsid w:val="002F19B7"/>
  </w:style>
  <w:style w:type="numbering" w:customStyle="1" w:styleId="16111">
    <w:name w:val="無清單16111"/>
    <w:next w:val="a4"/>
    <w:semiHidden/>
    <w:rsid w:val="002F19B7"/>
  </w:style>
  <w:style w:type="numbering" w:customStyle="1" w:styleId="17111">
    <w:name w:val="無清單17111"/>
    <w:next w:val="a4"/>
    <w:semiHidden/>
    <w:rsid w:val="002F19B7"/>
  </w:style>
  <w:style w:type="numbering" w:customStyle="1" w:styleId="24111">
    <w:name w:val="無清單24111"/>
    <w:next w:val="a4"/>
    <w:semiHidden/>
    <w:rsid w:val="002F19B7"/>
  </w:style>
  <w:style w:type="numbering" w:customStyle="1" w:styleId="34111">
    <w:name w:val="無清單34111"/>
    <w:next w:val="a4"/>
    <w:semiHidden/>
    <w:rsid w:val="002F19B7"/>
  </w:style>
  <w:style w:type="numbering" w:customStyle="1" w:styleId="44111">
    <w:name w:val="無清單44111"/>
    <w:next w:val="a4"/>
    <w:semiHidden/>
    <w:rsid w:val="002F19B7"/>
  </w:style>
  <w:style w:type="numbering" w:customStyle="1" w:styleId="54111">
    <w:name w:val="無清單54111"/>
    <w:next w:val="a4"/>
    <w:semiHidden/>
    <w:rsid w:val="002F19B7"/>
  </w:style>
  <w:style w:type="numbering" w:customStyle="1" w:styleId="64111">
    <w:name w:val="無清單64111"/>
    <w:next w:val="a4"/>
    <w:semiHidden/>
    <w:rsid w:val="002F19B7"/>
  </w:style>
  <w:style w:type="numbering" w:customStyle="1" w:styleId="18111">
    <w:name w:val="無清單18111"/>
    <w:next w:val="a4"/>
    <w:semiHidden/>
    <w:rsid w:val="002F19B7"/>
  </w:style>
  <w:style w:type="numbering" w:customStyle="1" w:styleId="19111">
    <w:name w:val="無清單19111"/>
    <w:next w:val="a4"/>
    <w:semiHidden/>
    <w:rsid w:val="002F19B7"/>
  </w:style>
  <w:style w:type="numbering" w:customStyle="1" w:styleId="25111">
    <w:name w:val="無清單25111"/>
    <w:next w:val="a4"/>
    <w:semiHidden/>
    <w:rsid w:val="002F19B7"/>
  </w:style>
  <w:style w:type="numbering" w:customStyle="1" w:styleId="35111">
    <w:name w:val="無清單35111"/>
    <w:next w:val="a4"/>
    <w:semiHidden/>
    <w:rsid w:val="002F19B7"/>
  </w:style>
  <w:style w:type="numbering" w:customStyle="1" w:styleId="45111">
    <w:name w:val="無清單45111"/>
    <w:next w:val="a4"/>
    <w:semiHidden/>
    <w:rsid w:val="002F19B7"/>
  </w:style>
  <w:style w:type="numbering" w:customStyle="1" w:styleId="55111">
    <w:name w:val="無清單55111"/>
    <w:next w:val="a4"/>
    <w:semiHidden/>
    <w:rsid w:val="002F19B7"/>
  </w:style>
  <w:style w:type="numbering" w:customStyle="1" w:styleId="65111">
    <w:name w:val="無清單65111"/>
    <w:next w:val="a4"/>
    <w:semiHidden/>
    <w:rsid w:val="002F19B7"/>
  </w:style>
  <w:style w:type="numbering" w:customStyle="1" w:styleId="2710">
    <w:name w:val="無清單2710"/>
    <w:next w:val="a4"/>
    <w:semiHidden/>
    <w:rsid w:val="002F19B7"/>
  </w:style>
  <w:style w:type="numbering" w:customStyle="1" w:styleId="11310">
    <w:name w:val="無清單11310"/>
    <w:next w:val="a4"/>
    <w:semiHidden/>
    <w:rsid w:val="002F19B7"/>
  </w:style>
  <w:style w:type="numbering" w:customStyle="1" w:styleId="11410">
    <w:name w:val="無清單11410"/>
    <w:next w:val="a4"/>
    <w:semiHidden/>
    <w:rsid w:val="002F19B7"/>
  </w:style>
  <w:style w:type="numbering" w:customStyle="1" w:styleId="2810">
    <w:name w:val="無清單2810"/>
    <w:next w:val="a4"/>
    <w:semiHidden/>
    <w:rsid w:val="002F19B7"/>
  </w:style>
  <w:style w:type="numbering" w:customStyle="1" w:styleId="3710">
    <w:name w:val="無清單3710"/>
    <w:next w:val="a4"/>
    <w:semiHidden/>
    <w:rsid w:val="002F19B7"/>
  </w:style>
  <w:style w:type="numbering" w:customStyle="1" w:styleId="4710">
    <w:name w:val="無清單4710"/>
    <w:next w:val="a4"/>
    <w:semiHidden/>
    <w:rsid w:val="002F19B7"/>
  </w:style>
  <w:style w:type="numbering" w:customStyle="1" w:styleId="5710">
    <w:name w:val="無清單5710"/>
    <w:next w:val="a4"/>
    <w:semiHidden/>
    <w:rsid w:val="002F19B7"/>
  </w:style>
  <w:style w:type="numbering" w:customStyle="1" w:styleId="6710">
    <w:name w:val="無清單6710"/>
    <w:next w:val="a4"/>
    <w:semiHidden/>
    <w:rsid w:val="002F19B7"/>
  </w:style>
  <w:style w:type="numbering" w:customStyle="1" w:styleId="73100">
    <w:name w:val="無清單7310"/>
    <w:next w:val="a4"/>
    <w:semiHidden/>
    <w:rsid w:val="002F19B7"/>
  </w:style>
  <w:style w:type="numbering" w:customStyle="1" w:styleId="11111129">
    <w:name w:val="1 / 1.1 / 1.1.129"/>
    <w:basedOn w:val="a4"/>
    <w:next w:val="111111"/>
    <w:rsid w:val="002F19B7"/>
  </w:style>
  <w:style w:type="numbering" w:customStyle="1" w:styleId="1ai29">
    <w:name w:val="1 / a / i29"/>
    <w:basedOn w:val="a4"/>
    <w:next w:val="1ai"/>
    <w:rsid w:val="002F19B7"/>
  </w:style>
  <w:style w:type="numbering" w:customStyle="1" w:styleId="291">
    <w:name w:val="文章 / 章節29"/>
    <w:basedOn w:val="a4"/>
    <w:next w:val="afff8"/>
    <w:rsid w:val="002F19B7"/>
  </w:style>
  <w:style w:type="numbering" w:customStyle="1" w:styleId="82100">
    <w:name w:val="無清單8210"/>
    <w:next w:val="a4"/>
    <w:semiHidden/>
    <w:rsid w:val="002F19B7"/>
  </w:style>
  <w:style w:type="numbering" w:customStyle="1" w:styleId="12210">
    <w:name w:val="無清單12210"/>
    <w:next w:val="a4"/>
    <w:semiHidden/>
    <w:rsid w:val="002F19B7"/>
  </w:style>
  <w:style w:type="numbering" w:customStyle="1" w:styleId="21310">
    <w:name w:val="無清單21310"/>
    <w:next w:val="a4"/>
    <w:semiHidden/>
    <w:rsid w:val="002F19B7"/>
  </w:style>
  <w:style w:type="numbering" w:customStyle="1" w:styleId="31310">
    <w:name w:val="無清單31310"/>
    <w:next w:val="a4"/>
    <w:semiHidden/>
    <w:rsid w:val="002F19B7"/>
  </w:style>
  <w:style w:type="numbering" w:customStyle="1" w:styleId="41310">
    <w:name w:val="無清單41310"/>
    <w:next w:val="a4"/>
    <w:semiHidden/>
    <w:rsid w:val="002F19B7"/>
  </w:style>
  <w:style w:type="numbering" w:customStyle="1" w:styleId="51310">
    <w:name w:val="無清單51310"/>
    <w:next w:val="a4"/>
    <w:semiHidden/>
    <w:rsid w:val="002F19B7"/>
  </w:style>
  <w:style w:type="numbering" w:customStyle="1" w:styleId="61310">
    <w:name w:val="無清單61310"/>
    <w:next w:val="a4"/>
    <w:semiHidden/>
    <w:rsid w:val="002F19B7"/>
  </w:style>
  <w:style w:type="numbering" w:customStyle="1" w:styleId="9210">
    <w:name w:val="無清單9210"/>
    <w:next w:val="a4"/>
    <w:semiHidden/>
    <w:rsid w:val="002F19B7"/>
  </w:style>
  <w:style w:type="numbering" w:customStyle="1" w:styleId="10210">
    <w:name w:val="無清單10210"/>
    <w:next w:val="a4"/>
    <w:semiHidden/>
    <w:rsid w:val="002F19B7"/>
  </w:style>
  <w:style w:type="numbering" w:customStyle="1" w:styleId="13210">
    <w:name w:val="無清單13210"/>
    <w:next w:val="a4"/>
    <w:semiHidden/>
    <w:rsid w:val="002F19B7"/>
  </w:style>
  <w:style w:type="numbering" w:customStyle="1" w:styleId="22210">
    <w:name w:val="無清單22210"/>
    <w:next w:val="a4"/>
    <w:semiHidden/>
    <w:rsid w:val="002F19B7"/>
  </w:style>
  <w:style w:type="numbering" w:customStyle="1" w:styleId="32210">
    <w:name w:val="無清單32210"/>
    <w:next w:val="a4"/>
    <w:semiHidden/>
    <w:rsid w:val="002F19B7"/>
  </w:style>
  <w:style w:type="numbering" w:customStyle="1" w:styleId="42210">
    <w:name w:val="無清單42210"/>
    <w:next w:val="a4"/>
    <w:semiHidden/>
    <w:rsid w:val="002F19B7"/>
  </w:style>
  <w:style w:type="numbering" w:customStyle="1" w:styleId="52210">
    <w:name w:val="無清單52210"/>
    <w:next w:val="a4"/>
    <w:semiHidden/>
    <w:rsid w:val="002F19B7"/>
  </w:style>
  <w:style w:type="numbering" w:customStyle="1" w:styleId="62210">
    <w:name w:val="無清單62210"/>
    <w:next w:val="a4"/>
    <w:semiHidden/>
    <w:rsid w:val="002F19B7"/>
  </w:style>
  <w:style w:type="numbering" w:customStyle="1" w:styleId="14210">
    <w:name w:val="無清單14210"/>
    <w:next w:val="a4"/>
    <w:semiHidden/>
    <w:rsid w:val="002F19B7"/>
  </w:style>
  <w:style w:type="numbering" w:customStyle="1" w:styleId="15210">
    <w:name w:val="無清單15210"/>
    <w:next w:val="a4"/>
    <w:semiHidden/>
    <w:rsid w:val="002F19B7"/>
  </w:style>
  <w:style w:type="numbering" w:customStyle="1" w:styleId="23210">
    <w:name w:val="無清單23210"/>
    <w:next w:val="a4"/>
    <w:semiHidden/>
    <w:rsid w:val="002F19B7"/>
  </w:style>
  <w:style w:type="numbering" w:customStyle="1" w:styleId="33210">
    <w:name w:val="無清單33210"/>
    <w:next w:val="a4"/>
    <w:semiHidden/>
    <w:rsid w:val="002F19B7"/>
  </w:style>
  <w:style w:type="numbering" w:customStyle="1" w:styleId="43210">
    <w:name w:val="無清單43210"/>
    <w:next w:val="a4"/>
    <w:semiHidden/>
    <w:rsid w:val="002F19B7"/>
  </w:style>
  <w:style w:type="numbering" w:customStyle="1" w:styleId="53210">
    <w:name w:val="無清單53210"/>
    <w:next w:val="a4"/>
    <w:semiHidden/>
    <w:rsid w:val="002F19B7"/>
  </w:style>
  <w:style w:type="numbering" w:customStyle="1" w:styleId="63210">
    <w:name w:val="無清單63210"/>
    <w:next w:val="a4"/>
    <w:semiHidden/>
    <w:rsid w:val="002F19B7"/>
  </w:style>
  <w:style w:type="numbering" w:customStyle="1" w:styleId="16210">
    <w:name w:val="無清單16210"/>
    <w:next w:val="a4"/>
    <w:semiHidden/>
    <w:rsid w:val="002F19B7"/>
  </w:style>
  <w:style w:type="numbering" w:customStyle="1" w:styleId="17210">
    <w:name w:val="無清單17210"/>
    <w:next w:val="a4"/>
    <w:semiHidden/>
    <w:rsid w:val="002F19B7"/>
  </w:style>
  <w:style w:type="numbering" w:customStyle="1" w:styleId="24210">
    <w:name w:val="無清單24210"/>
    <w:next w:val="a4"/>
    <w:semiHidden/>
    <w:rsid w:val="002F19B7"/>
  </w:style>
  <w:style w:type="numbering" w:customStyle="1" w:styleId="34210">
    <w:name w:val="無清單34210"/>
    <w:next w:val="a4"/>
    <w:semiHidden/>
    <w:rsid w:val="002F19B7"/>
  </w:style>
  <w:style w:type="numbering" w:customStyle="1" w:styleId="44210">
    <w:name w:val="無清單44210"/>
    <w:next w:val="a4"/>
    <w:semiHidden/>
    <w:rsid w:val="002F19B7"/>
  </w:style>
  <w:style w:type="numbering" w:customStyle="1" w:styleId="54210">
    <w:name w:val="無清單54210"/>
    <w:next w:val="a4"/>
    <w:semiHidden/>
    <w:rsid w:val="002F19B7"/>
  </w:style>
  <w:style w:type="numbering" w:customStyle="1" w:styleId="64210">
    <w:name w:val="無清單64210"/>
    <w:next w:val="a4"/>
    <w:semiHidden/>
    <w:rsid w:val="002F19B7"/>
  </w:style>
  <w:style w:type="numbering" w:customStyle="1" w:styleId="18210">
    <w:name w:val="無清單18210"/>
    <w:next w:val="a4"/>
    <w:semiHidden/>
    <w:rsid w:val="002F19B7"/>
  </w:style>
  <w:style w:type="numbering" w:customStyle="1" w:styleId="19210">
    <w:name w:val="無清單19210"/>
    <w:next w:val="a4"/>
    <w:semiHidden/>
    <w:rsid w:val="002F19B7"/>
  </w:style>
  <w:style w:type="numbering" w:customStyle="1" w:styleId="25210">
    <w:name w:val="無清單25210"/>
    <w:next w:val="a4"/>
    <w:semiHidden/>
    <w:rsid w:val="002F19B7"/>
  </w:style>
  <w:style w:type="numbering" w:customStyle="1" w:styleId="35210">
    <w:name w:val="無清單35210"/>
    <w:next w:val="a4"/>
    <w:semiHidden/>
    <w:rsid w:val="002F19B7"/>
  </w:style>
  <w:style w:type="numbering" w:customStyle="1" w:styleId="45210">
    <w:name w:val="無清單45210"/>
    <w:next w:val="a4"/>
    <w:semiHidden/>
    <w:rsid w:val="002F19B7"/>
  </w:style>
  <w:style w:type="numbering" w:customStyle="1" w:styleId="55210">
    <w:name w:val="無清單55210"/>
    <w:next w:val="a4"/>
    <w:semiHidden/>
    <w:rsid w:val="002F19B7"/>
  </w:style>
  <w:style w:type="numbering" w:customStyle="1" w:styleId="65210">
    <w:name w:val="無清單65210"/>
    <w:next w:val="a4"/>
    <w:semiHidden/>
    <w:rsid w:val="002F19B7"/>
  </w:style>
  <w:style w:type="numbering" w:customStyle="1" w:styleId="1000">
    <w:name w:val="無清單100"/>
    <w:next w:val="a4"/>
    <w:uiPriority w:val="99"/>
    <w:semiHidden/>
    <w:rsid w:val="002F19B7"/>
  </w:style>
  <w:style w:type="numbering" w:customStyle="1" w:styleId="1700">
    <w:name w:val="無清單170"/>
    <w:next w:val="a4"/>
    <w:semiHidden/>
    <w:rsid w:val="002F19B7"/>
  </w:style>
  <w:style w:type="numbering" w:customStyle="1" w:styleId="11400">
    <w:name w:val="無清單1140"/>
    <w:next w:val="a4"/>
    <w:semiHidden/>
    <w:rsid w:val="002F19B7"/>
  </w:style>
  <w:style w:type="numbering" w:customStyle="1" w:styleId="2700">
    <w:name w:val="無清單270"/>
    <w:next w:val="a4"/>
    <w:semiHidden/>
    <w:rsid w:val="002F19B7"/>
  </w:style>
  <w:style w:type="numbering" w:customStyle="1" w:styleId="3600">
    <w:name w:val="無清單360"/>
    <w:next w:val="a4"/>
    <w:semiHidden/>
    <w:rsid w:val="002F19B7"/>
  </w:style>
  <w:style w:type="numbering" w:customStyle="1" w:styleId="4600">
    <w:name w:val="無清單460"/>
    <w:next w:val="a4"/>
    <w:semiHidden/>
    <w:rsid w:val="002F19B7"/>
  </w:style>
  <w:style w:type="numbering" w:customStyle="1" w:styleId="5600">
    <w:name w:val="無清單560"/>
    <w:next w:val="a4"/>
    <w:semiHidden/>
    <w:rsid w:val="002F19B7"/>
  </w:style>
  <w:style w:type="numbering" w:customStyle="1" w:styleId="660">
    <w:name w:val="無清單660"/>
    <w:next w:val="a4"/>
    <w:semiHidden/>
    <w:rsid w:val="002F19B7"/>
  </w:style>
  <w:style w:type="numbering" w:customStyle="1" w:styleId="7400">
    <w:name w:val="無清單740"/>
    <w:next w:val="a4"/>
    <w:semiHidden/>
    <w:rsid w:val="002F19B7"/>
  </w:style>
  <w:style w:type="numbering" w:customStyle="1" w:styleId="11111130">
    <w:name w:val="1 / 1.1 / 1.1.130"/>
    <w:basedOn w:val="a4"/>
    <w:next w:val="111111"/>
    <w:rsid w:val="002F19B7"/>
  </w:style>
  <w:style w:type="numbering" w:customStyle="1" w:styleId="1ai30">
    <w:name w:val="1 / a / i30"/>
    <w:basedOn w:val="a4"/>
    <w:next w:val="1ai"/>
    <w:rsid w:val="002F19B7"/>
  </w:style>
  <w:style w:type="numbering" w:customStyle="1" w:styleId="301">
    <w:name w:val="文章 / 章節30"/>
    <w:basedOn w:val="a4"/>
    <w:next w:val="afff8"/>
    <w:rsid w:val="002F19B7"/>
  </w:style>
  <w:style w:type="table" w:customStyle="1" w:styleId="3D15">
    <w:name w:val="表格 3D 效果 15"/>
    <w:basedOn w:val="a3"/>
    <w:next w:val="3D1"/>
    <w:rsid w:val="002F19B7"/>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5">
    <w:name w:val="表格 3D 效果 35"/>
    <w:basedOn w:val="a3"/>
    <w:next w:val="3D3"/>
    <w:rsid w:val="002F19B7"/>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5">
    <w:name w:val="表格 Web 15"/>
    <w:basedOn w:val="a3"/>
    <w:next w:val="Web1"/>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5">
    <w:name w:val="表格 Web 25"/>
    <w:basedOn w:val="a3"/>
    <w:next w:val="Web2"/>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5">
    <w:name w:val="表格 Web 35"/>
    <w:basedOn w:val="a3"/>
    <w:next w:val="Web3"/>
    <w:rsid w:val="002F19B7"/>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5a">
    <w:name w:val="表格 古典 15"/>
    <w:basedOn w:val="a3"/>
    <w:next w:val="1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a">
    <w:name w:val="表格 古典 25"/>
    <w:basedOn w:val="a3"/>
    <w:next w:val="2c"/>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5a">
    <w:name w:val="表格 古典 35"/>
    <w:basedOn w:val="a3"/>
    <w:next w:val="3a"/>
    <w:rsid w:val="002F19B7"/>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5a">
    <w:name w:val="表格 古典 45"/>
    <w:basedOn w:val="a3"/>
    <w:next w:val="44"/>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5b">
    <w:name w:val="表格 色彩 25"/>
    <w:basedOn w:val="a3"/>
    <w:next w:val="2d"/>
    <w:rsid w:val="002F19B7"/>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5b">
    <w:name w:val="表格 色彩 35"/>
    <w:basedOn w:val="a3"/>
    <w:next w:val="3b"/>
    <w:rsid w:val="002F19B7"/>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5b">
    <w:name w:val="表格 典雅5"/>
    <w:basedOn w:val="a3"/>
    <w:next w:val="affff1"/>
    <w:rsid w:val="002F19B7"/>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5b">
    <w:name w:val="表格 格線 45"/>
    <w:basedOn w:val="a3"/>
    <w:next w:val="45"/>
    <w:rsid w:val="002F19B7"/>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5a">
    <w:name w:val="表格 格線 65"/>
    <w:basedOn w:val="a3"/>
    <w:next w:val="62"/>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0">
    <w:name w:val="表格 格線 85"/>
    <w:basedOn w:val="a3"/>
    <w:next w:val="81"/>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5c">
    <w:name w:val="表格 專業5"/>
    <w:basedOn w:val="a3"/>
    <w:next w:val="affff2"/>
    <w:rsid w:val="002F19B7"/>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表格 清單 15"/>
    <w:basedOn w:val="a3"/>
    <w:next w:val="18"/>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c">
    <w:name w:val="表格 清單 25"/>
    <w:basedOn w:val="a3"/>
    <w:next w:val="2f0"/>
    <w:rsid w:val="002F19B7"/>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c">
    <w:name w:val="表格 清單 35"/>
    <w:basedOn w:val="a3"/>
    <w:next w:val="3d"/>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5c">
    <w:name w:val="表格 清單 45"/>
    <w:basedOn w:val="a3"/>
    <w:next w:val="46"/>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50">
    <w:name w:val="表格 清單 75"/>
    <w:basedOn w:val="a3"/>
    <w:next w:val="73"/>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1">
    <w:name w:val="表格 清單 85"/>
    <w:basedOn w:val="a3"/>
    <w:next w:val="82"/>
    <w:rsid w:val="002F19B7"/>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5d">
    <w:name w:val="表格 現代5"/>
    <w:basedOn w:val="a3"/>
    <w:next w:val="affff3"/>
    <w:rsid w:val="002F19B7"/>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5d">
    <w:name w:val="表格 簡單 25"/>
    <w:basedOn w:val="a3"/>
    <w:next w:val="2f1"/>
    <w:rsid w:val="002F19B7"/>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5d">
    <w:name w:val="表格 簡單 35"/>
    <w:basedOn w:val="a3"/>
    <w:next w:val="3e"/>
    <w:rsid w:val="002F19B7"/>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5c">
    <w:name w:val="表格 欄 15"/>
    <w:basedOn w:val="a3"/>
    <w:next w:val="1a"/>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e">
    <w:name w:val="表格 欄 25"/>
    <w:basedOn w:val="a3"/>
    <w:next w:val="2f2"/>
    <w:rsid w:val="002F19B7"/>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e">
    <w:name w:val="表格 欄 35"/>
    <w:basedOn w:val="a3"/>
    <w:next w:val="3f"/>
    <w:rsid w:val="002F19B7"/>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d">
    <w:name w:val="表格 欄 45"/>
    <w:basedOn w:val="a3"/>
    <w:next w:val="47"/>
    <w:rsid w:val="002F19B7"/>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a">
    <w:name w:val="表格 欄 55"/>
    <w:basedOn w:val="a3"/>
    <w:next w:val="57"/>
    <w:rsid w:val="002F19B7"/>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00">
    <w:name w:val="無清單830"/>
    <w:next w:val="a4"/>
    <w:semiHidden/>
    <w:rsid w:val="002F19B7"/>
  </w:style>
  <w:style w:type="numbering" w:customStyle="1" w:styleId="12311">
    <w:name w:val="無清單1231"/>
    <w:next w:val="a4"/>
    <w:semiHidden/>
    <w:rsid w:val="002F19B7"/>
  </w:style>
  <w:style w:type="numbering" w:customStyle="1" w:styleId="21400">
    <w:name w:val="無清單2140"/>
    <w:next w:val="a4"/>
    <w:semiHidden/>
    <w:rsid w:val="002F19B7"/>
  </w:style>
  <w:style w:type="numbering" w:customStyle="1" w:styleId="31400">
    <w:name w:val="無清單3140"/>
    <w:next w:val="a4"/>
    <w:semiHidden/>
    <w:rsid w:val="002F19B7"/>
  </w:style>
  <w:style w:type="numbering" w:customStyle="1" w:styleId="41400">
    <w:name w:val="無清單4140"/>
    <w:next w:val="a4"/>
    <w:semiHidden/>
    <w:rsid w:val="002F19B7"/>
  </w:style>
  <w:style w:type="numbering" w:customStyle="1" w:styleId="5140">
    <w:name w:val="無清單5140"/>
    <w:next w:val="a4"/>
    <w:semiHidden/>
    <w:rsid w:val="002F19B7"/>
  </w:style>
  <w:style w:type="numbering" w:customStyle="1" w:styleId="6140">
    <w:name w:val="無清單6140"/>
    <w:next w:val="a4"/>
    <w:semiHidden/>
    <w:rsid w:val="002F19B7"/>
  </w:style>
  <w:style w:type="numbering" w:customStyle="1" w:styleId="9300">
    <w:name w:val="無清單930"/>
    <w:next w:val="a4"/>
    <w:semiHidden/>
    <w:rsid w:val="002F19B7"/>
  </w:style>
  <w:style w:type="numbering" w:customStyle="1" w:styleId="10300">
    <w:name w:val="無清單1030"/>
    <w:next w:val="a4"/>
    <w:semiHidden/>
    <w:rsid w:val="002F19B7"/>
  </w:style>
  <w:style w:type="numbering" w:customStyle="1" w:styleId="13300">
    <w:name w:val="無清單1330"/>
    <w:next w:val="a4"/>
    <w:semiHidden/>
    <w:rsid w:val="002F19B7"/>
  </w:style>
  <w:style w:type="numbering" w:customStyle="1" w:styleId="2231">
    <w:name w:val="無清單2231"/>
    <w:next w:val="a4"/>
    <w:semiHidden/>
    <w:rsid w:val="002F19B7"/>
  </w:style>
  <w:style w:type="numbering" w:customStyle="1" w:styleId="3231">
    <w:name w:val="無清單3231"/>
    <w:next w:val="a4"/>
    <w:semiHidden/>
    <w:rsid w:val="002F19B7"/>
  </w:style>
  <w:style w:type="numbering" w:customStyle="1" w:styleId="4231">
    <w:name w:val="無清單4231"/>
    <w:next w:val="a4"/>
    <w:semiHidden/>
    <w:rsid w:val="002F19B7"/>
  </w:style>
  <w:style w:type="numbering" w:customStyle="1" w:styleId="5231">
    <w:name w:val="無清單5231"/>
    <w:next w:val="a4"/>
    <w:semiHidden/>
    <w:rsid w:val="002F19B7"/>
  </w:style>
  <w:style w:type="numbering" w:customStyle="1" w:styleId="6231">
    <w:name w:val="無清單6231"/>
    <w:next w:val="a4"/>
    <w:semiHidden/>
    <w:rsid w:val="002F19B7"/>
  </w:style>
  <w:style w:type="numbering" w:customStyle="1" w:styleId="1430">
    <w:name w:val="無清單1430"/>
    <w:next w:val="a4"/>
    <w:semiHidden/>
    <w:rsid w:val="002F19B7"/>
  </w:style>
  <w:style w:type="numbering" w:customStyle="1" w:styleId="1530">
    <w:name w:val="無清單1530"/>
    <w:next w:val="a4"/>
    <w:semiHidden/>
    <w:rsid w:val="002F19B7"/>
  </w:style>
  <w:style w:type="numbering" w:customStyle="1" w:styleId="23300">
    <w:name w:val="無清單2330"/>
    <w:next w:val="a4"/>
    <w:semiHidden/>
    <w:rsid w:val="002F19B7"/>
  </w:style>
  <w:style w:type="numbering" w:customStyle="1" w:styleId="33300">
    <w:name w:val="無清單3330"/>
    <w:next w:val="a4"/>
    <w:semiHidden/>
    <w:rsid w:val="002F19B7"/>
  </w:style>
  <w:style w:type="numbering" w:customStyle="1" w:styleId="43300">
    <w:name w:val="無清單4330"/>
    <w:next w:val="a4"/>
    <w:semiHidden/>
    <w:rsid w:val="002F19B7"/>
  </w:style>
  <w:style w:type="numbering" w:customStyle="1" w:styleId="53300">
    <w:name w:val="無清單5330"/>
    <w:next w:val="a4"/>
    <w:semiHidden/>
    <w:rsid w:val="002F19B7"/>
  </w:style>
  <w:style w:type="numbering" w:customStyle="1" w:styleId="63300">
    <w:name w:val="無清單6330"/>
    <w:next w:val="a4"/>
    <w:semiHidden/>
    <w:rsid w:val="002F19B7"/>
  </w:style>
  <w:style w:type="numbering" w:customStyle="1" w:styleId="1630">
    <w:name w:val="無清單1630"/>
    <w:next w:val="a4"/>
    <w:semiHidden/>
    <w:rsid w:val="002F19B7"/>
  </w:style>
  <w:style w:type="numbering" w:customStyle="1" w:styleId="1730">
    <w:name w:val="無清單1730"/>
    <w:next w:val="a4"/>
    <w:semiHidden/>
    <w:rsid w:val="002F19B7"/>
  </w:style>
  <w:style w:type="numbering" w:customStyle="1" w:styleId="2430">
    <w:name w:val="無清單2430"/>
    <w:next w:val="a4"/>
    <w:semiHidden/>
    <w:rsid w:val="002F19B7"/>
  </w:style>
  <w:style w:type="numbering" w:customStyle="1" w:styleId="3430">
    <w:name w:val="無清單3430"/>
    <w:next w:val="a4"/>
    <w:semiHidden/>
    <w:rsid w:val="002F19B7"/>
  </w:style>
  <w:style w:type="numbering" w:customStyle="1" w:styleId="4430">
    <w:name w:val="無清單4430"/>
    <w:next w:val="a4"/>
    <w:semiHidden/>
    <w:rsid w:val="002F19B7"/>
  </w:style>
  <w:style w:type="numbering" w:customStyle="1" w:styleId="5430">
    <w:name w:val="無清單5430"/>
    <w:next w:val="a4"/>
    <w:semiHidden/>
    <w:rsid w:val="002F19B7"/>
  </w:style>
  <w:style w:type="numbering" w:customStyle="1" w:styleId="6430">
    <w:name w:val="無清單6430"/>
    <w:next w:val="a4"/>
    <w:semiHidden/>
    <w:rsid w:val="002F19B7"/>
  </w:style>
  <w:style w:type="numbering" w:customStyle="1" w:styleId="1830">
    <w:name w:val="無清單1830"/>
    <w:next w:val="a4"/>
    <w:semiHidden/>
    <w:rsid w:val="002F19B7"/>
  </w:style>
  <w:style w:type="numbering" w:customStyle="1" w:styleId="1930">
    <w:name w:val="無清單1930"/>
    <w:next w:val="a4"/>
    <w:semiHidden/>
    <w:rsid w:val="002F19B7"/>
  </w:style>
  <w:style w:type="numbering" w:customStyle="1" w:styleId="2530">
    <w:name w:val="無清單2530"/>
    <w:next w:val="a4"/>
    <w:semiHidden/>
    <w:rsid w:val="002F19B7"/>
  </w:style>
  <w:style w:type="numbering" w:customStyle="1" w:styleId="3530">
    <w:name w:val="無清單3530"/>
    <w:next w:val="a4"/>
    <w:semiHidden/>
    <w:rsid w:val="002F19B7"/>
  </w:style>
  <w:style w:type="numbering" w:customStyle="1" w:styleId="4530">
    <w:name w:val="無清單4530"/>
    <w:next w:val="a4"/>
    <w:semiHidden/>
    <w:rsid w:val="002F19B7"/>
  </w:style>
  <w:style w:type="numbering" w:customStyle="1" w:styleId="5530">
    <w:name w:val="無清單5530"/>
    <w:next w:val="a4"/>
    <w:semiHidden/>
    <w:rsid w:val="002F19B7"/>
  </w:style>
  <w:style w:type="numbering" w:customStyle="1" w:styleId="6530">
    <w:name w:val="無清單6530"/>
    <w:next w:val="a4"/>
    <w:semiHidden/>
    <w:rsid w:val="002F19B7"/>
  </w:style>
  <w:style w:type="numbering" w:customStyle="1" w:styleId="2011">
    <w:name w:val="無清單2011"/>
    <w:next w:val="a4"/>
    <w:uiPriority w:val="99"/>
    <w:semiHidden/>
    <w:rsid w:val="002F19B7"/>
  </w:style>
  <w:style w:type="numbering" w:customStyle="1" w:styleId="11011">
    <w:name w:val="無清單11011"/>
    <w:next w:val="a4"/>
    <w:semiHidden/>
    <w:rsid w:val="002F19B7"/>
  </w:style>
  <w:style w:type="numbering" w:customStyle="1" w:styleId="11114">
    <w:name w:val="無清單11114"/>
    <w:next w:val="a4"/>
    <w:semiHidden/>
    <w:rsid w:val="002F19B7"/>
  </w:style>
  <w:style w:type="numbering" w:customStyle="1" w:styleId="2611">
    <w:name w:val="無清單2611"/>
    <w:next w:val="a4"/>
    <w:semiHidden/>
    <w:rsid w:val="002F19B7"/>
  </w:style>
  <w:style w:type="numbering" w:customStyle="1" w:styleId="3611">
    <w:name w:val="無清單3611"/>
    <w:next w:val="a4"/>
    <w:semiHidden/>
    <w:rsid w:val="002F19B7"/>
  </w:style>
  <w:style w:type="numbering" w:customStyle="1" w:styleId="4611">
    <w:name w:val="無清單4611"/>
    <w:next w:val="a4"/>
    <w:semiHidden/>
    <w:rsid w:val="002F19B7"/>
  </w:style>
  <w:style w:type="numbering" w:customStyle="1" w:styleId="5611">
    <w:name w:val="無清單5611"/>
    <w:next w:val="a4"/>
    <w:semiHidden/>
    <w:rsid w:val="002F19B7"/>
  </w:style>
  <w:style w:type="numbering" w:customStyle="1" w:styleId="6611">
    <w:name w:val="無清單6611"/>
    <w:next w:val="a4"/>
    <w:semiHidden/>
    <w:rsid w:val="002F19B7"/>
  </w:style>
  <w:style w:type="numbering" w:customStyle="1" w:styleId="7112">
    <w:name w:val="無清單7112"/>
    <w:next w:val="a4"/>
    <w:semiHidden/>
    <w:rsid w:val="002F19B7"/>
  </w:style>
  <w:style w:type="table" w:customStyle="1" w:styleId="3D121">
    <w:name w:val="表格 3D 效果 121"/>
    <w:basedOn w:val="a3"/>
    <w:next w:val="3D1"/>
    <w:rsid w:val="002F19B7"/>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1">
    <w:name w:val="表格 3D 效果 321"/>
    <w:basedOn w:val="a3"/>
    <w:next w:val="3D3"/>
    <w:rsid w:val="002F19B7"/>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1">
    <w:name w:val="表格 Web 121"/>
    <w:basedOn w:val="a3"/>
    <w:next w:val="Web1"/>
    <w:rsid w:val="002F19B7"/>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1">
    <w:name w:val="表格 Web 221"/>
    <w:basedOn w:val="a3"/>
    <w:next w:val="Web2"/>
    <w:rsid w:val="002F19B7"/>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1">
    <w:name w:val="表格 Web 321"/>
    <w:basedOn w:val="a3"/>
    <w:next w:val="Web3"/>
    <w:rsid w:val="002F19B7"/>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b">
    <w:name w:val="表格 古典 121"/>
    <w:basedOn w:val="a3"/>
    <w:next w:val="14"/>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a">
    <w:name w:val="表格 古典 221"/>
    <w:basedOn w:val="a3"/>
    <w:next w:val="2c"/>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1a">
    <w:name w:val="表格 古典 321"/>
    <w:basedOn w:val="a3"/>
    <w:next w:val="3a"/>
    <w:rsid w:val="002F19B7"/>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1a">
    <w:name w:val="表格 古典 421"/>
    <w:basedOn w:val="a3"/>
    <w:next w:val="44"/>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1b">
    <w:name w:val="表格 色彩 221"/>
    <w:basedOn w:val="a3"/>
    <w:next w:val="2d"/>
    <w:rsid w:val="002F19B7"/>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1b">
    <w:name w:val="表格 色彩 321"/>
    <w:basedOn w:val="a3"/>
    <w:next w:val="3b"/>
    <w:rsid w:val="002F19B7"/>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1f">
    <w:name w:val="表格 典雅21"/>
    <w:basedOn w:val="a3"/>
    <w:next w:val="affff1"/>
    <w:rsid w:val="002F19B7"/>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1b">
    <w:name w:val="表格 格線 421"/>
    <w:basedOn w:val="a3"/>
    <w:next w:val="45"/>
    <w:rsid w:val="002F19B7"/>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1a">
    <w:name w:val="表格 格線 621"/>
    <w:basedOn w:val="a3"/>
    <w:next w:val="62"/>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1">
    <w:name w:val="表格 格線 821"/>
    <w:basedOn w:val="a3"/>
    <w:next w:val="81"/>
    <w:rsid w:val="002F19B7"/>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f0">
    <w:name w:val="表格 專業21"/>
    <w:basedOn w:val="a3"/>
    <w:next w:val="affff2"/>
    <w:rsid w:val="002F19B7"/>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c">
    <w:name w:val="表格 清單 121"/>
    <w:basedOn w:val="a3"/>
    <w:next w:val="18"/>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c">
    <w:name w:val="表格 清單 221"/>
    <w:basedOn w:val="a3"/>
    <w:next w:val="2f0"/>
    <w:rsid w:val="002F19B7"/>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c">
    <w:name w:val="表格 清單 321"/>
    <w:basedOn w:val="a3"/>
    <w:next w:val="3d"/>
    <w:rsid w:val="002F19B7"/>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1c">
    <w:name w:val="表格 清單 421"/>
    <w:basedOn w:val="a3"/>
    <w:next w:val="46"/>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11">
    <w:name w:val="表格 清單 721"/>
    <w:basedOn w:val="a3"/>
    <w:next w:val="73"/>
    <w:rsid w:val="002F19B7"/>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12">
    <w:name w:val="表格 清單 821"/>
    <w:basedOn w:val="a3"/>
    <w:next w:val="82"/>
    <w:rsid w:val="002F19B7"/>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1f1">
    <w:name w:val="表格 現代21"/>
    <w:basedOn w:val="a3"/>
    <w:next w:val="affff3"/>
    <w:rsid w:val="002F19B7"/>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d">
    <w:name w:val="表格 簡單 221"/>
    <w:basedOn w:val="a3"/>
    <w:next w:val="2f1"/>
    <w:rsid w:val="002F19B7"/>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d">
    <w:name w:val="表格 簡單 321"/>
    <w:basedOn w:val="a3"/>
    <w:next w:val="3e"/>
    <w:rsid w:val="002F19B7"/>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d">
    <w:name w:val="表格 欄 121"/>
    <w:basedOn w:val="a3"/>
    <w:next w:val="1a"/>
    <w:rsid w:val="002F19B7"/>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e">
    <w:name w:val="表格 欄 221"/>
    <w:basedOn w:val="a3"/>
    <w:next w:val="2f2"/>
    <w:rsid w:val="002F19B7"/>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e">
    <w:name w:val="表格 欄 321"/>
    <w:basedOn w:val="a3"/>
    <w:next w:val="3f"/>
    <w:rsid w:val="002F19B7"/>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d">
    <w:name w:val="表格 欄 421"/>
    <w:basedOn w:val="a3"/>
    <w:next w:val="47"/>
    <w:rsid w:val="002F19B7"/>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a">
    <w:name w:val="表格 欄 521"/>
    <w:basedOn w:val="a3"/>
    <w:next w:val="57"/>
    <w:rsid w:val="002F19B7"/>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2">
    <w:name w:val="無清單8112"/>
    <w:next w:val="a4"/>
    <w:semiHidden/>
    <w:rsid w:val="002F19B7"/>
  </w:style>
  <w:style w:type="numbering" w:customStyle="1" w:styleId="12113">
    <w:name w:val="無清單12113"/>
    <w:next w:val="a4"/>
    <w:semiHidden/>
    <w:rsid w:val="002F19B7"/>
  </w:style>
  <w:style w:type="numbering" w:customStyle="1" w:styleId="21113">
    <w:name w:val="無清單21113"/>
    <w:next w:val="a4"/>
    <w:semiHidden/>
    <w:rsid w:val="002F19B7"/>
  </w:style>
  <w:style w:type="numbering" w:customStyle="1" w:styleId="31113">
    <w:name w:val="無清單31113"/>
    <w:next w:val="a4"/>
    <w:semiHidden/>
    <w:rsid w:val="002F19B7"/>
  </w:style>
  <w:style w:type="numbering" w:customStyle="1" w:styleId="41113">
    <w:name w:val="無清單41113"/>
    <w:next w:val="a4"/>
    <w:semiHidden/>
    <w:rsid w:val="002F19B7"/>
  </w:style>
  <w:style w:type="numbering" w:customStyle="1" w:styleId="51113">
    <w:name w:val="無清單51113"/>
    <w:next w:val="a4"/>
    <w:semiHidden/>
    <w:rsid w:val="002F19B7"/>
  </w:style>
  <w:style w:type="numbering" w:customStyle="1" w:styleId="61113">
    <w:name w:val="無清單61113"/>
    <w:next w:val="a4"/>
    <w:semiHidden/>
    <w:rsid w:val="002F19B7"/>
  </w:style>
  <w:style w:type="numbering" w:customStyle="1" w:styleId="9112">
    <w:name w:val="無清單9112"/>
    <w:next w:val="a4"/>
    <w:semiHidden/>
    <w:rsid w:val="002F19B7"/>
  </w:style>
  <w:style w:type="numbering" w:customStyle="1" w:styleId="10112">
    <w:name w:val="無清單10112"/>
    <w:next w:val="a4"/>
    <w:semiHidden/>
    <w:rsid w:val="002F19B7"/>
  </w:style>
  <w:style w:type="numbering" w:customStyle="1" w:styleId="13112">
    <w:name w:val="無清單13112"/>
    <w:next w:val="a4"/>
    <w:semiHidden/>
    <w:rsid w:val="002F19B7"/>
  </w:style>
  <w:style w:type="numbering" w:customStyle="1" w:styleId="22112">
    <w:name w:val="無清單22112"/>
    <w:next w:val="a4"/>
    <w:semiHidden/>
    <w:rsid w:val="002F19B7"/>
  </w:style>
  <w:style w:type="numbering" w:customStyle="1" w:styleId="32112">
    <w:name w:val="無清單32112"/>
    <w:next w:val="a4"/>
    <w:semiHidden/>
    <w:rsid w:val="002F19B7"/>
  </w:style>
  <w:style w:type="numbering" w:customStyle="1" w:styleId="42112">
    <w:name w:val="無清單42112"/>
    <w:next w:val="a4"/>
    <w:semiHidden/>
    <w:rsid w:val="002F19B7"/>
  </w:style>
  <w:style w:type="numbering" w:customStyle="1" w:styleId="52112">
    <w:name w:val="無清單52112"/>
    <w:next w:val="a4"/>
    <w:semiHidden/>
    <w:rsid w:val="002F19B7"/>
  </w:style>
  <w:style w:type="numbering" w:customStyle="1" w:styleId="62112">
    <w:name w:val="無清單62112"/>
    <w:next w:val="a4"/>
    <w:semiHidden/>
    <w:rsid w:val="002F19B7"/>
  </w:style>
  <w:style w:type="numbering" w:customStyle="1" w:styleId="14112">
    <w:name w:val="無清單14112"/>
    <w:next w:val="a4"/>
    <w:semiHidden/>
    <w:rsid w:val="002F19B7"/>
  </w:style>
  <w:style w:type="numbering" w:customStyle="1" w:styleId="15112">
    <w:name w:val="無清單15112"/>
    <w:next w:val="a4"/>
    <w:semiHidden/>
    <w:rsid w:val="002F19B7"/>
  </w:style>
  <w:style w:type="numbering" w:customStyle="1" w:styleId="23112">
    <w:name w:val="無清單23112"/>
    <w:next w:val="a4"/>
    <w:semiHidden/>
    <w:rsid w:val="002F19B7"/>
  </w:style>
  <w:style w:type="numbering" w:customStyle="1" w:styleId="33112">
    <w:name w:val="無清單33112"/>
    <w:next w:val="a4"/>
    <w:semiHidden/>
    <w:rsid w:val="002F19B7"/>
  </w:style>
  <w:style w:type="numbering" w:customStyle="1" w:styleId="43112">
    <w:name w:val="無清單43112"/>
    <w:next w:val="a4"/>
    <w:semiHidden/>
    <w:rsid w:val="002F19B7"/>
  </w:style>
  <w:style w:type="numbering" w:customStyle="1" w:styleId="53112">
    <w:name w:val="無清單53112"/>
    <w:next w:val="a4"/>
    <w:semiHidden/>
    <w:rsid w:val="002F19B7"/>
  </w:style>
  <w:style w:type="numbering" w:customStyle="1" w:styleId="63112">
    <w:name w:val="無清單63112"/>
    <w:next w:val="a4"/>
    <w:semiHidden/>
    <w:rsid w:val="002F19B7"/>
  </w:style>
  <w:style w:type="numbering" w:customStyle="1" w:styleId="16112">
    <w:name w:val="無清單16112"/>
    <w:next w:val="a4"/>
    <w:semiHidden/>
    <w:rsid w:val="002F19B7"/>
  </w:style>
  <w:style w:type="numbering" w:customStyle="1" w:styleId="17112">
    <w:name w:val="無清單17112"/>
    <w:next w:val="a4"/>
    <w:semiHidden/>
    <w:rsid w:val="002F19B7"/>
  </w:style>
  <w:style w:type="numbering" w:customStyle="1" w:styleId="24112">
    <w:name w:val="無清單24112"/>
    <w:next w:val="a4"/>
    <w:semiHidden/>
    <w:rsid w:val="002F19B7"/>
  </w:style>
  <w:style w:type="numbering" w:customStyle="1" w:styleId="34112">
    <w:name w:val="無清單34112"/>
    <w:next w:val="a4"/>
    <w:semiHidden/>
    <w:rsid w:val="002F19B7"/>
  </w:style>
  <w:style w:type="numbering" w:customStyle="1" w:styleId="44112">
    <w:name w:val="無清單44112"/>
    <w:next w:val="a4"/>
    <w:semiHidden/>
    <w:rsid w:val="002F19B7"/>
  </w:style>
  <w:style w:type="numbering" w:customStyle="1" w:styleId="54112">
    <w:name w:val="無清單54112"/>
    <w:next w:val="a4"/>
    <w:semiHidden/>
    <w:rsid w:val="002F19B7"/>
  </w:style>
  <w:style w:type="numbering" w:customStyle="1" w:styleId="64112">
    <w:name w:val="無清單64112"/>
    <w:next w:val="a4"/>
    <w:semiHidden/>
    <w:rsid w:val="002F19B7"/>
  </w:style>
  <w:style w:type="numbering" w:customStyle="1" w:styleId="18112">
    <w:name w:val="無清單18112"/>
    <w:next w:val="a4"/>
    <w:semiHidden/>
    <w:rsid w:val="002F19B7"/>
  </w:style>
  <w:style w:type="numbering" w:customStyle="1" w:styleId="19112">
    <w:name w:val="無清單19112"/>
    <w:next w:val="a4"/>
    <w:semiHidden/>
    <w:rsid w:val="002F19B7"/>
  </w:style>
  <w:style w:type="numbering" w:customStyle="1" w:styleId="25112">
    <w:name w:val="無清單25112"/>
    <w:next w:val="a4"/>
    <w:semiHidden/>
    <w:rsid w:val="002F19B7"/>
  </w:style>
  <w:style w:type="numbering" w:customStyle="1" w:styleId="35112">
    <w:name w:val="無清單35112"/>
    <w:next w:val="a4"/>
    <w:semiHidden/>
    <w:rsid w:val="002F19B7"/>
  </w:style>
  <w:style w:type="numbering" w:customStyle="1" w:styleId="45112">
    <w:name w:val="無清單45112"/>
    <w:next w:val="a4"/>
    <w:semiHidden/>
    <w:rsid w:val="002F19B7"/>
  </w:style>
  <w:style w:type="numbering" w:customStyle="1" w:styleId="55112">
    <w:name w:val="無清單55112"/>
    <w:next w:val="a4"/>
    <w:semiHidden/>
    <w:rsid w:val="002F19B7"/>
  </w:style>
  <w:style w:type="numbering" w:customStyle="1" w:styleId="65112">
    <w:name w:val="無清單65112"/>
    <w:next w:val="a4"/>
    <w:semiHidden/>
    <w:rsid w:val="002F19B7"/>
  </w:style>
  <w:style w:type="numbering" w:customStyle="1" w:styleId="2711">
    <w:name w:val="無清單2711"/>
    <w:next w:val="a4"/>
    <w:uiPriority w:val="99"/>
    <w:semiHidden/>
    <w:rsid w:val="002F19B7"/>
  </w:style>
  <w:style w:type="numbering" w:customStyle="1" w:styleId="11212">
    <w:name w:val="無清單11212"/>
    <w:next w:val="a4"/>
    <w:semiHidden/>
    <w:rsid w:val="002F19B7"/>
  </w:style>
  <w:style w:type="numbering" w:customStyle="1" w:styleId="11311">
    <w:name w:val="無清單11311"/>
    <w:next w:val="a4"/>
    <w:semiHidden/>
    <w:rsid w:val="002F19B7"/>
  </w:style>
  <w:style w:type="numbering" w:customStyle="1" w:styleId="2811">
    <w:name w:val="無清單2811"/>
    <w:next w:val="a4"/>
    <w:semiHidden/>
    <w:rsid w:val="002F19B7"/>
  </w:style>
  <w:style w:type="numbering" w:customStyle="1" w:styleId="3711">
    <w:name w:val="無清單3711"/>
    <w:next w:val="a4"/>
    <w:semiHidden/>
    <w:rsid w:val="002F19B7"/>
  </w:style>
  <w:style w:type="numbering" w:customStyle="1" w:styleId="4711">
    <w:name w:val="無清單4711"/>
    <w:next w:val="a4"/>
    <w:semiHidden/>
    <w:rsid w:val="002F19B7"/>
  </w:style>
  <w:style w:type="numbering" w:customStyle="1" w:styleId="5711">
    <w:name w:val="無清單5711"/>
    <w:next w:val="a4"/>
    <w:semiHidden/>
    <w:rsid w:val="002F19B7"/>
  </w:style>
  <w:style w:type="numbering" w:customStyle="1" w:styleId="6711">
    <w:name w:val="無清單6711"/>
    <w:next w:val="a4"/>
    <w:semiHidden/>
    <w:rsid w:val="002F19B7"/>
  </w:style>
  <w:style w:type="numbering" w:customStyle="1" w:styleId="72110">
    <w:name w:val="無清單7211"/>
    <w:next w:val="a4"/>
    <w:semiHidden/>
    <w:rsid w:val="002F19B7"/>
  </w:style>
  <w:style w:type="numbering" w:customStyle="1" w:styleId="82110">
    <w:name w:val="無清單8211"/>
    <w:next w:val="a4"/>
    <w:semiHidden/>
    <w:rsid w:val="002F19B7"/>
  </w:style>
  <w:style w:type="numbering" w:customStyle="1" w:styleId="12211">
    <w:name w:val="無清單12211"/>
    <w:next w:val="a4"/>
    <w:semiHidden/>
    <w:rsid w:val="002F19B7"/>
  </w:style>
  <w:style w:type="numbering" w:customStyle="1" w:styleId="21212">
    <w:name w:val="無清單21212"/>
    <w:next w:val="a4"/>
    <w:semiHidden/>
    <w:rsid w:val="002F19B7"/>
  </w:style>
  <w:style w:type="numbering" w:customStyle="1" w:styleId="31211">
    <w:name w:val="無清單31211"/>
    <w:next w:val="a4"/>
    <w:semiHidden/>
    <w:rsid w:val="002F19B7"/>
  </w:style>
  <w:style w:type="numbering" w:customStyle="1" w:styleId="41211">
    <w:name w:val="無清單41211"/>
    <w:next w:val="a4"/>
    <w:semiHidden/>
    <w:rsid w:val="002F19B7"/>
  </w:style>
  <w:style w:type="numbering" w:customStyle="1" w:styleId="51211">
    <w:name w:val="無清單51211"/>
    <w:next w:val="a4"/>
    <w:semiHidden/>
    <w:rsid w:val="002F19B7"/>
  </w:style>
  <w:style w:type="numbering" w:customStyle="1" w:styleId="61211">
    <w:name w:val="無清單61211"/>
    <w:next w:val="a4"/>
    <w:semiHidden/>
    <w:rsid w:val="002F19B7"/>
  </w:style>
  <w:style w:type="numbering" w:customStyle="1" w:styleId="9211">
    <w:name w:val="無清單9211"/>
    <w:next w:val="a4"/>
    <w:semiHidden/>
    <w:rsid w:val="002F19B7"/>
  </w:style>
  <w:style w:type="numbering" w:customStyle="1" w:styleId="10211">
    <w:name w:val="無清單10211"/>
    <w:next w:val="a4"/>
    <w:semiHidden/>
    <w:rsid w:val="002F19B7"/>
  </w:style>
  <w:style w:type="numbering" w:customStyle="1" w:styleId="13211">
    <w:name w:val="無清單13211"/>
    <w:next w:val="a4"/>
    <w:semiHidden/>
    <w:rsid w:val="002F19B7"/>
  </w:style>
  <w:style w:type="numbering" w:customStyle="1" w:styleId="22211">
    <w:name w:val="無清單22211"/>
    <w:next w:val="a4"/>
    <w:semiHidden/>
    <w:rsid w:val="002F19B7"/>
  </w:style>
  <w:style w:type="numbering" w:customStyle="1" w:styleId="32211">
    <w:name w:val="無清單32211"/>
    <w:next w:val="a4"/>
    <w:semiHidden/>
    <w:rsid w:val="002F19B7"/>
  </w:style>
  <w:style w:type="numbering" w:customStyle="1" w:styleId="42211">
    <w:name w:val="無清單42211"/>
    <w:next w:val="a4"/>
    <w:semiHidden/>
    <w:rsid w:val="002F19B7"/>
  </w:style>
  <w:style w:type="numbering" w:customStyle="1" w:styleId="52211">
    <w:name w:val="無清單52211"/>
    <w:next w:val="a4"/>
    <w:semiHidden/>
    <w:rsid w:val="002F19B7"/>
  </w:style>
  <w:style w:type="numbering" w:customStyle="1" w:styleId="62211">
    <w:name w:val="無清單62211"/>
    <w:next w:val="a4"/>
    <w:semiHidden/>
    <w:rsid w:val="002F19B7"/>
  </w:style>
  <w:style w:type="numbering" w:customStyle="1" w:styleId="14211">
    <w:name w:val="無清單14211"/>
    <w:next w:val="a4"/>
    <w:semiHidden/>
    <w:rsid w:val="002F19B7"/>
  </w:style>
  <w:style w:type="numbering" w:customStyle="1" w:styleId="15211">
    <w:name w:val="無清單15211"/>
    <w:next w:val="a4"/>
    <w:semiHidden/>
    <w:rsid w:val="002F19B7"/>
  </w:style>
  <w:style w:type="numbering" w:customStyle="1" w:styleId="23211">
    <w:name w:val="無清單23211"/>
    <w:next w:val="a4"/>
    <w:semiHidden/>
    <w:rsid w:val="002F19B7"/>
  </w:style>
  <w:style w:type="numbering" w:customStyle="1" w:styleId="33211">
    <w:name w:val="無清單33211"/>
    <w:next w:val="a4"/>
    <w:semiHidden/>
    <w:rsid w:val="002F19B7"/>
  </w:style>
  <w:style w:type="numbering" w:customStyle="1" w:styleId="43211">
    <w:name w:val="無清單43211"/>
    <w:next w:val="a4"/>
    <w:semiHidden/>
    <w:rsid w:val="002F19B7"/>
  </w:style>
  <w:style w:type="numbering" w:customStyle="1" w:styleId="53211">
    <w:name w:val="無清單53211"/>
    <w:next w:val="a4"/>
    <w:semiHidden/>
    <w:rsid w:val="002F19B7"/>
  </w:style>
  <w:style w:type="numbering" w:customStyle="1" w:styleId="63211">
    <w:name w:val="無清單63211"/>
    <w:next w:val="a4"/>
    <w:semiHidden/>
    <w:rsid w:val="002F19B7"/>
  </w:style>
  <w:style w:type="numbering" w:customStyle="1" w:styleId="16211">
    <w:name w:val="無清單16211"/>
    <w:next w:val="a4"/>
    <w:semiHidden/>
    <w:rsid w:val="002F19B7"/>
  </w:style>
  <w:style w:type="numbering" w:customStyle="1" w:styleId="17211">
    <w:name w:val="無清單17211"/>
    <w:next w:val="a4"/>
    <w:semiHidden/>
    <w:rsid w:val="002F19B7"/>
  </w:style>
  <w:style w:type="numbering" w:customStyle="1" w:styleId="24211">
    <w:name w:val="無清單24211"/>
    <w:next w:val="a4"/>
    <w:semiHidden/>
    <w:rsid w:val="002F19B7"/>
  </w:style>
  <w:style w:type="numbering" w:customStyle="1" w:styleId="34211">
    <w:name w:val="無清單34211"/>
    <w:next w:val="a4"/>
    <w:semiHidden/>
    <w:rsid w:val="002F19B7"/>
  </w:style>
  <w:style w:type="numbering" w:customStyle="1" w:styleId="44211">
    <w:name w:val="無清單44211"/>
    <w:next w:val="a4"/>
    <w:semiHidden/>
    <w:rsid w:val="002F19B7"/>
  </w:style>
  <w:style w:type="numbering" w:customStyle="1" w:styleId="54211">
    <w:name w:val="無清單54211"/>
    <w:next w:val="a4"/>
    <w:semiHidden/>
    <w:rsid w:val="002F19B7"/>
  </w:style>
  <w:style w:type="numbering" w:customStyle="1" w:styleId="64211">
    <w:name w:val="無清單64211"/>
    <w:next w:val="a4"/>
    <w:semiHidden/>
    <w:rsid w:val="002F19B7"/>
  </w:style>
  <w:style w:type="numbering" w:customStyle="1" w:styleId="18211">
    <w:name w:val="無清單18211"/>
    <w:next w:val="a4"/>
    <w:semiHidden/>
    <w:rsid w:val="002F19B7"/>
  </w:style>
  <w:style w:type="numbering" w:customStyle="1" w:styleId="19211">
    <w:name w:val="無清單19211"/>
    <w:next w:val="a4"/>
    <w:semiHidden/>
    <w:rsid w:val="002F19B7"/>
  </w:style>
  <w:style w:type="numbering" w:customStyle="1" w:styleId="25211">
    <w:name w:val="無清單25211"/>
    <w:next w:val="a4"/>
    <w:semiHidden/>
    <w:rsid w:val="002F19B7"/>
  </w:style>
  <w:style w:type="numbering" w:customStyle="1" w:styleId="35211">
    <w:name w:val="無清單35211"/>
    <w:next w:val="a4"/>
    <w:semiHidden/>
    <w:rsid w:val="002F19B7"/>
  </w:style>
  <w:style w:type="numbering" w:customStyle="1" w:styleId="45211">
    <w:name w:val="無清單45211"/>
    <w:next w:val="a4"/>
    <w:semiHidden/>
    <w:rsid w:val="002F19B7"/>
  </w:style>
  <w:style w:type="numbering" w:customStyle="1" w:styleId="55211">
    <w:name w:val="無清單55211"/>
    <w:next w:val="a4"/>
    <w:semiHidden/>
    <w:rsid w:val="002F19B7"/>
  </w:style>
  <w:style w:type="numbering" w:customStyle="1" w:styleId="65211">
    <w:name w:val="無清單65211"/>
    <w:next w:val="a4"/>
    <w:semiHidden/>
    <w:rsid w:val="002F19B7"/>
  </w:style>
  <w:style w:type="numbering" w:customStyle="1" w:styleId="2910">
    <w:name w:val="無清單291"/>
    <w:next w:val="a4"/>
    <w:uiPriority w:val="99"/>
    <w:semiHidden/>
    <w:unhideWhenUsed/>
    <w:rsid w:val="002F19B7"/>
  </w:style>
  <w:style w:type="numbering" w:customStyle="1" w:styleId="11411">
    <w:name w:val="無清單11411"/>
    <w:next w:val="a4"/>
    <w:semiHidden/>
    <w:rsid w:val="002F19B7"/>
  </w:style>
  <w:style w:type="numbering" w:customStyle="1" w:styleId="2101">
    <w:name w:val="無清單2101"/>
    <w:next w:val="a4"/>
    <w:semiHidden/>
    <w:rsid w:val="002F19B7"/>
  </w:style>
  <w:style w:type="numbering" w:customStyle="1" w:styleId="381">
    <w:name w:val="無清單381"/>
    <w:next w:val="a4"/>
    <w:semiHidden/>
    <w:rsid w:val="002F19B7"/>
  </w:style>
  <w:style w:type="numbering" w:customStyle="1" w:styleId="481">
    <w:name w:val="無清單481"/>
    <w:next w:val="a4"/>
    <w:semiHidden/>
    <w:rsid w:val="002F19B7"/>
  </w:style>
  <w:style w:type="numbering" w:customStyle="1" w:styleId="581">
    <w:name w:val="無清單581"/>
    <w:next w:val="a4"/>
    <w:semiHidden/>
    <w:rsid w:val="002F19B7"/>
  </w:style>
  <w:style w:type="numbering" w:customStyle="1" w:styleId="681">
    <w:name w:val="無清單681"/>
    <w:next w:val="a4"/>
    <w:semiHidden/>
    <w:rsid w:val="002F19B7"/>
  </w:style>
  <w:style w:type="numbering" w:customStyle="1" w:styleId="7311">
    <w:name w:val="無清單7311"/>
    <w:next w:val="a4"/>
    <w:semiHidden/>
    <w:rsid w:val="002F19B7"/>
  </w:style>
  <w:style w:type="numbering" w:customStyle="1" w:styleId="1151">
    <w:name w:val="無清單1151"/>
    <w:next w:val="a4"/>
    <w:semiHidden/>
    <w:rsid w:val="002F19B7"/>
  </w:style>
  <w:style w:type="numbering" w:customStyle="1" w:styleId="11115">
    <w:name w:val="無清單11115"/>
    <w:next w:val="a4"/>
    <w:semiHidden/>
    <w:rsid w:val="002F19B7"/>
  </w:style>
  <w:style w:type="numbering" w:customStyle="1" w:styleId="21311">
    <w:name w:val="無清單21311"/>
    <w:next w:val="a4"/>
    <w:semiHidden/>
    <w:rsid w:val="002F19B7"/>
  </w:style>
  <w:style w:type="numbering" w:customStyle="1" w:styleId="31311">
    <w:name w:val="無清單31311"/>
    <w:next w:val="a4"/>
    <w:semiHidden/>
    <w:rsid w:val="002F19B7"/>
  </w:style>
  <w:style w:type="numbering" w:customStyle="1" w:styleId="41311">
    <w:name w:val="無清單41311"/>
    <w:next w:val="a4"/>
    <w:semiHidden/>
    <w:rsid w:val="002F19B7"/>
  </w:style>
  <w:style w:type="numbering" w:customStyle="1" w:styleId="51311">
    <w:name w:val="無清單51311"/>
    <w:next w:val="a4"/>
    <w:semiHidden/>
    <w:rsid w:val="002F19B7"/>
  </w:style>
  <w:style w:type="numbering" w:customStyle="1" w:styleId="61311">
    <w:name w:val="無清單61311"/>
    <w:next w:val="a4"/>
    <w:semiHidden/>
    <w:rsid w:val="002F19B7"/>
  </w:style>
  <w:style w:type="numbering" w:customStyle="1" w:styleId="7113">
    <w:name w:val="無清單7113"/>
    <w:next w:val="a4"/>
    <w:semiHidden/>
    <w:rsid w:val="002F19B7"/>
  </w:style>
  <w:style w:type="numbering" w:customStyle="1" w:styleId="111111111">
    <w:name w:val="1 / 1.1 / 1.1.1111"/>
    <w:basedOn w:val="a4"/>
    <w:next w:val="111111"/>
    <w:rsid w:val="002F19B7"/>
  </w:style>
  <w:style w:type="numbering" w:customStyle="1" w:styleId="1ai111">
    <w:name w:val="1 / a / i111"/>
    <w:basedOn w:val="a4"/>
    <w:next w:val="1ai"/>
    <w:rsid w:val="002F19B7"/>
  </w:style>
  <w:style w:type="numbering" w:customStyle="1" w:styleId="111a">
    <w:name w:val="文章 / 章節111"/>
    <w:basedOn w:val="a4"/>
    <w:next w:val="afff8"/>
    <w:rsid w:val="002F19B7"/>
  </w:style>
  <w:style w:type="numbering" w:customStyle="1" w:styleId="8310">
    <w:name w:val="無清單831"/>
    <w:next w:val="a4"/>
    <w:semiHidden/>
    <w:rsid w:val="002F19B7"/>
  </w:style>
  <w:style w:type="numbering" w:customStyle="1" w:styleId="12320">
    <w:name w:val="無清單1232"/>
    <w:next w:val="a4"/>
    <w:semiHidden/>
    <w:rsid w:val="002F19B7"/>
  </w:style>
  <w:style w:type="numbering" w:customStyle="1" w:styleId="21114">
    <w:name w:val="無清單21114"/>
    <w:next w:val="a4"/>
    <w:semiHidden/>
    <w:rsid w:val="002F19B7"/>
  </w:style>
  <w:style w:type="numbering" w:customStyle="1" w:styleId="31114">
    <w:name w:val="無清單31114"/>
    <w:next w:val="a4"/>
    <w:semiHidden/>
    <w:rsid w:val="002F19B7"/>
  </w:style>
  <w:style w:type="numbering" w:customStyle="1" w:styleId="41114">
    <w:name w:val="無清單41114"/>
    <w:next w:val="a4"/>
    <w:semiHidden/>
    <w:rsid w:val="002F19B7"/>
  </w:style>
  <w:style w:type="numbering" w:customStyle="1" w:styleId="51114">
    <w:name w:val="無清單51114"/>
    <w:next w:val="a4"/>
    <w:semiHidden/>
    <w:rsid w:val="002F19B7"/>
  </w:style>
  <w:style w:type="numbering" w:customStyle="1" w:styleId="61114">
    <w:name w:val="無清單61114"/>
    <w:next w:val="a4"/>
    <w:semiHidden/>
    <w:rsid w:val="002F19B7"/>
  </w:style>
  <w:style w:type="numbering" w:customStyle="1" w:styleId="931">
    <w:name w:val="無清單931"/>
    <w:next w:val="a4"/>
    <w:semiHidden/>
    <w:rsid w:val="002F19B7"/>
  </w:style>
  <w:style w:type="numbering" w:customStyle="1" w:styleId="1031">
    <w:name w:val="無清單1031"/>
    <w:next w:val="a4"/>
    <w:semiHidden/>
    <w:rsid w:val="002F19B7"/>
  </w:style>
  <w:style w:type="numbering" w:customStyle="1" w:styleId="1331">
    <w:name w:val="無清單1331"/>
    <w:next w:val="a4"/>
    <w:semiHidden/>
    <w:rsid w:val="002F19B7"/>
  </w:style>
  <w:style w:type="numbering" w:customStyle="1" w:styleId="2232">
    <w:name w:val="無清單2232"/>
    <w:next w:val="a4"/>
    <w:semiHidden/>
    <w:rsid w:val="002F19B7"/>
  </w:style>
  <w:style w:type="numbering" w:customStyle="1" w:styleId="3232">
    <w:name w:val="無清單3232"/>
    <w:next w:val="a4"/>
    <w:semiHidden/>
    <w:rsid w:val="002F19B7"/>
  </w:style>
  <w:style w:type="numbering" w:customStyle="1" w:styleId="4232">
    <w:name w:val="無清單4232"/>
    <w:next w:val="a4"/>
    <w:semiHidden/>
    <w:rsid w:val="002F19B7"/>
  </w:style>
  <w:style w:type="numbering" w:customStyle="1" w:styleId="5232">
    <w:name w:val="無清單5232"/>
    <w:next w:val="a4"/>
    <w:semiHidden/>
    <w:rsid w:val="002F19B7"/>
  </w:style>
  <w:style w:type="numbering" w:customStyle="1" w:styleId="6232">
    <w:name w:val="無清單6232"/>
    <w:next w:val="a4"/>
    <w:semiHidden/>
    <w:rsid w:val="002F19B7"/>
  </w:style>
  <w:style w:type="numbering" w:customStyle="1" w:styleId="1431">
    <w:name w:val="無清單1431"/>
    <w:next w:val="a4"/>
    <w:semiHidden/>
    <w:rsid w:val="002F19B7"/>
  </w:style>
  <w:style w:type="numbering" w:customStyle="1" w:styleId="1531">
    <w:name w:val="無清單1531"/>
    <w:next w:val="a4"/>
    <w:semiHidden/>
    <w:rsid w:val="002F19B7"/>
  </w:style>
  <w:style w:type="numbering" w:customStyle="1" w:styleId="2331">
    <w:name w:val="無清單2331"/>
    <w:next w:val="a4"/>
    <w:semiHidden/>
    <w:rsid w:val="002F19B7"/>
  </w:style>
  <w:style w:type="numbering" w:customStyle="1" w:styleId="3331">
    <w:name w:val="無清單3331"/>
    <w:next w:val="a4"/>
    <w:semiHidden/>
    <w:rsid w:val="002F19B7"/>
  </w:style>
  <w:style w:type="numbering" w:customStyle="1" w:styleId="4331">
    <w:name w:val="無清單4331"/>
    <w:next w:val="a4"/>
    <w:semiHidden/>
    <w:rsid w:val="002F19B7"/>
  </w:style>
  <w:style w:type="numbering" w:customStyle="1" w:styleId="5331">
    <w:name w:val="無清單5331"/>
    <w:next w:val="a4"/>
    <w:semiHidden/>
    <w:rsid w:val="002F19B7"/>
  </w:style>
  <w:style w:type="numbering" w:customStyle="1" w:styleId="6331">
    <w:name w:val="無清單6331"/>
    <w:next w:val="a4"/>
    <w:semiHidden/>
    <w:rsid w:val="002F19B7"/>
  </w:style>
  <w:style w:type="numbering" w:customStyle="1" w:styleId="1631">
    <w:name w:val="無清單1631"/>
    <w:next w:val="a4"/>
    <w:semiHidden/>
    <w:rsid w:val="002F19B7"/>
  </w:style>
  <w:style w:type="numbering" w:customStyle="1" w:styleId="1731">
    <w:name w:val="無清單1731"/>
    <w:next w:val="a4"/>
    <w:semiHidden/>
    <w:rsid w:val="002F19B7"/>
  </w:style>
  <w:style w:type="numbering" w:customStyle="1" w:styleId="2431">
    <w:name w:val="無清單2431"/>
    <w:next w:val="a4"/>
    <w:semiHidden/>
    <w:rsid w:val="002F19B7"/>
  </w:style>
  <w:style w:type="numbering" w:customStyle="1" w:styleId="3431">
    <w:name w:val="無清單3431"/>
    <w:next w:val="a4"/>
    <w:semiHidden/>
    <w:rsid w:val="002F19B7"/>
  </w:style>
  <w:style w:type="numbering" w:customStyle="1" w:styleId="4431">
    <w:name w:val="無清單4431"/>
    <w:next w:val="a4"/>
    <w:semiHidden/>
    <w:rsid w:val="002F19B7"/>
  </w:style>
  <w:style w:type="numbering" w:customStyle="1" w:styleId="5431">
    <w:name w:val="無清單5431"/>
    <w:next w:val="a4"/>
    <w:semiHidden/>
    <w:rsid w:val="002F19B7"/>
  </w:style>
  <w:style w:type="numbering" w:customStyle="1" w:styleId="6431">
    <w:name w:val="無清單6431"/>
    <w:next w:val="a4"/>
    <w:semiHidden/>
    <w:rsid w:val="002F19B7"/>
  </w:style>
  <w:style w:type="numbering" w:customStyle="1" w:styleId="1831">
    <w:name w:val="無清單1831"/>
    <w:next w:val="a4"/>
    <w:semiHidden/>
    <w:rsid w:val="002F19B7"/>
  </w:style>
  <w:style w:type="numbering" w:customStyle="1" w:styleId="1931">
    <w:name w:val="無清單1931"/>
    <w:next w:val="a4"/>
    <w:semiHidden/>
    <w:rsid w:val="002F19B7"/>
  </w:style>
  <w:style w:type="numbering" w:customStyle="1" w:styleId="2531">
    <w:name w:val="無清單2531"/>
    <w:next w:val="a4"/>
    <w:semiHidden/>
    <w:rsid w:val="002F19B7"/>
  </w:style>
  <w:style w:type="numbering" w:customStyle="1" w:styleId="3531">
    <w:name w:val="無清單3531"/>
    <w:next w:val="a4"/>
    <w:semiHidden/>
    <w:rsid w:val="002F19B7"/>
  </w:style>
  <w:style w:type="numbering" w:customStyle="1" w:styleId="4531">
    <w:name w:val="無清單4531"/>
    <w:next w:val="a4"/>
    <w:semiHidden/>
    <w:rsid w:val="002F19B7"/>
  </w:style>
  <w:style w:type="numbering" w:customStyle="1" w:styleId="5531">
    <w:name w:val="無清單5531"/>
    <w:next w:val="a4"/>
    <w:semiHidden/>
    <w:rsid w:val="002F19B7"/>
  </w:style>
  <w:style w:type="numbering" w:customStyle="1" w:styleId="6531">
    <w:name w:val="無清單6531"/>
    <w:next w:val="a4"/>
    <w:semiHidden/>
    <w:rsid w:val="002F19B7"/>
  </w:style>
  <w:style w:type="numbering" w:customStyle="1" w:styleId="2012">
    <w:name w:val="無清單2012"/>
    <w:next w:val="a4"/>
    <w:semiHidden/>
    <w:rsid w:val="002F19B7"/>
  </w:style>
  <w:style w:type="numbering" w:customStyle="1" w:styleId="11012">
    <w:name w:val="無清單11012"/>
    <w:next w:val="a4"/>
    <w:semiHidden/>
    <w:rsid w:val="002F19B7"/>
  </w:style>
  <w:style w:type="numbering" w:customStyle="1" w:styleId="11213">
    <w:name w:val="無清單11213"/>
    <w:next w:val="a4"/>
    <w:semiHidden/>
    <w:rsid w:val="002F19B7"/>
  </w:style>
  <w:style w:type="numbering" w:customStyle="1" w:styleId="2612">
    <w:name w:val="無清單2612"/>
    <w:next w:val="a4"/>
    <w:semiHidden/>
    <w:rsid w:val="002F19B7"/>
  </w:style>
  <w:style w:type="numbering" w:customStyle="1" w:styleId="3612">
    <w:name w:val="無清單3612"/>
    <w:next w:val="a4"/>
    <w:semiHidden/>
    <w:rsid w:val="002F19B7"/>
  </w:style>
  <w:style w:type="numbering" w:customStyle="1" w:styleId="4612">
    <w:name w:val="無清單4612"/>
    <w:next w:val="a4"/>
    <w:semiHidden/>
    <w:rsid w:val="002F19B7"/>
  </w:style>
  <w:style w:type="numbering" w:customStyle="1" w:styleId="5612">
    <w:name w:val="無清單5612"/>
    <w:next w:val="a4"/>
    <w:semiHidden/>
    <w:rsid w:val="002F19B7"/>
  </w:style>
  <w:style w:type="numbering" w:customStyle="1" w:styleId="6612">
    <w:name w:val="無清單6612"/>
    <w:next w:val="a4"/>
    <w:semiHidden/>
    <w:rsid w:val="002F19B7"/>
  </w:style>
  <w:style w:type="numbering" w:customStyle="1" w:styleId="7212">
    <w:name w:val="無清單7212"/>
    <w:next w:val="a4"/>
    <w:semiHidden/>
    <w:rsid w:val="002F19B7"/>
  </w:style>
  <w:style w:type="numbering" w:customStyle="1" w:styleId="111111112">
    <w:name w:val="1 / 1.1 / 1.1.1112"/>
    <w:basedOn w:val="a4"/>
    <w:next w:val="111111"/>
    <w:rsid w:val="002F19B7"/>
  </w:style>
  <w:style w:type="numbering" w:customStyle="1" w:styleId="1ai112">
    <w:name w:val="1 / a / i112"/>
    <w:basedOn w:val="a4"/>
    <w:next w:val="1ai"/>
    <w:rsid w:val="002F19B7"/>
  </w:style>
  <w:style w:type="numbering" w:customStyle="1" w:styleId="112a">
    <w:name w:val="文章 / 章節112"/>
    <w:basedOn w:val="a4"/>
    <w:next w:val="afff8"/>
    <w:rsid w:val="002F19B7"/>
  </w:style>
  <w:style w:type="numbering" w:customStyle="1" w:styleId="8113">
    <w:name w:val="無清單8113"/>
    <w:next w:val="a4"/>
    <w:semiHidden/>
    <w:rsid w:val="002F19B7"/>
  </w:style>
  <w:style w:type="numbering" w:customStyle="1" w:styleId="12114">
    <w:name w:val="無清單12114"/>
    <w:next w:val="a4"/>
    <w:semiHidden/>
    <w:rsid w:val="002F19B7"/>
  </w:style>
  <w:style w:type="numbering" w:customStyle="1" w:styleId="21213">
    <w:name w:val="無清單21213"/>
    <w:next w:val="a4"/>
    <w:semiHidden/>
    <w:rsid w:val="002F19B7"/>
  </w:style>
  <w:style w:type="numbering" w:customStyle="1" w:styleId="31212">
    <w:name w:val="無清單31212"/>
    <w:next w:val="a4"/>
    <w:semiHidden/>
    <w:rsid w:val="002F19B7"/>
  </w:style>
  <w:style w:type="numbering" w:customStyle="1" w:styleId="41212">
    <w:name w:val="無清單41212"/>
    <w:next w:val="a4"/>
    <w:semiHidden/>
    <w:rsid w:val="002F19B7"/>
  </w:style>
  <w:style w:type="numbering" w:customStyle="1" w:styleId="51212">
    <w:name w:val="無清單51212"/>
    <w:next w:val="a4"/>
    <w:semiHidden/>
    <w:rsid w:val="002F19B7"/>
  </w:style>
  <w:style w:type="numbering" w:customStyle="1" w:styleId="61212">
    <w:name w:val="無清單61212"/>
    <w:next w:val="a4"/>
    <w:semiHidden/>
    <w:rsid w:val="002F19B7"/>
  </w:style>
  <w:style w:type="numbering" w:customStyle="1" w:styleId="9113">
    <w:name w:val="無清單9113"/>
    <w:next w:val="a4"/>
    <w:semiHidden/>
    <w:rsid w:val="002F19B7"/>
  </w:style>
  <w:style w:type="numbering" w:customStyle="1" w:styleId="10113">
    <w:name w:val="無清單10113"/>
    <w:next w:val="a4"/>
    <w:semiHidden/>
    <w:rsid w:val="002F19B7"/>
  </w:style>
  <w:style w:type="numbering" w:customStyle="1" w:styleId="13113">
    <w:name w:val="無清單13113"/>
    <w:next w:val="a4"/>
    <w:semiHidden/>
    <w:rsid w:val="002F19B7"/>
  </w:style>
  <w:style w:type="numbering" w:customStyle="1" w:styleId="22113">
    <w:name w:val="無清單22113"/>
    <w:next w:val="a4"/>
    <w:semiHidden/>
    <w:rsid w:val="002F19B7"/>
  </w:style>
  <w:style w:type="numbering" w:customStyle="1" w:styleId="32113">
    <w:name w:val="無清單32113"/>
    <w:next w:val="a4"/>
    <w:semiHidden/>
    <w:rsid w:val="002F19B7"/>
  </w:style>
  <w:style w:type="numbering" w:customStyle="1" w:styleId="42113">
    <w:name w:val="無清單42113"/>
    <w:next w:val="a4"/>
    <w:semiHidden/>
    <w:rsid w:val="002F19B7"/>
  </w:style>
  <w:style w:type="numbering" w:customStyle="1" w:styleId="52113">
    <w:name w:val="無清單52113"/>
    <w:next w:val="a4"/>
    <w:semiHidden/>
    <w:rsid w:val="002F19B7"/>
  </w:style>
  <w:style w:type="numbering" w:customStyle="1" w:styleId="62113">
    <w:name w:val="無清單62113"/>
    <w:next w:val="a4"/>
    <w:semiHidden/>
    <w:rsid w:val="002F19B7"/>
  </w:style>
  <w:style w:type="numbering" w:customStyle="1" w:styleId="14113">
    <w:name w:val="無清單14113"/>
    <w:next w:val="a4"/>
    <w:semiHidden/>
    <w:rsid w:val="002F19B7"/>
  </w:style>
  <w:style w:type="numbering" w:customStyle="1" w:styleId="15113">
    <w:name w:val="無清單15113"/>
    <w:next w:val="a4"/>
    <w:semiHidden/>
    <w:rsid w:val="002F19B7"/>
  </w:style>
  <w:style w:type="numbering" w:customStyle="1" w:styleId="23113">
    <w:name w:val="無清單23113"/>
    <w:next w:val="a4"/>
    <w:semiHidden/>
    <w:rsid w:val="002F19B7"/>
  </w:style>
  <w:style w:type="numbering" w:customStyle="1" w:styleId="33113">
    <w:name w:val="無清單33113"/>
    <w:next w:val="a4"/>
    <w:semiHidden/>
    <w:rsid w:val="002F19B7"/>
  </w:style>
  <w:style w:type="numbering" w:customStyle="1" w:styleId="43113">
    <w:name w:val="無清單43113"/>
    <w:next w:val="a4"/>
    <w:semiHidden/>
    <w:rsid w:val="002F19B7"/>
  </w:style>
  <w:style w:type="numbering" w:customStyle="1" w:styleId="53113">
    <w:name w:val="無清單53113"/>
    <w:next w:val="a4"/>
    <w:semiHidden/>
    <w:rsid w:val="002F19B7"/>
  </w:style>
  <w:style w:type="numbering" w:customStyle="1" w:styleId="63113">
    <w:name w:val="無清單63113"/>
    <w:next w:val="a4"/>
    <w:semiHidden/>
    <w:rsid w:val="002F19B7"/>
  </w:style>
  <w:style w:type="numbering" w:customStyle="1" w:styleId="16113">
    <w:name w:val="無清單16113"/>
    <w:next w:val="a4"/>
    <w:semiHidden/>
    <w:rsid w:val="002F19B7"/>
  </w:style>
  <w:style w:type="numbering" w:customStyle="1" w:styleId="17113">
    <w:name w:val="無清單17113"/>
    <w:next w:val="a4"/>
    <w:semiHidden/>
    <w:rsid w:val="002F19B7"/>
  </w:style>
  <w:style w:type="numbering" w:customStyle="1" w:styleId="24113">
    <w:name w:val="無清單24113"/>
    <w:next w:val="a4"/>
    <w:semiHidden/>
    <w:rsid w:val="002F19B7"/>
  </w:style>
  <w:style w:type="numbering" w:customStyle="1" w:styleId="34113">
    <w:name w:val="無清單34113"/>
    <w:next w:val="a4"/>
    <w:semiHidden/>
    <w:rsid w:val="002F19B7"/>
  </w:style>
  <w:style w:type="numbering" w:customStyle="1" w:styleId="44113">
    <w:name w:val="無清單44113"/>
    <w:next w:val="a4"/>
    <w:semiHidden/>
    <w:rsid w:val="002F19B7"/>
  </w:style>
  <w:style w:type="numbering" w:customStyle="1" w:styleId="54113">
    <w:name w:val="無清單54113"/>
    <w:next w:val="a4"/>
    <w:semiHidden/>
    <w:rsid w:val="002F19B7"/>
  </w:style>
  <w:style w:type="numbering" w:customStyle="1" w:styleId="64113">
    <w:name w:val="無清單64113"/>
    <w:next w:val="a4"/>
    <w:semiHidden/>
    <w:rsid w:val="002F19B7"/>
  </w:style>
  <w:style w:type="numbering" w:customStyle="1" w:styleId="18113">
    <w:name w:val="無清單18113"/>
    <w:next w:val="a4"/>
    <w:semiHidden/>
    <w:rsid w:val="002F19B7"/>
  </w:style>
  <w:style w:type="numbering" w:customStyle="1" w:styleId="19113">
    <w:name w:val="無清單19113"/>
    <w:next w:val="a4"/>
    <w:semiHidden/>
    <w:rsid w:val="002F19B7"/>
  </w:style>
  <w:style w:type="numbering" w:customStyle="1" w:styleId="25113">
    <w:name w:val="無清單25113"/>
    <w:next w:val="a4"/>
    <w:semiHidden/>
    <w:rsid w:val="002F19B7"/>
  </w:style>
  <w:style w:type="numbering" w:customStyle="1" w:styleId="35113">
    <w:name w:val="無清單35113"/>
    <w:next w:val="a4"/>
    <w:semiHidden/>
    <w:rsid w:val="002F19B7"/>
  </w:style>
  <w:style w:type="numbering" w:customStyle="1" w:styleId="45113">
    <w:name w:val="無清單45113"/>
    <w:next w:val="a4"/>
    <w:semiHidden/>
    <w:rsid w:val="002F19B7"/>
  </w:style>
  <w:style w:type="numbering" w:customStyle="1" w:styleId="55113">
    <w:name w:val="無清單55113"/>
    <w:next w:val="a4"/>
    <w:semiHidden/>
    <w:rsid w:val="002F19B7"/>
  </w:style>
  <w:style w:type="numbering" w:customStyle="1" w:styleId="65113">
    <w:name w:val="無清單65113"/>
    <w:next w:val="a4"/>
    <w:semiHidden/>
    <w:rsid w:val="002F19B7"/>
  </w:style>
  <w:style w:type="numbering" w:customStyle="1" w:styleId="2712">
    <w:name w:val="無清單2712"/>
    <w:next w:val="a4"/>
    <w:semiHidden/>
    <w:rsid w:val="002F19B7"/>
  </w:style>
  <w:style w:type="numbering" w:customStyle="1" w:styleId="11312">
    <w:name w:val="無清單11312"/>
    <w:next w:val="a4"/>
    <w:semiHidden/>
    <w:rsid w:val="002F19B7"/>
  </w:style>
  <w:style w:type="numbering" w:customStyle="1" w:styleId="11412">
    <w:name w:val="無清單11412"/>
    <w:next w:val="a4"/>
    <w:semiHidden/>
    <w:rsid w:val="002F19B7"/>
  </w:style>
  <w:style w:type="numbering" w:customStyle="1" w:styleId="2812">
    <w:name w:val="無清單2812"/>
    <w:next w:val="a4"/>
    <w:semiHidden/>
    <w:rsid w:val="002F19B7"/>
  </w:style>
  <w:style w:type="numbering" w:customStyle="1" w:styleId="3712">
    <w:name w:val="無清單3712"/>
    <w:next w:val="a4"/>
    <w:semiHidden/>
    <w:rsid w:val="002F19B7"/>
  </w:style>
  <w:style w:type="numbering" w:customStyle="1" w:styleId="4712">
    <w:name w:val="無清單4712"/>
    <w:next w:val="a4"/>
    <w:semiHidden/>
    <w:rsid w:val="002F19B7"/>
  </w:style>
  <w:style w:type="numbering" w:customStyle="1" w:styleId="5712">
    <w:name w:val="無清單5712"/>
    <w:next w:val="a4"/>
    <w:semiHidden/>
    <w:rsid w:val="002F19B7"/>
  </w:style>
  <w:style w:type="numbering" w:customStyle="1" w:styleId="6712">
    <w:name w:val="無清單6712"/>
    <w:next w:val="a4"/>
    <w:semiHidden/>
    <w:rsid w:val="002F19B7"/>
  </w:style>
  <w:style w:type="numbering" w:customStyle="1" w:styleId="7312">
    <w:name w:val="無清單7312"/>
    <w:next w:val="a4"/>
    <w:semiHidden/>
    <w:rsid w:val="002F19B7"/>
  </w:style>
  <w:style w:type="numbering" w:customStyle="1" w:styleId="111111210">
    <w:name w:val="1 / 1.1 / 1.1.1210"/>
    <w:basedOn w:val="a4"/>
    <w:next w:val="111111"/>
    <w:rsid w:val="002F19B7"/>
  </w:style>
  <w:style w:type="numbering" w:customStyle="1" w:styleId="1ai210">
    <w:name w:val="1 / a / i210"/>
    <w:basedOn w:val="a4"/>
    <w:next w:val="1ai"/>
    <w:rsid w:val="002F19B7"/>
  </w:style>
  <w:style w:type="numbering" w:customStyle="1" w:styleId="2102">
    <w:name w:val="文章 / 章節210"/>
    <w:basedOn w:val="a4"/>
    <w:next w:val="afff8"/>
    <w:rsid w:val="002F19B7"/>
  </w:style>
  <w:style w:type="numbering" w:customStyle="1" w:styleId="82120">
    <w:name w:val="無清單8212"/>
    <w:next w:val="a4"/>
    <w:semiHidden/>
    <w:rsid w:val="002F19B7"/>
  </w:style>
  <w:style w:type="numbering" w:customStyle="1" w:styleId="12212">
    <w:name w:val="無清單12212"/>
    <w:next w:val="a4"/>
    <w:semiHidden/>
    <w:rsid w:val="002F19B7"/>
  </w:style>
  <w:style w:type="numbering" w:customStyle="1" w:styleId="21312">
    <w:name w:val="無清單21312"/>
    <w:next w:val="a4"/>
    <w:semiHidden/>
    <w:rsid w:val="002F19B7"/>
  </w:style>
  <w:style w:type="numbering" w:customStyle="1" w:styleId="31312">
    <w:name w:val="無清單31312"/>
    <w:next w:val="a4"/>
    <w:semiHidden/>
    <w:rsid w:val="002F19B7"/>
  </w:style>
  <w:style w:type="numbering" w:customStyle="1" w:styleId="41312">
    <w:name w:val="無清單41312"/>
    <w:next w:val="a4"/>
    <w:semiHidden/>
    <w:rsid w:val="002F19B7"/>
  </w:style>
  <w:style w:type="numbering" w:customStyle="1" w:styleId="51312">
    <w:name w:val="無清單51312"/>
    <w:next w:val="a4"/>
    <w:semiHidden/>
    <w:rsid w:val="002F19B7"/>
  </w:style>
  <w:style w:type="numbering" w:customStyle="1" w:styleId="61312">
    <w:name w:val="無清單61312"/>
    <w:next w:val="a4"/>
    <w:semiHidden/>
    <w:rsid w:val="002F19B7"/>
  </w:style>
  <w:style w:type="numbering" w:customStyle="1" w:styleId="9212">
    <w:name w:val="無清單9212"/>
    <w:next w:val="a4"/>
    <w:semiHidden/>
    <w:rsid w:val="002F19B7"/>
  </w:style>
  <w:style w:type="numbering" w:customStyle="1" w:styleId="10212">
    <w:name w:val="無清單10212"/>
    <w:next w:val="a4"/>
    <w:semiHidden/>
    <w:rsid w:val="002F19B7"/>
  </w:style>
  <w:style w:type="numbering" w:customStyle="1" w:styleId="13212">
    <w:name w:val="無清單13212"/>
    <w:next w:val="a4"/>
    <w:semiHidden/>
    <w:rsid w:val="002F19B7"/>
  </w:style>
  <w:style w:type="numbering" w:customStyle="1" w:styleId="22212">
    <w:name w:val="無清單22212"/>
    <w:next w:val="a4"/>
    <w:semiHidden/>
    <w:rsid w:val="002F19B7"/>
  </w:style>
  <w:style w:type="numbering" w:customStyle="1" w:styleId="32212">
    <w:name w:val="無清單32212"/>
    <w:next w:val="a4"/>
    <w:semiHidden/>
    <w:rsid w:val="002F19B7"/>
  </w:style>
  <w:style w:type="numbering" w:customStyle="1" w:styleId="42212">
    <w:name w:val="無清單42212"/>
    <w:next w:val="a4"/>
    <w:semiHidden/>
    <w:rsid w:val="002F19B7"/>
  </w:style>
  <w:style w:type="numbering" w:customStyle="1" w:styleId="52212">
    <w:name w:val="無清單52212"/>
    <w:next w:val="a4"/>
    <w:semiHidden/>
    <w:rsid w:val="002F19B7"/>
  </w:style>
  <w:style w:type="numbering" w:customStyle="1" w:styleId="62212">
    <w:name w:val="無清單62212"/>
    <w:next w:val="a4"/>
    <w:semiHidden/>
    <w:rsid w:val="002F19B7"/>
  </w:style>
  <w:style w:type="numbering" w:customStyle="1" w:styleId="14212">
    <w:name w:val="無清單14212"/>
    <w:next w:val="a4"/>
    <w:semiHidden/>
    <w:rsid w:val="002F19B7"/>
  </w:style>
  <w:style w:type="numbering" w:customStyle="1" w:styleId="15212">
    <w:name w:val="無清單15212"/>
    <w:next w:val="a4"/>
    <w:semiHidden/>
    <w:rsid w:val="002F19B7"/>
  </w:style>
  <w:style w:type="numbering" w:customStyle="1" w:styleId="23212">
    <w:name w:val="無清單23212"/>
    <w:next w:val="a4"/>
    <w:semiHidden/>
    <w:rsid w:val="002F19B7"/>
  </w:style>
  <w:style w:type="numbering" w:customStyle="1" w:styleId="33212">
    <w:name w:val="無清單33212"/>
    <w:next w:val="a4"/>
    <w:semiHidden/>
    <w:rsid w:val="002F19B7"/>
  </w:style>
  <w:style w:type="numbering" w:customStyle="1" w:styleId="43212">
    <w:name w:val="無清單43212"/>
    <w:next w:val="a4"/>
    <w:semiHidden/>
    <w:rsid w:val="002F19B7"/>
  </w:style>
  <w:style w:type="numbering" w:customStyle="1" w:styleId="53212">
    <w:name w:val="無清單53212"/>
    <w:next w:val="a4"/>
    <w:semiHidden/>
    <w:rsid w:val="002F19B7"/>
  </w:style>
  <w:style w:type="numbering" w:customStyle="1" w:styleId="63212">
    <w:name w:val="無清單63212"/>
    <w:next w:val="a4"/>
    <w:semiHidden/>
    <w:rsid w:val="002F19B7"/>
  </w:style>
  <w:style w:type="numbering" w:customStyle="1" w:styleId="16212">
    <w:name w:val="無清單16212"/>
    <w:next w:val="a4"/>
    <w:semiHidden/>
    <w:rsid w:val="002F19B7"/>
  </w:style>
  <w:style w:type="numbering" w:customStyle="1" w:styleId="17212">
    <w:name w:val="無清單17212"/>
    <w:next w:val="a4"/>
    <w:semiHidden/>
    <w:rsid w:val="002F19B7"/>
  </w:style>
  <w:style w:type="numbering" w:customStyle="1" w:styleId="24212">
    <w:name w:val="無清單24212"/>
    <w:next w:val="a4"/>
    <w:semiHidden/>
    <w:rsid w:val="002F19B7"/>
  </w:style>
  <w:style w:type="numbering" w:customStyle="1" w:styleId="34212">
    <w:name w:val="無清單34212"/>
    <w:next w:val="a4"/>
    <w:semiHidden/>
    <w:rsid w:val="002F19B7"/>
  </w:style>
  <w:style w:type="numbering" w:customStyle="1" w:styleId="44212">
    <w:name w:val="無清單44212"/>
    <w:next w:val="a4"/>
    <w:semiHidden/>
    <w:rsid w:val="002F19B7"/>
  </w:style>
  <w:style w:type="numbering" w:customStyle="1" w:styleId="54212">
    <w:name w:val="無清單54212"/>
    <w:next w:val="a4"/>
    <w:semiHidden/>
    <w:rsid w:val="002F19B7"/>
  </w:style>
  <w:style w:type="numbering" w:customStyle="1" w:styleId="64212">
    <w:name w:val="無清單64212"/>
    <w:next w:val="a4"/>
    <w:semiHidden/>
    <w:rsid w:val="002F19B7"/>
  </w:style>
  <w:style w:type="numbering" w:customStyle="1" w:styleId="18212">
    <w:name w:val="無清單18212"/>
    <w:next w:val="a4"/>
    <w:semiHidden/>
    <w:rsid w:val="002F19B7"/>
  </w:style>
  <w:style w:type="numbering" w:customStyle="1" w:styleId="19212">
    <w:name w:val="無清單19212"/>
    <w:next w:val="a4"/>
    <w:semiHidden/>
    <w:rsid w:val="002F19B7"/>
  </w:style>
  <w:style w:type="numbering" w:customStyle="1" w:styleId="25212">
    <w:name w:val="無清單25212"/>
    <w:next w:val="a4"/>
    <w:semiHidden/>
    <w:rsid w:val="002F19B7"/>
  </w:style>
  <w:style w:type="numbering" w:customStyle="1" w:styleId="35212">
    <w:name w:val="無清單35212"/>
    <w:next w:val="a4"/>
    <w:semiHidden/>
    <w:rsid w:val="002F19B7"/>
  </w:style>
  <w:style w:type="numbering" w:customStyle="1" w:styleId="45212">
    <w:name w:val="無清單45212"/>
    <w:next w:val="a4"/>
    <w:semiHidden/>
    <w:rsid w:val="002F19B7"/>
  </w:style>
  <w:style w:type="numbering" w:customStyle="1" w:styleId="55212">
    <w:name w:val="無清單55212"/>
    <w:next w:val="a4"/>
    <w:semiHidden/>
    <w:rsid w:val="002F19B7"/>
  </w:style>
  <w:style w:type="numbering" w:customStyle="1" w:styleId="65212">
    <w:name w:val="無清單65212"/>
    <w:next w:val="a4"/>
    <w:semiHidden/>
    <w:rsid w:val="002F19B7"/>
  </w:style>
  <w:style w:type="numbering" w:customStyle="1" w:styleId="3010">
    <w:name w:val="無清單301"/>
    <w:next w:val="a4"/>
    <w:semiHidden/>
    <w:rsid w:val="002F19B7"/>
  </w:style>
  <w:style w:type="numbering" w:customStyle="1" w:styleId="1161">
    <w:name w:val="無清單1161"/>
    <w:next w:val="a4"/>
    <w:semiHidden/>
    <w:rsid w:val="002F19B7"/>
  </w:style>
  <w:style w:type="numbering" w:customStyle="1" w:styleId="2141">
    <w:name w:val="無清單2141"/>
    <w:next w:val="a4"/>
    <w:semiHidden/>
    <w:rsid w:val="002F19B7"/>
  </w:style>
  <w:style w:type="numbering" w:customStyle="1" w:styleId="391">
    <w:name w:val="無清單391"/>
    <w:next w:val="a4"/>
    <w:semiHidden/>
    <w:rsid w:val="002F19B7"/>
  </w:style>
  <w:style w:type="numbering" w:customStyle="1" w:styleId="491">
    <w:name w:val="無清單491"/>
    <w:next w:val="a4"/>
    <w:semiHidden/>
    <w:rsid w:val="002F19B7"/>
  </w:style>
  <w:style w:type="numbering" w:customStyle="1" w:styleId="591">
    <w:name w:val="無清單591"/>
    <w:next w:val="a4"/>
    <w:semiHidden/>
    <w:rsid w:val="002F19B7"/>
  </w:style>
  <w:style w:type="numbering" w:customStyle="1" w:styleId="691">
    <w:name w:val="無清單691"/>
    <w:next w:val="a4"/>
    <w:semiHidden/>
    <w:rsid w:val="002F19B7"/>
  </w:style>
  <w:style w:type="numbering" w:customStyle="1" w:styleId="741">
    <w:name w:val="無清單741"/>
    <w:next w:val="a4"/>
    <w:semiHidden/>
    <w:rsid w:val="002F19B7"/>
  </w:style>
  <w:style w:type="numbering" w:customStyle="1" w:styleId="1171">
    <w:name w:val="無清單1171"/>
    <w:next w:val="a4"/>
    <w:semiHidden/>
    <w:rsid w:val="002F19B7"/>
  </w:style>
  <w:style w:type="numbering" w:customStyle="1" w:styleId="11121">
    <w:name w:val="無清單11121"/>
    <w:next w:val="a4"/>
    <w:semiHidden/>
    <w:rsid w:val="002F19B7"/>
  </w:style>
  <w:style w:type="numbering" w:customStyle="1" w:styleId="2151">
    <w:name w:val="無清單2151"/>
    <w:next w:val="a4"/>
    <w:semiHidden/>
    <w:rsid w:val="002F19B7"/>
  </w:style>
  <w:style w:type="numbering" w:customStyle="1" w:styleId="3141">
    <w:name w:val="無清單3141"/>
    <w:next w:val="a4"/>
    <w:semiHidden/>
    <w:rsid w:val="002F19B7"/>
  </w:style>
  <w:style w:type="numbering" w:customStyle="1" w:styleId="4141">
    <w:name w:val="無清單4141"/>
    <w:next w:val="a4"/>
    <w:semiHidden/>
    <w:rsid w:val="002F19B7"/>
  </w:style>
  <w:style w:type="numbering" w:customStyle="1" w:styleId="5141">
    <w:name w:val="無清單5141"/>
    <w:next w:val="a4"/>
    <w:semiHidden/>
    <w:rsid w:val="002F19B7"/>
  </w:style>
  <w:style w:type="numbering" w:customStyle="1" w:styleId="6141">
    <w:name w:val="無清單6141"/>
    <w:next w:val="a4"/>
    <w:semiHidden/>
    <w:rsid w:val="002F19B7"/>
  </w:style>
  <w:style w:type="numbering" w:customStyle="1" w:styleId="7121">
    <w:name w:val="無清單7121"/>
    <w:next w:val="a4"/>
    <w:semiHidden/>
    <w:rsid w:val="002F19B7"/>
  </w:style>
  <w:style w:type="numbering" w:customStyle="1" w:styleId="11111131">
    <w:name w:val="1 / 1.1 / 1.1.131"/>
    <w:basedOn w:val="a4"/>
    <w:next w:val="111111"/>
    <w:rsid w:val="002F19B7"/>
  </w:style>
  <w:style w:type="numbering" w:customStyle="1" w:styleId="1ai31">
    <w:name w:val="1 / a / i31"/>
    <w:basedOn w:val="a4"/>
    <w:next w:val="1ai"/>
    <w:rsid w:val="002F19B7"/>
  </w:style>
  <w:style w:type="numbering" w:customStyle="1" w:styleId="31d">
    <w:name w:val="文章 / 章節31"/>
    <w:basedOn w:val="a4"/>
    <w:next w:val="afff8"/>
    <w:rsid w:val="002F19B7"/>
  </w:style>
  <w:style w:type="numbering" w:customStyle="1" w:styleId="8410">
    <w:name w:val="無清單841"/>
    <w:next w:val="a4"/>
    <w:semiHidden/>
    <w:rsid w:val="002F19B7"/>
  </w:style>
  <w:style w:type="numbering" w:customStyle="1" w:styleId="1241">
    <w:name w:val="無清單1241"/>
    <w:next w:val="a4"/>
    <w:semiHidden/>
    <w:rsid w:val="002F19B7"/>
  </w:style>
  <w:style w:type="numbering" w:customStyle="1" w:styleId="21121">
    <w:name w:val="無清單21121"/>
    <w:next w:val="a4"/>
    <w:semiHidden/>
    <w:rsid w:val="002F19B7"/>
  </w:style>
  <w:style w:type="numbering" w:customStyle="1" w:styleId="31121">
    <w:name w:val="無清單31121"/>
    <w:next w:val="a4"/>
    <w:semiHidden/>
    <w:rsid w:val="002F19B7"/>
  </w:style>
  <w:style w:type="numbering" w:customStyle="1" w:styleId="41121">
    <w:name w:val="無清單41121"/>
    <w:next w:val="a4"/>
    <w:semiHidden/>
    <w:rsid w:val="002F19B7"/>
  </w:style>
  <w:style w:type="numbering" w:customStyle="1" w:styleId="51121">
    <w:name w:val="無清單51121"/>
    <w:next w:val="a4"/>
    <w:semiHidden/>
    <w:rsid w:val="002F19B7"/>
  </w:style>
  <w:style w:type="numbering" w:customStyle="1" w:styleId="61121">
    <w:name w:val="無清單61121"/>
    <w:next w:val="a4"/>
    <w:semiHidden/>
    <w:rsid w:val="002F19B7"/>
  </w:style>
  <w:style w:type="numbering" w:customStyle="1" w:styleId="941">
    <w:name w:val="無清單941"/>
    <w:next w:val="a4"/>
    <w:semiHidden/>
    <w:rsid w:val="002F19B7"/>
  </w:style>
  <w:style w:type="numbering" w:customStyle="1" w:styleId="1041">
    <w:name w:val="無清單1041"/>
    <w:next w:val="a4"/>
    <w:semiHidden/>
    <w:rsid w:val="002F19B7"/>
  </w:style>
  <w:style w:type="numbering" w:customStyle="1" w:styleId="1341">
    <w:name w:val="無清單1341"/>
    <w:next w:val="a4"/>
    <w:semiHidden/>
    <w:rsid w:val="002F19B7"/>
  </w:style>
  <w:style w:type="numbering" w:customStyle="1" w:styleId="2241">
    <w:name w:val="無清單2241"/>
    <w:next w:val="a4"/>
    <w:semiHidden/>
    <w:rsid w:val="002F19B7"/>
  </w:style>
  <w:style w:type="numbering" w:customStyle="1" w:styleId="3241">
    <w:name w:val="無清單3241"/>
    <w:next w:val="a4"/>
    <w:semiHidden/>
    <w:rsid w:val="002F19B7"/>
  </w:style>
  <w:style w:type="numbering" w:customStyle="1" w:styleId="4241">
    <w:name w:val="無清單4241"/>
    <w:next w:val="a4"/>
    <w:semiHidden/>
    <w:rsid w:val="002F19B7"/>
  </w:style>
  <w:style w:type="numbering" w:customStyle="1" w:styleId="5241">
    <w:name w:val="無清單5241"/>
    <w:next w:val="a4"/>
    <w:semiHidden/>
    <w:rsid w:val="002F19B7"/>
  </w:style>
  <w:style w:type="numbering" w:customStyle="1" w:styleId="6241">
    <w:name w:val="無清單6241"/>
    <w:next w:val="a4"/>
    <w:semiHidden/>
    <w:rsid w:val="002F19B7"/>
  </w:style>
  <w:style w:type="numbering" w:customStyle="1" w:styleId="1441">
    <w:name w:val="無清單1441"/>
    <w:next w:val="a4"/>
    <w:semiHidden/>
    <w:rsid w:val="002F19B7"/>
  </w:style>
  <w:style w:type="numbering" w:customStyle="1" w:styleId="1541">
    <w:name w:val="無清單1541"/>
    <w:next w:val="a4"/>
    <w:semiHidden/>
    <w:rsid w:val="002F19B7"/>
  </w:style>
  <w:style w:type="numbering" w:customStyle="1" w:styleId="2341">
    <w:name w:val="無清單2341"/>
    <w:next w:val="a4"/>
    <w:semiHidden/>
    <w:rsid w:val="002F19B7"/>
  </w:style>
  <w:style w:type="numbering" w:customStyle="1" w:styleId="3341">
    <w:name w:val="無清單3341"/>
    <w:next w:val="a4"/>
    <w:semiHidden/>
    <w:rsid w:val="002F19B7"/>
  </w:style>
  <w:style w:type="numbering" w:customStyle="1" w:styleId="4341">
    <w:name w:val="無清單4341"/>
    <w:next w:val="a4"/>
    <w:semiHidden/>
    <w:rsid w:val="002F19B7"/>
  </w:style>
  <w:style w:type="numbering" w:customStyle="1" w:styleId="5341">
    <w:name w:val="無清單5341"/>
    <w:next w:val="a4"/>
    <w:semiHidden/>
    <w:rsid w:val="002F19B7"/>
  </w:style>
  <w:style w:type="numbering" w:customStyle="1" w:styleId="6341">
    <w:name w:val="無清單6341"/>
    <w:next w:val="a4"/>
    <w:semiHidden/>
    <w:rsid w:val="002F19B7"/>
  </w:style>
  <w:style w:type="numbering" w:customStyle="1" w:styleId="1641">
    <w:name w:val="無清單1641"/>
    <w:next w:val="a4"/>
    <w:semiHidden/>
    <w:rsid w:val="002F19B7"/>
  </w:style>
  <w:style w:type="numbering" w:customStyle="1" w:styleId="1741">
    <w:name w:val="無清單1741"/>
    <w:next w:val="a4"/>
    <w:semiHidden/>
    <w:rsid w:val="002F19B7"/>
  </w:style>
  <w:style w:type="numbering" w:customStyle="1" w:styleId="2441">
    <w:name w:val="無清單2441"/>
    <w:next w:val="a4"/>
    <w:semiHidden/>
    <w:rsid w:val="002F19B7"/>
  </w:style>
  <w:style w:type="numbering" w:customStyle="1" w:styleId="3441">
    <w:name w:val="無清單3441"/>
    <w:next w:val="a4"/>
    <w:semiHidden/>
    <w:rsid w:val="002F19B7"/>
  </w:style>
  <w:style w:type="numbering" w:customStyle="1" w:styleId="4441">
    <w:name w:val="無清單4441"/>
    <w:next w:val="a4"/>
    <w:semiHidden/>
    <w:rsid w:val="002F19B7"/>
  </w:style>
  <w:style w:type="numbering" w:customStyle="1" w:styleId="5441">
    <w:name w:val="無清單5441"/>
    <w:next w:val="a4"/>
    <w:semiHidden/>
    <w:rsid w:val="002F19B7"/>
  </w:style>
  <w:style w:type="numbering" w:customStyle="1" w:styleId="6441">
    <w:name w:val="無清單6441"/>
    <w:next w:val="a4"/>
    <w:semiHidden/>
    <w:rsid w:val="002F19B7"/>
  </w:style>
  <w:style w:type="numbering" w:customStyle="1" w:styleId="1841">
    <w:name w:val="無清單1841"/>
    <w:next w:val="a4"/>
    <w:semiHidden/>
    <w:rsid w:val="002F19B7"/>
  </w:style>
  <w:style w:type="numbering" w:customStyle="1" w:styleId="1941">
    <w:name w:val="無清單1941"/>
    <w:next w:val="a4"/>
    <w:semiHidden/>
    <w:rsid w:val="002F19B7"/>
  </w:style>
  <w:style w:type="numbering" w:customStyle="1" w:styleId="2541">
    <w:name w:val="無清單2541"/>
    <w:next w:val="a4"/>
    <w:semiHidden/>
    <w:rsid w:val="002F19B7"/>
  </w:style>
  <w:style w:type="numbering" w:customStyle="1" w:styleId="3541">
    <w:name w:val="無清單3541"/>
    <w:next w:val="a4"/>
    <w:semiHidden/>
    <w:rsid w:val="002F19B7"/>
  </w:style>
  <w:style w:type="numbering" w:customStyle="1" w:styleId="4541">
    <w:name w:val="無清單4541"/>
    <w:next w:val="a4"/>
    <w:semiHidden/>
    <w:rsid w:val="002F19B7"/>
  </w:style>
  <w:style w:type="numbering" w:customStyle="1" w:styleId="5541">
    <w:name w:val="無清單5541"/>
    <w:next w:val="a4"/>
    <w:semiHidden/>
    <w:rsid w:val="002F19B7"/>
  </w:style>
  <w:style w:type="numbering" w:customStyle="1" w:styleId="6541">
    <w:name w:val="無清單6541"/>
    <w:next w:val="a4"/>
    <w:semiHidden/>
    <w:rsid w:val="002F19B7"/>
  </w:style>
  <w:style w:type="numbering" w:customStyle="1" w:styleId="2021">
    <w:name w:val="無清單2021"/>
    <w:next w:val="a4"/>
    <w:semiHidden/>
    <w:rsid w:val="002F19B7"/>
  </w:style>
  <w:style w:type="numbering" w:customStyle="1" w:styleId="11021">
    <w:name w:val="無清單11021"/>
    <w:next w:val="a4"/>
    <w:semiHidden/>
    <w:rsid w:val="002F19B7"/>
  </w:style>
  <w:style w:type="numbering" w:customStyle="1" w:styleId="11221">
    <w:name w:val="無清單11221"/>
    <w:next w:val="a4"/>
    <w:semiHidden/>
    <w:rsid w:val="002F19B7"/>
  </w:style>
  <w:style w:type="numbering" w:customStyle="1" w:styleId="2621">
    <w:name w:val="無清單2621"/>
    <w:next w:val="a4"/>
    <w:semiHidden/>
    <w:rsid w:val="002F19B7"/>
  </w:style>
  <w:style w:type="numbering" w:customStyle="1" w:styleId="3621">
    <w:name w:val="無清單3621"/>
    <w:next w:val="a4"/>
    <w:semiHidden/>
    <w:rsid w:val="002F19B7"/>
  </w:style>
  <w:style w:type="numbering" w:customStyle="1" w:styleId="4621">
    <w:name w:val="無清單4621"/>
    <w:next w:val="a4"/>
    <w:semiHidden/>
    <w:rsid w:val="002F19B7"/>
  </w:style>
  <w:style w:type="numbering" w:customStyle="1" w:styleId="5621">
    <w:name w:val="無清單5621"/>
    <w:next w:val="a4"/>
    <w:semiHidden/>
    <w:rsid w:val="002F19B7"/>
  </w:style>
  <w:style w:type="numbering" w:customStyle="1" w:styleId="6621">
    <w:name w:val="無清單6621"/>
    <w:next w:val="a4"/>
    <w:semiHidden/>
    <w:rsid w:val="002F19B7"/>
  </w:style>
  <w:style w:type="numbering" w:customStyle="1" w:styleId="7221">
    <w:name w:val="無清單7221"/>
    <w:next w:val="a4"/>
    <w:semiHidden/>
    <w:rsid w:val="002F19B7"/>
  </w:style>
  <w:style w:type="numbering" w:customStyle="1" w:styleId="111111121">
    <w:name w:val="1 / 1.1 / 1.1.1121"/>
    <w:basedOn w:val="a4"/>
    <w:next w:val="111111"/>
    <w:rsid w:val="002F19B7"/>
  </w:style>
  <w:style w:type="numbering" w:customStyle="1" w:styleId="1ai121">
    <w:name w:val="1 / a / i121"/>
    <w:basedOn w:val="a4"/>
    <w:next w:val="1ai"/>
    <w:rsid w:val="002F19B7"/>
  </w:style>
  <w:style w:type="numbering" w:customStyle="1" w:styleId="121e">
    <w:name w:val="文章 / 章節121"/>
    <w:basedOn w:val="a4"/>
    <w:next w:val="afff8"/>
    <w:rsid w:val="002F19B7"/>
  </w:style>
  <w:style w:type="numbering" w:customStyle="1" w:styleId="8121">
    <w:name w:val="無清單8121"/>
    <w:next w:val="a4"/>
    <w:semiHidden/>
    <w:rsid w:val="002F19B7"/>
  </w:style>
  <w:style w:type="numbering" w:customStyle="1" w:styleId="12121">
    <w:name w:val="無清單12121"/>
    <w:next w:val="a4"/>
    <w:semiHidden/>
    <w:rsid w:val="002F19B7"/>
  </w:style>
  <w:style w:type="numbering" w:customStyle="1" w:styleId="21221">
    <w:name w:val="無清單21221"/>
    <w:next w:val="a4"/>
    <w:semiHidden/>
    <w:rsid w:val="002F19B7"/>
  </w:style>
  <w:style w:type="numbering" w:customStyle="1" w:styleId="31221">
    <w:name w:val="無清單31221"/>
    <w:next w:val="a4"/>
    <w:semiHidden/>
    <w:rsid w:val="002F19B7"/>
  </w:style>
  <w:style w:type="numbering" w:customStyle="1" w:styleId="41221">
    <w:name w:val="無清單41221"/>
    <w:next w:val="a4"/>
    <w:semiHidden/>
    <w:rsid w:val="002F19B7"/>
  </w:style>
  <w:style w:type="numbering" w:customStyle="1" w:styleId="51221">
    <w:name w:val="無清單51221"/>
    <w:next w:val="a4"/>
    <w:semiHidden/>
    <w:rsid w:val="002F19B7"/>
  </w:style>
  <w:style w:type="numbering" w:customStyle="1" w:styleId="61221">
    <w:name w:val="無清單61221"/>
    <w:next w:val="a4"/>
    <w:semiHidden/>
    <w:rsid w:val="002F19B7"/>
  </w:style>
  <w:style w:type="numbering" w:customStyle="1" w:styleId="9121">
    <w:name w:val="無清單9121"/>
    <w:next w:val="a4"/>
    <w:semiHidden/>
    <w:rsid w:val="002F19B7"/>
  </w:style>
  <w:style w:type="numbering" w:customStyle="1" w:styleId="10121">
    <w:name w:val="無清單10121"/>
    <w:next w:val="a4"/>
    <w:semiHidden/>
    <w:rsid w:val="002F19B7"/>
  </w:style>
  <w:style w:type="numbering" w:customStyle="1" w:styleId="13121">
    <w:name w:val="無清單13121"/>
    <w:next w:val="a4"/>
    <w:semiHidden/>
    <w:rsid w:val="002F19B7"/>
  </w:style>
  <w:style w:type="numbering" w:customStyle="1" w:styleId="22121">
    <w:name w:val="無清單22121"/>
    <w:next w:val="a4"/>
    <w:semiHidden/>
    <w:rsid w:val="002F19B7"/>
  </w:style>
  <w:style w:type="numbering" w:customStyle="1" w:styleId="32121">
    <w:name w:val="無清單32121"/>
    <w:next w:val="a4"/>
    <w:semiHidden/>
    <w:rsid w:val="002F19B7"/>
  </w:style>
  <w:style w:type="numbering" w:customStyle="1" w:styleId="42121">
    <w:name w:val="無清單42121"/>
    <w:next w:val="a4"/>
    <w:semiHidden/>
    <w:rsid w:val="002F19B7"/>
  </w:style>
  <w:style w:type="numbering" w:customStyle="1" w:styleId="52121">
    <w:name w:val="無清單52121"/>
    <w:next w:val="a4"/>
    <w:semiHidden/>
    <w:rsid w:val="002F19B7"/>
  </w:style>
  <w:style w:type="numbering" w:customStyle="1" w:styleId="62121">
    <w:name w:val="無清單62121"/>
    <w:next w:val="a4"/>
    <w:semiHidden/>
    <w:rsid w:val="002F19B7"/>
  </w:style>
  <w:style w:type="numbering" w:customStyle="1" w:styleId="14121">
    <w:name w:val="無清單14121"/>
    <w:next w:val="a4"/>
    <w:semiHidden/>
    <w:rsid w:val="002F19B7"/>
  </w:style>
  <w:style w:type="numbering" w:customStyle="1" w:styleId="15121">
    <w:name w:val="無清單15121"/>
    <w:next w:val="a4"/>
    <w:semiHidden/>
    <w:rsid w:val="002F19B7"/>
  </w:style>
  <w:style w:type="numbering" w:customStyle="1" w:styleId="23121">
    <w:name w:val="無清單23121"/>
    <w:next w:val="a4"/>
    <w:semiHidden/>
    <w:rsid w:val="002F19B7"/>
  </w:style>
  <w:style w:type="numbering" w:customStyle="1" w:styleId="33121">
    <w:name w:val="無清單33121"/>
    <w:next w:val="a4"/>
    <w:semiHidden/>
    <w:rsid w:val="002F19B7"/>
  </w:style>
  <w:style w:type="numbering" w:customStyle="1" w:styleId="43121">
    <w:name w:val="無清單43121"/>
    <w:next w:val="a4"/>
    <w:semiHidden/>
    <w:rsid w:val="002F19B7"/>
  </w:style>
  <w:style w:type="numbering" w:customStyle="1" w:styleId="53121">
    <w:name w:val="無清單53121"/>
    <w:next w:val="a4"/>
    <w:semiHidden/>
    <w:rsid w:val="002F19B7"/>
  </w:style>
  <w:style w:type="numbering" w:customStyle="1" w:styleId="63121">
    <w:name w:val="無清單63121"/>
    <w:next w:val="a4"/>
    <w:semiHidden/>
    <w:rsid w:val="002F19B7"/>
  </w:style>
  <w:style w:type="numbering" w:customStyle="1" w:styleId="16121">
    <w:name w:val="無清單16121"/>
    <w:next w:val="a4"/>
    <w:semiHidden/>
    <w:rsid w:val="002F19B7"/>
  </w:style>
  <w:style w:type="numbering" w:customStyle="1" w:styleId="17121">
    <w:name w:val="無清單17121"/>
    <w:next w:val="a4"/>
    <w:semiHidden/>
    <w:rsid w:val="002F19B7"/>
  </w:style>
  <w:style w:type="numbering" w:customStyle="1" w:styleId="24121">
    <w:name w:val="無清單24121"/>
    <w:next w:val="a4"/>
    <w:semiHidden/>
    <w:rsid w:val="002F19B7"/>
  </w:style>
  <w:style w:type="numbering" w:customStyle="1" w:styleId="34121">
    <w:name w:val="無清單34121"/>
    <w:next w:val="a4"/>
    <w:semiHidden/>
    <w:rsid w:val="002F19B7"/>
  </w:style>
  <w:style w:type="numbering" w:customStyle="1" w:styleId="44121">
    <w:name w:val="無清單44121"/>
    <w:next w:val="a4"/>
    <w:semiHidden/>
    <w:rsid w:val="002F19B7"/>
  </w:style>
  <w:style w:type="numbering" w:customStyle="1" w:styleId="54121">
    <w:name w:val="無清單54121"/>
    <w:next w:val="a4"/>
    <w:semiHidden/>
    <w:rsid w:val="002F19B7"/>
  </w:style>
  <w:style w:type="numbering" w:customStyle="1" w:styleId="64121">
    <w:name w:val="無清單64121"/>
    <w:next w:val="a4"/>
    <w:semiHidden/>
    <w:rsid w:val="002F19B7"/>
  </w:style>
  <w:style w:type="numbering" w:customStyle="1" w:styleId="18121">
    <w:name w:val="無清單18121"/>
    <w:next w:val="a4"/>
    <w:semiHidden/>
    <w:rsid w:val="002F19B7"/>
  </w:style>
  <w:style w:type="numbering" w:customStyle="1" w:styleId="19121">
    <w:name w:val="無清單19121"/>
    <w:next w:val="a4"/>
    <w:semiHidden/>
    <w:rsid w:val="002F19B7"/>
  </w:style>
  <w:style w:type="numbering" w:customStyle="1" w:styleId="25121">
    <w:name w:val="無清單25121"/>
    <w:next w:val="a4"/>
    <w:semiHidden/>
    <w:rsid w:val="002F19B7"/>
  </w:style>
  <w:style w:type="numbering" w:customStyle="1" w:styleId="35121">
    <w:name w:val="無清單35121"/>
    <w:next w:val="a4"/>
    <w:semiHidden/>
    <w:rsid w:val="002F19B7"/>
  </w:style>
  <w:style w:type="numbering" w:customStyle="1" w:styleId="45121">
    <w:name w:val="無清單45121"/>
    <w:next w:val="a4"/>
    <w:semiHidden/>
    <w:rsid w:val="002F19B7"/>
  </w:style>
  <w:style w:type="numbering" w:customStyle="1" w:styleId="55121">
    <w:name w:val="無清單55121"/>
    <w:next w:val="a4"/>
    <w:semiHidden/>
    <w:rsid w:val="002F19B7"/>
  </w:style>
  <w:style w:type="numbering" w:customStyle="1" w:styleId="65121">
    <w:name w:val="無清單65121"/>
    <w:next w:val="a4"/>
    <w:semiHidden/>
    <w:rsid w:val="002F19B7"/>
  </w:style>
  <w:style w:type="numbering" w:customStyle="1" w:styleId="2721">
    <w:name w:val="無清單2721"/>
    <w:next w:val="a4"/>
    <w:semiHidden/>
    <w:rsid w:val="002F19B7"/>
  </w:style>
  <w:style w:type="numbering" w:customStyle="1" w:styleId="11321">
    <w:name w:val="無清單11321"/>
    <w:next w:val="a4"/>
    <w:semiHidden/>
    <w:rsid w:val="002F19B7"/>
  </w:style>
  <w:style w:type="numbering" w:customStyle="1" w:styleId="11421">
    <w:name w:val="無清單11421"/>
    <w:next w:val="a4"/>
    <w:semiHidden/>
    <w:rsid w:val="002F19B7"/>
  </w:style>
  <w:style w:type="numbering" w:customStyle="1" w:styleId="2821">
    <w:name w:val="無清單2821"/>
    <w:next w:val="a4"/>
    <w:semiHidden/>
    <w:rsid w:val="002F19B7"/>
  </w:style>
  <w:style w:type="numbering" w:customStyle="1" w:styleId="3721">
    <w:name w:val="無清單3721"/>
    <w:next w:val="a4"/>
    <w:semiHidden/>
    <w:rsid w:val="002F19B7"/>
  </w:style>
  <w:style w:type="numbering" w:customStyle="1" w:styleId="4721">
    <w:name w:val="無清單4721"/>
    <w:next w:val="a4"/>
    <w:semiHidden/>
    <w:rsid w:val="002F19B7"/>
  </w:style>
  <w:style w:type="numbering" w:customStyle="1" w:styleId="5721">
    <w:name w:val="無清單5721"/>
    <w:next w:val="a4"/>
    <w:semiHidden/>
    <w:rsid w:val="002F19B7"/>
  </w:style>
  <w:style w:type="numbering" w:customStyle="1" w:styleId="6721">
    <w:name w:val="無清單6721"/>
    <w:next w:val="a4"/>
    <w:semiHidden/>
    <w:rsid w:val="002F19B7"/>
  </w:style>
  <w:style w:type="numbering" w:customStyle="1" w:styleId="7321">
    <w:name w:val="無清單7321"/>
    <w:next w:val="a4"/>
    <w:semiHidden/>
    <w:rsid w:val="002F19B7"/>
  </w:style>
  <w:style w:type="numbering" w:customStyle="1" w:styleId="111111211">
    <w:name w:val="1 / 1.1 / 1.1.1211"/>
    <w:basedOn w:val="a4"/>
    <w:next w:val="111111"/>
    <w:rsid w:val="002F19B7"/>
  </w:style>
  <w:style w:type="numbering" w:customStyle="1" w:styleId="1ai211">
    <w:name w:val="1 / a / i211"/>
    <w:basedOn w:val="a4"/>
    <w:next w:val="1ai"/>
    <w:rsid w:val="002F19B7"/>
  </w:style>
  <w:style w:type="numbering" w:customStyle="1" w:styleId="211a">
    <w:name w:val="文章 / 章節211"/>
    <w:basedOn w:val="a4"/>
    <w:next w:val="afff8"/>
    <w:rsid w:val="002F19B7"/>
  </w:style>
  <w:style w:type="numbering" w:customStyle="1" w:styleId="8221">
    <w:name w:val="無清單8221"/>
    <w:next w:val="a4"/>
    <w:semiHidden/>
    <w:rsid w:val="002F19B7"/>
  </w:style>
  <w:style w:type="numbering" w:customStyle="1" w:styleId="12221">
    <w:name w:val="無清單12221"/>
    <w:next w:val="a4"/>
    <w:semiHidden/>
    <w:rsid w:val="002F19B7"/>
  </w:style>
  <w:style w:type="numbering" w:customStyle="1" w:styleId="21321">
    <w:name w:val="無清單21321"/>
    <w:next w:val="a4"/>
    <w:semiHidden/>
    <w:rsid w:val="002F19B7"/>
  </w:style>
  <w:style w:type="numbering" w:customStyle="1" w:styleId="31321">
    <w:name w:val="無清單31321"/>
    <w:next w:val="a4"/>
    <w:semiHidden/>
    <w:rsid w:val="002F19B7"/>
  </w:style>
  <w:style w:type="numbering" w:customStyle="1" w:styleId="41321">
    <w:name w:val="無清單41321"/>
    <w:next w:val="a4"/>
    <w:semiHidden/>
    <w:rsid w:val="002F19B7"/>
  </w:style>
  <w:style w:type="numbering" w:customStyle="1" w:styleId="51321">
    <w:name w:val="無清單51321"/>
    <w:next w:val="a4"/>
    <w:semiHidden/>
    <w:rsid w:val="002F19B7"/>
  </w:style>
  <w:style w:type="numbering" w:customStyle="1" w:styleId="61321">
    <w:name w:val="無清單61321"/>
    <w:next w:val="a4"/>
    <w:semiHidden/>
    <w:rsid w:val="002F19B7"/>
  </w:style>
  <w:style w:type="numbering" w:customStyle="1" w:styleId="9221">
    <w:name w:val="無清單9221"/>
    <w:next w:val="a4"/>
    <w:semiHidden/>
    <w:rsid w:val="002F19B7"/>
  </w:style>
  <w:style w:type="numbering" w:customStyle="1" w:styleId="10221">
    <w:name w:val="無清單10221"/>
    <w:next w:val="a4"/>
    <w:semiHidden/>
    <w:rsid w:val="002F19B7"/>
  </w:style>
  <w:style w:type="numbering" w:customStyle="1" w:styleId="13221">
    <w:name w:val="無清單13221"/>
    <w:next w:val="a4"/>
    <w:semiHidden/>
    <w:rsid w:val="002F19B7"/>
  </w:style>
  <w:style w:type="numbering" w:customStyle="1" w:styleId="22221">
    <w:name w:val="無清單22221"/>
    <w:next w:val="a4"/>
    <w:semiHidden/>
    <w:rsid w:val="002F19B7"/>
  </w:style>
  <w:style w:type="numbering" w:customStyle="1" w:styleId="32221">
    <w:name w:val="無清單32221"/>
    <w:next w:val="a4"/>
    <w:semiHidden/>
    <w:rsid w:val="002F19B7"/>
  </w:style>
  <w:style w:type="numbering" w:customStyle="1" w:styleId="42221">
    <w:name w:val="無清單42221"/>
    <w:next w:val="a4"/>
    <w:semiHidden/>
    <w:rsid w:val="002F19B7"/>
  </w:style>
  <w:style w:type="numbering" w:customStyle="1" w:styleId="52221">
    <w:name w:val="無清單52221"/>
    <w:next w:val="a4"/>
    <w:semiHidden/>
    <w:rsid w:val="002F19B7"/>
  </w:style>
  <w:style w:type="numbering" w:customStyle="1" w:styleId="62221">
    <w:name w:val="無清單62221"/>
    <w:next w:val="a4"/>
    <w:semiHidden/>
    <w:rsid w:val="002F19B7"/>
  </w:style>
  <w:style w:type="numbering" w:customStyle="1" w:styleId="14221">
    <w:name w:val="無清單14221"/>
    <w:next w:val="a4"/>
    <w:semiHidden/>
    <w:rsid w:val="002F19B7"/>
  </w:style>
  <w:style w:type="numbering" w:customStyle="1" w:styleId="15221">
    <w:name w:val="無清單15221"/>
    <w:next w:val="a4"/>
    <w:semiHidden/>
    <w:rsid w:val="002F19B7"/>
  </w:style>
  <w:style w:type="numbering" w:customStyle="1" w:styleId="23221">
    <w:name w:val="無清單23221"/>
    <w:next w:val="a4"/>
    <w:semiHidden/>
    <w:rsid w:val="002F19B7"/>
  </w:style>
  <w:style w:type="numbering" w:customStyle="1" w:styleId="33221">
    <w:name w:val="無清單33221"/>
    <w:next w:val="a4"/>
    <w:semiHidden/>
    <w:rsid w:val="002F19B7"/>
  </w:style>
  <w:style w:type="numbering" w:customStyle="1" w:styleId="43221">
    <w:name w:val="無清單43221"/>
    <w:next w:val="a4"/>
    <w:semiHidden/>
    <w:rsid w:val="002F19B7"/>
  </w:style>
  <w:style w:type="numbering" w:customStyle="1" w:styleId="53221">
    <w:name w:val="無清單53221"/>
    <w:next w:val="a4"/>
    <w:semiHidden/>
    <w:rsid w:val="002F19B7"/>
  </w:style>
  <w:style w:type="numbering" w:customStyle="1" w:styleId="63221">
    <w:name w:val="無清單63221"/>
    <w:next w:val="a4"/>
    <w:semiHidden/>
    <w:rsid w:val="002F19B7"/>
  </w:style>
  <w:style w:type="numbering" w:customStyle="1" w:styleId="16221">
    <w:name w:val="無清單16221"/>
    <w:next w:val="a4"/>
    <w:semiHidden/>
    <w:rsid w:val="002F19B7"/>
  </w:style>
  <w:style w:type="numbering" w:customStyle="1" w:styleId="17221">
    <w:name w:val="無清單17221"/>
    <w:next w:val="a4"/>
    <w:semiHidden/>
    <w:rsid w:val="002F19B7"/>
  </w:style>
  <w:style w:type="numbering" w:customStyle="1" w:styleId="24221">
    <w:name w:val="無清單24221"/>
    <w:next w:val="a4"/>
    <w:semiHidden/>
    <w:rsid w:val="002F19B7"/>
  </w:style>
  <w:style w:type="numbering" w:customStyle="1" w:styleId="34221">
    <w:name w:val="無清單34221"/>
    <w:next w:val="a4"/>
    <w:semiHidden/>
    <w:rsid w:val="002F19B7"/>
  </w:style>
  <w:style w:type="numbering" w:customStyle="1" w:styleId="44221">
    <w:name w:val="無清單44221"/>
    <w:next w:val="a4"/>
    <w:semiHidden/>
    <w:rsid w:val="002F19B7"/>
  </w:style>
  <w:style w:type="numbering" w:customStyle="1" w:styleId="54221">
    <w:name w:val="無清單54221"/>
    <w:next w:val="a4"/>
    <w:semiHidden/>
    <w:rsid w:val="002F19B7"/>
  </w:style>
  <w:style w:type="numbering" w:customStyle="1" w:styleId="64221">
    <w:name w:val="無清單64221"/>
    <w:next w:val="a4"/>
    <w:semiHidden/>
    <w:rsid w:val="002F19B7"/>
  </w:style>
  <w:style w:type="numbering" w:customStyle="1" w:styleId="18221">
    <w:name w:val="無清單18221"/>
    <w:next w:val="a4"/>
    <w:semiHidden/>
    <w:rsid w:val="002F19B7"/>
  </w:style>
  <w:style w:type="numbering" w:customStyle="1" w:styleId="19221">
    <w:name w:val="無清單19221"/>
    <w:next w:val="a4"/>
    <w:semiHidden/>
    <w:rsid w:val="002F19B7"/>
  </w:style>
  <w:style w:type="numbering" w:customStyle="1" w:styleId="25221">
    <w:name w:val="無清單25221"/>
    <w:next w:val="a4"/>
    <w:semiHidden/>
    <w:rsid w:val="002F19B7"/>
  </w:style>
  <w:style w:type="numbering" w:customStyle="1" w:styleId="35221">
    <w:name w:val="無清單35221"/>
    <w:next w:val="a4"/>
    <w:semiHidden/>
    <w:rsid w:val="002F19B7"/>
  </w:style>
  <w:style w:type="numbering" w:customStyle="1" w:styleId="45221">
    <w:name w:val="無清單45221"/>
    <w:next w:val="a4"/>
    <w:semiHidden/>
    <w:rsid w:val="002F19B7"/>
  </w:style>
  <w:style w:type="numbering" w:customStyle="1" w:styleId="55221">
    <w:name w:val="無清單55221"/>
    <w:next w:val="a4"/>
    <w:semiHidden/>
    <w:rsid w:val="002F19B7"/>
  </w:style>
  <w:style w:type="numbering" w:customStyle="1" w:styleId="65221">
    <w:name w:val="無清單65221"/>
    <w:next w:val="a4"/>
    <w:semiHidden/>
    <w:rsid w:val="002F19B7"/>
  </w:style>
  <w:style w:type="numbering" w:customStyle="1" w:styleId="401">
    <w:name w:val="無清單401"/>
    <w:next w:val="a4"/>
    <w:semiHidden/>
    <w:rsid w:val="002F19B7"/>
  </w:style>
  <w:style w:type="numbering" w:customStyle="1" w:styleId="1181">
    <w:name w:val="無清單1181"/>
    <w:next w:val="a4"/>
    <w:semiHidden/>
    <w:rsid w:val="002F19B7"/>
  </w:style>
  <w:style w:type="numbering" w:customStyle="1" w:styleId="2161">
    <w:name w:val="無清單2161"/>
    <w:next w:val="a4"/>
    <w:semiHidden/>
    <w:rsid w:val="002F19B7"/>
  </w:style>
  <w:style w:type="numbering" w:customStyle="1" w:styleId="3101">
    <w:name w:val="無清單3101"/>
    <w:next w:val="a4"/>
    <w:semiHidden/>
    <w:rsid w:val="002F19B7"/>
  </w:style>
  <w:style w:type="numbering" w:customStyle="1" w:styleId="4101">
    <w:name w:val="無清單4101"/>
    <w:next w:val="a4"/>
    <w:semiHidden/>
    <w:rsid w:val="002F19B7"/>
  </w:style>
  <w:style w:type="numbering" w:customStyle="1" w:styleId="5101">
    <w:name w:val="無清單5101"/>
    <w:next w:val="a4"/>
    <w:semiHidden/>
    <w:rsid w:val="002F19B7"/>
  </w:style>
  <w:style w:type="numbering" w:customStyle="1" w:styleId="6101">
    <w:name w:val="無清單6101"/>
    <w:next w:val="a4"/>
    <w:semiHidden/>
    <w:rsid w:val="002F19B7"/>
  </w:style>
  <w:style w:type="numbering" w:customStyle="1" w:styleId="751">
    <w:name w:val="無清單751"/>
    <w:next w:val="a4"/>
    <w:semiHidden/>
    <w:rsid w:val="002F19B7"/>
  </w:style>
  <w:style w:type="numbering" w:customStyle="1" w:styleId="1191">
    <w:name w:val="無清單1191"/>
    <w:next w:val="a4"/>
    <w:semiHidden/>
    <w:rsid w:val="002F19B7"/>
  </w:style>
  <w:style w:type="numbering" w:customStyle="1" w:styleId="11131">
    <w:name w:val="無清單11131"/>
    <w:next w:val="a4"/>
    <w:semiHidden/>
    <w:rsid w:val="002F19B7"/>
  </w:style>
  <w:style w:type="numbering" w:customStyle="1" w:styleId="2171">
    <w:name w:val="無清單2171"/>
    <w:next w:val="a4"/>
    <w:semiHidden/>
    <w:rsid w:val="002F19B7"/>
  </w:style>
  <w:style w:type="numbering" w:customStyle="1" w:styleId="3151">
    <w:name w:val="無清單3151"/>
    <w:next w:val="a4"/>
    <w:semiHidden/>
    <w:rsid w:val="002F19B7"/>
  </w:style>
  <w:style w:type="numbering" w:customStyle="1" w:styleId="4151">
    <w:name w:val="無清單4151"/>
    <w:next w:val="a4"/>
    <w:semiHidden/>
    <w:rsid w:val="002F19B7"/>
  </w:style>
  <w:style w:type="numbering" w:customStyle="1" w:styleId="5151">
    <w:name w:val="無清單5151"/>
    <w:next w:val="a4"/>
    <w:semiHidden/>
    <w:rsid w:val="002F19B7"/>
  </w:style>
  <w:style w:type="numbering" w:customStyle="1" w:styleId="6151">
    <w:name w:val="無清單6151"/>
    <w:next w:val="a4"/>
    <w:semiHidden/>
    <w:rsid w:val="002F19B7"/>
  </w:style>
  <w:style w:type="numbering" w:customStyle="1" w:styleId="7131">
    <w:name w:val="無清單7131"/>
    <w:next w:val="a4"/>
    <w:semiHidden/>
    <w:rsid w:val="002F19B7"/>
  </w:style>
  <w:style w:type="numbering" w:customStyle="1" w:styleId="11111141">
    <w:name w:val="1 / 1.1 / 1.1.141"/>
    <w:basedOn w:val="a4"/>
    <w:next w:val="111111"/>
    <w:rsid w:val="002F19B7"/>
  </w:style>
  <w:style w:type="numbering" w:customStyle="1" w:styleId="1ai41">
    <w:name w:val="1 / a / i41"/>
    <w:basedOn w:val="a4"/>
    <w:next w:val="1ai"/>
    <w:rsid w:val="002F19B7"/>
  </w:style>
  <w:style w:type="numbering" w:customStyle="1" w:styleId="41c">
    <w:name w:val="文章 / 章節41"/>
    <w:basedOn w:val="a4"/>
    <w:next w:val="afff8"/>
    <w:rsid w:val="002F19B7"/>
  </w:style>
  <w:style w:type="numbering" w:customStyle="1" w:styleId="8510">
    <w:name w:val="無清單851"/>
    <w:next w:val="a4"/>
    <w:semiHidden/>
    <w:rsid w:val="002F19B7"/>
  </w:style>
  <w:style w:type="numbering" w:customStyle="1" w:styleId="1251">
    <w:name w:val="無清單1251"/>
    <w:next w:val="a4"/>
    <w:semiHidden/>
    <w:rsid w:val="002F19B7"/>
  </w:style>
  <w:style w:type="numbering" w:customStyle="1" w:styleId="21131">
    <w:name w:val="無清單21131"/>
    <w:next w:val="a4"/>
    <w:semiHidden/>
    <w:rsid w:val="002F19B7"/>
  </w:style>
  <w:style w:type="numbering" w:customStyle="1" w:styleId="31131">
    <w:name w:val="無清單31131"/>
    <w:next w:val="a4"/>
    <w:semiHidden/>
    <w:rsid w:val="002F19B7"/>
  </w:style>
  <w:style w:type="numbering" w:customStyle="1" w:styleId="41131">
    <w:name w:val="無清單41131"/>
    <w:next w:val="a4"/>
    <w:semiHidden/>
    <w:rsid w:val="002F19B7"/>
  </w:style>
  <w:style w:type="numbering" w:customStyle="1" w:styleId="51131">
    <w:name w:val="無清單51131"/>
    <w:next w:val="a4"/>
    <w:semiHidden/>
    <w:rsid w:val="002F19B7"/>
  </w:style>
  <w:style w:type="numbering" w:customStyle="1" w:styleId="61131">
    <w:name w:val="無清單61131"/>
    <w:next w:val="a4"/>
    <w:semiHidden/>
    <w:rsid w:val="002F19B7"/>
  </w:style>
  <w:style w:type="numbering" w:customStyle="1" w:styleId="951">
    <w:name w:val="無清單951"/>
    <w:next w:val="a4"/>
    <w:semiHidden/>
    <w:rsid w:val="002F19B7"/>
  </w:style>
  <w:style w:type="numbering" w:customStyle="1" w:styleId="1051">
    <w:name w:val="無清單1051"/>
    <w:next w:val="a4"/>
    <w:semiHidden/>
    <w:rsid w:val="002F19B7"/>
  </w:style>
  <w:style w:type="numbering" w:customStyle="1" w:styleId="1351">
    <w:name w:val="無清單1351"/>
    <w:next w:val="a4"/>
    <w:semiHidden/>
    <w:rsid w:val="002F19B7"/>
  </w:style>
  <w:style w:type="numbering" w:customStyle="1" w:styleId="22510">
    <w:name w:val="無清單2251"/>
    <w:next w:val="a4"/>
    <w:semiHidden/>
    <w:rsid w:val="002F19B7"/>
  </w:style>
  <w:style w:type="numbering" w:customStyle="1" w:styleId="3251">
    <w:name w:val="無清單3251"/>
    <w:next w:val="a4"/>
    <w:semiHidden/>
    <w:rsid w:val="002F19B7"/>
  </w:style>
  <w:style w:type="numbering" w:customStyle="1" w:styleId="4251">
    <w:name w:val="無清單4251"/>
    <w:next w:val="a4"/>
    <w:semiHidden/>
    <w:rsid w:val="002F19B7"/>
  </w:style>
  <w:style w:type="numbering" w:customStyle="1" w:styleId="5251">
    <w:name w:val="無清單5251"/>
    <w:next w:val="a4"/>
    <w:semiHidden/>
    <w:rsid w:val="002F19B7"/>
  </w:style>
  <w:style w:type="numbering" w:customStyle="1" w:styleId="6251">
    <w:name w:val="無清單6251"/>
    <w:next w:val="a4"/>
    <w:semiHidden/>
    <w:rsid w:val="002F19B7"/>
  </w:style>
  <w:style w:type="numbering" w:customStyle="1" w:styleId="1451">
    <w:name w:val="無清單1451"/>
    <w:next w:val="a4"/>
    <w:semiHidden/>
    <w:rsid w:val="002F19B7"/>
  </w:style>
  <w:style w:type="numbering" w:customStyle="1" w:styleId="1551">
    <w:name w:val="無清單1551"/>
    <w:next w:val="a4"/>
    <w:semiHidden/>
    <w:rsid w:val="002F19B7"/>
  </w:style>
  <w:style w:type="numbering" w:customStyle="1" w:styleId="2351">
    <w:name w:val="無清單2351"/>
    <w:next w:val="a4"/>
    <w:semiHidden/>
    <w:rsid w:val="002F19B7"/>
  </w:style>
  <w:style w:type="numbering" w:customStyle="1" w:styleId="3351">
    <w:name w:val="無清單3351"/>
    <w:next w:val="a4"/>
    <w:semiHidden/>
    <w:rsid w:val="002F19B7"/>
  </w:style>
  <w:style w:type="numbering" w:customStyle="1" w:styleId="4351">
    <w:name w:val="無清單4351"/>
    <w:next w:val="a4"/>
    <w:semiHidden/>
    <w:rsid w:val="002F19B7"/>
  </w:style>
  <w:style w:type="numbering" w:customStyle="1" w:styleId="5351">
    <w:name w:val="無清單5351"/>
    <w:next w:val="a4"/>
    <w:semiHidden/>
    <w:rsid w:val="002F19B7"/>
  </w:style>
  <w:style w:type="numbering" w:customStyle="1" w:styleId="6351">
    <w:name w:val="無清單6351"/>
    <w:next w:val="a4"/>
    <w:semiHidden/>
    <w:rsid w:val="002F19B7"/>
  </w:style>
  <w:style w:type="numbering" w:customStyle="1" w:styleId="1651">
    <w:name w:val="無清單1651"/>
    <w:next w:val="a4"/>
    <w:semiHidden/>
    <w:rsid w:val="002F19B7"/>
  </w:style>
  <w:style w:type="numbering" w:customStyle="1" w:styleId="1751">
    <w:name w:val="無清單1751"/>
    <w:next w:val="a4"/>
    <w:semiHidden/>
    <w:rsid w:val="002F19B7"/>
  </w:style>
  <w:style w:type="numbering" w:customStyle="1" w:styleId="2451">
    <w:name w:val="無清單2451"/>
    <w:next w:val="a4"/>
    <w:semiHidden/>
    <w:rsid w:val="002F19B7"/>
  </w:style>
  <w:style w:type="numbering" w:customStyle="1" w:styleId="3451">
    <w:name w:val="無清單3451"/>
    <w:next w:val="a4"/>
    <w:semiHidden/>
    <w:rsid w:val="002F19B7"/>
  </w:style>
  <w:style w:type="numbering" w:customStyle="1" w:styleId="4451">
    <w:name w:val="無清單4451"/>
    <w:next w:val="a4"/>
    <w:semiHidden/>
    <w:rsid w:val="002F19B7"/>
  </w:style>
  <w:style w:type="numbering" w:customStyle="1" w:styleId="5451">
    <w:name w:val="無清單5451"/>
    <w:next w:val="a4"/>
    <w:semiHidden/>
    <w:rsid w:val="002F19B7"/>
  </w:style>
  <w:style w:type="numbering" w:customStyle="1" w:styleId="6451">
    <w:name w:val="無清單6451"/>
    <w:next w:val="a4"/>
    <w:semiHidden/>
    <w:rsid w:val="002F19B7"/>
  </w:style>
  <w:style w:type="numbering" w:customStyle="1" w:styleId="1851">
    <w:name w:val="無清單1851"/>
    <w:next w:val="a4"/>
    <w:semiHidden/>
    <w:rsid w:val="002F19B7"/>
  </w:style>
  <w:style w:type="numbering" w:customStyle="1" w:styleId="1951">
    <w:name w:val="無清單1951"/>
    <w:next w:val="a4"/>
    <w:semiHidden/>
    <w:rsid w:val="002F19B7"/>
  </w:style>
  <w:style w:type="numbering" w:customStyle="1" w:styleId="2551">
    <w:name w:val="無清單2551"/>
    <w:next w:val="a4"/>
    <w:semiHidden/>
    <w:rsid w:val="002F19B7"/>
  </w:style>
  <w:style w:type="numbering" w:customStyle="1" w:styleId="3551">
    <w:name w:val="無清單3551"/>
    <w:next w:val="a4"/>
    <w:semiHidden/>
    <w:rsid w:val="002F19B7"/>
  </w:style>
  <w:style w:type="numbering" w:customStyle="1" w:styleId="4551">
    <w:name w:val="無清單4551"/>
    <w:next w:val="a4"/>
    <w:semiHidden/>
    <w:rsid w:val="002F19B7"/>
  </w:style>
  <w:style w:type="numbering" w:customStyle="1" w:styleId="5551">
    <w:name w:val="無清單5551"/>
    <w:next w:val="a4"/>
    <w:semiHidden/>
    <w:rsid w:val="002F19B7"/>
  </w:style>
  <w:style w:type="numbering" w:customStyle="1" w:styleId="6551">
    <w:name w:val="無清單6551"/>
    <w:next w:val="a4"/>
    <w:semiHidden/>
    <w:rsid w:val="002F19B7"/>
  </w:style>
  <w:style w:type="numbering" w:customStyle="1" w:styleId="2031">
    <w:name w:val="無清單2031"/>
    <w:next w:val="a4"/>
    <w:semiHidden/>
    <w:rsid w:val="002F19B7"/>
  </w:style>
  <w:style w:type="numbering" w:customStyle="1" w:styleId="11031">
    <w:name w:val="無清單11031"/>
    <w:next w:val="a4"/>
    <w:semiHidden/>
    <w:rsid w:val="002F19B7"/>
  </w:style>
  <w:style w:type="numbering" w:customStyle="1" w:styleId="11231">
    <w:name w:val="無清單11231"/>
    <w:next w:val="a4"/>
    <w:semiHidden/>
    <w:rsid w:val="002F19B7"/>
  </w:style>
  <w:style w:type="numbering" w:customStyle="1" w:styleId="2631">
    <w:name w:val="無清單2631"/>
    <w:next w:val="a4"/>
    <w:semiHidden/>
    <w:rsid w:val="002F19B7"/>
  </w:style>
  <w:style w:type="numbering" w:customStyle="1" w:styleId="3631">
    <w:name w:val="無清單3631"/>
    <w:next w:val="a4"/>
    <w:semiHidden/>
    <w:rsid w:val="002F19B7"/>
  </w:style>
  <w:style w:type="numbering" w:customStyle="1" w:styleId="4631">
    <w:name w:val="無清單4631"/>
    <w:next w:val="a4"/>
    <w:semiHidden/>
    <w:rsid w:val="002F19B7"/>
  </w:style>
  <w:style w:type="numbering" w:customStyle="1" w:styleId="5631">
    <w:name w:val="無清單5631"/>
    <w:next w:val="a4"/>
    <w:semiHidden/>
    <w:rsid w:val="002F19B7"/>
  </w:style>
  <w:style w:type="numbering" w:customStyle="1" w:styleId="6631">
    <w:name w:val="無清單6631"/>
    <w:next w:val="a4"/>
    <w:semiHidden/>
    <w:rsid w:val="002F19B7"/>
  </w:style>
  <w:style w:type="numbering" w:customStyle="1" w:styleId="7231">
    <w:name w:val="無清單7231"/>
    <w:next w:val="a4"/>
    <w:semiHidden/>
    <w:rsid w:val="002F19B7"/>
  </w:style>
  <w:style w:type="numbering" w:customStyle="1" w:styleId="111111131">
    <w:name w:val="1 / 1.1 / 1.1.1131"/>
    <w:basedOn w:val="a4"/>
    <w:next w:val="111111"/>
    <w:rsid w:val="002F19B7"/>
  </w:style>
  <w:style w:type="numbering" w:customStyle="1" w:styleId="1ai131">
    <w:name w:val="1 / a / i131"/>
    <w:basedOn w:val="a4"/>
    <w:next w:val="1ai"/>
    <w:rsid w:val="002F19B7"/>
  </w:style>
  <w:style w:type="numbering" w:customStyle="1" w:styleId="131a">
    <w:name w:val="文章 / 章節131"/>
    <w:basedOn w:val="a4"/>
    <w:next w:val="afff8"/>
    <w:rsid w:val="002F19B7"/>
  </w:style>
  <w:style w:type="numbering" w:customStyle="1" w:styleId="8131">
    <w:name w:val="無清單8131"/>
    <w:next w:val="a4"/>
    <w:semiHidden/>
    <w:rsid w:val="002F19B7"/>
  </w:style>
  <w:style w:type="numbering" w:customStyle="1" w:styleId="12131">
    <w:name w:val="無清單12131"/>
    <w:next w:val="a4"/>
    <w:semiHidden/>
    <w:rsid w:val="002F19B7"/>
  </w:style>
  <w:style w:type="numbering" w:customStyle="1" w:styleId="21231">
    <w:name w:val="無清單21231"/>
    <w:next w:val="a4"/>
    <w:semiHidden/>
    <w:rsid w:val="002F19B7"/>
  </w:style>
  <w:style w:type="numbering" w:customStyle="1" w:styleId="31231">
    <w:name w:val="無清單31231"/>
    <w:next w:val="a4"/>
    <w:semiHidden/>
    <w:rsid w:val="002F19B7"/>
  </w:style>
  <w:style w:type="numbering" w:customStyle="1" w:styleId="41231">
    <w:name w:val="無清單41231"/>
    <w:next w:val="a4"/>
    <w:semiHidden/>
    <w:rsid w:val="002F19B7"/>
  </w:style>
  <w:style w:type="numbering" w:customStyle="1" w:styleId="51231">
    <w:name w:val="無清單51231"/>
    <w:next w:val="a4"/>
    <w:semiHidden/>
    <w:rsid w:val="002F19B7"/>
  </w:style>
  <w:style w:type="numbering" w:customStyle="1" w:styleId="61231">
    <w:name w:val="無清單61231"/>
    <w:next w:val="a4"/>
    <w:semiHidden/>
    <w:rsid w:val="002F19B7"/>
  </w:style>
  <w:style w:type="numbering" w:customStyle="1" w:styleId="9131">
    <w:name w:val="無清單9131"/>
    <w:next w:val="a4"/>
    <w:semiHidden/>
    <w:rsid w:val="002F19B7"/>
  </w:style>
  <w:style w:type="numbering" w:customStyle="1" w:styleId="10131">
    <w:name w:val="無清單10131"/>
    <w:next w:val="a4"/>
    <w:semiHidden/>
    <w:rsid w:val="002F19B7"/>
  </w:style>
  <w:style w:type="numbering" w:customStyle="1" w:styleId="13131">
    <w:name w:val="無清單13131"/>
    <w:next w:val="a4"/>
    <w:semiHidden/>
    <w:rsid w:val="002F19B7"/>
  </w:style>
  <w:style w:type="numbering" w:customStyle="1" w:styleId="22131">
    <w:name w:val="無清單22131"/>
    <w:next w:val="a4"/>
    <w:semiHidden/>
    <w:rsid w:val="002F19B7"/>
  </w:style>
  <w:style w:type="numbering" w:customStyle="1" w:styleId="32131">
    <w:name w:val="無清單32131"/>
    <w:next w:val="a4"/>
    <w:semiHidden/>
    <w:rsid w:val="002F19B7"/>
  </w:style>
  <w:style w:type="numbering" w:customStyle="1" w:styleId="42131">
    <w:name w:val="無清單42131"/>
    <w:next w:val="a4"/>
    <w:semiHidden/>
    <w:rsid w:val="002F19B7"/>
  </w:style>
  <w:style w:type="numbering" w:customStyle="1" w:styleId="52131">
    <w:name w:val="無清單52131"/>
    <w:next w:val="a4"/>
    <w:semiHidden/>
    <w:rsid w:val="002F19B7"/>
  </w:style>
  <w:style w:type="numbering" w:customStyle="1" w:styleId="62131">
    <w:name w:val="無清單62131"/>
    <w:next w:val="a4"/>
    <w:semiHidden/>
    <w:rsid w:val="002F19B7"/>
  </w:style>
  <w:style w:type="numbering" w:customStyle="1" w:styleId="14131">
    <w:name w:val="無清單14131"/>
    <w:next w:val="a4"/>
    <w:semiHidden/>
    <w:rsid w:val="002F19B7"/>
  </w:style>
  <w:style w:type="numbering" w:customStyle="1" w:styleId="15131">
    <w:name w:val="無清單15131"/>
    <w:next w:val="a4"/>
    <w:semiHidden/>
    <w:rsid w:val="002F19B7"/>
  </w:style>
  <w:style w:type="numbering" w:customStyle="1" w:styleId="23131">
    <w:name w:val="無清單23131"/>
    <w:next w:val="a4"/>
    <w:semiHidden/>
    <w:rsid w:val="002F19B7"/>
  </w:style>
  <w:style w:type="numbering" w:customStyle="1" w:styleId="33131">
    <w:name w:val="無清單33131"/>
    <w:next w:val="a4"/>
    <w:semiHidden/>
    <w:rsid w:val="002F19B7"/>
  </w:style>
  <w:style w:type="numbering" w:customStyle="1" w:styleId="43131">
    <w:name w:val="無清單43131"/>
    <w:next w:val="a4"/>
    <w:semiHidden/>
    <w:rsid w:val="002F19B7"/>
  </w:style>
  <w:style w:type="numbering" w:customStyle="1" w:styleId="53131">
    <w:name w:val="無清單53131"/>
    <w:next w:val="a4"/>
    <w:semiHidden/>
    <w:rsid w:val="002F19B7"/>
  </w:style>
  <w:style w:type="numbering" w:customStyle="1" w:styleId="63131">
    <w:name w:val="無清單63131"/>
    <w:next w:val="a4"/>
    <w:semiHidden/>
    <w:rsid w:val="002F19B7"/>
  </w:style>
  <w:style w:type="numbering" w:customStyle="1" w:styleId="16131">
    <w:name w:val="無清單16131"/>
    <w:next w:val="a4"/>
    <w:semiHidden/>
    <w:rsid w:val="002F19B7"/>
  </w:style>
  <w:style w:type="numbering" w:customStyle="1" w:styleId="17131">
    <w:name w:val="無清單17131"/>
    <w:next w:val="a4"/>
    <w:semiHidden/>
    <w:rsid w:val="002F19B7"/>
  </w:style>
  <w:style w:type="numbering" w:customStyle="1" w:styleId="24131">
    <w:name w:val="無清單24131"/>
    <w:next w:val="a4"/>
    <w:semiHidden/>
    <w:rsid w:val="002F19B7"/>
  </w:style>
  <w:style w:type="numbering" w:customStyle="1" w:styleId="34131">
    <w:name w:val="無清單34131"/>
    <w:next w:val="a4"/>
    <w:semiHidden/>
    <w:rsid w:val="002F19B7"/>
  </w:style>
  <w:style w:type="numbering" w:customStyle="1" w:styleId="44131">
    <w:name w:val="無清單44131"/>
    <w:next w:val="a4"/>
    <w:semiHidden/>
    <w:rsid w:val="002F19B7"/>
  </w:style>
  <w:style w:type="numbering" w:customStyle="1" w:styleId="54131">
    <w:name w:val="無清單54131"/>
    <w:next w:val="a4"/>
    <w:semiHidden/>
    <w:rsid w:val="002F19B7"/>
  </w:style>
  <w:style w:type="numbering" w:customStyle="1" w:styleId="64131">
    <w:name w:val="無清單64131"/>
    <w:next w:val="a4"/>
    <w:semiHidden/>
    <w:rsid w:val="002F19B7"/>
  </w:style>
  <w:style w:type="numbering" w:customStyle="1" w:styleId="18131">
    <w:name w:val="無清單18131"/>
    <w:next w:val="a4"/>
    <w:semiHidden/>
    <w:rsid w:val="002F19B7"/>
  </w:style>
  <w:style w:type="numbering" w:customStyle="1" w:styleId="19131">
    <w:name w:val="無清單19131"/>
    <w:next w:val="a4"/>
    <w:semiHidden/>
    <w:rsid w:val="002F19B7"/>
  </w:style>
  <w:style w:type="numbering" w:customStyle="1" w:styleId="25131">
    <w:name w:val="無清單25131"/>
    <w:next w:val="a4"/>
    <w:semiHidden/>
    <w:rsid w:val="002F19B7"/>
  </w:style>
  <w:style w:type="numbering" w:customStyle="1" w:styleId="35131">
    <w:name w:val="無清單35131"/>
    <w:next w:val="a4"/>
    <w:semiHidden/>
    <w:rsid w:val="002F19B7"/>
  </w:style>
  <w:style w:type="numbering" w:customStyle="1" w:styleId="45131">
    <w:name w:val="無清單45131"/>
    <w:next w:val="a4"/>
    <w:semiHidden/>
    <w:rsid w:val="002F19B7"/>
  </w:style>
  <w:style w:type="numbering" w:customStyle="1" w:styleId="55131">
    <w:name w:val="無清單55131"/>
    <w:next w:val="a4"/>
    <w:semiHidden/>
    <w:rsid w:val="002F19B7"/>
  </w:style>
  <w:style w:type="numbering" w:customStyle="1" w:styleId="65131">
    <w:name w:val="無清單65131"/>
    <w:next w:val="a4"/>
    <w:semiHidden/>
    <w:rsid w:val="002F19B7"/>
  </w:style>
  <w:style w:type="numbering" w:customStyle="1" w:styleId="2731">
    <w:name w:val="無清單2731"/>
    <w:next w:val="a4"/>
    <w:semiHidden/>
    <w:rsid w:val="002F19B7"/>
  </w:style>
  <w:style w:type="numbering" w:customStyle="1" w:styleId="11331">
    <w:name w:val="無清單11331"/>
    <w:next w:val="a4"/>
    <w:semiHidden/>
    <w:rsid w:val="002F19B7"/>
  </w:style>
  <w:style w:type="numbering" w:customStyle="1" w:styleId="11431">
    <w:name w:val="無清單11431"/>
    <w:next w:val="a4"/>
    <w:semiHidden/>
    <w:rsid w:val="002F19B7"/>
  </w:style>
  <w:style w:type="numbering" w:customStyle="1" w:styleId="2831">
    <w:name w:val="無清單2831"/>
    <w:next w:val="a4"/>
    <w:semiHidden/>
    <w:rsid w:val="002F19B7"/>
  </w:style>
  <w:style w:type="numbering" w:customStyle="1" w:styleId="3731">
    <w:name w:val="無清單3731"/>
    <w:next w:val="a4"/>
    <w:semiHidden/>
    <w:rsid w:val="002F19B7"/>
  </w:style>
  <w:style w:type="numbering" w:customStyle="1" w:styleId="4731">
    <w:name w:val="無清單4731"/>
    <w:next w:val="a4"/>
    <w:semiHidden/>
    <w:rsid w:val="002F19B7"/>
  </w:style>
  <w:style w:type="numbering" w:customStyle="1" w:styleId="5731">
    <w:name w:val="無清單5731"/>
    <w:next w:val="a4"/>
    <w:semiHidden/>
    <w:rsid w:val="002F19B7"/>
  </w:style>
  <w:style w:type="numbering" w:customStyle="1" w:styleId="6731">
    <w:name w:val="無清單6731"/>
    <w:next w:val="a4"/>
    <w:semiHidden/>
    <w:rsid w:val="002F19B7"/>
  </w:style>
  <w:style w:type="numbering" w:customStyle="1" w:styleId="7331">
    <w:name w:val="無清單7331"/>
    <w:next w:val="a4"/>
    <w:semiHidden/>
    <w:rsid w:val="002F19B7"/>
  </w:style>
  <w:style w:type="numbering" w:customStyle="1" w:styleId="111111221">
    <w:name w:val="1 / 1.1 / 1.1.1221"/>
    <w:basedOn w:val="a4"/>
    <w:next w:val="111111"/>
    <w:rsid w:val="002F19B7"/>
  </w:style>
  <w:style w:type="numbering" w:customStyle="1" w:styleId="1ai221">
    <w:name w:val="1 / a / i221"/>
    <w:basedOn w:val="a4"/>
    <w:next w:val="1ai"/>
    <w:rsid w:val="002F19B7"/>
  </w:style>
  <w:style w:type="numbering" w:customStyle="1" w:styleId="221f">
    <w:name w:val="文章 / 章節221"/>
    <w:basedOn w:val="a4"/>
    <w:next w:val="afff8"/>
    <w:rsid w:val="002F19B7"/>
  </w:style>
  <w:style w:type="numbering" w:customStyle="1" w:styleId="8231">
    <w:name w:val="無清單8231"/>
    <w:next w:val="a4"/>
    <w:semiHidden/>
    <w:rsid w:val="002F19B7"/>
  </w:style>
  <w:style w:type="numbering" w:customStyle="1" w:styleId="12231">
    <w:name w:val="無清單12231"/>
    <w:next w:val="a4"/>
    <w:semiHidden/>
    <w:rsid w:val="002F19B7"/>
  </w:style>
  <w:style w:type="numbering" w:customStyle="1" w:styleId="21331">
    <w:name w:val="無清單21331"/>
    <w:next w:val="a4"/>
    <w:semiHidden/>
    <w:rsid w:val="002F19B7"/>
  </w:style>
  <w:style w:type="numbering" w:customStyle="1" w:styleId="31331">
    <w:name w:val="無清單31331"/>
    <w:next w:val="a4"/>
    <w:semiHidden/>
    <w:rsid w:val="002F19B7"/>
  </w:style>
  <w:style w:type="numbering" w:customStyle="1" w:styleId="41331">
    <w:name w:val="無清單41331"/>
    <w:next w:val="a4"/>
    <w:semiHidden/>
    <w:rsid w:val="002F19B7"/>
  </w:style>
  <w:style w:type="numbering" w:customStyle="1" w:styleId="51331">
    <w:name w:val="無清單51331"/>
    <w:next w:val="a4"/>
    <w:semiHidden/>
    <w:rsid w:val="002F19B7"/>
  </w:style>
  <w:style w:type="numbering" w:customStyle="1" w:styleId="61331">
    <w:name w:val="無清單61331"/>
    <w:next w:val="a4"/>
    <w:semiHidden/>
    <w:rsid w:val="002F19B7"/>
  </w:style>
  <w:style w:type="numbering" w:customStyle="1" w:styleId="9231">
    <w:name w:val="無清單9231"/>
    <w:next w:val="a4"/>
    <w:semiHidden/>
    <w:rsid w:val="002F19B7"/>
  </w:style>
  <w:style w:type="numbering" w:customStyle="1" w:styleId="10231">
    <w:name w:val="無清單10231"/>
    <w:next w:val="a4"/>
    <w:semiHidden/>
    <w:rsid w:val="002F19B7"/>
  </w:style>
  <w:style w:type="numbering" w:customStyle="1" w:styleId="13231">
    <w:name w:val="無清單13231"/>
    <w:next w:val="a4"/>
    <w:semiHidden/>
    <w:rsid w:val="002F19B7"/>
  </w:style>
  <w:style w:type="numbering" w:customStyle="1" w:styleId="22231">
    <w:name w:val="無清單22231"/>
    <w:next w:val="a4"/>
    <w:semiHidden/>
    <w:rsid w:val="002F19B7"/>
  </w:style>
  <w:style w:type="numbering" w:customStyle="1" w:styleId="32231">
    <w:name w:val="無清單32231"/>
    <w:next w:val="a4"/>
    <w:semiHidden/>
    <w:rsid w:val="002F19B7"/>
  </w:style>
  <w:style w:type="numbering" w:customStyle="1" w:styleId="42231">
    <w:name w:val="無清單42231"/>
    <w:next w:val="a4"/>
    <w:semiHidden/>
    <w:rsid w:val="002F19B7"/>
  </w:style>
  <w:style w:type="numbering" w:customStyle="1" w:styleId="52231">
    <w:name w:val="無清單52231"/>
    <w:next w:val="a4"/>
    <w:semiHidden/>
    <w:rsid w:val="002F19B7"/>
  </w:style>
  <w:style w:type="numbering" w:customStyle="1" w:styleId="62231">
    <w:name w:val="無清單62231"/>
    <w:next w:val="a4"/>
    <w:semiHidden/>
    <w:rsid w:val="002F19B7"/>
  </w:style>
  <w:style w:type="numbering" w:customStyle="1" w:styleId="14231">
    <w:name w:val="無清單14231"/>
    <w:next w:val="a4"/>
    <w:semiHidden/>
    <w:rsid w:val="002F19B7"/>
  </w:style>
  <w:style w:type="numbering" w:customStyle="1" w:styleId="15231">
    <w:name w:val="無清單15231"/>
    <w:next w:val="a4"/>
    <w:semiHidden/>
    <w:rsid w:val="002F19B7"/>
  </w:style>
  <w:style w:type="numbering" w:customStyle="1" w:styleId="23231">
    <w:name w:val="無清單23231"/>
    <w:next w:val="a4"/>
    <w:semiHidden/>
    <w:rsid w:val="002F19B7"/>
  </w:style>
  <w:style w:type="numbering" w:customStyle="1" w:styleId="33231">
    <w:name w:val="無清單33231"/>
    <w:next w:val="a4"/>
    <w:semiHidden/>
    <w:rsid w:val="002F19B7"/>
  </w:style>
  <w:style w:type="numbering" w:customStyle="1" w:styleId="43231">
    <w:name w:val="無清單43231"/>
    <w:next w:val="a4"/>
    <w:semiHidden/>
    <w:rsid w:val="002F19B7"/>
  </w:style>
  <w:style w:type="numbering" w:customStyle="1" w:styleId="53231">
    <w:name w:val="無清單53231"/>
    <w:next w:val="a4"/>
    <w:semiHidden/>
    <w:rsid w:val="002F19B7"/>
  </w:style>
  <w:style w:type="numbering" w:customStyle="1" w:styleId="63231">
    <w:name w:val="無清單63231"/>
    <w:next w:val="a4"/>
    <w:semiHidden/>
    <w:rsid w:val="002F19B7"/>
  </w:style>
  <w:style w:type="numbering" w:customStyle="1" w:styleId="16231">
    <w:name w:val="無清單16231"/>
    <w:next w:val="a4"/>
    <w:semiHidden/>
    <w:rsid w:val="002F19B7"/>
  </w:style>
  <w:style w:type="numbering" w:customStyle="1" w:styleId="17231">
    <w:name w:val="無清單17231"/>
    <w:next w:val="a4"/>
    <w:semiHidden/>
    <w:rsid w:val="002F19B7"/>
  </w:style>
  <w:style w:type="numbering" w:customStyle="1" w:styleId="24231">
    <w:name w:val="無清單24231"/>
    <w:next w:val="a4"/>
    <w:semiHidden/>
    <w:rsid w:val="002F19B7"/>
  </w:style>
  <w:style w:type="numbering" w:customStyle="1" w:styleId="34231">
    <w:name w:val="無清單34231"/>
    <w:next w:val="a4"/>
    <w:semiHidden/>
    <w:rsid w:val="002F19B7"/>
  </w:style>
  <w:style w:type="numbering" w:customStyle="1" w:styleId="44231">
    <w:name w:val="無清單44231"/>
    <w:next w:val="a4"/>
    <w:semiHidden/>
    <w:rsid w:val="002F19B7"/>
  </w:style>
  <w:style w:type="numbering" w:customStyle="1" w:styleId="54231">
    <w:name w:val="無清單54231"/>
    <w:next w:val="a4"/>
    <w:semiHidden/>
    <w:rsid w:val="002F19B7"/>
  </w:style>
  <w:style w:type="numbering" w:customStyle="1" w:styleId="64231">
    <w:name w:val="無清單64231"/>
    <w:next w:val="a4"/>
    <w:semiHidden/>
    <w:rsid w:val="002F19B7"/>
  </w:style>
  <w:style w:type="numbering" w:customStyle="1" w:styleId="18231">
    <w:name w:val="無清單18231"/>
    <w:next w:val="a4"/>
    <w:semiHidden/>
    <w:rsid w:val="002F19B7"/>
  </w:style>
  <w:style w:type="numbering" w:customStyle="1" w:styleId="19231">
    <w:name w:val="無清單19231"/>
    <w:next w:val="a4"/>
    <w:semiHidden/>
    <w:rsid w:val="002F19B7"/>
  </w:style>
  <w:style w:type="numbering" w:customStyle="1" w:styleId="25231">
    <w:name w:val="無清單25231"/>
    <w:next w:val="a4"/>
    <w:semiHidden/>
    <w:rsid w:val="002F19B7"/>
  </w:style>
  <w:style w:type="numbering" w:customStyle="1" w:styleId="35231">
    <w:name w:val="無清單35231"/>
    <w:next w:val="a4"/>
    <w:semiHidden/>
    <w:rsid w:val="002F19B7"/>
  </w:style>
  <w:style w:type="numbering" w:customStyle="1" w:styleId="45231">
    <w:name w:val="無清單45231"/>
    <w:next w:val="a4"/>
    <w:semiHidden/>
    <w:rsid w:val="002F19B7"/>
  </w:style>
  <w:style w:type="numbering" w:customStyle="1" w:styleId="55231">
    <w:name w:val="無清單55231"/>
    <w:next w:val="a4"/>
    <w:semiHidden/>
    <w:rsid w:val="002F19B7"/>
  </w:style>
  <w:style w:type="numbering" w:customStyle="1" w:styleId="65231">
    <w:name w:val="無清單65231"/>
    <w:next w:val="a4"/>
    <w:semiHidden/>
    <w:rsid w:val="002F19B7"/>
  </w:style>
  <w:style w:type="numbering" w:customStyle="1" w:styleId="501">
    <w:name w:val="無清單501"/>
    <w:next w:val="a4"/>
    <w:semiHidden/>
    <w:rsid w:val="002F19B7"/>
  </w:style>
  <w:style w:type="numbering" w:customStyle="1" w:styleId="1201">
    <w:name w:val="無清單1201"/>
    <w:next w:val="a4"/>
    <w:semiHidden/>
    <w:rsid w:val="002F19B7"/>
  </w:style>
  <w:style w:type="numbering" w:customStyle="1" w:styleId="2181">
    <w:name w:val="無清單2181"/>
    <w:next w:val="a4"/>
    <w:semiHidden/>
    <w:rsid w:val="002F19B7"/>
  </w:style>
  <w:style w:type="numbering" w:customStyle="1" w:styleId="3161">
    <w:name w:val="無清單3161"/>
    <w:next w:val="a4"/>
    <w:semiHidden/>
    <w:rsid w:val="002F19B7"/>
  </w:style>
  <w:style w:type="numbering" w:customStyle="1" w:styleId="4161">
    <w:name w:val="無清單4161"/>
    <w:next w:val="a4"/>
    <w:semiHidden/>
    <w:rsid w:val="002F19B7"/>
  </w:style>
  <w:style w:type="numbering" w:customStyle="1" w:styleId="5161">
    <w:name w:val="無清單5161"/>
    <w:next w:val="a4"/>
    <w:semiHidden/>
    <w:rsid w:val="002F19B7"/>
  </w:style>
  <w:style w:type="numbering" w:customStyle="1" w:styleId="6161">
    <w:name w:val="無清單6161"/>
    <w:next w:val="a4"/>
    <w:semiHidden/>
    <w:rsid w:val="002F19B7"/>
  </w:style>
  <w:style w:type="numbering" w:customStyle="1" w:styleId="761">
    <w:name w:val="無清單761"/>
    <w:next w:val="a4"/>
    <w:semiHidden/>
    <w:rsid w:val="002F19B7"/>
  </w:style>
  <w:style w:type="numbering" w:customStyle="1" w:styleId="11101">
    <w:name w:val="無清單11101"/>
    <w:next w:val="a4"/>
    <w:semiHidden/>
    <w:rsid w:val="002F19B7"/>
  </w:style>
  <w:style w:type="numbering" w:customStyle="1" w:styleId="11141">
    <w:name w:val="無清單11141"/>
    <w:next w:val="a4"/>
    <w:semiHidden/>
    <w:rsid w:val="002F19B7"/>
  </w:style>
  <w:style w:type="numbering" w:customStyle="1" w:styleId="2191">
    <w:name w:val="無清單2191"/>
    <w:next w:val="a4"/>
    <w:semiHidden/>
    <w:rsid w:val="002F19B7"/>
  </w:style>
  <w:style w:type="numbering" w:customStyle="1" w:styleId="3171">
    <w:name w:val="無清單3171"/>
    <w:next w:val="a4"/>
    <w:semiHidden/>
    <w:rsid w:val="002F19B7"/>
  </w:style>
  <w:style w:type="numbering" w:customStyle="1" w:styleId="4171">
    <w:name w:val="無清單4171"/>
    <w:next w:val="a4"/>
    <w:semiHidden/>
    <w:rsid w:val="002F19B7"/>
  </w:style>
  <w:style w:type="numbering" w:customStyle="1" w:styleId="5171">
    <w:name w:val="無清單5171"/>
    <w:next w:val="a4"/>
    <w:semiHidden/>
    <w:rsid w:val="002F19B7"/>
  </w:style>
  <w:style w:type="numbering" w:customStyle="1" w:styleId="6171">
    <w:name w:val="無清單6171"/>
    <w:next w:val="a4"/>
    <w:semiHidden/>
    <w:rsid w:val="002F19B7"/>
  </w:style>
  <w:style w:type="numbering" w:customStyle="1" w:styleId="7141">
    <w:name w:val="無清單7141"/>
    <w:next w:val="a4"/>
    <w:semiHidden/>
    <w:rsid w:val="002F19B7"/>
  </w:style>
  <w:style w:type="numbering" w:customStyle="1" w:styleId="11111151">
    <w:name w:val="1 / 1.1 / 1.1.151"/>
    <w:basedOn w:val="a4"/>
    <w:next w:val="111111"/>
    <w:rsid w:val="002F19B7"/>
  </w:style>
  <w:style w:type="numbering" w:customStyle="1" w:styleId="1ai51">
    <w:name w:val="1 / a / i51"/>
    <w:basedOn w:val="a4"/>
    <w:next w:val="1ai"/>
    <w:rsid w:val="002F19B7"/>
  </w:style>
  <w:style w:type="numbering" w:customStyle="1" w:styleId="51c">
    <w:name w:val="文章 / 章節51"/>
    <w:basedOn w:val="a4"/>
    <w:next w:val="afff8"/>
    <w:rsid w:val="002F19B7"/>
  </w:style>
  <w:style w:type="numbering" w:customStyle="1" w:styleId="861">
    <w:name w:val="無清單861"/>
    <w:next w:val="a4"/>
    <w:semiHidden/>
    <w:rsid w:val="002F19B7"/>
  </w:style>
  <w:style w:type="numbering" w:customStyle="1" w:styleId="1261">
    <w:name w:val="無清單1261"/>
    <w:next w:val="a4"/>
    <w:semiHidden/>
    <w:rsid w:val="002F19B7"/>
  </w:style>
  <w:style w:type="numbering" w:customStyle="1" w:styleId="21141">
    <w:name w:val="無清單21141"/>
    <w:next w:val="a4"/>
    <w:semiHidden/>
    <w:rsid w:val="002F19B7"/>
  </w:style>
  <w:style w:type="numbering" w:customStyle="1" w:styleId="31141">
    <w:name w:val="無清單31141"/>
    <w:next w:val="a4"/>
    <w:semiHidden/>
    <w:rsid w:val="002F19B7"/>
  </w:style>
  <w:style w:type="numbering" w:customStyle="1" w:styleId="41141">
    <w:name w:val="無清單41141"/>
    <w:next w:val="a4"/>
    <w:semiHidden/>
    <w:rsid w:val="002F19B7"/>
  </w:style>
  <w:style w:type="numbering" w:customStyle="1" w:styleId="51141">
    <w:name w:val="無清單51141"/>
    <w:next w:val="a4"/>
    <w:semiHidden/>
    <w:rsid w:val="002F19B7"/>
  </w:style>
  <w:style w:type="numbering" w:customStyle="1" w:styleId="61141">
    <w:name w:val="無清單61141"/>
    <w:next w:val="a4"/>
    <w:semiHidden/>
    <w:rsid w:val="002F19B7"/>
  </w:style>
  <w:style w:type="numbering" w:customStyle="1" w:styleId="961">
    <w:name w:val="無清單961"/>
    <w:next w:val="a4"/>
    <w:semiHidden/>
    <w:rsid w:val="002F19B7"/>
  </w:style>
  <w:style w:type="numbering" w:customStyle="1" w:styleId="1061">
    <w:name w:val="無清單1061"/>
    <w:next w:val="a4"/>
    <w:semiHidden/>
    <w:rsid w:val="002F19B7"/>
  </w:style>
  <w:style w:type="numbering" w:customStyle="1" w:styleId="1361">
    <w:name w:val="無清單1361"/>
    <w:next w:val="a4"/>
    <w:semiHidden/>
    <w:rsid w:val="002F19B7"/>
  </w:style>
  <w:style w:type="numbering" w:customStyle="1" w:styleId="2261">
    <w:name w:val="無清單2261"/>
    <w:next w:val="a4"/>
    <w:semiHidden/>
    <w:rsid w:val="002F19B7"/>
  </w:style>
  <w:style w:type="numbering" w:customStyle="1" w:styleId="3261">
    <w:name w:val="無清單3261"/>
    <w:next w:val="a4"/>
    <w:semiHidden/>
    <w:rsid w:val="002F19B7"/>
  </w:style>
  <w:style w:type="numbering" w:customStyle="1" w:styleId="4261">
    <w:name w:val="無清單4261"/>
    <w:next w:val="a4"/>
    <w:semiHidden/>
    <w:rsid w:val="002F19B7"/>
  </w:style>
  <w:style w:type="numbering" w:customStyle="1" w:styleId="5261">
    <w:name w:val="無清單5261"/>
    <w:next w:val="a4"/>
    <w:semiHidden/>
    <w:rsid w:val="002F19B7"/>
  </w:style>
  <w:style w:type="numbering" w:customStyle="1" w:styleId="6261">
    <w:name w:val="無清單6261"/>
    <w:next w:val="a4"/>
    <w:semiHidden/>
    <w:rsid w:val="002F19B7"/>
  </w:style>
  <w:style w:type="numbering" w:customStyle="1" w:styleId="1461">
    <w:name w:val="無清單1461"/>
    <w:next w:val="a4"/>
    <w:semiHidden/>
    <w:rsid w:val="002F19B7"/>
  </w:style>
  <w:style w:type="numbering" w:customStyle="1" w:styleId="1561">
    <w:name w:val="無清單1561"/>
    <w:next w:val="a4"/>
    <w:semiHidden/>
    <w:rsid w:val="002F19B7"/>
  </w:style>
  <w:style w:type="numbering" w:customStyle="1" w:styleId="2361">
    <w:name w:val="無清單2361"/>
    <w:next w:val="a4"/>
    <w:semiHidden/>
    <w:rsid w:val="002F19B7"/>
  </w:style>
  <w:style w:type="numbering" w:customStyle="1" w:styleId="3361">
    <w:name w:val="無清單3361"/>
    <w:next w:val="a4"/>
    <w:semiHidden/>
    <w:rsid w:val="002F19B7"/>
  </w:style>
  <w:style w:type="numbering" w:customStyle="1" w:styleId="4361">
    <w:name w:val="無清單4361"/>
    <w:next w:val="a4"/>
    <w:semiHidden/>
    <w:rsid w:val="002F19B7"/>
  </w:style>
  <w:style w:type="numbering" w:customStyle="1" w:styleId="5361">
    <w:name w:val="無清單5361"/>
    <w:next w:val="a4"/>
    <w:semiHidden/>
    <w:rsid w:val="002F19B7"/>
  </w:style>
  <w:style w:type="numbering" w:customStyle="1" w:styleId="6361">
    <w:name w:val="無清單6361"/>
    <w:next w:val="a4"/>
    <w:semiHidden/>
    <w:rsid w:val="002F19B7"/>
  </w:style>
  <w:style w:type="numbering" w:customStyle="1" w:styleId="1661">
    <w:name w:val="無清單1661"/>
    <w:next w:val="a4"/>
    <w:semiHidden/>
    <w:rsid w:val="002F19B7"/>
  </w:style>
  <w:style w:type="numbering" w:customStyle="1" w:styleId="1761">
    <w:name w:val="無清單1761"/>
    <w:next w:val="a4"/>
    <w:semiHidden/>
    <w:rsid w:val="002F19B7"/>
  </w:style>
  <w:style w:type="numbering" w:customStyle="1" w:styleId="2461">
    <w:name w:val="無清單2461"/>
    <w:next w:val="a4"/>
    <w:semiHidden/>
    <w:rsid w:val="002F19B7"/>
  </w:style>
  <w:style w:type="numbering" w:customStyle="1" w:styleId="3461">
    <w:name w:val="無清單3461"/>
    <w:next w:val="a4"/>
    <w:semiHidden/>
    <w:rsid w:val="002F19B7"/>
  </w:style>
  <w:style w:type="numbering" w:customStyle="1" w:styleId="4461">
    <w:name w:val="無清單4461"/>
    <w:next w:val="a4"/>
    <w:semiHidden/>
    <w:rsid w:val="002F19B7"/>
  </w:style>
  <w:style w:type="numbering" w:customStyle="1" w:styleId="5461">
    <w:name w:val="無清單5461"/>
    <w:next w:val="a4"/>
    <w:semiHidden/>
    <w:rsid w:val="002F19B7"/>
  </w:style>
  <w:style w:type="numbering" w:customStyle="1" w:styleId="6461">
    <w:name w:val="無清單6461"/>
    <w:next w:val="a4"/>
    <w:semiHidden/>
    <w:rsid w:val="002F19B7"/>
  </w:style>
  <w:style w:type="numbering" w:customStyle="1" w:styleId="1861">
    <w:name w:val="無清單1861"/>
    <w:next w:val="a4"/>
    <w:semiHidden/>
    <w:rsid w:val="002F19B7"/>
  </w:style>
  <w:style w:type="numbering" w:customStyle="1" w:styleId="1961">
    <w:name w:val="無清單1961"/>
    <w:next w:val="a4"/>
    <w:semiHidden/>
    <w:rsid w:val="002F19B7"/>
  </w:style>
  <w:style w:type="numbering" w:customStyle="1" w:styleId="2561">
    <w:name w:val="無清單2561"/>
    <w:next w:val="a4"/>
    <w:semiHidden/>
    <w:rsid w:val="002F19B7"/>
  </w:style>
  <w:style w:type="numbering" w:customStyle="1" w:styleId="3561">
    <w:name w:val="無清單3561"/>
    <w:next w:val="a4"/>
    <w:semiHidden/>
    <w:rsid w:val="002F19B7"/>
  </w:style>
  <w:style w:type="numbering" w:customStyle="1" w:styleId="4561">
    <w:name w:val="無清單4561"/>
    <w:next w:val="a4"/>
    <w:semiHidden/>
    <w:rsid w:val="002F19B7"/>
  </w:style>
  <w:style w:type="numbering" w:customStyle="1" w:styleId="5561">
    <w:name w:val="無清單5561"/>
    <w:next w:val="a4"/>
    <w:semiHidden/>
    <w:rsid w:val="002F19B7"/>
  </w:style>
  <w:style w:type="numbering" w:customStyle="1" w:styleId="6561">
    <w:name w:val="無清單6561"/>
    <w:next w:val="a4"/>
    <w:semiHidden/>
    <w:rsid w:val="002F19B7"/>
  </w:style>
  <w:style w:type="numbering" w:customStyle="1" w:styleId="2041">
    <w:name w:val="無清單2041"/>
    <w:next w:val="a4"/>
    <w:semiHidden/>
    <w:rsid w:val="002F19B7"/>
  </w:style>
  <w:style w:type="numbering" w:customStyle="1" w:styleId="11041">
    <w:name w:val="無清單11041"/>
    <w:next w:val="a4"/>
    <w:semiHidden/>
    <w:rsid w:val="002F19B7"/>
  </w:style>
  <w:style w:type="numbering" w:customStyle="1" w:styleId="11241">
    <w:name w:val="無清單11241"/>
    <w:next w:val="a4"/>
    <w:semiHidden/>
    <w:rsid w:val="002F19B7"/>
  </w:style>
  <w:style w:type="numbering" w:customStyle="1" w:styleId="2641">
    <w:name w:val="無清單2641"/>
    <w:next w:val="a4"/>
    <w:semiHidden/>
    <w:rsid w:val="002F19B7"/>
  </w:style>
  <w:style w:type="numbering" w:customStyle="1" w:styleId="3641">
    <w:name w:val="無清單3641"/>
    <w:next w:val="a4"/>
    <w:semiHidden/>
    <w:rsid w:val="002F19B7"/>
  </w:style>
  <w:style w:type="numbering" w:customStyle="1" w:styleId="4641">
    <w:name w:val="無清單4641"/>
    <w:next w:val="a4"/>
    <w:semiHidden/>
    <w:rsid w:val="002F19B7"/>
  </w:style>
  <w:style w:type="numbering" w:customStyle="1" w:styleId="5641">
    <w:name w:val="無清單5641"/>
    <w:next w:val="a4"/>
    <w:semiHidden/>
    <w:rsid w:val="002F19B7"/>
  </w:style>
  <w:style w:type="numbering" w:customStyle="1" w:styleId="6641">
    <w:name w:val="無清單6641"/>
    <w:next w:val="a4"/>
    <w:semiHidden/>
    <w:rsid w:val="002F19B7"/>
  </w:style>
  <w:style w:type="numbering" w:customStyle="1" w:styleId="7241">
    <w:name w:val="無清單7241"/>
    <w:next w:val="a4"/>
    <w:semiHidden/>
    <w:rsid w:val="002F19B7"/>
  </w:style>
  <w:style w:type="numbering" w:customStyle="1" w:styleId="111111141">
    <w:name w:val="1 / 1.1 / 1.1.1141"/>
    <w:basedOn w:val="a4"/>
    <w:next w:val="111111"/>
    <w:rsid w:val="002F19B7"/>
  </w:style>
  <w:style w:type="numbering" w:customStyle="1" w:styleId="1ai141">
    <w:name w:val="1 / a / i141"/>
    <w:basedOn w:val="a4"/>
    <w:next w:val="1ai"/>
    <w:rsid w:val="002F19B7"/>
  </w:style>
  <w:style w:type="numbering" w:customStyle="1" w:styleId="141a">
    <w:name w:val="文章 / 章節141"/>
    <w:basedOn w:val="a4"/>
    <w:next w:val="afff8"/>
    <w:rsid w:val="002F19B7"/>
  </w:style>
  <w:style w:type="numbering" w:customStyle="1" w:styleId="8141">
    <w:name w:val="無清單8141"/>
    <w:next w:val="a4"/>
    <w:semiHidden/>
    <w:rsid w:val="002F19B7"/>
  </w:style>
  <w:style w:type="numbering" w:customStyle="1" w:styleId="12141">
    <w:name w:val="無清單12141"/>
    <w:next w:val="a4"/>
    <w:semiHidden/>
    <w:rsid w:val="002F19B7"/>
  </w:style>
  <w:style w:type="numbering" w:customStyle="1" w:styleId="21241">
    <w:name w:val="無清單21241"/>
    <w:next w:val="a4"/>
    <w:semiHidden/>
    <w:rsid w:val="002F19B7"/>
  </w:style>
  <w:style w:type="numbering" w:customStyle="1" w:styleId="31241">
    <w:name w:val="無清單31241"/>
    <w:next w:val="a4"/>
    <w:semiHidden/>
    <w:rsid w:val="002F19B7"/>
  </w:style>
  <w:style w:type="numbering" w:customStyle="1" w:styleId="41241">
    <w:name w:val="無清單41241"/>
    <w:next w:val="a4"/>
    <w:semiHidden/>
    <w:rsid w:val="002F19B7"/>
  </w:style>
  <w:style w:type="numbering" w:customStyle="1" w:styleId="51241">
    <w:name w:val="無清單51241"/>
    <w:next w:val="a4"/>
    <w:semiHidden/>
    <w:rsid w:val="002F19B7"/>
  </w:style>
  <w:style w:type="numbering" w:customStyle="1" w:styleId="61241">
    <w:name w:val="無清單61241"/>
    <w:next w:val="a4"/>
    <w:semiHidden/>
    <w:rsid w:val="002F19B7"/>
  </w:style>
  <w:style w:type="numbering" w:customStyle="1" w:styleId="9141">
    <w:name w:val="無清單9141"/>
    <w:next w:val="a4"/>
    <w:semiHidden/>
    <w:rsid w:val="002F19B7"/>
  </w:style>
  <w:style w:type="numbering" w:customStyle="1" w:styleId="10141">
    <w:name w:val="無清單10141"/>
    <w:next w:val="a4"/>
    <w:semiHidden/>
    <w:rsid w:val="002F19B7"/>
  </w:style>
  <w:style w:type="numbering" w:customStyle="1" w:styleId="13141">
    <w:name w:val="無清單13141"/>
    <w:next w:val="a4"/>
    <w:semiHidden/>
    <w:rsid w:val="002F19B7"/>
  </w:style>
  <w:style w:type="numbering" w:customStyle="1" w:styleId="22141">
    <w:name w:val="無清單22141"/>
    <w:next w:val="a4"/>
    <w:semiHidden/>
    <w:rsid w:val="002F19B7"/>
  </w:style>
  <w:style w:type="numbering" w:customStyle="1" w:styleId="32141">
    <w:name w:val="無清單32141"/>
    <w:next w:val="a4"/>
    <w:semiHidden/>
    <w:rsid w:val="002F19B7"/>
  </w:style>
  <w:style w:type="numbering" w:customStyle="1" w:styleId="42141">
    <w:name w:val="無清單42141"/>
    <w:next w:val="a4"/>
    <w:semiHidden/>
    <w:rsid w:val="002F19B7"/>
  </w:style>
  <w:style w:type="numbering" w:customStyle="1" w:styleId="52141">
    <w:name w:val="無清單52141"/>
    <w:next w:val="a4"/>
    <w:semiHidden/>
    <w:rsid w:val="002F19B7"/>
  </w:style>
  <w:style w:type="numbering" w:customStyle="1" w:styleId="62141">
    <w:name w:val="無清單62141"/>
    <w:next w:val="a4"/>
    <w:semiHidden/>
    <w:rsid w:val="002F19B7"/>
  </w:style>
  <w:style w:type="numbering" w:customStyle="1" w:styleId="14141">
    <w:name w:val="無清單14141"/>
    <w:next w:val="a4"/>
    <w:semiHidden/>
    <w:rsid w:val="002F19B7"/>
  </w:style>
  <w:style w:type="numbering" w:customStyle="1" w:styleId="15141">
    <w:name w:val="無清單15141"/>
    <w:next w:val="a4"/>
    <w:semiHidden/>
    <w:rsid w:val="002F19B7"/>
  </w:style>
  <w:style w:type="numbering" w:customStyle="1" w:styleId="23141">
    <w:name w:val="無清單23141"/>
    <w:next w:val="a4"/>
    <w:semiHidden/>
    <w:rsid w:val="002F19B7"/>
  </w:style>
  <w:style w:type="numbering" w:customStyle="1" w:styleId="33141">
    <w:name w:val="無清單33141"/>
    <w:next w:val="a4"/>
    <w:semiHidden/>
    <w:rsid w:val="002F19B7"/>
  </w:style>
  <w:style w:type="numbering" w:customStyle="1" w:styleId="43141">
    <w:name w:val="無清單43141"/>
    <w:next w:val="a4"/>
    <w:semiHidden/>
    <w:rsid w:val="002F19B7"/>
  </w:style>
  <w:style w:type="numbering" w:customStyle="1" w:styleId="53141">
    <w:name w:val="無清單53141"/>
    <w:next w:val="a4"/>
    <w:semiHidden/>
    <w:rsid w:val="002F19B7"/>
  </w:style>
  <w:style w:type="numbering" w:customStyle="1" w:styleId="63141">
    <w:name w:val="無清單63141"/>
    <w:next w:val="a4"/>
    <w:semiHidden/>
    <w:rsid w:val="002F19B7"/>
  </w:style>
  <w:style w:type="numbering" w:customStyle="1" w:styleId="16141">
    <w:name w:val="無清單16141"/>
    <w:next w:val="a4"/>
    <w:semiHidden/>
    <w:rsid w:val="002F19B7"/>
  </w:style>
  <w:style w:type="numbering" w:customStyle="1" w:styleId="17141">
    <w:name w:val="無清單17141"/>
    <w:next w:val="a4"/>
    <w:semiHidden/>
    <w:rsid w:val="002F19B7"/>
  </w:style>
  <w:style w:type="numbering" w:customStyle="1" w:styleId="24141">
    <w:name w:val="無清單24141"/>
    <w:next w:val="a4"/>
    <w:semiHidden/>
    <w:rsid w:val="002F19B7"/>
  </w:style>
  <w:style w:type="numbering" w:customStyle="1" w:styleId="34141">
    <w:name w:val="無清單34141"/>
    <w:next w:val="a4"/>
    <w:semiHidden/>
    <w:rsid w:val="002F19B7"/>
  </w:style>
  <w:style w:type="numbering" w:customStyle="1" w:styleId="44141">
    <w:name w:val="無清單44141"/>
    <w:next w:val="a4"/>
    <w:semiHidden/>
    <w:rsid w:val="002F19B7"/>
  </w:style>
  <w:style w:type="numbering" w:customStyle="1" w:styleId="54141">
    <w:name w:val="無清單54141"/>
    <w:next w:val="a4"/>
    <w:semiHidden/>
    <w:rsid w:val="002F19B7"/>
  </w:style>
  <w:style w:type="numbering" w:customStyle="1" w:styleId="64141">
    <w:name w:val="無清單64141"/>
    <w:next w:val="a4"/>
    <w:semiHidden/>
    <w:rsid w:val="002F19B7"/>
  </w:style>
  <w:style w:type="numbering" w:customStyle="1" w:styleId="18141">
    <w:name w:val="無清單18141"/>
    <w:next w:val="a4"/>
    <w:semiHidden/>
    <w:rsid w:val="002F19B7"/>
  </w:style>
  <w:style w:type="numbering" w:customStyle="1" w:styleId="19141">
    <w:name w:val="無清單19141"/>
    <w:next w:val="a4"/>
    <w:semiHidden/>
    <w:rsid w:val="002F19B7"/>
  </w:style>
  <w:style w:type="numbering" w:customStyle="1" w:styleId="25141">
    <w:name w:val="無清單25141"/>
    <w:next w:val="a4"/>
    <w:semiHidden/>
    <w:rsid w:val="002F19B7"/>
  </w:style>
  <w:style w:type="numbering" w:customStyle="1" w:styleId="35141">
    <w:name w:val="無清單35141"/>
    <w:next w:val="a4"/>
    <w:semiHidden/>
    <w:rsid w:val="002F19B7"/>
  </w:style>
  <w:style w:type="numbering" w:customStyle="1" w:styleId="45141">
    <w:name w:val="無清單45141"/>
    <w:next w:val="a4"/>
    <w:semiHidden/>
    <w:rsid w:val="002F19B7"/>
  </w:style>
  <w:style w:type="numbering" w:customStyle="1" w:styleId="55141">
    <w:name w:val="無清單55141"/>
    <w:next w:val="a4"/>
    <w:semiHidden/>
    <w:rsid w:val="002F19B7"/>
  </w:style>
  <w:style w:type="numbering" w:customStyle="1" w:styleId="65141">
    <w:name w:val="無清單65141"/>
    <w:next w:val="a4"/>
    <w:semiHidden/>
    <w:rsid w:val="002F19B7"/>
  </w:style>
  <w:style w:type="numbering" w:customStyle="1" w:styleId="2741">
    <w:name w:val="無清單2741"/>
    <w:next w:val="a4"/>
    <w:semiHidden/>
    <w:rsid w:val="002F19B7"/>
  </w:style>
  <w:style w:type="numbering" w:customStyle="1" w:styleId="11341">
    <w:name w:val="無清單11341"/>
    <w:next w:val="a4"/>
    <w:semiHidden/>
    <w:rsid w:val="002F19B7"/>
  </w:style>
  <w:style w:type="numbering" w:customStyle="1" w:styleId="11441">
    <w:name w:val="無清單11441"/>
    <w:next w:val="a4"/>
    <w:semiHidden/>
    <w:rsid w:val="002F19B7"/>
  </w:style>
  <w:style w:type="numbering" w:customStyle="1" w:styleId="2841">
    <w:name w:val="無清單2841"/>
    <w:next w:val="a4"/>
    <w:semiHidden/>
    <w:rsid w:val="002F19B7"/>
  </w:style>
  <w:style w:type="numbering" w:customStyle="1" w:styleId="3741">
    <w:name w:val="無清單3741"/>
    <w:next w:val="a4"/>
    <w:semiHidden/>
    <w:rsid w:val="002F19B7"/>
  </w:style>
  <w:style w:type="numbering" w:customStyle="1" w:styleId="4741">
    <w:name w:val="無清單4741"/>
    <w:next w:val="a4"/>
    <w:semiHidden/>
    <w:rsid w:val="002F19B7"/>
  </w:style>
  <w:style w:type="numbering" w:customStyle="1" w:styleId="5741">
    <w:name w:val="無清單5741"/>
    <w:next w:val="a4"/>
    <w:semiHidden/>
    <w:rsid w:val="002F19B7"/>
  </w:style>
  <w:style w:type="numbering" w:customStyle="1" w:styleId="6741">
    <w:name w:val="無清單6741"/>
    <w:next w:val="a4"/>
    <w:semiHidden/>
    <w:rsid w:val="002F19B7"/>
  </w:style>
  <w:style w:type="numbering" w:customStyle="1" w:styleId="7341">
    <w:name w:val="無清單7341"/>
    <w:next w:val="a4"/>
    <w:semiHidden/>
    <w:rsid w:val="002F19B7"/>
  </w:style>
  <w:style w:type="numbering" w:customStyle="1" w:styleId="111111231">
    <w:name w:val="1 / 1.1 / 1.1.1231"/>
    <w:basedOn w:val="a4"/>
    <w:next w:val="111111"/>
    <w:rsid w:val="002F19B7"/>
  </w:style>
  <w:style w:type="numbering" w:customStyle="1" w:styleId="1ai231">
    <w:name w:val="1 / a / i231"/>
    <w:basedOn w:val="a4"/>
    <w:next w:val="1ai"/>
    <w:rsid w:val="002F19B7"/>
  </w:style>
  <w:style w:type="numbering" w:customStyle="1" w:styleId="231a">
    <w:name w:val="文章 / 章節231"/>
    <w:basedOn w:val="a4"/>
    <w:next w:val="afff8"/>
    <w:rsid w:val="002F19B7"/>
  </w:style>
  <w:style w:type="numbering" w:customStyle="1" w:styleId="8241">
    <w:name w:val="無清單8241"/>
    <w:next w:val="a4"/>
    <w:semiHidden/>
    <w:rsid w:val="002F19B7"/>
  </w:style>
  <w:style w:type="numbering" w:customStyle="1" w:styleId="12241">
    <w:name w:val="無清單12241"/>
    <w:next w:val="a4"/>
    <w:semiHidden/>
    <w:rsid w:val="002F19B7"/>
  </w:style>
  <w:style w:type="numbering" w:customStyle="1" w:styleId="21341">
    <w:name w:val="無清單21341"/>
    <w:next w:val="a4"/>
    <w:semiHidden/>
    <w:rsid w:val="002F19B7"/>
  </w:style>
  <w:style w:type="numbering" w:customStyle="1" w:styleId="31341">
    <w:name w:val="無清單31341"/>
    <w:next w:val="a4"/>
    <w:semiHidden/>
    <w:rsid w:val="002F19B7"/>
  </w:style>
  <w:style w:type="numbering" w:customStyle="1" w:styleId="41341">
    <w:name w:val="無清單41341"/>
    <w:next w:val="a4"/>
    <w:semiHidden/>
    <w:rsid w:val="002F19B7"/>
  </w:style>
  <w:style w:type="numbering" w:customStyle="1" w:styleId="51341">
    <w:name w:val="無清單51341"/>
    <w:next w:val="a4"/>
    <w:semiHidden/>
    <w:rsid w:val="002F19B7"/>
  </w:style>
  <w:style w:type="numbering" w:customStyle="1" w:styleId="61341">
    <w:name w:val="無清單61341"/>
    <w:next w:val="a4"/>
    <w:semiHidden/>
    <w:rsid w:val="002F19B7"/>
  </w:style>
  <w:style w:type="numbering" w:customStyle="1" w:styleId="9241">
    <w:name w:val="無清單9241"/>
    <w:next w:val="a4"/>
    <w:semiHidden/>
    <w:rsid w:val="002F19B7"/>
  </w:style>
  <w:style w:type="numbering" w:customStyle="1" w:styleId="10241">
    <w:name w:val="無清單10241"/>
    <w:next w:val="a4"/>
    <w:semiHidden/>
    <w:rsid w:val="002F19B7"/>
  </w:style>
  <w:style w:type="numbering" w:customStyle="1" w:styleId="13241">
    <w:name w:val="無清單13241"/>
    <w:next w:val="a4"/>
    <w:semiHidden/>
    <w:rsid w:val="002F19B7"/>
  </w:style>
  <w:style w:type="numbering" w:customStyle="1" w:styleId="22241">
    <w:name w:val="無清單22241"/>
    <w:next w:val="a4"/>
    <w:semiHidden/>
    <w:rsid w:val="002F19B7"/>
  </w:style>
  <w:style w:type="numbering" w:customStyle="1" w:styleId="32241">
    <w:name w:val="無清單32241"/>
    <w:next w:val="a4"/>
    <w:semiHidden/>
    <w:rsid w:val="002F19B7"/>
  </w:style>
  <w:style w:type="numbering" w:customStyle="1" w:styleId="42241">
    <w:name w:val="無清單42241"/>
    <w:next w:val="a4"/>
    <w:semiHidden/>
    <w:rsid w:val="002F19B7"/>
  </w:style>
  <w:style w:type="numbering" w:customStyle="1" w:styleId="52241">
    <w:name w:val="無清單52241"/>
    <w:next w:val="a4"/>
    <w:semiHidden/>
    <w:rsid w:val="002F19B7"/>
  </w:style>
  <w:style w:type="numbering" w:customStyle="1" w:styleId="62241">
    <w:name w:val="無清單62241"/>
    <w:next w:val="a4"/>
    <w:semiHidden/>
    <w:rsid w:val="002F19B7"/>
  </w:style>
  <w:style w:type="numbering" w:customStyle="1" w:styleId="14241">
    <w:name w:val="無清單14241"/>
    <w:next w:val="a4"/>
    <w:semiHidden/>
    <w:rsid w:val="002F19B7"/>
  </w:style>
  <w:style w:type="numbering" w:customStyle="1" w:styleId="15241">
    <w:name w:val="無清單15241"/>
    <w:next w:val="a4"/>
    <w:semiHidden/>
    <w:rsid w:val="002F19B7"/>
  </w:style>
  <w:style w:type="numbering" w:customStyle="1" w:styleId="23241">
    <w:name w:val="無清單23241"/>
    <w:next w:val="a4"/>
    <w:semiHidden/>
    <w:rsid w:val="002F19B7"/>
  </w:style>
  <w:style w:type="numbering" w:customStyle="1" w:styleId="33241">
    <w:name w:val="無清單33241"/>
    <w:next w:val="a4"/>
    <w:semiHidden/>
    <w:rsid w:val="002F19B7"/>
  </w:style>
  <w:style w:type="numbering" w:customStyle="1" w:styleId="43241">
    <w:name w:val="無清單43241"/>
    <w:next w:val="a4"/>
    <w:semiHidden/>
    <w:rsid w:val="002F19B7"/>
  </w:style>
  <w:style w:type="numbering" w:customStyle="1" w:styleId="53241">
    <w:name w:val="無清單53241"/>
    <w:next w:val="a4"/>
    <w:semiHidden/>
    <w:rsid w:val="002F19B7"/>
  </w:style>
  <w:style w:type="numbering" w:customStyle="1" w:styleId="63241">
    <w:name w:val="無清單63241"/>
    <w:next w:val="a4"/>
    <w:semiHidden/>
    <w:rsid w:val="002F19B7"/>
  </w:style>
  <w:style w:type="numbering" w:customStyle="1" w:styleId="16241">
    <w:name w:val="無清單16241"/>
    <w:next w:val="a4"/>
    <w:semiHidden/>
    <w:rsid w:val="002F19B7"/>
  </w:style>
  <w:style w:type="numbering" w:customStyle="1" w:styleId="17241">
    <w:name w:val="無清單17241"/>
    <w:next w:val="a4"/>
    <w:semiHidden/>
    <w:rsid w:val="002F19B7"/>
  </w:style>
  <w:style w:type="numbering" w:customStyle="1" w:styleId="24241">
    <w:name w:val="無清單24241"/>
    <w:next w:val="a4"/>
    <w:semiHidden/>
    <w:rsid w:val="002F19B7"/>
  </w:style>
  <w:style w:type="numbering" w:customStyle="1" w:styleId="34241">
    <w:name w:val="無清單34241"/>
    <w:next w:val="a4"/>
    <w:semiHidden/>
    <w:rsid w:val="002F19B7"/>
  </w:style>
  <w:style w:type="numbering" w:customStyle="1" w:styleId="44241">
    <w:name w:val="無清單44241"/>
    <w:next w:val="a4"/>
    <w:semiHidden/>
    <w:rsid w:val="002F19B7"/>
  </w:style>
  <w:style w:type="numbering" w:customStyle="1" w:styleId="54241">
    <w:name w:val="無清單54241"/>
    <w:next w:val="a4"/>
    <w:semiHidden/>
    <w:rsid w:val="002F19B7"/>
  </w:style>
  <w:style w:type="numbering" w:customStyle="1" w:styleId="64241">
    <w:name w:val="無清單64241"/>
    <w:next w:val="a4"/>
    <w:semiHidden/>
    <w:rsid w:val="002F19B7"/>
  </w:style>
  <w:style w:type="numbering" w:customStyle="1" w:styleId="18241">
    <w:name w:val="無清單18241"/>
    <w:next w:val="a4"/>
    <w:semiHidden/>
    <w:rsid w:val="002F19B7"/>
  </w:style>
  <w:style w:type="numbering" w:customStyle="1" w:styleId="19241">
    <w:name w:val="無清單19241"/>
    <w:next w:val="a4"/>
    <w:semiHidden/>
    <w:rsid w:val="002F19B7"/>
  </w:style>
  <w:style w:type="numbering" w:customStyle="1" w:styleId="25241">
    <w:name w:val="無清單25241"/>
    <w:next w:val="a4"/>
    <w:semiHidden/>
    <w:rsid w:val="002F19B7"/>
  </w:style>
  <w:style w:type="numbering" w:customStyle="1" w:styleId="35241">
    <w:name w:val="無清單35241"/>
    <w:next w:val="a4"/>
    <w:semiHidden/>
    <w:rsid w:val="002F19B7"/>
  </w:style>
  <w:style w:type="numbering" w:customStyle="1" w:styleId="45241">
    <w:name w:val="無清單45241"/>
    <w:next w:val="a4"/>
    <w:semiHidden/>
    <w:rsid w:val="002F19B7"/>
  </w:style>
  <w:style w:type="numbering" w:customStyle="1" w:styleId="55241">
    <w:name w:val="無清單55241"/>
    <w:next w:val="a4"/>
    <w:semiHidden/>
    <w:rsid w:val="002F19B7"/>
  </w:style>
  <w:style w:type="numbering" w:customStyle="1" w:styleId="65241">
    <w:name w:val="無清單65241"/>
    <w:next w:val="a4"/>
    <w:semiHidden/>
    <w:rsid w:val="002F19B7"/>
  </w:style>
  <w:style w:type="numbering" w:customStyle="1" w:styleId="601">
    <w:name w:val="無清單601"/>
    <w:next w:val="a4"/>
    <w:semiHidden/>
    <w:rsid w:val="002F19B7"/>
  </w:style>
  <w:style w:type="numbering" w:customStyle="1" w:styleId="1271">
    <w:name w:val="無清單1271"/>
    <w:next w:val="a4"/>
    <w:semiHidden/>
    <w:rsid w:val="002F19B7"/>
  </w:style>
  <w:style w:type="numbering" w:customStyle="1" w:styleId="2201">
    <w:name w:val="無清單2201"/>
    <w:next w:val="a4"/>
    <w:semiHidden/>
    <w:rsid w:val="002F19B7"/>
  </w:style>
  <w:style w:type="numbering" w:customStyle="1" w:styleId="3181">
    <w:name w:val="無清單3181"/>
    <w:next w:val="a4"/>
    <w:semiHidden/>
    <w:rsid w:val="002F19B7"/>
  </w:style>
  <w:style w:type="numbering" w:customStyle="1" w:styleId="4181">
    <w:name w:val="無清單4181"/>
    <w:next w:val="a4"/>
    <w:semiHidden/>
    <w:rsid w:val="002F19B7"/>
  </w:style>
  <w:style w:type="numbering" w:customStyle="1" w:styleId="5181">
    <w:name w:val="無清單5181"/>
    <w:next w:val="a4"/>
    <w:semiHidden/>
    <w:rsid w:val="002F19B7"/>
  </w:style>
  <w:style w:type="numbering" w:customStyle="1" w:styleId="6181">
    <w:name w:val="無清單6181"/>
    <w:next w:val="a4"/>
    <w:semiHidden/>
    <w:rsid w:val="002F19B7"/>
  </w:style>
  <w:style w:type="numbering" w:customStyle="1" w:styleId="771">
    <w:name w:val="無清單771"/>
    <w:next w:val="a4"/>
    <w:semiHidden/>
    <w:rsid w:val="002F19B7"/>
  </w:style>
  <w:style w:type="numbering" w:customStyle="1" w:styleId="11151">
    <w:name w:val="無清單11151"/>
    <w:next w:val="a4"/>
    <w:semiHidden/>
    <w:rsid w:val="002F19B7"/>
  </w:style>
  <w:style w:type="numbering" w:customStyle="1" w:styleId="11161">
    <w:name w:val="無清單11161"/>
    <w:next w:val="a4"/>
    <w:semiHidden/>
    <w:rsid w:val="002F19B7"/>
  </w:style>
  <w:style w:type="numbering" w:customStyle="1" w:styleId="21101">
    <w:name w:val="無清單21101"/>
    <w:next w:val="a4"/>
    <w:semiHidden/>
    <w:rsid w:val="002F19B7"/>
  </w:style>
  <w:style w:type="numbering" w:customStyle="1" w:styleId="3191">
    <w:name w:val="無清單3191"/>
    <w:next w:val="a4"/>
    <w:semiHidden/>
    <w:rsid w:val="002F19B7"/>
  </w:style>
  <w:style w:type="numbering" w:customStyle="1" w:styleId="4191">
    <w:name w:val="無清單4191"/>
    <w:next w:val="a4"/>
    <w:semiHidden/>
    <w:rsid w:val="002F19B7"/>
  </w:style>
  <w:style w:type="numbering" w:customStyle="1" w:styleId="5191">
    <w:name w:val="無清單5191"/>
    <w:next w:val="a4"/>
    <w:semiHidden/>
    <w:rsid w:val="002F19B7"/>
  </w:style>
  <w:style w:type="numbering" w:customStyle="1" w:styleId="6191">
    <w:name w:val="無清單6191"/>
    <w:next w:val="a4"/>
    <w:semiHidden/>
    <w:rsid w:val="002F19B7"/>
  </w:style>
  <w:style w:type="numbering" w:customStyle="1" w:styleId="7151">
    <w:name w:val="無清單7151"/>
    <w:next w:val="a4"/>
    <w:semiHidden/>
    <w:rsid w:val="002F19B7"/>
  </w:style>
  <w:style w:type="numbering" w:customStyle="1" w:styleId="11111161">
    <w:name w:val="1 / 1.1 / 1.1.161"/>
    <w:basedOn w:val="a4"/>
    <w:next w:val="111111"/>
    <w:rsid w:val="002F19B7"/>
  </w:style>
  <w:style w:type="numbering" w:customStyle="1" w:styleId="1ai61">
    <w:name w:val="1 / a / i61"/>
    <w:basedOn w:val="a4"/>
    <w:next w:val="1ai"/>
    <w:rsid w:val="002F19B7"/>
  </w:style>
  <w:style w:type="numbering" w:customStyle="1" w:styleId="61c">
    <w:name w:val="文章 / 章節61"/>
    <w:basedOn w:val="a4"/>
    <w:next w:val="afff8"/>
    <w:rsid w:val="002F19B7"/>
  </w:style>
  <w:style w:type="numbering" w:customStyle="1" w:styleId="871">
    <w:name w:val="無清單871"/>
    <w:next w:val="a4"/>
    <w:semiHidden/>
    <w:rsid w:val="002F19B7"/>
  </w:style>
  <w:style w:type="numbering" w:customStyle="1" w:styleId="1281">
    <w:name w:val="無清單1281"/>
    <w:next w:val="a4"/>
    <w:semiHidden/>
    <w:rsid w:val="002F19B7"/>
  </w:style>
  <w:style w:type="numbering" w:customStyle="1" w:styleId="21151">
    <w:name w:val="無清單21151"/>
    <w:next w:val="a4"/>
    <w:semiHidden/>
    <w:rsid w:val="002F19B7"/>
  </w:style>
  <w:style w:type="numbering" w:customStyle="1" w:styleId="31151">
    <w:name w:val="無清單31151"/>
    <w:next w:val="a4"/>
    <w:semiHidden/>
    <w:rsid w:val="002F19B7"/>
  </w:style>
  <w:style w:type="numbering" w:customStyle="1" w:styleId="41151">
    <w:name w:val="無清單41151"/>
    <w:next w:val="a4"/>
    <w:semiHidden/>
    <w:rsid w:val="002F19B7"/>
  </w:style>
  <w:style w:type="numbering" w:customStyle="1" w:styleId="51151">
    <w:name w:val="無清單51151"/>
    <w:next w:val="a4"/>
    <w:semiHidden/>
    <w:rsid w:val="002F19B7"/>
  </w:style>
  <w:style w:type="numbering" w:customStyle="1" w:styleId="61151">
    <w:name w:val="無清單61151"/>
    <w:next w:val="a4"/>
    <w:semiHidden/>
    <w:rsid w:val="002F19B7"/>
  </w:style>
  <w:style w:type="numbering" w:customStyle="1" w:styleId="971">
    <w:name w:val="無清單971"/>
    <w:next w:val="a4"/>
    <w:semiHidden/>
    <w:rsid w:val="002F19B7"/>
  </w:style>
  <w:style w:type="numbering" w:customStyle="1" w:styleId="1071">
    <w:name w:val="無清單1071"/>
    <w:next w:val="a4"/>
    <w:semiHidden/>
    <w:rsid w:val="002F19B7"/>
  </w:style>
  <w:style w:type="numbering" w:customStyle="1" w:styleId="1371">
    <w:name w:val="無清單1371"/>
    <w:next w:val="a4"/>
    <w:semiHidden/>
    <w:rsid w:val="002F19B7"/>
  </w:style>
  <w:style w:type="numbering" w:customStyle="1" w:styleId="2271">
    <w:name w:val="無清單2271"/>
    <w:next w:val="a4"/>
    <w:semiHidden/>
    <w:rsid w:val="002F19B7"/>
  </w:style>
  <w:style w:type="numbering" w:customStyle="1" w:styleId="3271">
    <w:name w:val="無清單3271"/>
    <w:next w:val="a4"/>
    <w:semiHidden/>
    <w:rsid w:val="002F19B7"/>
  </w:style>
  <w:style w:type="numbering" w:customStyle="1" w:styleId="4271">
    <w:name w:val="無清單4271"/>
    <w:next w:val="a4"/>
    <w:semiHidden/>
    <w:rsid w:val="002F19B7"/>
  </w:style>
  <w:style w:type="numbering" w:customStyle="1" w:styleId="5271">
    <w:name w:val="無清單5271"/>
    <w:next w:val="a4"/>
    <w:semiHidden/>
    <w:rsid w:val="002F19B7"/>
  </w:style>
  <w:style w:type="numbering" w:customStyle="1" w:styleId="6271">
    <w:name w:val="無清單6271"/>
    <w:next w:val="a4"/>
    <w:semiHidden/>
    <w:rsid w:val="002F19B7"/>
  </w:style>
  <w:style w:type="numbering" w:customStyle="1" w:styleId="1471">
    <w:name w:val="無清單1471"/>
    <w:next w:val="a4"/>
    <w:semiHidden/>
    <w:rsid w:val="002F19B7"/>
  </w:style>
  <w:style w:type="numbering" w:customStyle="1" w:styleId="1571">
    <w:name w:val="無清單1571"/>
    <w:next w:val="a4"/>
    <w:semiHidden/>
    <w:rsid w:val="002F19B7"/>
  </w:style>
  <w:style w:type="numbering" w:customStyle="1" w:styleId="2371">
    <w:name w:val="無清單2371"/>
    <w:next w:val="a4"/>
    <w:semiHidden/>
    <w:rsid w:val="002F19B7"/>
  </w:style>
  <w:style w:type="numbering" w:customStyle="1" w:styleId="3371">
    <w:name w:val="無清單3371"/>
    <w:next w:val="a4"/>
    <w:semiHidden/>
    <w:rsid w:val="002F19B7"/>
  </w:style>
  <w:style w:type="numbering" w:customStyle="1" w:styleId="4371">
    <w:name w:val="無清單4371"/>
    <w:next w:val="a4"/>
    <w:semiHidden/>
    <w:rsid w:val="002F19B7"/>
  </w:style>
  <w:style w:type="numbering" w:customStyle="1" w:styleId="5371">
    <w:name w:val="無清單5371"/>
    <w:next w:val="a4"/>
    <w:semiHidden/>
    <w:rsid w:val="002F19B7"/>
  </w:style>
  <w:style w:type="numbering" w:customStyle="1" w:styleId="6371">
    <w:name w:val="無清單6371"/>
    <w:next w:val="a4"/>
    <w:semiHidden/>
    <w:rsid w:val="002F19B7"/>
  </w:style>
  <w:style w:type="numbering" w:customStyle="1" w:styleId="1671">
    <w:name w:val="無清單1671"/>
    <w:next w:val="a4"/>
    <w:semiHidden/>
    <w:rsid w:val="002F19B7"/>
  </w:style>
  <w:style w:type="numbering" w:customStyle="1" w:styleId="1771">
    <w:name w:val="無清單1771"/>
    <w:next w:val="a4"/>
    <w:semiHidden/>
    <w:rsid w:val="002F19B7"/>
  </w:style>
  <w:style w:type="numbering" w:customStyle="1" w:styleId="2471">
    <w:name w:val="無清單2471"/>
    <w:next w:val="a4"/>
    <w:semiHidden/>
    <w:rsid w:val="002F19B7"/>
  </w:style>
  <w:style w:type="numbering" w:customStyle="1" w:styleId="3471">
    <w:name w:val="無清單3471"/>
    <w:next w:val="a4"/>
    <w:semiHidden/>
    <w:rsid w:val="002F19B7"/>
  </w:style>
  <w:style w:type="numbering" w:customStyle="1" w:styleId="4471">
    <w:name w:val="無清單4471"/>
    <w:next w:val="a4"/>
    <w:semiHidden/>
    <w:rsid w:val="002F19B7"/>
  </w:style>
  <w:style w:type="numbering" w:customStyle="1" w:styleId="5471">
    <w:name w:val="無清單5471"/>
    <w:next w:val="a4"/>
    <w:semiHidden/>
    <w:rsid w:val="002F19B7"/>
  </w:style>
  <w:style w:type="numbering" w:customStyle="1" w:styleId="6471">
    <w:name w:val="無清單6471"/>
    <w:next w:val="a4"/>
    <w:semiHidden/>
    <w:rsid w:val="002F19B7"/>
  </w:style>
  <w:style w:type="numbering" w:customStyle="1" w:styleId="1871">
    <w:name w:val="無清單1871"/>
    <w:next w:val="a4"/>
    <w:semiHidden/>
    <w:rsid w:val="002F19B7"/>
  </w:style>
  <w:style w:type="numbering" w:customStyle="1" w:styleId="1971">
    <w:name w:val="無清單1971"/>
    <w:next w:val="a4"/>
    <w:semiHidden/>
    <w:rsid w:val="002F19B7"/>
  </w:style>
  <w:style w:type="numbering" w:customStyle="1" w:styleId="2571">
    <w:name w:val="無清單2571"/>
    <w:next w:val="a4"/>
    <w:semiHidden/>
    <w:rsid w:val="002F19B7"/>
  </w:style>
  <w:style w:type="numbering" w:customStyle="1" w:styleId="3571">
    <w:name w:val="無清單3571"/>
    <w:next w:val="a4"/>
    <w:semiHidden/>
    <w:rsid w:val="002F19B7"/>
  </w:style>
  <w:style w:type="numbering" w:customStyle="1" w:styleId="4571">
    <w:name w:val="無清單4571"/>
    <w:next w:val="a4"/>
    <w:semiHidden/>
    <w:rsid w:val="002F19B7"/>
  </w:style>
  <w:style w:type="numbering" w:customStyle="1" w:styleId="5571">
    <w:name w:val="無清單5571"/>
    <w:next w:val="a4"/>
    <w:semiHidden/>
    <w:rsid w:val="002F19B7"/>
  </w:style>
  <w:style w:type="numbering" w:customStyle="1" w:styleId="6571">
    <w:name w:val="無清單6571"/>
    <w:next w:val="a4"/>
    <w:semiHidden/>
    <w:rsid w:val="002F19B7"/>
  </w:style>
  <w:style w:type="numbering" w:customStyle="1" w:styleId="2051">
    <w:name w:val="無清單2051"/>
    <w:next w:val="a4"/>
    <w:semiHidden/>
    <w:rsid w:val="002F19B7"/>
  </w:style>
  <w:style w:type="numbering" w:customStyle="1" w:styleId="11051">
    <w:name w:val="無清單11051"/>
    <w:next w:val="a4"/>
    <w:semiHidden/>
    <w:rsid w:val="002F19B7"/>
  </w:style>
  <w:style w:type="numbering" w:customStyle="1" w:styleId="11251">
    <w:name w:val="無清單11251"/>
    <w:next w:val="a4"/>
    <w:semiHidden/>
    <w:rsid w:val="002F19B7"/>
  </w:style>
  <w:style w:type="numbering" w:customStyle="1" w:styleId="2651">
    <w:name w:val="無清單2651"/>
    <w:next w:val="a4"/>
    <w:semiHidden/>
    <w:rsid w:val="002F19B7"/>
  </w:style>
  <w:style w:type="numbering" w:customStyle="1" w:styleId="3651">
    <w:name w:val="無清單3651"/>
    <w:next w:val="a4"/>
    <w:semiHidden/>
    <w:rsid w:val="002F19B7"/>
  </w:style>
  <w:style w:type="numbering" w:customStyle="1" w:styleId="4651">
    <w:name w:val="無清單4651"/>
    <w:next w:val="a4"/>
    <w:semiHidden/>
    <w:rsid w:val="002F19B7"/>
  </w:style>
  <w:style w:type="numbering" w:customStyle="1" w:styleId="5651">
    <w:name w:val="無清單5651"/>
    <w:next w:val="a4"/>
    <w:semiHidden/>
    <w:rsid w:val="002F19B7"/>
  </w:style>
  <w:style w:type="numbering" w:customStyle="1" w:styleId="6651">
    <w:name w:val="無清單6651"/>
    <w:next w:val="a4"/>
    <w:semiHidden/>
    <w:rsid w:val="002F19B7"/>
  </w:style>
  <w:style w:type="numbering" w:customStyle="1" w:styleId="7251">
    <w:name w:val="無清單7251"/>
    <w:next w:val="a4"/>
    <w:semiHidden/>
    <w:rsid w:val="002F19B7"/>
  </w:style>
  <w:style w:type="numbering" w:customStyle="1" w:styleId="111111151">
    <w:name w:val="1 / 1.1 / 1.1.1151"/>
    <w:basedOn w:val="a4"/>
    <w:next w:val="111111"/>
    <w:rsid w:val="002F19B7"/>
  </w:style>
  <w:style w:type="numbering" w:customStyle="1" w:styleId="1ai151">
    <w:name w:val="1 / a / i151"/>
    <w:basedOn w:val="a4"/>
    <w:next w:val="1ai"/>
    <w:rsid w:val="002F19B7"/>
  </w:style>
  <w:style w:type="numbering" w:customStyle="1" w:styleId="151a">
    <w:name w:val="文章 / 章節151"/>
    <w:basedOn w:val="a4"/>
    <w:next w:val="afff8"/>
    <w:rsid w:val="002F19B7"/>
  </w:style>
  <w:style w:type="numbering" w:customStyle="1" w:styleId="8151">
    <w:name w:val="無清單8151"/>
    <w:next w:val="a4"/>
    <w:semiHidden/>
    <w:rsid w:val="002F19B7"/>
  </w:style>
  <w:style w:type="numbering" w:customStyle="1" w:styleId="12151">
    <w:name w:val="無清單12151"/>
    <w:next w:val="a4"/>
    <w:semiHidden/>
    <w:rsid w:val="002F19B7"/>
  </w:style>
  <w:style w:type="numbering" w:customStyle="1" w:styleId="21251">
    <w:name w:val="無清單21251"/>
    <w:next w:val="a4"/>
    <w:semiHidden/>
    <w:rsid w:val="002F19B7"/>
  </w:style>
  <w:style w:type="numbering" w:customStyle="1" w:styleId="31251">
    <w:name w:val="無清單31251"/>
    <w:next w:val="a4"/>
    <w:semiHidden/>
    <w:rsid w:val="002F19B7"/>
  </w:style>
  <w:style w:type="numbering" w:customStyle="1" w:styleId="41251">
    <w:name w:val="無清單41251"/>
    <w:next w:val="a4"/>
    <w:semiHidden/>
    <w:rsid w:val="002F19B7"/>
  </w:style>
  <w:style w:type="numbering" w:customStyle="1" w:styleId="51251">
    <w:name w:val="無清單51251"/>
    <w:next w:val="a4"/>
    <w:semiHidden/>
    <w:rsid w:val="002F19B7"/>
  </w:style>
  <w:style w:type="numbering" w:customStyle="1" w:styleId="61251">
    <w:name w:val="無清單61251"/>
    <w:next w:val="a4"/>
    <w:semiHidden/>
    <w:rsid w:val="002F19B7"/>
  </w:style>
  <w:style w:type="numbering" w:customStyle="1" w:styleId="9151">
    <w:name w:val="無清單9151"/>
    <w:next w:val="a4"/>
    <w:semiHidden/>
    <w:rsid w:val="002F19B7"/>
  </w:style>
  <w:style w:type="numbering" w:customStyle="1" w:styleId="10151">
    <w:name w:val="無清單10151"/>
    <w:next w:val="a4"/>
    <w:semiHidden/>
    <w:rsid w:val="002F19B7"/>
  </w:style>
  <w:style w:type="numbering" w:customStyle="1" w:styleId="13151">
    <w:name w:val="無清單13151"/>
    <w:next w:val="a4"/>
    <w:semiHidden/>
    <w:rsid w:val="002F19B7"/>
  </w:style>
  <w:style w:type="numbering" w:customStyle="1" w:styleId="22151">
    <w:name w:val="無清單22151"/>
    <w:next w:val="a4"/>
    <w:semiHidden/>
    <w:rsid w:val="002F19B7"/>
  </w:style>
  <w:style w:type="numbering" w:customStyle="1" w:styleId="32151">
    <w:name w:val="無清單32151"/>
    <w:next w:val="a4"/>
    <w:semiHidden/>
    <w:rsid w:val="002F19B7"/>
  </w:style>
  <w:style w:type="numbering" w:customStyle="1" w:styleId="42151">
    <w:name w:val="無清單42151"/>
    <w:next w:val="a4"/>
    <w:semiHidden/>
    <w:rsid w:val="002F19B7"/>
  </w:style>
  <w:style w:type="numbering" w:customStyle="1" w:styleId="52151">
    <w:name w:val="無清單52151"/>
    <w:next w:val="a4"/>
    <w:semiHidden/>
    <w:rsid w:val="002F19B7"/>
  </w:style>
  <w:style w:type="numbering" w:customStyle="1" w:styleId="62151">
    <w:name w:val="無清單62151"/>
    <w:next w:val="a4"/>
    <w:semiHidden/>
    <w:rsid w:val="002F19B7"/>
  </w:style>
  <w:style w:type="numbering" w:customStyle="1" w:styleId="14151">
    <w:name w:val="無清單14151"/>
    <w:next w:val="a4"/>
    <w:semiHidden/>
    <w:rsid w:val="002F19B7"/>
  </w:style>
  <w:style w:type="numbering" w:customStyle="1" w:styleId="15151">
    <w:name w:val="無清單15151"/>
    <w:next w:val="a4"/>
    <w:semiHidden/>
    <w:rsid w:val="002F19B7"/>
  </w:style>
  <w:style w:type="numbering" w:customStyle="1" w:styleId="23151">
    <w:name w:val="無清單23151"/>
    <w:next w:val="a4"/>
    <w:semiHidden/>
    <w:rsid w:val="002F19B7"/>
  </w:style>
  <w:style w:type="numbering" w:customStyle="1" w:styleId="33151">
    <w:name w:val="無清單33151"/>
    <w:next w:val="a4"/>
    <w:semiHidden/>
    <w:rsid w:val="002F19B7"/>
  </w:style>
  <w:style w:type="numbering" w:customStyle="1" w:styleId="43151">
    <w:name w:val="無清單43151"/>
    <w:next w:val="a4"/>
    <w:semiHidden/>
    <w:rsid w:val="002F19B7"/>
  </w:style>
  <w:style w:type="numbering" w:customStyle="1" w:styleId="53151">
    <w:name w:val="無清單53151"/>
    <w:next w:val="a4"/>
    <w:semiHidden/>
    <w:rsid w:val="002F19B7"/>
  </w:style>
  <w:style w:type="numbering" w:customStyle="1" w:styleId="63151">
    <w:name w:val="無清單63151"/>
    <w:next w:val="a4"/>
    <w:semiHidden/>
    <w:rsid w:val="002F19B7"/>
  </w:style>
  <w:style w:type="numbering" w:customStyle="1" w:styleId="16151">
    <w:name w:val="無清單16151"/>
    <w:next w:val="a4"/>
    <w:semiHidden/>
    <w:rsid w:val="002F19B7"/>
  </w:style>
  <w:style w:type="numbering" w:customStyle="1" w:styleId="17151">
    <w:name w:val="無清單17151"/>
    <w:next w:val="a4"/>
    <w:semiHidden/>
    <w:rsid w:val="002F19B7"/>
  </w:style>
  <w:style w:type="numbering" w:customStyle="1" w:styleId="24151">
    <w:name w:val="無清單24151"/>
    <w:next w:val="a4"/>
    <w:semiHidden/>
    <w:rsid w:val="002F19B7"/>
  </w:style>
  <w:style w:type="numbering" w:customStyle="1" w:styleId="34151">
    <w:name w:val="無清單34151"/>
    <w:next w:val="a4"/>
    <w:semiHidden/>
    <w:rsid w:val="002F19B7"/>
  </w:style>
  <w:style w:type="numbering" w:customStyle="1" w:styleId="44151">
    <w:name w:val="無清單44151"/>
    <w:next w:val="a4"/>
    <w:semiHidden/>
    <w:rsid w:val="002F19B7"/>
  </w:style>
  <w:style w:type="numbering" w:customStyle="1" w:styleId="54151">
    <w:name w:val="無清單54151"/>
    <w:next w:val="a4"/>
    <w:semiHidden/>
    <w:rsid w:val="002F19B7"/>
  </w:style>
  <w:style w:type="numbering" w:customStyle="1" w:styleId="64151">
    <w:name w:val="無清單64151"/>
    <w:next w:val="a4"/>
    <w:semiHidden/>
    <w:rsid w:val="002F19B7"/>
  </w:style>
  <w:style w:type="numbering" w:customStyle="1" w:styleId="18151">
    <w:name w:val="無清單18151"/>
    <w:next w:val="a4"/>
    <w:semiHidden/>
    <w:rsid w:val="002F19B7"/>
  </w:style>
  <w:style w:type="numbering" w:customStyle="1" w:styleId="19151">
    <w:name w:val="無清單19151"/>
    <w:next w:val="a4"/>
    <w:semiHidden/>
    <w:rsid w:val="002F19B7"/>
  </w:style>
  <w:style w:type="numbering" w:customStyle="1" w:styleId="25151">
    <w:name w:val="無清單25151"/>
    <w:next w:val="a4"/>
    <w:semiHidden/>
    <w:rsid w:val="002F19B7"/>
  </w:style>
  <w:style w:type="numbering" w:customStyle="1" w:styleId="35151">
    <w:name w:val="無清單35151"/>
    <w:next w:val="a4"/>
    <w:semiHidden/>
    <w:rsid w:val="002F19B7"/>
  </w:style>
  <w:style w:type="numbering" w:customStyle="1" w:styleId="45151">
    <w:name w:val="無清單45151"/>
    <w:next w:val="a4"/>
    <w:semiHidden/>
    <w:rsid w:val="002F19B7"/>
  </w:style>
  <w:style w:type="numbering" w:customStyle="1" w:styleId="55151">
    <w:name w:val="無清單55151"/>
    <w:next w:val="a4"/>
    <w:semiHidden/>
    <w:rsid w:val="002F19B7"/>
  </w:style>
  <w:style w:type="numbering" w:customStyle="1" w:styleId="65151">
    <w:name w:val="無清單65151"/>
    <w:next w:val="a4"/>
    <w:semiHidden/>
    <w:rsid w:val="002F19B7"/>
  </w:style>
  <w:style w:type="numbering" w:customStyle="1" w:styleId="2751">
    <w:name w:val="無清單2751"/>
    <w:next w:val="a4"/>
    <w:semiHidden/>
    <w:rsid w:val="002F19B7"/>
  </w:style>
  <w:style w:type="numbering" w:customStyle="1" w:styleId="11351">
    <w:name w:val="無清單11351"/>
    <w:next w:val="a4"/>
    <w:semiHidden/>
    <w:rsid w:val="002F19B7"/>
  </w:style>
  <w:style w:type="numbering" w:customStyle="1" w:styleId="11451">
    <w:name w:val="無清單11451"/>
    <w:next w:val="a4"/>
    <w:semiHidden/>
    <w:rsid w:val="002F19B7"/>
  </w:style>
  <w:style w:type="numbering" w:customStyle="1" w:styleId="2851">
    <w:name w:val="無清單2851"/>
    <w:next w:val="a4"/>
    <w:semiHidden/>
    <w:rsid w:val="002F19B7"/>
  </w:style>
  <w:style w:type="numbering" w:customStyle="1" w:styleId="3751">
    <w:name w:val="無清單3751"/>
    <w:next w:val="a4"/>
    <w:semiHidden/>
    <w:rsid w:val="002F19B7"/>
  </w:style>
  <w:style w:type="numbering" w:customStyle="1" w:styleId="4751">
    <w:name w:val="無清單4751"/>
    <w:next w:val="a4"/>
    <w:semiHidden/>
    <w:rsid w:val="002F19B7"/>
  </w:style>
  <w:style w:type="numbering" w:customStyle="1" w:styleId="5751">
    <w:name w:val="無清單5751"/>
    <w:next w:val="a4"/>
    <w:semiHidden/>
    <w:rsid w:val="002F19B7"/>
  </w:style>
  <w:style w:type="numbering" w:customStyle="1" w:styleId="6751">
    <w:name w:val="無清單6751"/>
    <w:next w:val="a4"/>
    <w:semiHidden/>
    <w:rsid w:val="002F19B7"/>
  </w:style>
  <w:style w:type="numbering" w:customStyle="1" w:styleId="7351">
    <w:name w:val="無清單7351"/>
    <w:next w:val="a4"/>
    <w:semiHidden/>
    <w:rsid w:val="002F19B7"/>
  </w:style>
  <w:style w:type="numbering" w:customStyle="1" w:styleId="111111241">
    <w:name w:val="1 / 1.1 / 1.1.1241"/>
    <w:basedOn w:val="a4"/>
    <w:next w:val="111111"/>
    <w:rsid w:val="002F19B7"/>
  </w:style>
  <w:style w:type="numbering" w:customStyle="1" w:styleId="1ai241">
    <w:name w:val="1 / a / i241"/>
    <w:basedOn w:val="a4"/>
    <w:next w:val="1ai"/>
    <w:rsid w:val="002F19B7"/>
  </w:style>
  <w:style w:type="numbering" w:customStyle="1" w:styleId="241a">
    <w:name w:val="文章 / 章節241"/>
    <w:basedOn w:val="a4"/>
    <w:next w:val="afff8"/>
    <w:rsid w:val="002F19B7"/>
  </w:style>
  <w:style w:type="numbering" w:customStyle="1" w:styleId="8251">
    <w:name w:val="無清單8251"/>
    <w:next w:val="a4"/>
    <w:semiHidden/>
    <w:rsid w:val="002F19B7"/>
  </w:style>
  <w:style w:type="numbering" w:customStyle="1" w:styleId="12251">
    <w:name w:val="無清單12251"/>
    <w:next w:val="a4"/>
    <w:semiHidden/>
    <w:rsid w:val="002F19B7"/>
  </w:style>
  <w:style w:type="numbering" w:customStyle="1" w:styleId="21351">
    <w:name w:val="無清單21351"/>
    <w:next w:val="a4"/>
    <w:semiHidden/>
    <w:rsid w:val="002F19B7"/>
  </w:style>
  <w:style w:type="numbering" w:customStyle="1" w:styleId="31351">
    <w:name w:val="無清單31351"/>
    <w:next w:val="a4"/>
    <w:semiHidden/>
    <w:rsid w:val="002F19B7"/>
  </w:style>
  <w:style w:type="numbering" w:customStyle="1" w:styleId="41351">
    <w:name w:val="無清單41351"/>
    <w:next w:val="a4"/>
    <w:semiHidden/>
    <w:rsid w:val="002F19B7"/>
  </w:style>
  <w:style w:type="numbering" w:customStyle="1" w:styleId="51351">
    <w:name w:val="無清單51351"/>
    <w:next w:val="a4"/>
    <w:semiHidden/>
    <w:rsid w:val="002F19B7"/>
  </w:style>
  <w:style w:type="numbering" w:customStyle="1" w:styleId="61351">
    <w:name w:val="無清單61351"/>
    <w:next w:val="a4"/>
    <w:semiHidden/>
    <w:rsid w:val="002F19B7"/>
  </w:style>
  <w:style w:type="numbering" w:customStyle="1" w:styleId="9251">
    <w:name w:val="無清單9251"/>
    <w:next w:val="a4"/>
    <w:semiHidden/>
    <w:rsid w:val="002F19B7"/>
  </w:style>
  <w:style w:type="numbering" w:customStyle="1" w:styleId="10251">
    <w:name w:val="無清單10251"/>
    <w:next w:val="a4"/>
    <w:semiHidden/>
    <w:rsid w:val="002F19B7"/>
  </w:style>
  <w:style w:type="numbering" w:customStyle="1" w:styleId="13251">
    <w:name w:val="無清單13251"/>
    <w:next w:val="a4"/>
    <w:semiHidden/>
    <w:rsid w:val="002F19B7"/>
  </w:style>
  <w:style w:type="numbering" w:customStyle="1" w:styleId="22251">
    <w:name w:val="無清單22251"/>
    <w:next w:val="a4"/>
    <w:semiHidden/>
    <w:rsid w:val="002F19B7"/>
  </w:style>
  <w:style w:type="numbering" w:customStyle="1" w:styleId="32251">
    <w:name w:val="無清單32251"/>
    <w:next w:val="a4"/>
    <w:semiHidden/>
    <w:rsid w:val="002F19B7"/>
  </w:style>
  <w:style w:type="numbering" w:customStyle="1" w:styleId="42251">
    <w:name w:val="無清單42251"/>
    <w:next w:val="a4"/>
    <w:semiHidden/>
    <w:rsid w:val="002F19B7"/>
  </w:style>
  <w:style w:type="numbering" w:customStyle="1" w:styleId="52251">
    <w:name w:val="無清單52251"/>
    <w:next w:val="a4"/>
    <w:semiHidden/>
    <w:rsid w:val="002F19B7"/>
  </w:style>
  <w:style w:type="numbering" w:customStyle="1" w:styleId="62251">
    <w:name w:val="無清單62251"/>
    <w:next w:val="a4"/>
    <w:semiHidden/>
    <w:rsid w:val="002F19B7"/>
  </w:style>
  <w:style w:type="numbering" w:customStyle="1" w:styleId="14251">
    <w:name w:val="無清單14251"/>
    <w:next w:val="a4"/>
    <w:semiHidden/>
    <w:rsid w:val="002F19B7"/>
  </w:style>
  <w:style w:type="numbering" w:customStyle="1" w:styleId="15251">
    <w:name w:val="無清單15251"/>
    <w:next w:val="a4"/>
    <w:semiHidden/>
    <w:rsid w:val="002F19B7"/>
  </w:style>
  <w:style w:type="numbering" w:customStyle="1" w:styleId="23251">
    <w:name w:val="無清單23251"/>
    <w:next w:val="a4"/>
    <w:semiHidden/>
    <w:rsid w:val="002F19B7"/>
  </w:style>
  <w:style w:type="numbering" w:customStyle="1" w:styleId="33251">
    <w:name w:val="無清單33251"/>
    <w:next w:val="a4"/>
    <w:semiHidden/>
    <w:rsid w:val="002F19B7"/>
  </w:style>
  <w:style w:type="numbering" w:customStyle="1" w:styleId="43251">
    <w:name w:val="無清單43251"/>
    <w:next w:val="a4"/>
    <w:semiHidden/>
    <w:rsid w:val="002F19B7"/>
  </w:style>
  <w:style w:type="numbering" w:customStyle="1" w:styleId="53251">
    <w:name w:val="無清單53251"/>
    <w:next w:val="a4"/>
    <w:semiHidden/>
    <w:rsid w:val="002F19B7"/>
  </w:style>
  <w:style w:type="numbering" w:customStyle="1" w:styleId="63251">
    <w:name w:val="無清單63251"/>
    <w:next w:val="a4"/>
    <w:semiHidden/>
    <w:rsid w:val="002F19B7"/>
  </w:style>
  <w:style w:type="numbering" w:customStyle="1" w:styleId="16251">
    <w:name w:val="無清單16251"/>
    <w:next w:val="a4"/>
    <w:semiHidden/>
    <w:rsid w:val="002F19B7"/>
  </w:style>
  <w:style w:type="numbering" w:customStyle="1" w:styleId="17251">
    <w:name w:val="無清單17251"/>
    <w:next w:val="a4"/>
    <w:semiHidden/>
    <w:rsid w:val="002F19B7"/>
  </w:style>
  <w:style w:type="numbering" w:customStyle="1" w:styleId="24251">
    <w:name w:val="無清單24251"/>
    <w:next w:val="a4"/>
    <w:semiHidden/>
    <w:rsid w:val="002F19B7"/>
  </w:style>
  <w:style w:type="numbering" w:customStyle="1" w:styleId="34251">
    <w:name w:val="無清單34251"/>
    <w:next w:val="a4"/>
    <w:semiHidden/>
    <w:rsid w:val="002F19B7"/>
  </w:style>
  <w:style w:type="numbering" w:customStyle="1" w:styleId="44251">
    <w:name w:val="無清單44251"/>
    <w:next w:val="a4"/>
    <w:semiHidden/>
    <w:rsid w:val="002F19B7"/>
  </w:style>
  <w:style w:type="numbering" w:customStyle="1" w:styleId="54251">
    <w:name w:val="無清單54251"/>
    <w:next w:val="a4"/>
    <w:semiHidden/>
    <w:rsid w:val="002F19B7"/>
  </w:style>
  <w:style w:type="numbering" w:customStyle="1" w:styleId="64251">
    <w:name w:val="無清單64251"/>
    <w:next w:val="a4"/>
    <w:semiHidden/>
    <w:rsid w:val="002F19B7"/>
  </w:style>
  <w:style w:type="numbering" w:customStyle="1" w:styleId="18251">
    <w:name w:val="無清單18251"/>
    <w:next w:val="a4"/>
    <w:semiHidden/>
    <w:rsid w:val="002F19B7"/>
  </w:style>
  <w:style w:type="numbering" w:customStyle="1" w:styleId="19251">
    <w:name w:val="無清單19251"/>
    <w:next w:val="a4"/>
    <w:semiHidden/>
    <w:rsid w:val="002F19B7"/>
  </w:style>
  <w:style w:type="numbering" w:customStyle="1" w:styleId="25251">
    <w:name w:val="無清單25251"/>
    <w:next w:val="a4"/>
    <w:semiHidden/>
    <w:rsid w:val="002F19B7"/>
  </w:style>
  <w:style w:type="numbering" w:customStyle="1" w:styleId="35251">
    <w:name w:val="無清單35251"/>
    <w:next w:val="a4"/>
    <w:semiHidden/>
    <w:rsid w:val="002F19B7"/>
  </w:style>
  <w:style w:type="numbering" w:customStyle="1" w:styleId="45251">
    <w:name w:val="無清單45251"/>
    <w:next w:val="a4"/>
    <w:semiHidden/>
    <w:rsid w:val="002F19B7"/>
  </w:style>
  <w:style w:type="numbering" w:customStyle="1" w:styleId="55251">
    <w:name w:val="無清單55251"/>
    <w:next w:val="a4"/>
    <w:semiHidden/>
    <w:rsid w:val="002F19B7"/>
  </w:style>
  <w:style w:type="numbering" w:customStyle="1" w:styleId="65251">
    <w:name w:val="無清單65251"/>
    <w:next w:val="a4"/>
    <w:semiHidden/>
    <w:rsid w:val="002F19B7"/>
  </w:style>
  <w:style w:type="numbering" w:customStyle="1" w:styleId="701">
    <w:name w:val="無清單701"/>
    <w:next w:val="a4"/>
    <w:semiHidden/>
    <w:rsid w:val="002F19B7"/>
  </w:style>
  <w:style w:type="numbering" w:customStyle="1" w:styleId="1291">
    <w:name w:val="無清單1291"/>
    <w:next w:val="a4"/>
    <w:semiHidden/>
    <w:rsid w:val="002F19B7"/>
  </w:style>
  <w:style w:type="numbering" w:customStyle="1" w:styleId="2281">
    <w:name w:val="無清單2281"/>
    <w:next w:val="a4"/>
    <w:semiHidden/>
    <w:rsid w:val="002F19B7"/>
  </w:style>
  <w:style w:type="numbering" w:customStyle="1" w:styleId="3201">
    <w:name w:val="無清單3201"/>
    <w:next w:val="a4"/>
    <w:semiHidden/>
    <w:rsid w:val="002F19B7"/>
  </w:style>
  <w:style w:type="numbering" w:customStyle="1" w:styleId="4201">
    <w:name w:val="無清單4201"/>
    <w:next w:val="a4"/>
    <w:semiHidden/>
    <w:rsid w:val="002F19B7"/>
  </w:style>
  <w:style w:type="numbering" w:customStyle="1" w:styleId="5201">
    <w:name w:val="無清單5201"/>
    <w:next w:val="a4"/>
    <w:semiHidden/>
    <w:rsid w:val="002F19B7"/>
  </w:style>
  <w:style w:type="numbering" w:customStyle="1" w:styleId="6201">
    <w:name w:val="無清單6201"/>
    <w:next w:val="a4"/>
    <w:semiHidden/>
    <w:rsid w:val="002F19B7"/>
  </w:style>
  <w:style w:type="numbering" w:customStyle="1" w:styleId="781">
    <w:name w:val="無清單781"/>
    <w:next w:val="a4"/>
    <w:semiHidden/>
    <w:rsid w:val="002F19B7"/>
  </w:style>
  <w:style w:type="numbering" w:customStyle="1" w:styleId="11171">
    <w:name w:val="無清單11171"/>
    <w:next w:val="a4"/>
    <w:semiHidden/>
    <w:rsid w:val="002F19B7"/>
  </w:style>
  <w:style w:type="numbering" w:customStyle="1" w:styleId="11181">
    <w:name w:val="無清單11181"/>
    <w:next w:val="a4"/>
    <w:semiHidden/>
    <w:rsid w:val="002F19B7"/>
  </w:style>
  <w:style w:type="numbering" w:customStyle="1" w:styleId="21161">
    <w:name w:val="無清單21161"/>
    <w:next w:val="a4"/>
    <w:semiHidden/>
    <w:rsid w:val="002F19B7"/>
  </w:style>
  <w:style w:type="numbering" w:customStyle="1" w:styleId="31101">
    <w:name w:val="無清單31101"/>
    <w:next w:val="a4"/>
    <w:semiHidden/>
    <w:rsid w:val="002F19B7"/>
  </w:style>
  <w:style w:type="numbering" w:customStyle="1" w:styleId="41101">
    <w:name w:val="無清單41101"/>
    <w:next w:val="a4"/>
    <w:semiHidden/>
    <w:rsid w:val="002F19B7"/>
  </w:style>
  <w:style w:type="numbering" w:customStyle="1" w:styleId="51101">
    <w:name w:val="無清單51101"/>
    <w:next w:val="a4"/>
    <w:semiHidden/>
    <w:rsid w:val="002F19B7"/>
  </w:style>
  <w:style w:type="numbering" w:customStyle="1" w:styleId="61101">
    <w:name w:val="無清單61101"/>
    <w:next w:val="a4"/>
    <w:semiHidden/>
    <w:rsid w:val="002F19B7"/>
  </w:style>
  <w:style w:type="numbering" w:customStyle="1" w:styleId="7161">
    <w:name w:val="無清單7161"/>
    <w:next w:val="a4"/>
    <w:semiHidden/>
    <w:rsid w:val="002F19B7"/>
  </w:style>
  <w:style w:type="numbering" w:customStyle="1" w:styleId="11111171">
    <w:name w:val="1 / 1.1 / 1.1.171"/>
    <w:basedOn w:val="a4"/>
    <w:next w:val="111111"/>
    <w:rsid w:val="002F19B7"/>
  </w:style>
  <w:style w:type="numbering" w:customStyle="1" w:styleId="1ai71">
    <w:name w:val="1 / a / i71"/>
    <w:basedOn w:val="a4"/>
    <w:next w:val="1ai"/>
    <w:rsid w:val="002F19B7"/>
  </w:style>
  <w:style w:type="numbering" w:customStyle="1" w:styleId="71b">
    <w:name w:val="文章 / 章節71"/>
    <w:basedOn w:val="a4"/>
    <w:next w:val="afff8"/>
    <w:rsid w:val="002F19B7"/>
  </w:style>
  <w:style w:type="numbering" w:customStyle="1" w:styleId="881">
    <w:name w:val="無清單881"/>
    <w:next w:val="a4"/>
    <w:semiHidden/>
    <w:rsid w:val="002F19B7"/>
  </w:style>
  <w:style w:type="numbering" w:customStyle="1" w:styleId="12101">
    <w:name w:val="無清單12101"/>
    <w:next w:val="a4"/>
    <w:semiHidden/>
    <w:rsid w:val="002F19B7"/>
  </w:style>
  <w:style w:type="numbering" w:customStyle="1" w:styleId="21171">
    <w:name w:val="無清單21171"/>
    <w:next w:val="a4"/>
    <w:semiHidden/>
    <w:rsid w:val="002F19B7"/>
  </w:style>
  <w:style w:type="numbering" w:customStyle="1" w:styleId="31161">
    <w:name w:val="無清單31161"/>
    <w:next w:val="a4"/>
    <w:semiHidden/>
    <w:rsid w:val="002F19B7"/>
  </w:style>
  <w:style w:type="numbering" w:customStyle="1" w:styleId="41161">
    <w:name w:val="無清單41161"/>
    <w:next w:val="a4"/>
    <w:semiHidden/>
    <w:rsid w:val="002F19B7"/>
  </w:style>
  <w:style w:type="numbering" w:customStyle="1" w:styleId="51161">
    <w:name w:val="無清單51161"/>
    <w:next w:val="a4"/>
    <w:semiHidden/>
    <w:rsid w:val="002F19B7"/>
  </w:style>
  <w:style w:type="numbering" w:customStyle="1" w:styleId="61161">
    <w:name w:val="無清單61161"/>
    <w:next w:val="a4"/>
    <w:semiHidden/>
    <w:rsid w:val="002F19B7"/>
  </w:style>
  <w:style w:type="numbering" w:customStyle="1" w:styleId="981">
    <w:name w:val="無清單981"/>
    <w:next w:val="a4"/>
    <w:semiHidden/>
    <w:rsid w:val="002F19B7"/>
  </w:style>
  <w:style w:type="numbering" w:customStyle="1" w:styleId="1081">
    <w:name w:val="無清單1081"/>
    <w:next w:val="a4"/>
    <w:semiHidden/>
    <w:rsid w:val="002F19B7"/>
  </w:style>
  <w:style w:type="numbering" w:customStyle="1" w:styleId="1381">
    <w:name w:val="無清單1381"/>
    <w:next w:val="a4"/>
    <w:semiHidden/>
    <w:rsid w:val="002F19B7"/>
  </w:style>
  <w:style w:type="numbering" w:customStyle="1" w:styleId="2291">
    <w:name w:val="無清單2291"/>
    <w:next w:val="a4"/>
    <w:semiHidden/>
    <w:rsid w:val="002F19B7"/>
  </w:style>
  <w:style w:type="numbering" w:customStyle="1" w:styleId="3281">
    <w:name w:val="無清單3281"/>
    <w:next w:val="a4"/>
    <w:semiHidden/>
    <w:rsid w:val="002F19B7"/>
  </w:style>
  <w:style w:type="numbering" w:customStyle="1" w:styleId="4281">
    <w:name w:val="無清單4281"/>
    <w:next w:val="a4"/>
    <w:semiHidden/>
    <w:rsid w:val="002F19B7"/>
  </w:style>
  <w:style w:type="numbering" w:customStyle="1" w:styleId="5281">
    <w:name w:val="無清單5281"/>
    <w:next w:val="a4"/>
    <w:semiHidden/>
    <w:rsid w:val="002F19B7"/>
  </w:style>
  <w:style w:type="numbering" w:customStyle="1" w:styleId="6281">
    <w:name w:val="無清單6281"/>
    <w:next w:val="a4"/>
    <w:semiHidden/>
    <w:rsid w:val="002F19B7"/>
  </w:style>
  <w:style w:type="numbering" w:customStyle="1" w:styleId="1481">
    <w:name w:val="無清單1481"/>
    <w:next w:val="a4"/>
    <w:semiHidden/>
    <w:rsid w:val="002F19B7"/>
  </w:style>
  <w:style w:type="numbering" w:customStyle="1" w:styleId="1581">
    <w:name w:val="無清單1581"/>
    <w:next w:val="a4"/>
    <w:semiHidden/>
    <w:rsid w:val="002F19B7"/>
  </w:style>
  <w:style w:type="numbering" w:customStyle="1" w:styleId="2381">
    <w:name w:val="無清單2381"/>
    <w:next w:val="a4"/>
    <w:semiHidden/>
    <w:rsid w:val="002F19B7"/>
  </w:style>
  <w:style w:type="numbering" w:customStyle="1" w:styleId="3381">
    <w:name w:val="無清單3381"/>
    <w:next w:val="a4"/>
    <w:semiHidden/>
    <w:rsid w:val="002F19B7"/>
  </w:style>
  <w:style w:type="numbering" w:customStyle="1" w:styleId="4381">
    <w:name w:val="無清單4381"/>
    <w:next w:val="a4"/>
    <w:semiHidden/>
    <w:rsid w:val="002F19B7"/>
  </w:style>
  <w:style w:type="numbering" w:customStyle="1" w:styleId="5381">
    <w:name w:val="無清單5381"/>
    <w:next w:val="a4"/>
    <w:semiHidden/>
    <w:rsid w:val="002F19B7"/>
  </w:style>
  <w:style w:type="numbering" w:customStyle="1" w:styleId="6381">
    <w:name w:val="無清單6381"/>
    <w:next w:val="a4"/>
    <w:semiHidden/>
    <w:rsid w:val="002F19B7"/>
  </w:style>
  <w:style w:type="numbering" w:customStyle="1" w:styleId="1681">
    <w:name w:val="無清單1681"/>
    <w:next w:val="a4"/>
    <w:semiHidden/>
    <w:rsid w:val="002F19B7"/>
  </w:style>
  <w:style w:type="numbering" w:customStyle="1" w:styleId="1781">
    <w:name w:val="無清單1781"/>
    <w:next w:val="a4"/>
    <w:semiHidden/>
    <w:rsid w:val="002F19B7"/>
  </w:style>
  <w:style w:type="numbering" w:customStyle="1" w:styleId="2481">
    <w:name w:val="無清單2481"/>
    <w:next w:val="a4"/>
    <w:semiHidden/>
    <w:rsid w:val="002F19B7"/>
  </w:style>
  <w:style w:type="numbering" w:customStyle="1" w:styleId="3481">
    <w:name w:val="無清單3481"/>
    <w:next w:val="a4"/>
    <w:semiHidden/>
    <w:rsid w:val="002F19B7"/>
  </w:style>
  <w:style w:type="numbering" w:customStyle="1" w:styleId="4481">
    <w:name w:val="無清單4481"/>
    <w:next w:val="a4"/>
    <w:semiHidden/>
    <w:rsid w:val="002F19B7"/>
  </w:style>
  <w:style w:type="numbering" w:customStyle="1" w:styleId="5481">
    <w:name w:val="無清單5481"/>
    <w:next w:val="a4"/>
    <w:semiHidden/>
    <w:rsid w:val="002F19B7"/>
  </w:style>
  <w:style w:type="numbering" w:customStyle="1" w:styleId="6481">
    <w:name w:val="無清單6481"/>
    <w:next w:val="a4"/>
    <w:semiHidden/>
    <w:rsid w:val="002F19B7"/>
  </w:style>
  <w:style w:type="numbering" w:customStyle="1" w:styleId="1881">
    <w:name w:val="無清單1881"/>
    <w:next w:val="a4"/>
    <w:semiHidden/>
    <w:rsid w:val="002F19B7"/>
  </w:style>
  <w:style w:type="numbering" w:customStyle="1" w:styleId="1981">
    <w:name w:val="無清單1981"/>
    <w:next w:val="a4"/>
    <w:semiHidden/>
    <w:rsid w:val="002F19B7"/>
  </w:style>
  <w:style w:type="numbering" w:customStyle="1" w:styleId="2581">
    <w:name w:val="無清單2581"/>
    <w:next w:val="a4"/>
    <w:semiHidden/>
    <w:rsid w:val="002F19B7"/>
  </w:style>
  <w:style w:type="numbering" w:customStyle="1" w:styleId="3581">
    <w:name w:val="無清單3581"/>
    <w:next w:val="a4"/>
    <w:semiHidden/>
    <w:rsid w:val="002F19B7"/>
  </w:style>
  <w:style w:type="numbering" w:customStyle="1" w:styleId="4581">
    <w:name w:val="無清單4581"/>
    <w:next w:val="a4"/>
    <w:semiHidden/>
    <w:rsid w:val="002F19B7"/>
  </w:style>
  <w:style w:type="numbering" w:customStyle="1" w:styleId="5581">
    <w:name w:val="無清單5581"/>
    <w:next w:val="a4"/>
    <w:semiHidden/>
    <w:rsid w:val="002F19B7"/>
  </w:style>
  <w:style w:type="numbering" w:customStyle="1" w:styleId="6581">
    <w:name w:val="無清單6581"/>
    <w:next w:val="a4"/>
    <w:semiHidden/>
    <w:rsid w:val="002F19B7"/>
  </w:style>
  <w:style w:type="numbering" w:customStyle="1" w:styleId="2061">
    <w:name w:val="無清單2061"/>
    <w:next w:val="a4"/>
    <w:semiHidden/>
    <w:rsid w:val="002F19B7"/>
  </w:style>
  <w:style w:type="numbering" w:customStyle="1" w:styleId="11061">
    <w:name w:val="無清單11061"/>
    <w:next w:val="a4"/>
    <w:semiHidden/>
    <w:rsid w:val="002F19B7"/>
  </w:style>
  <w:style w:type="numbering" w:customStyle="1" w:styleId="11261">
    <w:name w:val="無清單11261"/>
    <w:next w:val="a4"/>
    <w:semiHidden/>
    <w:rsid w:val="002F19B7"/>
  </w:style>
  <w:style w:type="numbering" w:customStyle="1" w:styleId="2661">
    <w:name w:val="無清單2661"/>
    <w:next w:val="a4"/>
    <w:semiHidden/>
    <w:rsid w:val="002F19B7"/>
  </w:style>
  <w:style w:type="numbering" w:customStyle="1" w:styleId="3661">
    <w:name w:val="無清單3661"/>
    <w:next w:val="a4"/>
    <w:semiHidden/>
    <w:rsid w:val="002F19B7"/>
  </w:style>
  <w:style w:type="numbering" w:customStyle="1" w:styleId="4661">
    <w:name w:val="無清單4661"/>
    <w:next w:val="a4"/>
    <w:semiHidden/>
    <w:rsid w:val="002F19B7"/>
  </w:style>
  <w:style w:type="numbering" w:customStyle="1" w:styleId="5661">
    <w:name w:val="無清單5661"/>
    <w:next w:val="a4"/>
    <w:semiHidden/>
    <w:rsid w:val="002F19B7"/>
  </w:style>
  <w:style w:type="numbering" w:customStyle="1" w:styleId="6661">
    <w:name w:val="無清單6661"/>
    <w:next w:val="a4"/>
    <w:semiHidden/>
    <w:rsid w:val="002F19B7"/>
  </w:style>
  <w:style w:type="numbering" w:customStyle="1" w:styleId="7261">
    <w:name w:val="無清單7261"/>
    <w:next w:val="a4"/>
    <w:semiHidden/>
    <w:rsid w:val="002F19B7"/>
  </w:style>
  <w:style w:type="numbering" w:customStyle="1" w:styleId="111111161">
    <w:name w:val="1 / 1.1 / 1.1.1161"/>
    <w:basedOn w:val="a4"/>
    <w:next w:val="111111"/>
    <w:rsid w:val="002F19B7"/>
  </w:style>
  <w:style w:type="numbering" w:customStyle="1" w:styleId="1ai161">
    <w:name w:val="1 / a / i161"/>
    <w:basedOn w:val="a4"/>
    <w:next w:val="1ai"/>
    <w:rsid w:val="002F19B7"/>
  </w:style>
  <w:style w:type="numbering" w:customStyle="1" w:styleId="161a">
    <w:name w:val="文章 / 章節161"/>
    <w:basedOn w:val="a4"/>
    <w:next w:val="afff8"/>
    <w:rsid w:val="002F19B7"/>
  </w:style>
  <w:style w:type="numbering" w:customStyle="1" w:styleId="8161">
    <w:name w:val="無清單8161"/>
    <w:next w:val="a4"/>
    <w:semiHidden/>
    <w:rsid w:val="002F19B7"/>
  </w:style>
  <w:style w:type="numbering" w:customStyle="1" w:styleId="12161">
    <w:name w:val="無清單12161"/>
    <w:next w:val="a4"/>
    <w:semiHidden/>
    <w:rsid w:val="002F19B7"/>
  </w:style>
  <w:style w:type="numbering" w:customStyle="1" w:styleId="21261">
    <w:name w:val="無清單21261"/>
    <w:next w:val="a4"/>
    <w:semiHidden/>
    <w:rsid w:val="002F19B7"/>
  </w:style>
  <w:style w:type="numbering" w:customStyle="1" w:styleId="31261">
    <w:name w:val="無清單31261"/>
    <w:next w:val="a4"/>
    <w:semiHidden/>
    <w:rsid w:val="002F19B7"/>
  </w:style>
  <w:style w:type="numbering" w:customStyle="1" w:styleId="41261">
    <w:name w:val="無清單41261"/>
    <w:next w:val="a4"/>
    <w:semiHidden/>
    <w:rsid w:val="002F19B7"/>
  </w:style>
  <w:style w:type="numbering" w:customStyle="1" w:styleId="51261">
    <w:name w:val="無清單51261"/>
    <w:next w:val="a4"/>
    <w:semiHidden/>
    <w:rsid w:val="002F19B7"/>
  </w:style>
  <w:style w:type="numbering" w:customStyle="1" w:styleId="61261">
    <w:name w:val="無清單61261"/>
    <w:next w:val="a4"/>
    <w:semiHidden/>
    <w:rsid w:val="002F19B7"/>
  </w:style>
  <w:style w:type="numbering" w:customStyle="1" w:styleId="9161">
    <w:name w:val="無清單9161"/>
    <w:next w:val="a4"/>
    <w:semiHidden/>
    <w:rsid w:val="002F19B7"/>
  </w:style>
  <w:style w:type="numbering" w:customStyle="1" w:styleId="10161">
    <w:name w:val="無清單10161"/>
    <w:next w:val="a4"/>
    <w:semiHidden/>
    <w:rsid w:val="002F19B7"/>
  </w:style>
  <w:style w:type="numbering" w:customStyle="1" w:styleId="13161">
    <w:name w:val="無清單13161"/>
    <w:next w:val="a4"/>
    <w:semiHidden/>
    <w:rsid w:val="002F19B7"/>
  </w:style>
  <w:style w:type="numbering" w:customStyle="1" w:styleId="22161">
    <w:name w:val="無清單22161"/>
    <w:next w:val="a4"/>
    <w:semiHidden/>
    <w:rsid w:val="002F19B7"/>
  </w:style>
  <w:style w:type="numbering" w:customStyle="1" w:styleId="32161">
    <w:name w:val="無清單32161"/>
    <w:next w:val="a4"/>
    <w:semiHidden/>
    <w:rsid w:val="002F19B7"/>
  </w:style>
  <w:style w:type="numbering" w:customStyle="1" w:styleId="42161">
    <w:name w:val="無清單42161"/>
    <w:next w:val="a4"/>
    <w:semiHidden/>
    <w:rsid w:val="002F19B7"/>
  </w:style>
  <w:style w:type="numbering" w:customStyle="1" w:styleId="52161">
    <w:name w:val="無清單52161"/>
    <w:next w:val="a4"/>
    <w:semiHidden/>
    <w:rsid w:val="002F19B7"/>
  </w:style>
  <w:style w:type="numbering" w:customStyle="1" w:styleId="62161">
    <w:name w:val="無清單62161"/>
    <w:next w:val="a4"/>
    <w:semiHidden/>
    <w:rsid w:val="002F19B7"/>
  </w:style>
  <w:style w:type="numbering" w:customStyle="1" w:styleId="14161">
    <w:name w:val="無清單14161"/>
    <w:next w:val="a4"/>
    <w:semiHidden/>
    <w:rsid w:val="002F19B7"/>
  </w:style>
  <w:style w:type="numbering" w:customStyle="1" w:styleId="15161">
    <w:name w:val="無清單15161"/>
    <w:next w:val="a4"/>
    <w:semiHidden/>
    <w:rsid w:val="002F19B7"/>
  </w:style>
  <w:style w:type="numbering" w:customStyle="1" w:styleId="23161">
    <w:name w:val="無清單23161"/>
    <w:next w:val="a4"/>
    <w:semiHidden/>
    <w:rsid w:val="002F19B7"/>
  </w:style>
  <w:style w:type="numbering" w:customStyle="1" w:styleId="33161">
    <w:name w:val="無清單33161"/>
    <w:next w:val="a4"/>
    <w:semiHidden/>
    <w:rsid w:val="002F19B7"/>
  </w:style>
  <w:style w:type="numbering" w:customStyle="1" w:styleId="43161">
    <w:name w:val="無清單43161"/>
    <w:next w:val="a4"/>
    <w:semiHidden/>
    <w:rsid w:val="002F19B7"/>
  </w:style>
  <w:style w:type="numbering" w:customStyle="1" w:styleId="53161">
    <w:name w:val="無清單53161"/>
    <w:next w:val="a4"/>
    <w:semiHidden/>
    <w:rsid w:val="002F19B7"/>
  </w:style>
  <w:style w:type="numbering" w:customStyle="1" w:styleId="63161">
    <w:name w:val="無清單63161"/>
    <w:next w:val="a4"/>
    <w:semiHidden/>
    <w:rsid w:val="002F19B7"/>
  </w:style>
  <w:style w:type="numbering" w:customStyle="1" w:styleId="16161">
    <w:name w:val="無清單16161"/>
    <w:next w:val="a4"/>
    <w:semiHidden/>
    <w:rsid w:val="002F19B7"/>
  </w:style>
  <w:style w:type="numbering" w:customStyle="1" w:styleId="17161">
    <w:name w:val="無清單17161"/>
    <w:next w:val="a4"/>
    <w:semiHidden/>
    <w:rsid w:val="002F19B7"/>
  </w:style>
  <w:style w:type="numbering" w:customStyle="1" w:styleId="24161">
    <w:name w:val="無清單24161"/>
    <w:next w:val="a4"/>
    <w:semiHidden/>
    <w:rsid w:val="002F19B7"/>
  </w:style>
  <w:style w:type="numbering" w:customStyle="1" w:styleId="34161">
    <w:name w:val="無清單34161"/>
    <w:next w:val="a4"/>
    <w:semiHidden/>
    <w:rsid w:val="002F19B7"/>
  </w:style>
  <w:style w:type="numbering" w:customStyle="1" w:styleId="44161">
    <w:name w:val="無清單44161"/>
    <w:next w:val="a4"/>
    <w:semiHidden/>
    <w:rsid w:val="002F19B7"/>
  </w:style>
  <w:style w:type="numbering" w:customStyle="1" w:styleId="54161">
    <w:name w:val="無清單54161"/>
    <w:next w:val="a4"/>
    <w:semiHidden/>
    <w:rsid w:val="002F19B7"/>
  </w:style>
  <w:style w:type="numbering" w:customStyle="1" w:styleId="64161">
    <w:name w:val="無清單64161"/>
    <w:next w:val="a4"/>
    <w:semiHidden/>
    <w:rsid w:val="002F19B7"/>
  </w:style>
  <w:style w:type="numbering" w:customStyle="1" w:styleId="18161">
    <w:name w:val="無清單18161"/>
    <w:next w:val="a4"/>
    <w:semiHidden/>
    <w:rsid w:val="002F19B7"/>
  </w:style>
  <w:style w:type="numbering" w:customStyle="1" w:styleId="19161">
    <w:name w:val="無清單19161"/>
    <w:next w:val="a4"/>
    <w:semiHidden/>
    <w:rsid w:val="002F19B7"/>
  </w:style>
  <w:style w:type="numbering" w:customStyle="1" w:styleId="25161">
    <w:name w:val="無清單25161"/>
    <w:next w:val="a4"/>
    <w:semiHidden/>
    <w:rsid w:val="002F19B7"/>
  </w:style>
  <w:style w:type="numbering" w:customStyle="1" w:styleId="35161">
    <w:name w:val="無清單35161"/>
    <w:next w:val="a4"/>
    <w:semiHidden/>
    <w:rsid w:val="002F19B7"/>
  </w:style>
  <w:style w:type="numbering" w:customStyle="1" w:styleId="45161">
    <w:name w:val="無清單45161"/>
    <w:next w:val="a4"/>
    <w:semiHidden/>
    <w:rsid w:val="002F19B7"/>
  </w:style>
  <w:style w:type="numbering" w:customStyle="1" w:styleId="55161">
    <w:name w:val="無清單55161"/>
    <w:next w:val="a4"/>
    <w:semiHidden/>
    <w:rsid w:val="002F19B7"/>
  </w:style>
  <w:style w:type="numbering" w:customStyle="1" w:styleId="65161">
    <w:name w:val="無清單65161"/>
    <w:next w:val="a4"/>
    <w:semiHidden/>
    <w:rsid w:val="002F19B7"/>
  </w:style>
  <w:style w:type="numbering" w:customStyle="1" w:styleId="2761">
    <w:name w:val="無清單2761"/>
    <w:next w:val="a4"/>
    <w:semiHidden/>
    <w:rsid w:val="002F19B7"/>
  </w:style>
  <w:style w:type="numbering" w:customStyle="1" w:styleId="11361">
    <w:name w:val="無清單11361"/>
    <w:next w:val="a4"/>
    <w:semiHidden/>
    <w:rsid w:val="002F19B7"/>
  </w:style>
  <w:style w:type="numbering" w:customStyle="1" w:styleId="11461">
    <w:name w:val="無清單11461"/>
    <w:next w:val="a4"/>
    <w:semiHidden/>
    <w:rsid w:val="002F19B7"/>
  </w:style>
  <w:style w:type="numbering" w:customStyle="1" w:styleId="2861">
    <w:name w:val="無清單2861"/>
    <w:next w:val="a4"/>
    <w:semiHidden/>
    <w:rsid w:val="002F19B7"/>
  </w:style>
  <w:style w:type="numbering" w:customStyle="1" w:styleId="3761">
    <w:name w:val="無清單3761"/>
    <w:next w:val="a4"/>
    <w:semiHidden/>
    <w:rsid w:val="002F19B7"/>
  </w:style>
  <w:style w:type="numbering" w:customStyle="1" w:styleId="4761">
    <w:name w:val="無清單4761"/>
    <w:next w:val="a4"/>
    <w:semiHidden/>
    <w:rsid w:val="002F19B7"/>
  </w:style>
  <w:style w:type="numbering" w:customStyle="1" w:styleId="5761">
    <w:name w:val="無清單5761"/>
    <w:next w:val="a4"/>
    <w:semiHidden/>
    <w:rsid w:val="002F19B7"/>
  </w:style>
  <w:style w:type="numbering" w:customStyle="1" w:styleId="6761">
    <w:name w:val="無清單6761"/>
    <w:next w:val="a4"/>
    <w:semiHidden/>
    <w:rsid w:val="002F19B7"/>
  </w:style>
  <w:style w:type="numbering" w:customStyle="1" w:styleId="7361">
    <w:name w:val="無清單7361"/>
    <w:next w:val="a4"/>
    <w:semiHidden/>
    <w:rsid w:val="002F19B7"/>
  </w:style>
  <w:style w:type="numbering" w:customStyle="1" w:styleId="111111251">
    <w:name w:val="1 / 1.1 / 1.1.1251"/>
    <w:basedOn w:val="a4"/>
    <w:next w:val="111111"/>
    <w:rsid w:val="002F19B7"/>
  </w:style>
  <w:style w:type="numbering" w:customStyle="1" w:styleId="1ai251">
    <w:name w:val="1 / a / i251"/>
    <w:basedOn w:val="a4"/>
    <w:next w:val="1ai"/>
    <w:rsid w:val="002F19B7"/>
  </w:style>
  <w:style w:type="numbering" w:customStyle="1" w:styleId="251a">
    <w:name w:val="文章 / 章節251"/>
    <w:basedOn w:val="a4"/>
    <w:next w:val="afff8"/>
    <w:rsid w:val="002F19B7"/>
  </w:style>
  <w:style w:type="numbering" w:customStyle="1" w:styleId="8261">
    <w:name w:val="無清單8261"/>
    <w:next w:val="a4"/>
    <w:semiHidden/>
    <w:rsid w:val="002F19B7"/>
  </w:style>
  <w:style w:type="numbering" w:customStyle="1" w:styleId="12261">
    <w:name w:val="無清單12261"/>
    <w:next w:val="a4"/>
    <w:semiHidden/>
    <w:rsid w:val="002F19B7"/>
  </w:style>
  <w:style w:type="numbering" w:customStyle="1" w:styleId="21361">
    <w:name w:val="無清單21361"/>
    <w:next w:val="a4"/>
    <w:semiHidden/>
    <w:rsid w:val="002F19B7"/>
  </w:style>
  <w:style w:type="numbering" w:customStyle="1" w:styleId="31361">
    <w:name w:val="無清單31361"/>
    <w:next w:val="a4"/>
    <w:semiHidden/>
    <w:rsid w:val="002F19B7"/>
  </w:style>
  <w:style w:type="numbering" w:customStyle="1" w:styleId="41361">
    <w:name w:val="無清單41361"/>
    <w:next w:val="a4"/>
    <w:semiHidden/>
    <w:rsid w:val="002F19B7"/>
  </w:style>
  <w:style w:type="numbering" w:customStyle="1" w:styleId="51361">
    <w:name w:val="無清單51361"/>
    <w:next w:val="a4"/>
    <w:semiHidden/>
    <w:rsid w:val="002F19B7"/>
  </w:style>
  <w:style w:type="numbering" w:customStyle="1" w:styleId="61361">
    <w:name w:val="無清單61361"/>
    <w:next w:val="a4"/>
    <w:semiHidden/>
    <w:rsid w:val="002F19B7"/>
  </w:style>
  <w:style w:type="numbering" w:customStyle="1" w:styleId="9261">
    <w:name w:val="無清單9261"/>
    <w:next w:val="a4"/>
    <w:semiHidden/>
    <w:rsid w:val="002F19B7"/>
  </w:style>
  <w:style w:type="numbering" w:customStyle="1" w:styleId="10261">
    <w:name w:val="無清單10261"/>
    <w:next w:val="a4"/>
    <w:semiHidden/>
    <w:rsid w:val="002F19B7"/>
  </w:style>
  <w:style w:type="numbering" w:customStyle="1" w:styleId="13261">
    <w:name w:val="無清單13261"/>
    <w:next w:val="a4"/>
    <w:semiHidden/>
    <w:rsid w:val="002F19B7"/>
  </w:style>
  <w:style w:type="numbering" w:customStyle="1" w:styleId="22261">
    <w:name w:val="無清單22261"/>
    <w:next w:val="a4"/>
    <w:semiHidden/>
    <w:rsid w:val="002F19B7"/>
  </w:style>
  <w:style w:type="numbering" w:customStyle="1" w:styleId="32261">
    <w:name w:val="無清單32261"/>
    <w:next w:val="a4"/>
    <w:semiHidden/>
    <w:rsid w:val="002F19B7"/>
  </w:style>
  <w:style w:type="numbering" w:customStyle="1" w:styleId="42261">
    <w:name w:val="無清單42261"/>
    <w:next w:val="a4"/>
    <w:semiHidden/>
    <w:rsid w:val="002F19B7"/>
  </w:style>
  <w:style w:type="numbering" w:customStyle="1" w:styleId="52261">
    <w:name w:val="無清單52261"/>
    <w:next w:val="a4"/>
    <w:semiHidden/>
    <w:rsid w:val="002F19B7"/>
  </w:style>
  <w:style w:type="numbering" w:customStyle="1" w:styleId="62261">
    <w:name w:val="無清單62261"/>
    <w:next w:val="a4"/>
    <w:semiHidden/>
    <w:rsid w:val="002F19B7"/>
  </w:style>
  <w:style w:type="numbering" w:customStyle="1" w:styleId="14261">
    <w:name w:val="無清單14261"/>
    <w:next w:val="a4"/>
    <w:semiHidden/>
    <w:rsid w:val="002F19B7"/>
  </w:style>
  <w:style w:type="numbering" w:customStyle="1" w:styleId="15261">
    <w:name w:val="無清單15261"/>
    <w:next w:val="a4"/>
    <w:semiHidden/>
    <w:rsid w:val="002F19B7"/>
  </w:style>
  <w:style w:type="numbering" w:customStyle="1" w:styleId="23261">
    <w:name w:val="無清單23261"/>
    <w:next w:val="a4"/>
    <w:semiHidden/>
    <w:rsid w:val="002F19B7"/>
  </w:style>
  <w:style w:type="numbering" w:customStyle="1" w:styleId="33261">
    <w:name w:val="無清單33261"/>
    <w:next w:val="a4"/>
    <w:semiHidden/>
    <w:rsid w:val="002F19B7"/>
  </w:style>
  <w:style w:type="numbering" w:customStyle="1" w:styleId="43261">
    <w:name w:val="無清單43261"/>
    <w:next w:val="a4"/>
    <w:semiHidden/>
    <w:rsid w:val="002F19B7"/>
  </w:style>
  <w:style w:type="numbering" w:customStyle="1" w:styleId="53261">
    <w:name w:val="無清單53261"/>
    <w:next w:val="a4"/>
    <w:semiHidden/>
    <w:rsid w:val="002F19B7"/>
  </w:style>
  <w:style w:type="numbering" w:customStyle="1" w:styleId="63261">
    <w:name w:val="無清單63261"/>
    <w:next w:val="a4"/>
    <w:semiHidden/>
    <w:rsid w:val="002F19B7"/>
  </w:style>
  <w:style w:type="numbering" w:customStyle="1" w:styleId="16261">
    <w:name w:val="無清單16261"/>
    <w:next w:val="a4"/>
    <w:semiHidden/>
    <w:rsid w:val="002F19B7"/>
  </w:style>
  <w:style w:type="numbering" w:customStyle="1" w:styleId="17261">
    <w:name w:val="無清單17261"/>
    <w:next w:val="a4"/>
    <w:semiHidden/>
    <w:rsid w:val="002F19B7"/>
  </w:style>
  <w:style w:type="numbering" w:customStyle="1" w:styleId="24261">
    <w:name w:val="無清單24261"/>
    <w:next w:val="a4"/>
    <w:semiHidden/>
    <w:rsid w:val="002F19B7"/>
  </w:style>
  <w:style w:type="numbering" w:customStyle="1" w:styleId="34261">
    <w:name w:val="無清單34261"/>
    <w:next w:val="a4"/>
    <w:semiHidden/>
    <w:rsid w:val="002F19B7"/>
  </w:style>
  <w:style w:type="numbering" w:customStyle="1" w:styleId="44261">
    <w:name w:val="無清單44261"/>
    <w:next w:val="a4"/>
    <w:semiHidden/>
    <w:rsid w:val="002F19B7"/>
  </w:style>
  <w:style w:type="numbering" w:customStyle="1" w:styleId="54261">
    <w:name w:val="無清單54261"/>
    <w:next w:val="a4"/>
    <w:semiHidden/>
    <w:rsid w:val="002F19B7"/>
  </w:style>
  <w:style w:type="numbering" w:customStyle="1" w:styleId="64261">
    <w:name w:val="無清單64261"/>
    <w:next w:val="a4"/>
    <w:semiHidden/>
    <w:rsid w:val="002F19B7"/>
  </w:style>
  <w:style w:type="numbering" w:customStyle="1" w:styleId="18261">
    <w:name w:val="無清單18261"/>
    <w:next w:val="a4"/>
    <w:semiHidden/>
    <w:rsid w:val="002F19B7"/>
  </w:style>
  <w:style w:type="numbering" w:customStyle="1" w:styleId="19261">
    <w:name w:val="無清單19261"/>
    <w:next w:val="a4"/>
    <w:semiHidden/>
    <w:rsid w:val="002F19B7"/>
  </w:style>
  <w:style w:type="numbering" w:customStyle="1" w:styleId="25261">
    <w:name w:val="無清單25261"/>
    <w:next w:val="a4"/>
    <w:semiHidden/>
    <w:rsid w:val="002F19B7"/>
  </w:style>
  <w:style w:type="numbering" w:customStyle="1" w:styleId="35261">
    <w:name w:val="無清單35261"/>
    <w:next w:val="a4"/>
    <w:semiHidden/>
    <w:rsid w:val="002F19B7"/>
  </w:style>
  <w:style w:type="numbering" w:customStyle="1" w:styleId="45261">
    <w:name w:val="無清單45261"/>
    <w:next w:val="a4"/>
    <w:semiHidden/>
    <w:rsid w:val="002F19B7"/>
  </w:style>
  <w:style w:type="numbering" w:customStyle="1" w:styleId="55261">
    <w:name w:val="無清單55261"/>
    <w:next w:val="a4"/>
    <w:semiHidden/>
    <w:rsid w:val="002F19B7"/>
  </w:style>
  <w:style w:type="numbering" w:customStyle="1" w:styleId="65261">
    <w:name w:val="無清單65261"/>
    <w:next w:val="a4"/>
    <w:semiHidden/>
    <w:rsid w:val="002F19B7"/>
  </w:style>
  <w:style w:type="numbering" w:customStyle="1" w:styleId="791">
    <w:name w:val="無清單791"/>
    <w:next w:val="a4"/>
    <w:semiHidden/>
    <w:rsid w:val="002F19B7"/>
  </w:style>
  <w:style w:type="numbering" w:customStyle="1" w:styleId="1301">
    <w:name w:val="無清單1301"/>
    <w:next w:val="a4"/>
    <w:semiHidden/>
    <w:rsid w:val="002F19B7"/>
  </w:style>
  <w:style w:type="numbering" w:customStyle="1" w:styleId="2301">
    <w:name w:val="無清單2301"/>
    <w:next w:val="a4"/>
    <w:semiHidden/>
    <w:rsid w:val="002F19B7"/>
  </w:style>
  <w:style w:type="numbering" w:customStyle="1" w:styleId="3291">
    <w:name w:val="無清單3291"/>
    <w:next w:val="a4"/>
    <w:semiHidden/>
    <w:rsid w:val="002F19B7"/>
  </w:style>
  <w:style w:type="numbering" w:customStyle="1" w:styleId="4291">
    <w:name w:val="無清單4291"/>
    <w:next w:val="a4"/>
    <w:semiHidden/>
    <w:rsid w:val="002F19B7"/>
  </w:style>
  <w:style w:type="numbering" w:customStyle="1" w:styleId="5291">
    <w:name w:val="無清單5291"/>
    <w:next w:val="a4"/>
    <w:semiHidden/>
    <w:rsid w:val="002F19B7"/>
  </w:style>
  <w:style w:type="numbering" w:customStyle="1" w:styleId="6291">
    <w:name w:val="無清單6291"/>
    <w:next w:val="a4"/>
    <w:semiHidden/>
    <w:rsid w:val="002F19B7"/>
  </w:style>
  <w:style w:type="numbering" w:customStyle="1" w:styleId="7101">
    <w:name w:val="無清單7101"/>
    <w:next w:val="a4"/>
    <w:semiHidden/>
    <w:rsid w:val="002F19B7"/>
  </w:style>
  <w:style w:type="numbering" w:customStyle="1" w:styleId="11191">
    <w:name w:val="無清單11191"/>
    <w:next w:val="a4"/>
    <w:semiHidden/>
    <w:rsid w:val="002F19B7"/>
  </w:style>
  <w:style w:type="numbering" w:customStyle="1" w:styleId="111101">
    <w:name w:val="無清單111101"/>
    <w:next w:val="a4"/>
    <w:semiHidden/>
    <w:rsid w:val="002F19B7"/>
  </w:style>
  <w:style w:type="numbering" w:customStyle="1" w:styleId="21181">
    <w:name w:val="無清單21181"/>
    <w:next w:val="a4"/>
    <w:semiHidden/>
    <w:rsid w:val="002F19B7"/>
  </w:style>
  <w:style w:type="numbering" w:customStyle="1" w:styleId="31171">
    <w:name w:val="無清單31171"/>
    <w:next w:val="a4"/>
    <w:semiHidden/>
    <w:rsid w:val="002F19B7"/>
  </w:style>
  <w:style w:type="numbering" w:customStyle="1" w:styleId="41171">
    <w:name w:val="無清單41171"/>
    <w:next w:val="a4"/>
    <w:semiHidden/>
    <w:rsid w:val="002F19B7"/>
  </w:style>
  <w:style w:type="numbering" w:customStyle="1" w:styleId="51171">
    <w:name w:val="無清單51171"/>
    <w:next w:val="a4"/>
    <w:semiHidden/>
    <w:rsid w:val="002F19B7"/>
  </w:style>
  <w:style w:type="numbering" w:customStyle="1" w:styleId="61171">
    <w:name w:val="無清單61171"/>
    <w:next w:val="a4"/>
    <w:semiHidden/>
    <w:rsid w:val="002F19B7"/>
  </w:style>
  <w:style w:type="numbering" w:customStyle="1" w:styleId="7171">
    <w:name w:val="無清單7171"/>
    <w:next w:val="a4"/>
    <w:semiHidden/>
    <w:rsid w:val="002F19B7"/>
  </w:style>
  <w:style w:type="numbering" w:customStyle="1" w:styleId="11111181">
    <w:name w:val="1 / 1.1 / 1.1.181"/>
    <w:basedOn w:val="a4"/>
    <w:next w:val="111111"/>
    <w:rsid w:val="002F19B7"/>
  </w:style>
  <w:style w:type="numbering" w:customStyle="1" w:styleId="1ai81">
    <w:name w:val="1 / a / i81"/>
    <w:basedOn w:val="a4"/>
    <w:next w:val="1ai"/>
    <w:rsid w:val="002F19B7"/>
  </w:style>
  <w:style w:type="numbering" w:customStyle="1" w:styleId="81a">
    <w:name w:val="文章 / 章節81"/>
    <w:basedOn w:val="a4"/>
    <w:next w:val="afff8"/>
    <w:rsid w:val="002F19B7"/>
  </w:style>
  <w:style w:type="numbering" w:customStyle="1" w:styleId="891">
    <w:name w:val="無清單891"/>
    <w:next w:val="a4"/>
    <w:semiHidden/>
    <w:rsid w:val="002F19B7"/>
  </w:style>
  <w:style w:type="numbering" w:customStyle="1" w:styleId="12171">
    <w:name w:val="無清單12171"/>
    <w:next w:val="a4"/>
    <w:semiHidden/>
    <w:rsid w:val="002F19B7"/>
  </w:style>
  <w:style w:type="numbering" w:customStyle="1" w:styleId="21191">
    <w:name w:val="無清單21191"/>
    <w:next w:val="a4"/>
    <w:semiHidden/>
    <w:rsid w:val="002F19B7"/>
  </w:style>
  <w:style w:type="numbering" w:customStyle="1" w:styleId="31181">
    <w:name w:val="無清單31181"/>
    <w:next w:val="a4"/>
    <w:semiHidden/>
    <w:rsid w:val="002F19B7"/>
  </w:style>
  <w:style w:type="numbering" w:customStyle="1" w:styleId="41181">
    <w:name w:val="無清單41181"/>
    <w:next w:val="a4"/>
    <w:semiHidden/>
    <w:rsid w:val="002F19B7"/>
  </w:style>
  <w:style w:type="numbering" w:customStyle="1" w:styleId="51181">
    <w:name w:val="無清單51181"/>
    <w:next w:val="a4"/>
    <w:semiHidden/>
    <w:rsid w:val="002F19B7"/>
  </w:style>
  <w:style w:type="numbering" w:customStyle="1" w:styleId="61181">
    <w:name w:val="無清單61181"/>
    <w:next w:val="a4"/>
    <w:semiHidden/>
    <w:rsid w:val="002F19B7"/>
  </w:style>
  <w:style w:type="numbering" w:customStyle="1" w:styleId="991">
    <w:name w:val="無清單991"/>
    <w:next w:val="a4"/>
    <w:semiHidden/>
    <w:rsid w:val="002F19B7"/>
  </w:style>
  <w:style w:type="numbering" w:customStyle="1" w:styleId="1091">
    <w:name w:val="無清單1091"/>
    <w:next w:val="a4"/>
    <w:semiHidden/>
    <w:rsid w:val="002F19B7"/>
  </w:style>
  <w:style w:type="numbering" w:customStyle="1" w:styleId="1391">
    <w:name w:val="無清單1391"/>
    <w:next w:val="a4"/>
    <w:semiHidden/>
    <w:rsid w:val="002F19B7"/>
  </w:style>
  <w:style w:type="numbering" w:customStyle="1" w:styleId="22101">
    <w:name w:val="無清單22101"/>
    <w:next w:val="a4"/>
    <w:semiHidden/>
    <w:rsid w:val="002F19B7"/>
  </w:style>
  <w:style w:type="numbering" w:customStyle="1" w:styleId="32101">
    <w:name w:val="無清單32101"/>
    <w:next w:val="a4"/>
    <w:semiHidden/>
    <w:rsid w:val="002F19B7"/>
  </w:style>
  <w:style w:type="numbering" w:customStyle="1" w:styleId="42101">
    <w:name w:val="無清單42101"/>
    <w:next w:val="a4"/>
    <w:semiHidden/>
    <w:rsid w:val="002F19B7"/>
  </w:style>
  <w:style w:type="numbering" w:customStyle="1" w:styleId="52101">
    <w:name w:val="無清單52101"/>
    <w:next w:val="a4"/>
    <w:semiHidden/>
    <w:rsid w:val="002F19B7"/>
  </w:style>
  <w:style w:type="numbering" w:customStyle="1" w:styleId="62101">
    <w:name w:val="無清單62101"/>
    <w:next w:val="a4"/>
    <w:semiHidden/>
    <w:rsid w:val="002F19B7"/>
  </w:style>
  <w:style w:type="numbering" w:customStyle="1" w:styleId="1491">
    <w:name w:val="無清單1491"/>
    <w:next w:val="a4"/>
    <w:semiHidden/>
    <w:rsid w:val="002F19B7"/>
  </w:style>
  <w:style w:type="numbering" w:customStyle="1" w:styleId="1591">
    <w:name w:val="無清單1591"/>
    <w:next w:val="a4"/>
    <w:semiHidden/>
    <w:rsid w:val="002F19B7"/>
  </w:style>
  <w:style w:type="numbering" w:customStyle="1" w:styleId="2391">
    <w:name w:val="無清單2391"/>
    <w:next w:val="a4"/>
    <w:semiHidden/>
    <w:rsid w:val="002F19B7"/>
  </w:style>
  <w:style w:type="numbering" w:customStyle="1" w:styleId="3391">
    <w:name w:val="無清單3391"/>
    <w:next w:val="a4"/>
    <w:semiHidden/>
    <w:rsid w:val="002F19B7"/>
  </w:style>
  <w:style w:type="numbering" w:customStyle="1" w:styleId="4391">
    <w:name w:val="無清單4391"/>
    <w:next w:val="a4"/>
    <w:semiHidden/>
    <w:rsid w:val="002F19B7"/>
  </w:style>
  <w:style w:type="numbering" w:customStyle="1" w:styleId="5391">
    <w:name w:val="無清單5391"/>
    <w:next w:val="a4"/>
    <w:semiHidden/>
    <w:rsid w:val="002F19B7"/>
  </w:style>
  <w:style w:type="numbering" w:customStyle="1" w:styleId="6391">
    <w:name w:val="無清單6391"/>
    <w:next w:val="a4"/>
    <w:semiHidden/>
    <w:rsid w:val="002F19B7"/>
  </w:style>
  <w:style w:type="numbering" w:customStyle="1" w:styleId="1691">
    <w:name w:val="無清單1691"/>
    <w:next w:val="a4"/>
    <w:semiHidden/>
    <w:rsid w:val="002F19B7"/>
  </w:style>
  <w:style w:type="numbering" w:customStyle="1" w:styleId="1791">
    <w:name w:val="無清單1791"/>
    <w:next w:val="a4"/>
    <w:semiHidden/>
    <w:rsid w:val="002F19B7"/>
  </w:style>
  <w:style w:type="numbering" w:customStyle="1" w:styleId="2491">
    <w:name w:val="無清單2491"/>
    <w:next w:val="a4"/>
    <w:semiHidden/>
    <w:rsid w:val="002F19B7"/>
  </w:style>
  <w:style w:type="numbering" w:customStyle="1" w:styleId="3491">
    <w:name w:val="無清單3491"/>
    <w:next w:val="a4"/>
    <w:semiHidden/>
    <w:rsid w:val="002F19B7"/>
  </w:style>
  <w:style w:type="numbering" w:customStyle="1" w:styleId="4491">
    <w:name w:val="無清單4491"/>
    <w:next w:val="a4"/>
    <w:semiHidden/>
    <w:rsid w:val="002F19B7"/>
  </w:style>
  <w:style w:type="numbering" w:customStyle="1" w:styleId="5491">
    <w:name w:val="無清單5491"/>
    <w:next w:val="a4"/>
    <w:semiHidden/>
    <w:rsid w:val="002F19B7"/>
  </w:style>
  <w:style w:type="numbering" w:customStyle="1" w:styleId="6491">
    <w:name w:val="無清單6491"/>
    <w:next w:val="a4"/>
    <w:semiHidden/>
    <w:rsid w:val="002F19B7"/>
  </w:style>
  <w:style w:type="numbering" w:customStyle="1" w:styleId="1891">
    <w:name w:val="無清單1891"/>
    <w:next w:val="a4"/>
    <w:semiHidden/>
    <w:rsid w:val="002F19B7"/>
  </w:style>
  <w:style w:type="numbering" w:customStyle="1" w:styleId="1991">
    <w:name w:val="無清單1991"/>
    <w:next w:val="a4"/>
    <w:semiHidden/>
    <w:rsid w:val="002F19B7"/>
  </w:style>
  <w:style w:type="numbering" w:customStyle="1" w:styleId="2591">
    <w:name w:val="無清單2591"/>
    <w:next w:val="a4"/>
    <w:semiHidden/>
    <w:rsid w:val="002F19B7"/>
  </w:style>
  <w:style w:type="numbering" w:customStyle="1" w:styleId="3591">
    <w:name w:val="無清單3591"/>
    <w:next w:val="a4"/>
    <w:semiHidden/>
    <w:rsid w:val="002F19B7"/>
  </w:style>
  <w:style w:type="numbering" w:customStyle="1" w:styleId="4591">
    <w:name w:val="無清單4591"/>
    <w:next w:val="a4"/>
    <w:semiHidden/>
    <w:rsid w:val="002F19B7"/>
  </w:style>
  <w:style w:type="numbering" w:customStyle="1" w:styleId="5591">
    <w:name w:val="無清單5591"/>
    <w:next w:val="a4"/>
    <w:semiHidden/>
    <w:rsid w:val="002F19B7"/>
  </w:style>
  <w:style w:type="numbering" w:customStyle="1" w:styleId="6591">
    <w:name w:val="無清單6591"/>
    <w:next w:val="a4"/>
    <w:semiHidden/>
    <w:rsid w:val="002F19B7"/>
  </w:style>
  <w:style w:type="numbering" w:customStyle="1" w:styleId="2071">
    <w:name w:val="無清單2071"/>
    <w:next w:val="a4"/>
    <w:semiHidden/>
    <w:rsid w:val="002F19B7"/>
  </w:style>
  <w:style w:type="numbering" w:customStyle="1" w:styleId="11071">
    <w:name w:val="無清單11071"/>
    <w:next w:val="a4"/>
    <w:semiHidden/>
    <w:rsid w:val="002F19B7"/>
  </w:style>
  <w:style w:type="numbering" w:customStyle="1" w:styleId="11271">
    <w:name w:val="無清單11271"/>
    <w:next w:val="a4"/>
    <w:semiHidden/>
    <w:rsid w:val="002F19B7"/>
  </w:style>
  <w:style w:type="numbering" w:customStyle="1" w:styleId="2671">
    <w:name w:val="無清單2671"/>
    <w:next w:val="a4"/>
    <w:semiHidden/>
    <w:rsid w:val="002F19B7"/>
  </w:style>
  <w:style w:type="numbering" w:customStyle="1" w:styleId="3671">
    <w:name w:val="無清單3671"/>
    <w:next w:val="a4"/>
    <w:semiHidden/>
    <w:rsid w:val="002F19B7"/>
  </w:style>
  <w:style w:type="numbering" w:customStyle="1" w:styleId="4671">
    <w:name w:val="無清單4671"/>
    <w:next w:val="a4"/>
    <w:semiHidden/>
    <w:rsid w:val="002F19B7"/>
  </w:style>
  <w:style w:type="numbering" w:customStyle="1" w:styleId="5671">
    <w:name w:val="無清單5671"/>
    <w:next w:val="a4"/>
    <w:semiHidden/>
    <w:rsid w:val="002F19B7"/>
  </w:style>
  <w:style w:type="numbering" w:customStyle="1" w:styleId="6671">
    <w:name w:val="無清單6671"/>
    <w:next w:val="a4"/>
    <w:semiHidden/>
    <w:rsid w:val="002F19B7"/>
  </w:style>
  <w:style w:type="numbering" w:customStyle="1" w:styleId="7271">
    <w:name w:val="無清單7271"/>
    <w:next w:val="a4"/>
    <w:semiHidden/>
    <w:rsid w:val="002F19B7"/>
  </w:style>
  <w:style w:type="numbering" w:customStyle="1" w:styleId="111111171">
    <w:name w:val="1 / 1.1 / 1.1.1171"/>
    <w:basedOn w:val="a4"/>
    <w:next w:val="111111"/>
    <w:rsid w:val="002F19B7"/>
  </w:style>
  <w:style w:type="numbering" w:customStyle="1" w:styleId="1ai171">
    <w:name w:val="1 / a / i171"/>
    <w:basedOn w:val="a4"/>
    <w:next w:val="1ai"/>
    <w:rsid w:val="002F19B7"/>
  </w:style>
  <w:style w:type="numbering" w:customStyle="1" w:styleId="171a">
    <w:name w:val="文章 / 章節171"/>
    <w:basedOn w:val="a4"/>
    <w:next w:val="afff8"/>
    <w:rsid w:val="002F19B7"/>
  </w:style>
  <w:style w:type="numbering" w:customStyle="1" w:styleId="8171">
    <w:name w:val="無清單8171"/>
    <w:next w:val="a4"/>
    <w:semiHidden/>
    <w:rsid w:val="002F19B7"/>
  </w:style>
  <w:style w:type="numbering" w:customStyle="1" w:styleId="12181">
    <w:name w:val="無清單12181"/>
    <w:next w:val="a4"/>
    <w:semiHidden/>
    <w:rsid w:val="002F19B7"/>
  </w:style>
  <w:style w:type="numbering" w:customStyle="1" w:styleId="21271">
    <w:name w:val="無清單21271"/>
    <w:next w:val="a4"/>
    <w:semiHidden/>
    <w:rsid w:val="002F19B7"/>
  </w:style>
  <w:style w:type="numbering" w:customStyle="1" w:styleId="31271">
    <w:name w:val="無清單31271"/>
    <w:next w:val="a4"/>
    <w:semiHidden/>
    <w:rsid w:val="002F19B7"/>
  </w:style>
  <w:style w:type="numbering" w:customStyle="1" w:styleId="41271">
    <w:name w:val="無清單41271"/>
    <w:next w:val="a4"/>
    <w:semiHidden/>
    <w:rsid w:val="002F19B7"/>
  </w:style>
  <w:style w:type="numbering" w:customStyle="1" w:styleId="51271">
    <w:name w:val="無清單51271"/>
    <w:next w:val="a4"/>
    <w:semiHidden/>
    <w:rsid w:val="002F19B7"/>
  </w:style>
  <w:style w:type="numbering" w:customStyle="1" w:styleId="61271">
    <w:name w:val="無清單61271"/>
    <w:next w:val="a4"/>
    <w:semiHidden/>
    <w:rsid w:val="002F19B7"/>
  </w:style>
  <w:style w:type="numbering" w:customStyle="1" w:styleId="9171">
    <w:name w:val="無清單9171"/>
    <w:next w:val="a4"/>
    <w:semiHidden/>
    <w:rsid w:val="002F19B7"/>
  </w:style>
  <w:style w:type="numbering" w:customStyle="1" w:styleId="10171">
    <w:name w:val="無清單10171"/>
    <w:next w:val="a4"/>
    <w:semiHidden/>
    <w:rsid w:val="002F19B7"/>
  </w:style>
  <w:style w:type="numbering" w:customStyle="1" w:styleId="13171">
    <w:name w:val="無清單13171"/>
    <w:next w:val="a4"/>
    <w:semiHidden/>
    <w:rsid w:val="002F19B7"/>
  </w:style>
  <w:style w:type="numbering" w:customStyle="1" w:styleId="22171">
    <w:name w:val="無清單22171"/>
    <w:next w:val="a4"/>
    <w:semiHidden/>
    <w:rsid w:val="002F19B7"/>
  </w:style>
  <w:style w:type="numbering" w:customStyle="1" w:styleId="32171">
    <w:name w:val="無清單32171"/>
    <w:next w:val="a4"/>
    <w:semiHidden/>
    <w:rsid w:val="002F19B7"/>
  </w:style>
  <w:style w:type="numbering" w:customStyle="1" w:styleId="42171">
    <w:name w:val="無清單42171"/>
    <w:next w:val="a4"/>
    <w:semiHidden/>
    <w:rsid w:val="002F19B7"/>
  </w:style>
  <w:style w:type="numbering" w:customStyle="1" w:styleId="52171">
    <w:name w:val="無清單52171"/>
    <w:next w:val="a4"/>
    <w:semiHidden/>
    <w:rsid w:val="002F19B7"/>
  </w:style>
  <w:style w:type="numbering" w:customStyle="1" w:styleId="62171">
    <w:name w:val="無清單62171"/>
    <w:next w:val="a4"/>
    <w:semiHidden/>
    <w:rsid w:val="002F19B7"/>
  </w:style>
  <w:style w:type="numbering" w:customStyle="1" w:styleId="14171">
    <w:name w:val="無清單14171"/>
    <w:next w:val="a4"/>
    <w:semiHidden/>
    <w:rsid w:val="002F19B7"/>
  </w:style>
  <w:style w:type="numbering" w:customStyle="1" w:styleId="15171">
    <w:name w:val="無清單15171"/>
    <w:next w:val="a4"/>
    <w:semiHidden/>
    <w:rsid w:val="002F19B7"/>
  </w:style>
  <w:style w:type="numbering" w:customStyle="1" w:styleId="23171">
    <w:name w:val="無清單23171"/>
    <w:next w:val="a4"/>
    <w:semiHidden/>
    <w:rsid w:val="002F19B7"/>
  </w:style>
  <w:style w:type="numbering" w:customStyle="1" w:styleId="33171">
    <w:name w:val="無清單33171"/>
    <w:next w:val="a4"/>
    <w:semiHidden/>
    <w:rsid w:val="002F19B7"/>
  </w:style>
  <w:style w:type="numbering" w:customStyle="1" w:styleId="43171">
    <w:name w:val="無清單43171"/>
    <w:next w:val="a4"/>
    <w:semiHidden/>
    <w:rsid w:val="002F19B7"/>
  </w:style>
  <w:style w:type="numbering" w:customStyle="1" w:styleId="53171">
    <w:name w:val="無清單53171"/>
    <w:next w:val="a4"/>
    <w:semiHidden/>
    <w:rsid w:val="002F19B7"/>
  </w:style>
  <w:style w:type="numbering" w:customStyle="1" w:styleId="63171">
    <w:name w:val="無清單63171"/>
    <w:next w:val="a4"/>
    <w:semiHidden/>
    <w:rsid w:val="002F19B7"/>
  </w:style>
  <w:style w:type="numbering" w:customStyle="1" w:styleId="16171">
    <w:name w:val="無清單16171"/>
    <w:next w:val="a4"/>
    <w:semiHidden/>
    <w:rsid w:val="002F19B7"/>
  </w:style>
  <w:style w:type="numbering" w:customStyle="1" w:styleId="17171">
    <w:name w:val="無清單17171"/>
    <w:next w:val="a4"/>
    <w:semiHidden/>
    <w:rsid w:val="002F19B7"/>
  </w:style>
  <w:style w:type="numbering" w:customStyle="1" w:styleId="24171">
    <w:name w:val="無清單24171"/>
    <w:next w:val="a4"/>
    <w:semiHidden/>
    <w:rsid w:val="002F19B7"/>
  </w:style>
  <w:style w:type="numbering" w:customStyle="1" w:styleId="34171">
    <w:name w:val="無清單34171"/>
    <w:next w:val="a4"/>
    <w:semiHidden/>
    <w:rsid w:val="002F19B7"/>
  </w:style>
  <w:style w:type="numbering" w:customStyle="1" w:styleId="44171">
    <w:name w:val="無清單44171"/>
    <w:next w:val="a4"/>
    <w:semiHidden/>
    <w:rsid w:val="002F19B7"/>
  </w:style>
  <w:style w:type="numbering" w:customStyle="1" w:styleId="54171">
    <w:name w:val="無清單54171"/>
    <w:next w:val="a4"/>
    <w:semiHidden/>
    <w:rsid w:val="002F19B7"/>
  </w:style>
  <w:style w:type="numbering" w:customStyle="1" w:styleId="64171">
    <w:name w:val="無清單64171"/>
    <w:next w:val="a4"/>
    <w:semiHidden/>
    <w:rsid w:val="002F19B7"/>
  </w:style>
  <w:style w:type="numbering" w:customStyle="1" w:styleId="18171">
    <w:name w:val="無清單18171"/>
    <w:next w:val="a4"/>
    <w:semiHidden/>
    <w:rsid w:val="002F19B7"/>
  </w:style>
  <w:style w:type="numbering" w:customStyle="1" w:styleId="19171">
    <w:name w:val="無清單19171"/>
    <w:next w:val="a4"/>
    <w:semiHidden/>
    <w:rsid w:val="002F19B7"/>
  </w:style>
  <w:style w:type="numbering" w:customStyle="1" w:styleId="25171">
    <w:name w:val="無清單25171"/>
    <w:next w:val="a4"/>
    <w:semiHidden/>
    <w:rsid w:val="002F19B7"/>
  </w:style>
  <w:style w:type="numbering" w:customStyle="1" w:styleId="35171">
    <w:name w:val="無清單35171"/>
    <w:next w:val="a4"/>
    <w:semiHidden/>
    <w:rsid w:val="002F19B7"/>
  </w:style>
  <w:style w:type="numbering" w:customStyle="1" w:styleId="45171">
    <w:name w:val="無清單45171"/>
    <w:next w:val="a4"/>
    <w:semiHidden/>
    <w:rsid w:val="002F19B7"/>
  </w:style>
  <w:style w:type="numbering" w:customStyle="1" w:styleId="55171">
    <w:name w:val="無清單55171"/>
    <w:next w:val="a4"/>
    <w:semiHidden/>
    <w:rsid w:val="002F19B7"/>
  </w:style>
  <w:style w:type="numbering" w:customStyle="1" w:styleId="65171">
    <w:name w:val="無清單65171"/>
    <w:next w:val="a4"/>
    <w:semiHidden/>
    <w:rsid w:val="002F19B7"/>
  </w:style>
  <w:style w:type="numbering" w:customStyle="1" w:styleId="2771">
    <w:name w:val="無清單2771"/>
    <w:next w:val="a4"/>
    <w:semiHidden/>
    <w:rsid w:val="002F19B7"/>
  </w:style>
  <w:style w:type="numbering" w:customStyle="1" w:styleId="11371">
    <w:name w:val="無清單11371"/>
    <w:next w:val="a4"/>
    <w:semiHidden/>
    <w:rsid w:val="002F19B7"/>
  </w:style>
  <w:style w:type="numbering" w:customStyle="1" w:styleId="11471">
    <w:name w:val="無清單11471"/>
    <w:next w:val="a4"/>
    <w:semiHidden/>
    <w:rsid w:val="002F19B7"/>
  </w:style>
  <w:style w:type="numbering" w:customStyle="1" w:styleId="2871">
    <w:name w:val="無清單2871"/>
    <w:next w:val="a4"/>
    <w:semiHidden/>
    <w:rsid w:val="002F19B7"/>
  </w:style>
  <w:style w:type="numbering" w:customStyle="1" w:styleId="3771">
    <w:name w:val="無清單3771"/>
    <w:next w:val="a4"/>
    <w:semiHidden/>
    <w:rsid w:val="002F19B7"/>
  </w:style>
  <w:style w:type="numbering" w:customStyle="1" w:styleId="4771">
    <w:name w:val="無清單4771"/>
    <w:next w:val="a4"/>
    <w:semiHidden/>
    <w:rsid w:val="002F19B7"/>
  </w:style>
  <w:style w:type="numbering" w:customStyle="1" w:styleId="5771">
    <w:name w:val="無清單5771"/>
    <w:next w:val="a4"/>
    <w:semiHidden/>
    <w:rsid w:val="002F19B7"/>
  </w:style>
  <w:style w:type="numbering" w:customStyle="1" w:styleId="6771">
    <w:name w:val="無清單6771"/>
    <w:next w:val="a4"/>
    <w:semiHidden/>
    <w:rsid w:val="002F19B7"/>
  </w:style>
  <w:style w:type="numbering" w:customStyle="1" w:styleId="7371">
    <w:name w:val="無清單7371"/>
    <w:next w:val="a4"/>
    <w:semiHidden/>
    <w:rsid w:val="002F19B7"/>
  </w:style>
  <w:style w:type="numbering" w:customStyle="1" w:styleId="111111261">
    <w:name w:val="1 / 1.1 / 1.1.1261"/>
    <w:basedOn w:val="a4"/>
    <w:next w:val="111111"/>
    <w:rsid w:val="002F19B7"/>
  </w:style>
  <w:style w:type="numbering" w:customStyle="1" w:styleId="1ai261">
    <w:name w:val="1 / a / i261"/>
    <w:basedOn w:val="a4"/>
    <w:next w:val="1ai"/>
    <w:rsid w:val="002F19B7"/>
  </w:style>
  <w:style w:type="numbering" w:customStyle="1" w:styleId="2613">
    <w:name w:val="文章 / 章節261"/>
    <w:basedOn w:val="a4"/>
    <w:next w:val="afff8"/>
    <w:rsid w:val="002F19B7"/>
  </w:style>
  <w:style w:type="numbering" w:customStyle="1" w:styleId="8271">
    <w:name w:val="無清單8271"/>
    <w:next w:val="a4"/>
    <w:semiHidden/>
    <w:rsid w:val="002F19B7"/>
  </w:style>
  <w:style w:type="numbering" w:customStyle="1" w:styleId="12271">
    <w:name w:val="無清單12271"/>
    <w:next w:val="a4"/>
    <w:semiHidden/>
    <w:rsid w:val="002F19B7"/>
  </w:style>
  <w:style w:type="numbering" w:customStyle="1" w:styleId="21371">
    <w:name w:val="無清單21371"/>
    <w:next w:val="a4"/>
    <w:semiHidden/>
    <w:rsid w:val="002F19B7"/>
  </w:style>
  <w:style w:type="numbering" w:customStyle="1" w:styleId="31371">
    <w:name w:val="無清單31371"/>
    <w:next w:val="a4"/>
    <w:semiHidden/>
    <w:rsid w:val="002F19B7"/>
  </w:style>
  <w:style w:type="numbering" w:customStyle="1" w:styleId="41371">
    <w:name w:val="無清單41371"/>
    <w:next w:val="a4"/>
    <w:semiHidden/>
    <w:rsid w:val="002F19B7"/>
  </w:style>
  <w:style w:type="numbering" w:customStyle="1" w:styleId="51371">
    <w:name w:val="無清單51371"/>
    <w:next w:val="a4"/>
    <w:semiHidden/>
    <w:rsid w:val="002F19B7"/>
  </w:style>
  <w:style w:type="numbering" w:customStyle="1" w:styleId="61371">
    <w:name w:val="無清單61371"/>
    <w:next w:val="a4"/>
    <w:semiHidden/>
    <w:rsid w:val="002F19B7"/>
  </w:style>
  <w:style w:type="numbering" w:customStyle="1" w:styleId="9271">
    <w:name w:val="無清單9271"/>
    <w:next w:val="a4"/>
    <w:semiHidden/>
    <w:rsid w:val="002F19B7"/>
  </w:style>
  <w:style w:type="numbering" w:customStyle="1" w:styleId="10271">
    <w:name w:val="無清單10271"/>
    <w:next w:val="a4"/>
    <w:semiHidden/>
    <w:rsid w:val="002F19B7"/>
  </w:style>
  <w:style w:type="numbering" w:customStyle="1" w:styleId="13271">
    <w:name w:val="無清單13271"/>
    <w:next w:val="a4"/>
    <w:semiHidden/>
    <w:rsid w:val="002F19B7"/>
  </w:style>
  <w:style w:type="numbering" w:customStyle="1" w:styleId="22271">
    <w:name w:val="無清單22271"/>
    <w:next w:val="a4"/>
    <w:semiHidden/>
    <w:rsid w:val="002F19B7"/>
  </w:style>
  <w:style w:type="numbering" w:customStyle="1" w:styleId="32271">
    <w:name w:val="無清單32271"/>
    <w:next w:val="a4"/>
    <w:semiHidden/>
    <w:rsid w:val="002F19B7"/>
  </w:style>
  <w:style w:type="numbering" w:customStyle="1" w:styleId="42271">
    <w:name w:val="無清單42271"/>
    <w:next w:val="a4"/>
    <w:semiHidden/>
    <w:rsid w:val="002F19B7"/>
  </w:style>
  <w:style w:type="numbering" w:customStyle="1" w:styleId="52271">
    <w:name w:val="無清單52271"/>
    <w:next w:val="a4"/>
    <w:semiHidden/>
    <w:rsid w:val="002F19B7"/>
  </w:style>
  <w:style w:type="numbering" w:customStyle="1" w:styleId="62271">
    <w:name w:val="無清單62271"/>
    <w:next w:val="a4"/>
    <w:semiHidden/>
    <w:rsid w:val="002F19B7"/>
  </w:style>
  <w:style w:type="numbering" w:customStyle="1" w:styleId="14271">
    <w:name w:val="無清單14271"/>
    <w:next w:val="a4"/>
    <w:semiHidden/>
    <w:rsid w:val="002F19B7"/>
  </w:style>
  <w:style w:type="numbering" w:customStyle="1" w:styleId="15271">
    <w:name w:val="無清單15271"/>
    <w:next w:val="a4"/>
    <w:semiHidden/>
    <w:rsid w:val="002F19B7"/>
  </w:style>
  <w:style w:type="numbering" w:customStyle="1" w:styleId="23271">
    <w:name w:val="無清單23271"/>
    <w:next w:val="a4"/>
    <w:semiHidden/>
    <w:rsid w:val="002F19B7"/>
  </w:style>
  <w:style w:type="numbering" w:customStyle="1" w:styleId="33271">
    <w:name w:val="無清單33271"/>
    <w:next w:val="a4"/>
    <w:semiHidden/>
    <w:rsid w:val="002F19B7"/>
  </w:style>
  <w:style w:type="numbering" w:customStyle="1" w:styleId="43271">
    <w:name w:val="無清單43271"/>
    <w:next w:val="a4"/>
    <w:semiHidden/>
    <w:rsid w:val="002F19B7"/>
  </w:style>
  <w:style w:type="numbering" w:customStyle="1" w:styleId="53271">
    <w:name w:val="無清單53271"/>
    <w:next w:val="a4"/>
    <w:semiHidden/>
    <w:rsid w:val="002F19B7"/>
  </w:style>
  <w:style w:type="numbering" w:customStyle="1" w:styleId="63271">
    <w:name w:val="無清單63271"/>
    <w:next w:val="a4"/>
    <w:semiHidden/>
    <w:rsid w:val="002F19B7"/>
  </w:style>
  <w:style w:type="numbering" w:customStyle="1" w:styleId="16271">
    <w:name w:val="無清單16271"/>
    <w:next w:val="a4"/>
    <w:semiHidden/>
    <w:rsid w:val="002F19B7"/>
  </w:style>
  <w:style w:type="numbering" w:customStyle="1" w:styleId="17271">
    <w:name w:val="無清單17271"/>
    <w:next w:val="a4"/>
    <w:semiHidden/>
    <w:rsid w:val="002F19B7"/>
  </w:style>
  <w:style w:type="numbering" w:customStyle="1" w:styleId="24271">
    <w:name w:val="無清單24271"/>
    <w:next w:val="a4"/>
    <w:semiHidden/>
    <w:rsid w:val="002F19B7"/>
  </w:style>
  <w:style w:type="numbering" w:customStyle="1" w:styleId="34271">
    <w:name w:val="無清單34271"/>
    <w:next w:val="a4"/>
    <w:semiHidden/>
    <w:rsid w:val="002F19B7"/>
  </w:style>
  <w:style w:type="numbering" w:customStyle="1" w:styleId="44271">
    <w:name w:val="無清單44271"/>
    <w:next w:val="a4"/>
    <w:semiHidden/>
    <w:rsid w:val="002F19B7"/>
  </w:style>
  <w:style w:type="numbering" w:customStyle="1" w:styleId="54271">
    <w:name w:val="無清單54271"/>
    <w:next w:val="a4"/>
    <w:semiHidden/>
    <w:rsid w:val="002F19B7"/>
  </w:style>
  <w:style w:type="numbering" w:customStyle="1" w:styleId="64271">
    <w:name w:val="無清單64271"/>
    <w:next w:val="a4"/>
    <w:semiHidden/>
    <w:rsid w:val="002F19B7"/>
  </w:style>
  <w:style w:type="numbering" w:customStyle="1" w:styleId="18271">
    <w:name w:val="無清單18271"/>
    <w:next w:val="a4"/>
    <w:semiHidden/>
    <w:rsid w:val="002F19B7"/>
  </w:style>
  <w:style w:type="numbering" w:customStyle="1" w:styleId="19271">
    <w:name w:val="無清單19271"/>
    <w:next w:val="a4"/>
    <w:semiHidden/>
    <w:rsid w:val="002F19B7"/>
  </w:style>
  <w:style w:type="numbering" w:customStyle="1" w:styleId="25271">
    <w:name w:val="無清單25271"/>
    <w:next w:val="a4"/>
    <w:semiHidden/>
    <w:rsid w:val="002F19B7"/>
  </w:style>
  <w:style w:type="numbering" w:customStyle="1" w:styleId="35271">
    <w:name w:val="無清單35271"/>
    <w:next w:val="a4"/>
    <w:semiHidden/>
    <w:rsid w:val="002F19B7"/>
  </w:style>
  <w:style w:type="numbering" w:customStyle="1" w:styleId="45271">
    <w:name w:val="無清單45271"/>
    <w:next w:val="a4"/>
    <w:semiHidden/>
    <w:rsid w:val="002F19B7"/>
  </w:style>
  <w:style w:type="numbering" w:customStyle="1" w:styleId="55271">
    <w:name w:val="無清單55271"/>
    <w:next w:val="a4"/>
    <w:semiHidden/>
    <w:rsid w:val="002F19B7"/>
  </w:style>
  <w:style w:type="numbering" w:customStyle="1" w:styleId="65271">
    <w:name w:val="無清單65271"/>
    <w:next w:val="a4"/>
    <w:semiHidden/>
    <w:rsid w:val="002F19B7"/>
  </w:style>
  <w:style w:type="numbering" w:customStyle="1" w:styleId="801">
    <w:name w:val="無清單801"/>
    <w:next w:val="a4"/>
    <w:semiHidden/>
    <w:rsid w:val="002F19B7"/>
  </w:style>
  <w:style w:type="numbering" w:customStyle="1" w:styleId="1401">
    <w:name w:val="無清單1401"/>
    <w:next w:val="a4"/>
    <w:semiHidden/>
    <w:rsid w:val="002F19B7"/>
  </w:style>
  <w:style w:type="numbering" w:customStyle="1" w:styleId="2401">
    <w:name w:val="無清單2401"/>
    <w:next w:val="a4"/>
    <w:semiHidden/>
    <w:rsid w:val="002F19B7"/>
  </w:style>
  <w:style w:type="numbering" w:customStyle="1" w:styleId="3301">
    <w:name w:val="無清單3301"/>
    <w:next w:val="a4"/>
    <w:semiHidden/>
    <w:rsid w:val="002F19B7"/>
  </w:style>
  <w:style w:type="numbering" w:customStyle="1" w:styleId="4301">
    <w:name w:val="無清單4301"/>
    <w:next w:val="a4"/>
    <w:semiHidden/>
    <w:rsid w:val="002F19B7"/>
  </w:style>
  <w:style w:type="numbering" w:customStyle="1" w:styleId="5301">
    <w:name w:val="無清單5301"/>
    <w:next w:val="a4"/>
    <w:semiHidden/>
    <w:rsid w:val="002F19B7"/>
  </w:style>
  <w:style w:type="numbering" w:customStyle="1" w:styleId="6301">
    <w:name w:val="無清單6301"/>
    <w:next w:val="a4"/>
    <w:semiHidden/>
    <w:rsid w:val="002F19B7"/>
  </w:style>
  <w:style w:type="numbering" w:customStyle="1" w:styleId="7181">
    <w:name w:val="無清單7181"/>
    <w:next w:val="a4"/>
    <w:semiHidden/>
    <w:rsid w:val="002F19B7"/>
  </w:style>
  <w:style w:type="numbering" w:customStyle="1" w:styleId="11201">
    <w:name w:val="無清單11201"/>
    <w:next w:val="a4"/>
    <w:semiHidden/>
    <w:rsid w:val="002F19B7"/>
  </w:style>
  <w:style w:type="numbering" w:customStyle="1" w:styleId="111112">
    <w:name w:val="無清單111112"/>
    <w:next w:val="a4"/>
    <w:semiHidden/>
    <w:rsid w:val="002F19B7"/>
  </w:style>
  <w:style w:type="numbering" w:customStyle="1" w:styleId="21201">
    <w:name w:val="無清單21201"/>
    <w:next w:val="a4"/>
    <w:semiHidden/>
    <w:rsid w:val="002F19B7"/>
  </w:style>
  <w:style w:type="numbering" w:customStyle="1" w:styleId="31191">
    <w:name w:val="無清單31191"/>
    <w:next w:val="a4"/>
    <w:semiHidden/>
    <w:rsid w:val="002F19B7"/>
  </w:style>
  <w:style w:type="numbering" w:customStyle="1" w:styleId="41191">
    <w:name w:val="無清單41191"/>
    <w:next w:val="a4"/>
    <w:semiHidden/>
    <w:rsid w:val="002F19B7"/>
  </w:style>
  <w:style w:type="numbering" w:customStyle="1" w:styleId="51191">
    <w:name w:val="無清單51191"/>
    <w:next w:val="a4"/>
    <w:semiHidden/>
    <w:rsid w:val="002F19B7"/>
  </w:style>
  <w:style w:type="numbering" w:customStyle="1" w:styleId="61191">
    <w:name w:val="無清單61191"/>
    <w:next w:val="a4"/>
    <w:semiHidden/>
    <w:rsid w:val="002F19B7"/>
  </w:style>
  <w:style w:type="numbering" w:customStyle="1" w:styleId="7191">
    <w:name w:val="無清單7191"/>
    <w:next w:val="a4"/>
    <w:semiHidden/>
    <w:rsid w:val="002F19B7"/>
  </w:style>
  <w:style w:type="numbering" w:customStyle="1" w:styleId="11111191">
    <w:name w:val="1 / 1.1 / 1.1.191"/>
    <w:basedOn w:val="a4"/>
    <w:next w:val="111111"/>
    <w:rsid w:val="002F19B7"/>
  </w:style>
  <w:style w:type="numbering" w:customStyle="1" w:styleId="1ai91">
    <w:name w:val="1 / a / i91"/>
    <w:basedOn w:val="a4"/>
    <w:next w:val="1ai"/>
    <w:rsid w:val="002F19B7"/>
  </w:style>
  <w:style w:type="numbering" w:customStyle="1" w:styleId="91f6">
    <w:name w:val="文章 / 章節91"/>
    <w:basedOn w:val="a4"/>
    <w:next w:val="afff8"/>
    <w:rsid w:val="002F19B7"/>
  </w:style>
  <w:style w:type="numbering" w:customStyle="1" w:styleId="8101">
    <w:name w:val="無清單8101"/>
    <w:next w:val="a4"/>
    <w:semiHidden/>
    <w:rsid w:val="002F19B7"/>
  </w:style>
  <w:style w:type="numbering" w:customStyle="1" w:styleId="12191">
    <w:name w:val="無清單12191"/>
    <w:next w:val="a4"/>
    <w:semiHidden/>
    <w:rsid w:val="002F19B7"/>
  </w:style>
  <w:style w:type="numbering" w:customStyle="1" w:styleId="211101">
    <w:name w:val="無清單211101"/>
    <w:next w:val="a4"/>
    <w:semiHidden/>
    <w:rsid w:val="002F19B7"/>
  </w:style>
  <w:style w:type="numbering" w:customStyle="1" w:styleId="311101">
    <w:name w:val="無清單311101"/>
    <w:next w:val="a4"/>
    <w:semiHidden/>
    <w:rsid w:val="002F19B7"/>
  </w:style>
  <w:style w:type="numbering" w:customStyle="1" w:styleId="411101">
    <w:name w:val="無清單411101"/>
    <w:next w:val="a4"/>
    <w:semiHidden/>
    <w:rsid w:val="002F19B7"/>
  </w:style>
  <w:style w:type="numbering" w:customStyle="1" w:styleId="511101">
    <w:name w:val="無清單511101"/>
    <w:next w:val="a4"/>
    <w:semiHidden/>
    <w:rsid w:val="002F19B7"/>
  </w:style>
  <w:style w:type="numbering" w:customStyle="1" w:styleId="611101">
    <w:name w:val="無清單611101"/>
    <w:next w:val="a4"/>
    <w:semiHidden/>
    <w:rsid w:val="002F19B7"/>
  </w:style>
  <w:style w:type="numbering" w:customStyle="1" w:styleId="9101">
    <w:name w:val="無清單9101"/>
    <w:next w:val="a4"/>
    <w:semiHidden/>
    <w:rsid w:val="002F19B7"/>
  </w:style>
  <w:style w:type="numbering" w:customStyle="1" w:styleId="10101">
    <w:name w:val="無清單10101"/>
    <w:next w:val="a4"/>
    <w:semiHidden/>
    <w:rsid w:val="002F19B7"/>
  </w:style>
  <w:style w:type="numbering" w:customStyle="1" w:styleId="13101">
    <w:name w:val="無清單13101"/>
    <w:next w:val="a4"/>
    <w:semiHidden/>
    <w:rsid w:val="002F19B7"/>
  </w:style>
  <w:style w:type="numbering" w:customStyle="1" w:styleId="22181">
    <w:name w:val="無清單22181"/>
    <w:next w:val="a4"/>
    <w:semiHidden/>
    <w:rsid w:val="002F19B7"/>
  </w:style>
  <w:style w:type="numbering" w:customStyle="1" w:styleId="32181">
    <w:name w:val="無清單32181"/>
    <w:next w:val="a4"/>
    <w:semiHidden/>
    <w:rsid w:val="002F19B7"/>
  </w:style>
  <w:style w:type="numbering" w:customStyle="1" w:styleId="42181">
    <w:name w:val="無清單42181"/>
    <w:next w:val="a4"/>
    <w:semiHidden/>
    <w:rsid w:val="002F19B7"/>
  </w:style>
  <w:style w:type="numbering" w:customStyle="1" w:styleId="52181">
    <w:name w:val="無清單52181"/>
    <w:next w:val="a4"/>
    <w:semiHidden/>
    <w:rsid w:val="002F19B7"/>
  </w:style>
  <w:style w:type="numbering" w:customStyle="1" w:styleId="62181">
    <w:name w:val="無清單62181"/>
    <w:next w:val="a4"/>
    <w:semiHidden/>
    <w:rsid w:val="002F19B7"/>
  </w:style>
  <w:style w:type="numbering" w:customStyle="1" w:styleId="14101">
    <w:name w:val="無清單14101"/>
    <w:next w:val="a4"/>
    <w:semiHidden/>
    <w:rsid w:val="002F19B7"/>
  </w:style>
  <w:style w:type="numbering" w:customStyle="1" w:styleId="15101">
    <w:name w:val="無清單15101"/>
    <w:next w:val="a4"/>
    <w:semiHidden/>
    <w:rsid w:val="002F19B7"/>
  </w:style>
  <w:style w:type="numbering" w:customStyle="1" w:styleId="23101">
    <w:name w:val="無清單23101"/>
    <w:next w:val="a4"/>
    <w:semiHidden/>
    <w:rsid w:val="002F19B7"/>
  </w:style>
  <w:style w:type="numbering" w:customStyle="1" w:styleId="33101">
    <w:name w:val="無清單33101"/>
    <w:next w:val="a4"/>
    <w:semiHidden/>
    <w:rsid w:val="002F19B7"/>
  </w:style>
  <w:style w:type="numbering" w:customStyle="1" w:styleId="43101">
    <w:name w:val="無清單43101"/>
    <w:next w:val="a4"/>
    <w:semiHidden/>
    <w:rsid w:val="002F19B7"/>
  </w:style>
  <w:style w:type="numbering" w:customStyle="1" w:styleId="53101">
    <w:name w:val="無清單53101"/>
    <w:next w:val="a4"/>
    <w:semiHidden/>
    <w:rsid w:val="002F19B7"/>
  </w:style>
  <w:style w:type="numbering" w:customStyle="1" w:styleId="63101">
    <w:name w:val="無清單63101"/>
    <w:next w:val="a4"/>
    <w:semiHidden/>
    <w:rsid w:val="002F19B7"/>
  </w:style>
  <w:style w:type="numbering" w:customStyle="1" w:styleId="16101">
    <w:name w:val="無清單16101"/>
    <w:next w:val="a4"/>
    <w:semiHidden/>
    <w:rsid w:val="002F19B7"/>
  </w:style>
  <w:style w:type="numbering" w:customStyle="1" w:styleId="17101">
    <w:name w:val="無清單17101"/>
    <w:next w:val="a4"/>
    <w:semiHidden/>
    <w:rsid w:val="002F19B7"/>
  </w:style>
  <w:style w:type="numbering" w:customStyle="1" w:styleId="24101">
    <w:name w:val="無清單24101"/>
    <w:next w:val="a4"/>
    <w:semiHidden/>
    <w:rsid w:val="002F19B7"/>
  </w:style>
  <w:style w:type="numbering" w:customStyle="1" w:styleId="34101">
    <w:name w:val="無清單34101"/>
    <w:next w:val="a4"/>
    <w:semiHidden/>
    <w:rsid w:val="002F19B7"/>
  </w:style>
  <w:style w:type="numbering" w:customStyle="1" w:styleId="44101">
    <w:name w:val="無清單44101"/>
    <w:next w:val="a4"/>
    <w:semiHidden/>
    <w:rsid w:val="002F19B7"/>
  </w:style>
  <w:style w:type="numbering" w:customStyle="1" w:styleId="54101">
    <w:name w:val="無清單54101"/>
    <w:next w:val="a4"/>
    <w:semiHidden/>
    <w:rsid w:val="002F19B7"/>
  </w:style>
  <w:style w:type="numbering" w:customStyle="1" w:styleId="64101">
    <w:name w:val="無清單64101"/>
    <w:next w:val="a4"/>
    <w:semiHidden/>
    <w:rsid w:val="002F19B7"/>
  </w:style>
  <w:style w:type="numbering" w:customStyle="1" w:styleId="18101">
    <w:name w:val="無清單18101"/>
    <w:next w:val="a4"/>
    <w:semiHidden/>
    <w:rsid w:val="002F19B7"/>
  </w:style>
  <w:style w:type="numbering" w:customStyle="1" w:styleId="19101">
    <w:name w:val="無清單19101"/>
    <w:next w:val="a4"/>
    <w:semiHidden/>
    <w:rsid w:val="002F19B7"/>
  </w:style>
  <w:style w:type="numbering" w:customStyle="1" w:styleId="25101">
    <w:name w:val="無清單25101"/>
    <w:next w:val="a4"/>
    <w:semiHidden/>
    <w:rsid w:val="002F19B7"/>
  </w:style>
  <w:style w:type="numbering" w:customStyle="1" w:styleId="35101">
    <w:name w:val="無清單35101"/>
    <w:next w:val="a4"/>
    <w:semiHidden/>
    <w:rsid w:val="002F19B7"/>
  </w:style>
  <w:style w:type="numbering" w:customStyle="1" w:styleId="45101">
    <w:name w:val="無清單45101"/>
    <w:next w:val="a4"/>
    <w:semiHidden/>
    <w:rsid w:val="002F19B7"/>
  </w:style>
  <w:style w:type="numbering" w:customStyle="1" w:styleId="55101">
    <w:name w:val="無清單55101"/>
    <w:next w:val="a4"/>
    <w:semiHidden/>
    <w:rsid w:val="002F19B7"/>
  </w:style>
  <w:style w:type="numbering" w:customStyle="1" w:styleId="65101">
    <w:name w:val="無清單65101"/>
    <w:next w:val="a4"/>
    <w:semiHidden/>
    <w:rsid w:val="002F19B7"/>
  </w:style>
  <w:style w:type="numbering" w:customStyle="1" w:styleId="2081">
    <w:name w:val="無清單2081"/>
    <w:next w:val="a4"/>
    <w:semiHidden/>
    <w:rsid w:val="002F19B7"/>
  </w:style>
  <w:style w:type="numbering" w:customStyle="1" w:styleId="11081">
    <w:name w:val="無清單11081"/>
    <w:next w:val="a4"/>
    <w:semiHidden/>
    <w:rsid w:val="002F19B7"/>
  </w:style>
  <w:style w:type="numbering" w:customStyle="1" w:styleId="11281">
    <w:name w:val="無清單11281"/>
    <w:next w:val="a4"/>
    <w:semiHidden/>
    <w:rsid w:val="002F19B7"/>
  </w:style>
  <w:style w:type="numbering" w:customStyle="1" w:styleId="2681">
    <w:name w:val="無清單2681"/>
    <w:next w:val="a4"/>
    <w:semiHidden/>
    <w:rsid w:val="002F19B7"/>
  </w:style>
  <w:style w:type="numbering" w:customStyle="1" w:styleId="3681">
    <w:name w:val="無清單3681"/>
    <w:next w:val="a4"/>
    <w:semiHidden/>
    <w:rsid w:val="002F19B7"/>
  </w:style>
  <w:style w:type="numbering" w:customStyle="1" w:styleId="4681">
    <w:name w:val="無清單4681"/>
    <w:next w:val="a4"/>
    <w:semiHidden/>
    <w:rsid w:val="002F19B7"/>
  </w:style>
  <w:style w:type="numbering" w:customStyle="1" w:styleId="5681">
    <w:name w:val="無清單5681"/>
    <w:next w:val="a4"/>
    <w:semiHidden/>
    <w:rsid w:val="002F19B7"/>
  </w:style>
  <w:style w:type="numbering" w:customStyle="1" w:styleId="6681">
    <w:name w:val="無清單6681"/>
    <w:next w:val="a4"/>
    <w:semiHidden/>
    <w:rsid w:val="002F19B7"/>
  </w:style>
  <w:style w:type="numbering" w:customStyle="1" w:styleId="7281">
    <w:name w:val="無清單7281"/>
    <w:next w:val="a4"/>
    <w:semiHidden/>
    <w:rsid w:val="002F19B7"/>
  </w:style>
  <w:style w:type="numbering" w:customStyle="1" w:styleId="111111181">
    <w:name w:val="1 / 1.1 / 1.1.1181"/>
    <w:basedOn w:val="a4"/>
    <w:next w:val="111111"/>
    <w:rsid w:val="002F19B7"/>
  </w:style>
  <w:style w:type="numbering" w:customStyle="1" w:styleId="1ai181">
    <w:name w:val="1 / a / i181"/>
    <w:basedOn w:val="a4"/>
    <w:next w:val="1ai"/>
    <w:rsid w:val="002F19B7"/>
  </w:style>
  <w:style w:type="numbering" w:customStyle="1" w:styleId="181a">
    <w:name w:val="文章 / 章節181"/>
    <w:basedOn w:val="a4"/>
    <w:next w:val="afff8"/>
    <w:rsid w:val="002F19B7"/>
  </w:style>
  <w:style w:type="numbering" w:customStyle="1" w:styleId="8181">
    <w:name w:val="無清單8181"/>
    <w:next w:val="a4"/>
    <w:semiHidden/>
    <w:rsid w:val="002F19B7"/>
  </w:style>
  <w:style w:type="numbering" w:customStyle="1" w:styleId="121101">
    <w:name w:val="無清單121101"/>
    <w:next w:val="a4"/>
    <w:semiHidden/>
    <w:rsid w:val="002F19B7"/>
  </w:style>
  <w:style w:type="numbering" w:customStyle="1" w:styleId="21281">
    <w:name w:val="無清單21281"/>
    <w:next w:val="a4"/>
    <w:semiHidden/>
    <w:rsid w:val="002F19B7"/>
  </w:style>
  <w:style w:type="numbering" w:customStyle="1" w:styleId="31281">
    <w:name w:val="無清單31281"/>
    <w:next w:val="a4"/>
    <w:semiHidden/>
    <w:rsid w:val="002F19B7"/>
  </w:style>
  <w:style w:type="numbering" w:customStyle="1" w:styleId="41281">
    <w:name w:val="無清單41281"/>
    <w:next w:val="a4"/>
    <w:semiHidden/>
    <w:rsid w:val="002F19B7"/>
  </w:style>
  <w:style w:type="numbering" w:customStyle="1" w:styleId="51281">
    <w:name w:val="無清單51281"/>
    <w:next w:val="a4"/>
    <w:semiHidden/>
    <w:rsid w:val="002F19B7"/>
  </w:style>
  <w:style w:type="numbering" w:customStyle="1" w:styleId="61281">
    <w:name w:val="無清單61281"/>
    <w:next w:val="a4"/>
    <w:semiHidden/>
    <w:rsid w:val="002F19B7"/>
  </w:style>
  <w:style w:type="numbering" w:customStyle="1" w:styleId="9181">
    <w:name w:val="無清單9181"/>
    <w:next w:val="a4"/>
    <w:semiHidden/>
    <w:rsid w:val="002F19B7"/>
  </w:style>
  <w:style w:type="numbering" w:customStyle="1" w:styleId="10181">
    <w:name w:val="無清單10181"/>
    <w:next w:val="a4"/>
    <w:semiHidden/>
    <w:rsid w:val="002F19B7"/>
  </w:style>
  <w:style w:type="numbering" w:customStyle="1" w:styleId="13181">
    <w:name w:val="無清單13181"/>
    <w:next w:val="a4"/>
    <w:semiHidden/>
    <w:rsid w:val="002F19B7"/>
  </w:style>
  <w:style w:type="numbering" w:customStyle="1" w:styleId="22191">
    <w:name w:val="無清單22191"/>
    <w:next w:val="a4"/>
    <w:semiHidden/>
    <w:rsid w:val="002F19B7"/>
  </w:style>
  <w:style w:type="numbering" w:customStyle="1" w:styleId="32191">
    <w:name w:val="無清單32191"/>
    <w:next w:val="a4"/>
    <w:semiHidden/>
    <w:rsid w:val="002F19B7"/>
  </w:style>
  <w:style w:type="numbering" w:customStyle="1" w:styleId="42191">
    <w:name w:val="無清單42191"/>
    <w:next w:val="a4"/>
    <w:semiHidden/>
    <w:rsid w:val="002F19B7"/>
  </w:style>
  <w:style w:type="numbering" w:customStyle="1" w:styleId="52191">
    <w:name w:val="無清單52191"/>
    <w:next w:val="a4"/>
    <w:semiHidden/>
    <w:rsid w:val="002F19B7"/>
  </w:style>
  <w:style w:type="numbering" w:customStyle="1" w:styleId="62191">
    <w:name w:val="無清單62191"/>
    <w:next w:val="a4"/>
    <w:semiHidden/>
    <w:rsid w:val="002F19B7"/>
  </w:style>
  <w:style w:type="numbering" w:customStyle="1" w:styleId="14181">
    <w:name w:val="無清單14181"/>
    <w:next w:val="a4"/>
    <w:semiHidden/>
    <w:rsid w:val="002F19B7"/>
  </w:style>
  <w:style w:type="numbering" w:customStyle="1" w:styleId="15181">
    <w:name w:val="無清單15181"/>
    <w:next w:val="a4"/>
    <w:semiHidden/>
    <w:rsid w:val="002F19B7"/>
  </w:style>
  <w:style w:type="numbering" w:customStyle="1" w:styleId="23181">
    <w:name w:val="無清單23181"/>
    <w:next w:val="a4"/>
    <w:semiHidden/>
    <w:rsid w:val="002F19B7"/>
  </w:style>
  <w:style w:type="numbering" w:customStyle="1" w:styleId="33181">
    <w:name w:val="無清單33181"/>
    <w:next w:val="a4"/>
    <w:semiHidden/>
    <w:rsid w:val="002F19B7"/>
  </w:style>
  <w:style w:type="numbering" w:customStyle="1" w:styleId="43181">
    <w:name w:val="無清單43181"/>
    <w:next w:val="a4"/>
    <w:semiHidden/>
    <w:rsid w:val="002F19B7"/>
  </w:style>
  <w:style w:type="numbering" w:customStyle="1" w:styleId="53181">
    <w:name w:val="無清單53181"/>
    <w:next w:val="a4"/>
    <w:semiHidden/>
    <w:rsid w:val="002F19B7"/>
  </w:style>
  <w:style w:type="numbering" w:customStyle="1" w:styleId="63181">
    <w:name w:val="無清單63181"/>
    <w:next w:val="a4"/>
    <w:semiHidden/>
    <w:rsid w:val="002F19B7"/>
  </w:style>
  <w:style w:type="numbering" w:customStyle="1" w:styleId="16181">
    <w:name w:val="無清單16181"/>
    <w:next w:val="a4"/>
    <w:semiHidden/>
    <w:rsid w:val="002F19B7"/>
  </w:style>
  <w:style w:type="numbering" w:customStyle="1" w:styleId="17181">
    <w:name w:val="無清單17181"/>
    <w:next w:val="a4"/>
    <w:semiHidden/>
    <w:rsid w:val="002F19B7"/>
  </w:style>
  <w:style w:type="numbering" w:customStyle="1" w:styleId="24181">
    <w:name w:val="無清單24181"/>
    <w:next w:val="a4"/>
    <w:semiHidden/>
    <w:rsid w:val="002F19B7"/>
  </w:style>
  <w:style w:type="numbering" w:customStyle="1" w:styleId="34181">
    <w:name w:val="無清單34181"/>
    <w:next w:val="a4"/>
    <w:semiHidden/>
    <w:rsid w:val="002F19B7"/>
  </w:style>
  <w:style w:type="numbering" w:customStyle="1" w:styleId="44181">
    <w:name w:val="無清單44181"/>
    <w:next w:val="a4"/>
    <w:semiHidden/>
    <w:rsid w:val="002F19B7"/>
  </w:style>
  <w:style w:type="numbering" w:customStyle="1" w:styleId="54181">
    <w:name w:val="無清單54181"/>
    <w:next w:val="a4"/>
    <w:semiHidden/>
    <w:rsid w:val="002F19B7"/>
  </w:style>
  <w:style w:type="numbering" w:customStyle="1" w:styleId="64181">
    <w:name w:val="無清單64181"/>
    <w:next w:val="a4"/>
    <w:semiHidden/>
    <w:rsid w:val="002F19B7"/>
  </w:style>
  <w:style w:type="numbering" w:customStyle="1" w:styleId="18181">
    <w:name w:val="無清單18181"/>
    <w:next w:val="a4"/>
    <w:semiHidden/>
    <w:rsid w:val="002F19B7"/>
  </w:style>
  <w:style w:type="numbering" w:customStyle="1" w:styleId="19181">
    <w:name w:val="無清單19181"/>
    <w:next w:val="a4"/>
    <w:semiHidden/>
    <w:rsid w:val="002F19B7"/>
  </w:style>
  <w:style w:type="numbering" w:customStyle="1" w:styleId="25181">
    <w:name w:val="無清單25181"/>
    <w:next w:val="a4"/>
    <w:semiHidden/>
    <w:rsid w:val="002F19B7"/>
  </w:style>
  <w:style w:type="numbering" w:customStyle="1" w:styleId="35181">
    <w:name w:val="無清單35181"/>
    <w:next w:val="a4"/>
    <w:semiHidden/>
    <w:rsid w:val="002F19B7"/>
  </w:style>
  <w:style w:type="numbering" w:customStyle="1" w:styleId="45181">
    <w:name w:val="無清單45181"/>
    <w:next w:val="a4"/>
    <w:semiHidden/>
    <w:rsid w:val="002F19B7"/>
  </w:style>
  <w:style w:type="numbering" w:customStyle="1" w:styleId="55181">
    <w:name w:val="無清單55181"/>
    <w:next w:val="a4"/>
    <w:semiHidden/>
    <w:rsid w:val="002F19B7"/>
  </w:style>
  <w:style w:type="numbering" w:customStyle="1" w:styleId="65181">
    <w:name w:val="無清單65181"/>
    <w:next w:val="a4"/>
    <w:semiHidden/>
    <w:rsid w:val="002F19B7"/>
  </w:style>
  <w:style w:type="numbering" w:customStyle="1" w:styleId="2781">
    <w:name w:val="無清單2781"/>
    <w:next w:val="a4"/>
    <w:semiHidden/>
    <w:rsid w:val="002F19B7"/>
  </w:style>
  <w:style w:type="numbering" w:customStyle="1" w:styleId="11381">
    <w:name w:val="無清單11381"/>
    <w:next w:val="a4"/>
    <w:semiHidden/>
    <w:rsid w:val="002F19B7"/>
  </w:style>
  <w:style w:type="numbering" w:customStyle="1" w:styleId="11481">
    <w:name w:val="無清單11481"/>
    <w:next w:val="a4"/>
    <w:semiHidden/>
    <w:rsid w:val="002F19B7"/>
  </w:style>
  <w:style w:type="numbering" w:customStyle="1" w:styleId="2881">
    <w:name w:val="無清單2881"/>
    <w:next w:val="a4"/>
    <w:semiHidden/>
    <w:rsid w:val="002F19B7"/>
  </w:style>
  <w:style w:type="numbering" w:customStyle="1" w:styleId="3781">
    <w:name w:val="無清單3781"/>
    <w:next w:val="a4"/>
    <w:semiHidden/>
    <w:rsid w:val="002F19B7"/>
  </w:style>
  <w:style w:type="numbering" w:customStyle="1" w:styleId="4781">
    <w:name w:val="無清單4781"/>
    <w:next w:val="a4"/>
    <w:semiHidden/>
    <w:rsid w:val="002F19B7"/>
  </w:style>
  <w:style w:type="numbering" w:customStyle="1" w:styleId="5781">
    <w:name w:val="無清單5781"/>
    <w:next w:val="a4"/>
    <w:semiHidden/>
    <w:rsid w:val="002F19B7"/>
  </w:style>
  <w:style w:type="numbering" w:customStyle="1" w:styleId="6781">
    <w:name w:val="無清單6781"/>
    <w:next w:val="a4"/>
    <w:semiHidden/>
    <w:rsid w:val="002F19B7"/>
  </w:style>
  <w:style w:type="numbering" w:customStyle="1" w:styleId="7381">
    <w:name w:val="無清單7381"/>
    <w:next w:val="a4"/>
    <w:semiHidden/>
    <w:rsid w:val="002F19B7"/>
  </w:style>
  <w:style w:type="numbering" w:customStyle="1" w:styleId="111111271">
    <w:name w:val="1 / 1.1 / 1.1.1271"/>
    <w:basedOn w:val="a4"/>
    <w:next w:val="111111"/>
    <w:rsid w:val="002F19B7"/>
  </w:style>
  <w:style w:type="numbering" w:customStyle="1" w:styleId="1ai271">
    <w:name w:val="1 / a / i271"/>
    <w:basedOn w:val="a4"/>
    <w:next w:val="1ai"/>
    <w:rsid w:val="002F19B7"/>
  </w:style>
  <w:style w:type="numbering" w:customStyle="1" w:styleId="2713">
    <w:name w:val="文章 / 章節271"/>
    <w:basedOn w:val="a4"/>
    <w:next w:val="afff8"/>
    <w:rsid w:val="002F19B7"/>
  </w:style>
  <w:style w:type="numbering" w:customStyle="1" w:styleId="8281">
    <w:name w:val="無清單8281"/>
    <w:next w:val="a4"/>
    <w:semiHidden/>
    <w:rsid w:val="002F19B7"/>
  </w:style>
  <w:style w:type="numbering" w:customStyle="1" w:styleId="12281">
    <w:name w:val="無清單12281"/>
    <w:next w:val="a4"/>
    <w:semiHidden/>
    <w:rsid w:val="002F19B7"/>
  </w:style>
  <w:style w:type="numbering" w:customStyle="1" w:styleId="21381">
    <w:name w:val="無清單21381"/>
    <w:next w:val="a4"/>
    <w:semiHidden/>
    <w:rsid w:val="002F19B7"/>
  </w:style>
  <w:style w:type="numbering" w:customStyle="1" w:styleId="31381">
    <w:name w:val="無清單31381"/>
    <w:next w:val="a4"/>
    <w:semiHidden/>
    <w:rsid w:val="002F19B7"/>
  </w:style>
  <w:style w:type="numbering" w:customStyle="1" w:styleId="41381">
    <w:name w:val="無清單41381"/>
    <w:next w:val="a4"/>
    <w:semiHidden/>
    <w:rsid w:val="002F19B7"/>
  </w:style>
  <w:style w:type="numbering" w:customStyle="1" w:styleId="51381">
    <w:name w:val="無清單51381"/>
    <w:next w:val="a4"/>
    <w:semiHidden/>
    <w:rsid w:val="002F19B7"/>
  </w:style>
  <w:style w:type="numbering" w:customStyle="1" w:styleId="61381">
    <w:name w:val="無清單61381"/>
    <w:next w:val="a4"/>
    <w:semiHidden/>
    <w:rsid w:val="002F19B7"/>
  </w:style>
  <w:style w:type="numbering" w:customStyle="1" w:styleId="9281">
    <w:name w:val="無清單9281"/>
    <w:next w:val="a4"/>
    <w:semiHidden/>
    <w:rsid w:val="002F19B7"/>
  </w:style>
  <w:style w:type="numbering" w:customStyle="1" w:styleId="10281">
    <w:name w:val="無清單10281"/>
    <w:next w:val="a4"/>
    <w:semiHidden/>
    <w:rsid w:val="002F19B7"/>
  </w:style>
  <w:style w:type="numbering" w:customStyle="1" w:styleId="13281">
    <w:name w:val="無清單13281"/>
    <w:next w:val="a4"/>
    <w:semiHidden/>
    <w:rsid w:val="002F19B7"/>
  </w:style>
  <w:style w:type="numbering" w:customStyle="1" w:styleId="22281">
    <w:name w:val="無清單22281"/>
    <w:next w:val="a4"/>
    <w:semiHidden/>
    <w:rsid w:val="002F19B7"/>
  </w:style>
  <w:style w:type="numbering" w:customStyle="1" w:styleId="32281">
    <w:name w:val="無清單32281"/>
    <w:next w:val="a4"/>
    <w:semiHidden/>
    <w:rsid w:val="002F19B7"/>
  </w:style>
  <w:style w:type="numbering" w:customStyle="1" w:styleId="42281">
    <w:name w:val="無清單42281"/>
    <w:next w:val="a4"/>
    <w:semiHidden/>
    <w:rsid w:val="002F19B7"/>
  </w:style>
  <w:style w:type="numbering" w:customStyle="1" w:styleId="52281">
    <w:name w:val="無清單52281"/>
    <w:next w:val="a4"/>
    <w:semiHidden/>
    <w:rsid w:val="002F19B7"/>
  </w:style>
  <w:style w:type="numbering" w:customStyle="1" w:styleId="62281">
    <w:name w:val="無清單62281"/>
    <w:next w:val="a4"/>
    <w:semiHidden/>
    <w:rsid w:val="002F19B7"/>
  </w:style>
  <w:style w:type="numbering" w:customStyle="1" w:styleId="14281">
    <w:name w:val="無清單14281"/>
    <w:next w:val="a4"/>
    <w:semiHidden/>
    <w:rsid w:val="002F19B7"/>
  </w:style>
  <w:style w:type="numbering" w:customStyle="1" w:styleId="15281">
    <w:name w:val="無清單15281"/>
    <w:next w:val="a4"/>
    <w:semiHidden/>
    <w:rsid w:val="002F19B7"/>
  </w:style>
  <w:style w:type="numbering" w:customStyle="1" w:styleId="23281">
    <w:name w:val="無清單23281"/>
    <w:next w:val="a4"/>
    <w:semiHidden/>
    <w:rsid w:val="002F19B7"/>
  </w:style>
  <w:style w:type="numbering" w:customStyle="1" w:styleId="33281">
    <w:name w:val="無清單33281"/>
    <w:next w:val="a4"/>
    <w:semiHidden/>
    <w:rsid w:val="002F19B7"/>
  </w:style>
  <w:style w:type="numbering" w:customStyle="1" w:styleId="43281">
    <w:name w:val="無清單43281"/>
    <w:next w:val="a4"/>
    <w:semiHidden/>
    <w:rsid w:val="002F19B7"/>
  </w:style>
  <w:style w:type="numbering" w:customStyle="1" w:styleId="53281">
    <w:name w:val="無清單53281"/>
    <w:next w:val="a4"/>
    <w:semiHidden/>
    <w:rsid w:val="002F19B7"/>
  </w:style>
  <w:style w:type="numbering" w:customStyle="1" w:styleId="63281">
    <w:name w:val="無清單63281"/>
    <w:next w:val="a4"/>
    <w:semiHidden/>
    <w:rsid w:val="002F19B7"/>
  </w:style>
  <w:style w:type="numbering" w:customStyle="1" w:styleId="16281">
    <w:name w:val="無清單16281"/>
    <w:next w:val="a4"/>
    <w:semiHidden/>
    <w:rsid w:val="002F19B7"/>
  </w:style>
  <w:style w:type="numbering" w:customStyle="1" w:styleId="17281">
    <w:name w:val="無清單17281"/>
    <w:next w:val="a4"/>
    <w:semiHidden/>
    <w:rsid w:val="002F19B7"/>
  </w:style>
  <w:style w:type="numbering" w:customStyle="1" w:styleId="24281">
    <w:name w:val="無清單24281"/>
    <w:next w:val="a4"/>
    <w:semiHidden/>
    <w:rsid w:val="002F19B7"/>
  </w:style>
  <w:style w:type="numbering" w:customStyle="1" w:styleId="34281">
    <w:name w:val="無清單34281"/>
    <w:next w:val="a4"/>
    <w:semiHidden/>
    <w:rsid w:val="002F19B7"/>
  </w:style>
  <w:style w:type="numbering" w:customStyle="1" w:styleId="44281">
    <w:name w:val="無清單44281"/>
    <w:next w:val="a4"/>
    <w:semiHidden/>
    <w:rsid w:val="002F19B7"/>
  </w:style>
  <w:style w:type="numbering" w:customStyle="1" w:styleId="54281">
    <w:name w:val="無清單54281"/>
    <w:next w:val="a4"/>
    <w:semiHidden/>
    <w:rsid w:val="002F19B7"/>
  </w:style>
  <w:style w:type="numbering" w:customStyle="1" w:styleId="64281">
    <w:name w:val="無清單64281"/>
    <w:next w:val="a4"/>
    <w:semiHidden/>
    <w:rsid w:val="002F19B7"/>
  </w:style>
  <w:style w:type="numbering" w:customStyle="1" w:styleId="18281">
    <w:name w:val="無清單18281"/>
    <w:next w:val="a4"/>
    <w:semiHidden/>
    <w:rsid w:val="002F19B7"/>
  </w:style>
  <w:style w:type="numbering" w:customStyle="1" w:styleId="19281">
    <w:name w:val="無清單19281"/>
    <w:next w:val="a4"/>
    <w:semiHidden/>
    <w:rsid w:val="002F19B7"/>
  </w:style>
  <w:style w:type="numbering" w:customStyle="1" w:styleId="25281">
    <w:name w:val="無清單25281"/>
    <w:next w:val="a4"/>
    <w:semiHidden/>
    <w:rsid w:val="002F19B7"/>
  </w:style>
  <w:style w:type="numbering" w:customStyle="1" w:styleId="35281">
    <w:name w:val="無清單35281"/>
    <w:next w:val="a4"/>
    <w:semiHidden/>
    <w:rsid w:val="002F19B7"/>
  </w:style>
  <w:style w:type="numbering" w:customStyle="1" w:styleId="45281">
    <w:name w:val="無清單45281"/>
    <w:next w:val="a4"/>
    <w:semiHidden/>
    <w:rsid w:val="002F19B7"/>
  </w:style>
  <w:style w:type="numbering" w:customStyle="1" w:styleId="55281">
    <w:name w:val="無清單55281"/>
    <w:next w:val="a4"/>
    <w:semiHidden/>
    <w:rsid w:val="002F19B7"/>
  </w:style>
  <w:style w:type="numbering" w:customStyle="1" w:styleId="65281">
    <w:name w:val="無清單65281"/>
    <w:next w:val="a4"/>
    <w:semiHidden/>
    <w:rsid w:val="002F19B7"/>
  </w:style>
  <w:style w:type="numbering" w:customStyle="1" w:styleId="111111101">
    <w:name w:val="1 / 1.1 / 1.1.1101"/>
    <w:basedOn w:val="a4"/>
    <w:next w:val="111111"/>
    <w:rsid w:val="002F19B7"/>
  </w:style>
  <w:style w:type="numbering" w:customStyle="1" w:styleId="1ai101">
    <w:name w:val="1 / a / i101"/>
    <w:basedOn w:val="a4"/>
    <w:next w:val="1ai"/>
    <w:rsid w:val="002F19B7"/>
  </w:style>
  <w:style w:type="numbering" w:customStyle="1" w:styleId="101f1">
    <w:name w:val="文章 / 章節101"/>
    <w:basedOn w:val="a4"/>
    <w:next w:val="afff8"/>
    <w:rsid w:val="002F19B7"/>
  </w:style>
  <w:style w:type="numbering" w:customStyle="1" w:styleId="1800">
    <w:name w:val="無清單180"/>
    <w:next w:val="a4"/>
    <w:semiHidden/>
    <w:rsid w:val="00E17331"/>
  </w:style>
  <w:style w:type="numbering" w:customStyle="1" w:styleId="1900">
    <w:name w:val="無清單190"/>
    <w:next w:val="a4"/>
    <w:semiHidden/>
    <w:rsid w:val="00E17331"/>
  </w:style>
  <w:style w:type="numbering" w:customStyle="1" w:styleId="2800">
    <w:name w:val="無清單280"/>
    <w:next w:val="a4"/>
    <w:semiHidden/>
    <w:rsid w:val="00E17331"/>
  </w:style>
  <w:style w:type="numbering" w:customStyle="1" w:styleId="3700">
    <w:name w:val="無清單370"/>
    <w:next w:val="a4"/>
    <w:semiHidden/>
    <w:rsid w:val="00E17331"/>
  </w:style>
  <w:style w:type="numbering" w:customStyle="1" w:styleId="4700">
    <w:name w:val="無清單470"/>
    <w:next w:val="a4"/>
    <w:semiHidden/>
    <w:rsid w:val="00E17331"/>
  </w:style>
  <w:style w:type="numbering" w:customStyle="1" w:styleId="5700">
    <w:name w:val="無清單570"/>
    <w:next w:val="a4"/>
    <w:semiHidden/>
    <w:rsid w:val="00E17331"/>
  </w:style>
  <w:style w:type="numbering" w:customStyle="1" w:styleId="670">
    <w:name w:val="無清單670"/>
    <w:next w:val="a4"/>
    <w:semiHidden/>
    <w:rsid w:val="00E17331"/>
  </w:style>
  <w:style w:type="numbering" w:customStyle="1" w:styleId="742">
    <w:name w:val="無清單742"/>
    <w:next w:val="a4"/>
    <w:semiHidden/>
    <w:rsid w:val="00E17331"/>
  </w:style>
  <w:style w:type="numbering" w:customStyle="1" w:styleId="11500">
    <w:name w:val="無清單1150"/>
    <w:next w:val="a4"/>
    <w:semiHidden/>
    <w:rsid w:val="00E17331"/>
  </w:style>
  <w:style w:type="numbering" w:customStyle="1" w:styleId="11116">
    <w:name w:val="無清單11116"/>
    <w:next w:val="a4"/>
    <w:semiHidden/>
    <w:rsid w:val="00E17331"/>
  </w:style>
  <w:style w:type="numbering" w:customStyle="1" w:styleId="2142">
    <w:name w:val="無清單2142"/>
    <w:next w:val="a4"/>
    <w:semiHidden/>
    <w:rsid w:val="00E17331"/>
  </w:style>
  <w:style w:type="numbering" w:customStyle="1" w:styleId="3142">
    <w:name w:val="無清單3142"/>
    <w:next w:val="a4"/>
    <w:semiHidden/>
    <w:rsid w:val="00E17331"/>
  </w:style>
  <w:style w:type="numbering" w:customStyle="1" w:styleId="4142">
    <w:name w:val="無清單4142"/>
    <w:next w:val="a4"/>
    <w:semiHidden/>
    <w:rsid w:val="00E17331"/>
  </w:style>
  <w:style w:type="numbering" w:customStyle="1" w:styleId="5142">
    <w:name w:val="無清單5142"/>
    <w:next w:val="a4"/>
    <w:semiHidden/>
    <w:rsid w:val="00E17331"/>
  </w:style>
  <w:style w:type="numbering" w:customStyle="1" w:styleId="6142">
    <w:name w:val="無清單6142"/>
    <w:next w:val="a4"/>
    <w:semiHidden/>
    <w:rsid w:val="00E17331"/>
  </w:style>
  <w:style w:type="numbering" w:customStyle="1" w:styleId="7114">
    <w:name w:val="無清單7114"/>
    <w:next w:val="a4"/>
    <w:semiHidden/>
    <w:rsid w:val="00E17331"/>
  </w:style>
  <w:style w:type="numbering" w:customStyle="1" w:styleId="11111132">
    <w:name w:val="1 / 1.1 / 1.1.132"/>
    <w:basedOn w:val="a4"/>
    <w:next w:val="111111"/>
    <w:rsid w:val="00E17331"/>
  </w:style>
  <w:style w:type="numbering" w:customStyle="1" w:styleId="1ai32">
    <w:name w:val="1 / a / i32"/>
    <w:basedOn w:val="a4"/>
    <w:next w:val="1ai"/>
    <w:rsid w:val="00E17331"/>
  </w:style>
  <w:style w:type="numbering" w:customStyle="1" w:styleId="32a">
    <w:name w:val="文章 / 章節32"/>
    <w:basedOn w:val="a4"/>
    <w:next w:val="afff8"/>
    <w:rsid w:val="00E17331"/>
  </w:style>
  <w:style w:type="table" w:customStyle="1" w:styleId="3D16">
    <w:name w:val="表格 3D 效果 16"/>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6">
    <w:name w:val="表格 3D 效果 36"/>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6">
    <w:name w:val="表格 Web 16"/>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6">
    <w:name w:val="表格 Web 26"/>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6">
    <w:name w:val="表格 Web 36"/>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6a">
    <w:name w:val="表格 古典 16"/>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a">
    <w:name w:val="表格 古典 26"/>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a">
    <w:name w:val="表格 古典 36"/>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6a">
    <w:name w:val="表格 古典 46"/>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6b">
    <w:name w:val="表格 色彩 26"/>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6b">
    <w:name w:val="表格 色彩 36"/>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6b">
    <w:name w:val="表格 典雅6"/>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6b">
    <w:name w:val="表格 格線 46"/>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6a">
    <w:name w:val="表格 格線 66"/>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0">
    <w:name w:val="表格 格線 86"/>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6c">
    <w:name w:val="表格 專業6"/>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表格 清單 16"/>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表格 清單 26"/>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c">
    <w:name w:val="表格 清單 36"/>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6c">
    <w:name w:val="表格 清單 46"/>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60">
    <w:name w:val="表格 清單 76"/>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2">
    <w:name w:val="表格 清單 86"/>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6d">
    <w:name w:val="表格 現代6"/>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6d">
    <w:name w:val="表格 簡單 26"/>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6d">
    <w:name w:val="表格 簡單 36"/>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6c">
    <w:name w:val="表格 欄 16"/>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e">
    <w:name w:val="表格 欄 26"/>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e">
    <w:name w:val="表格 欄 36"/>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d">
    <w:name w:val="表格 欄 46"/>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a">
    <w:name w:val="表格 欄 56"/>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20">
    <w:name w:val="無清單832"/>
    <w:next w:val="a4"/>
    <w:semiHidden/>
    <w:rsid w:val="00E17331"/>
  </w:style>
  <w:style w:type="numbering" w:customStyle="1" w:styleId="12330">
    <w:name w:val="無清單1233"/>
    <w:next w:val="a4"/>
    <w:semiHidden/>
    <w:rsid w:val="00E17331"/>
  </w:style>
  <w:style w:type="numbering" w:customStyle="1" w:styleId="21115">
    <w:name w:val="無清單21115"/>
    <w:next w:val="a4"/>
    <w:semiHidden/>
    <w:rsid w:val="00E17331"/>
  </w:style>
  <w:style w:type="numbering" w:customStyle="1" w:styleId="31115">
    <w:name w:val="無清單31115"/>
    <w:next w:val="a4"/>
    <w:semiHidden/>
    <w:rsid w:val="00E17331"/>
  </w:style>
  <w:style w:type="numbering" w:customStyle="1" w:styleId="41115">
    <w:name w:val="無清單41115"/>
    <w:next w:val="a4"/>
    <w:semiHidden/>
    <w:rsid w:val="00E17331"/>
  </w:style>
  <w:style w:type="numbering" w:customStyle="1" w:styleId="51115">
    <w:name w:val="無清單51115"/>
    <w:next w:val="a4"/>
    <w:semiHidden/>
    <w:rsid w:val="00E17331"/>
  </w:style>
  <w:style w:type="numbering" w:customStyle="1" w:styleId="61115">
    <w:name w:val="無清單61115"/>
    <w:next w:val="a4"/>
    <w:semiHidden/>
    <w:rsid w:val="00E17331"/>
  </w:style>
  <w:style w:type="numbering" w:customStyle="1" w:styleId="932">
    <w:name w:val="無清單932"/>
    <w:next w:val="a4"/>
    <w:semiHidden/>
    <w:rsid w:val="00E17331"/>
  </w:style>
  <w:style w:type="numbering" w:customStyle="1" w:styleId="1032">
    <w:name w:val="無清單1032"/>
    <w:next w:val="a4"/>
    <w:semiHidden/>
    <w:rsid w:val="00E17331"/>
  </w:style>
  <w:style w:type="numbering" w:customStyle="1" w:styleId="1332">
    <w:name w:val="無清單1332"/>
    <w:next w:val="a4"/>
    <w:semiHidden/>
    <w:rsid w:val="00E17331"/>
  </w:style>
  <w:style w:type="numbering" w:customStyle="1" w:styleId="2233">
    <w:name w:val="無清單2233"/>
    <w:next w:val="a4"/>
    <w:semiHidden/>
    <w:rsid w:val="00E17331"/>
  </w:style>
  <w:style w:type="numbering" w:customStyle="1" w:styleId="3233">
    <w:name w:val="無清單3233"/>
    <w:next w:val="a4"/>
    <w:semiHidden/>
    <w:rsid w:val="00E17331"/>
  </w:style>
  <w:style w:type="numbering" w:customStyle="1" w:styleId="4233">
    <w:name w:val="無清單4233"/>
    <w:next w:val="a4"/>
    <w:semiHidden/>
    <w:rsid w:val="00E17331"/>
  </w:style>
  <w:style w:type="numbering" w:customStyle="1" w:styleId="5233">
    <w:name w:val="無清單5233"/>
    <w:next w:val="a4"/>
    <w:semiHidden/>
    <w:rsid w:val="00E17331"/>
  </w:style>
  <w:style w:type="numbering" w:customStyle="1" w:styleId="6233">
    <w:name w:val="無清單6233"/>
    <w:next w:val="a4"/>
    <w:semiHidden/>
    <w:rsid w:val="00E17331"/>
  </w:style>
  <w:style w:type="numbering" w:customStyle="1" w:styleId="1432">
    <w:name w:val="無清單1432"/>
    <w:next w:val="a4"/>
    <w:semiHidden/>
    <w:rsid w:val="00E17331"/>
  </w:style>
  <w:style w:type="numbering" w:customStyle="1" w:styleId="1532">
    <w:name w:val="無清單1532"/>
    <w:next w:val="a4"/>
    <w:semiHidden/>
    <w:rsid w:val="00E17331"/>
  </w:style>
  <w:style w:type="numbering" w:customStyle="1" w:styleId="2332">
    <w:name w:val="無清單2332"/>
    <w:next w:val="a4"/>
    <w:semiHidden/>
    <w:rsid w:val="00E17331"/>
  </w:style>
  <w:style w:type="numbering" w:customStyle="1" w:styleId="3332">
    <w:name w:val="無清單3332"/>
    <w:next w:val="a4"/>
    <w:semiHidden/>
    <w:rsid w:val="00E17331"/>
  </w:style>
  <w:style w:type="numbering" w:customStyle="1" w:styleId="4332">
    <w:name w:val="無清單4332"/>
    <w:next w:val="a4"/>
    <w:semiHidden/>
    <w:rsid w:val="00E17331"/>
  </w:style>
  <w:style w:type="numbering" w:customStyle="1" w:styleId="5332">
    <w:name w:val="無清單5332"/>
    <w:next w:val="a4"/>
    <w:semiHidden/>
    <w:rsid w:val="00E17331"/>
  </w:style>
  <w:style w:type="numbering" w:customStyle="1" w:styleId="6332">
    <w:name w:val="無清單6332"/>
    <w:next w:val="a4"/>
    <w:semiHidden/>
    <w:rsid w:val="00E17331"/>
  </w:style>
  <w:style w:type="numbering" w:customStyle="1" w:styleId="1632">
    <w:name w:val="無清單1632"/>
    <w:next w:val="a4"/>
    <w:semiHidden/>
    <w:rsid w:val="00E17331"/>
  </w:style>
  <w:style w:type="numbering" w:customStyle="1" w:styleId="1732">
    <w:name w:val="無清單1732"/>
    <w:next w:val="a4"/>
    <w:semiHidden/>
    <w:rsid w:val="00E17331"/>
  </w:style>
  <w:style w:type="numbering" w:customStyle="1" w:styleId="2432">
    <w:name w:val="無清單2432"/>
    <w:next w:val="a4"/>
    <w:semiHidden/>
    <w:rsid w:val="00E17331"/>
  </w:style>
  <w:style w:type="numbering" w:customStyle="1" w:styleId="3432">
    <w:name w:val="無清單3432"/>
    <w:next w:val="a4"/>
    <w:semiHidden/>
    <w:rsid w:val="00E17331"/>
  </w:style>
  <w:style w:type="numbering" w:customStyle="1" w:styleId="4432">
    <w:name w:val="無清單4432"/>
    <w:next w:val="a4"/>
    <w:semiHidden/>
    <w:rsid w:val="00E17331"/>
  </w:style>
  <w:style w:type="numbering" w:customStyle="1" w:styleId="5432">
    <w:name w:val="無清單5432"/>
    <w:next w:val="a4"/>
    <w:semiHidden/>
    <w:rsid w:val="00E17331"/>
  </w:style>
  <w:style w:type="numbering" w:customStyle="1" w:styleId="6432">
    <w:name w:val="無清單6432"/>
    <w:next w:val="a4"/>
    <w:semiHidden/>
    <w:rsid w:val="00E17331"/>
  </w:style>
  <w:style w:type="numbering" w:customStyle="1" w:styleId="1832">
    <w:name w:val="無清單1832"/>
    <w:next w:val="a4"/>
    <w:semiHidden/>
    <w:rsid w:val="00E17331"/>
  </w:style>
  <w:style w:type="numbering" w:customStyle="1" w:styleId="1932">
    <w:name w:val="無清單1932"/>
    <w:next w:val="a4"/>
    <w:semiHidden/>
    <w:rsid w:val="00E17331"/>
  </w:style>
  <w:style w:type="numbering" w:customStyle="1" w:styleId="2532">
    <w:name w:val="無清單2532"/>
    <w:next w:val="a4"/>
    <w:semiHidden/>
    <w:rsid w:val="00E17331"/>
  </w:style>
  <w:style w:type="numbering" w:customStyle="1" w:styleId="3532">
    <w:name w:val="無清單3532"/>
    <w:next w:val="a4"/>
    <w:semiHidden/>
    <w:rsid w:val="00E17331"/>
  </w:style>
  <w:style w:type="numbering" w:customStyle="1" w:styleId="4532">
    <w:name w:val="無清單4532"/>
    <w:next w:val="a4"/>
    <w:semiHidden/>
    <w:rsid w:val="00E17331"/>
  </w:style>
  <w:style w:type="numbering" w:customStyle="1" w:styleId="5532">
    <w:name w:val="無清單5532"/>
    <w:next w:val="a4"/>
    <w:semiHidden/>
    <w:rsid w:val="00E17331"/>
  </w:style>
  <w:style w:type="numbering" w:customStyle="1" w:styleId="6532">
    <w:name w:val="無清單6532"/>
    <w:next w:val="a4"/>
    <w:semiHidden/>
    <w:rsid w:val="00E17331"/>
  </w:style>
  <w:style w:type="numbering" w:customStyle="1" w:styleId="2013">
    <w:name w:val="無清單2013"/>
    <w:next w:val="a4"/>
    <w:semiHidden/>
    <w:rsid w:val="00E17331"/>
  </w:style>
  <w:style w:type="numbering" w:customStyle="1" w:styleId="11013">
    <w:name w:val="無清單11013"/>
    <w:next w:val="a4"/>
    <w:semiHidden/>
    <w:rsid w:val="00E17331"/>
  </w:style>
  <w:style w:type="numbering" w:customStyle="1" w:styleId="11214">
    <w:name w:val="無清單11214"/>
    <w:next w:val="a4"/>
    <w:semiHidden/>
    <w:rsid w:val="00E17331"/>
  </w:style>
  <w:style w:type="numbering" w:customStyle="1" w:styleId="26130">
    <w:name w:val="無清單2613"/>
    <w:next w:val="a4"/>
    <w:semiHidden/>
    <w:rsid w:val="00E17331"/>
  </w:style>
  <w:style w:type="numbering" w:customStyle="1" w:styleId="3613">
    <w:name w:val="無清單3613"/>
    <w:next w:val="a4"/>
    <w:semiHidden/>
    <w:rsid w:val="00E17331"/>
  </w:style>
  <w:style w:type="numbering" w:customStyle="1" w:styleId="4613">
    <w:name w:val="無清單4613"/>
    <w:next w:val="a4"/>
    <w:semiHidden/>
    <w:rsid w:val="00E17331"/>
  </w:style>
  <w:style w:type="numbering" w:customStyle="1" w:styleId="5613">
    <w:name w:val="無清單5613"/>
    <w:next w:val="a4"/>
    <w:semiHidden/>
    <w:rsid w:val="00E17331"/>
  </w:style>
  <w:style w:type="numbering" w:customStyle="1" w:styleId="6613">
    <w:name w:val="無清單6613"/>
    <w:next w:val="a4"/>
    <w:semiHidden/>
    <w:rsid w:val="00E17331"/>
  </w:style>
  <w:style w:type="numbering" w:customStyle="1" w:styleId="7213">
    <w:name w:val="無清單7213"/>
    <w:next w:val="a4"/>
    <w:semiHidden/>
    <w:rsid w:val="00E17331"/>
  </w:style>
  <w:style w:type="numbering" w:customStyle="1" w:styleId="111111113">
    <w:name w:val="1 / 1.1 / 1.1.1113"/>
    <w:basedOn w:val="a4"/>
    <w:next w:val="111111"/>
    <w:rsid w:val="00E17331"/>
  </w:style>
  <w:style w:type="numbering" w:customStyle="1" w:styleId="1ai113">
    <w:name w:val="1 / a / i113"/>
    <w:basedOn w:val="a4"/>
    <w:next w:val="1ai"/>
    <w:rsid w:val="00E17331"/>
  </w:style>
  <w:style w:type="numbering" w:customStyle="1" w:styleId="113a">
    <w:name w:val="文章 / 章節113"/>
    <w:basedOn w:val="a4"/>
    <w:next w:val="afff8"/>
    <w:rsid w:val="00E17331"/>
  </w:style>
  <w:style w:type="numbering" w:customStyle="1" w:styleId="8114">
    <w:name w:val="無清單8114"/>
    <w:next w:val="a4"/>
    <w:semiHidden/>
    <w:rsid w:val="00E17331"/>
  </w:style>
  <w:style w:type="numbering" w:customStyle="1" w:styleId="12115">
    <w:name w:val="無清單12115"/>
    <w:next w:val="a4"/>
    <w:semiHidden/>
    <w:rsid w:val="00E17331"/>
  </w:style>
  <w:style w:type="numbering" w:customStyle="1" w:styleId="21214">
    <w:name w:val="無清單21214"/>
    <w:next w:val="a4"/>
    <w:semiHidden/>
    <w:rsid w:val="00E17331"/>
  </w:style>
  <w:style w:type="numbering" w:customStyle="1" w:styleId="31213">
    <w:name w:val="無清單31213"/>
    <w:next w:val="a4"/>
    <w:semiHidden/>
    <w:rsid w:val="00E17331"/>
  </w:style>
  <w:style w:type="numbering" w:customStyle="1" w:styleId="41213">
    <w:name w:val="無清單41213"/>
    <w:next w:val="a4"/>
    <w:semiHidden/>
    <w:rsid w:val="00E17331"/>
  </w:style>
  <w:style w:type="numbering" w:customStyle="1" w:styleId="51213">
    <w:name w:val="無清單51213"/>
    <w:next w:val="a4"/>
    <w:semiHidden/>
    <w:rsid w:val="00E17331"/>
  </w:style>
  <w:style w:type="numbering" w:customStyle="1" w:styleId="61213">
    <w:name w:val="無清單61213"/>
    <w:next w:val="a4"/>
    <w:semiHidden/>
    <w:rsid w:val="00E17331"/>
  </w:style>
  <w:style w:type="numbering" w:customStyle="1" w:styleId="9114">
    <w:name w:val="無清單9114"/>
    <w:next w:val="a4"/>
    <w:semiHidden/>
    <w:rsid w:val="00E17331"/>
  </w:style>
  <w:style w:type="numbering" w:customStyle="1" w:styleId="10114">
    <w:name w:val="無清單10114"/>
    <w:next w:val="a4"/>
    <w:semiHidden/>
    <w:rsid w:val="00E17331"/>
  </w:style>
  <w:style w:type="numbering" w:customStyle="1" w:styleId="13114">
    <w:name w:val="無清單13114"/>
    <w:next w:val="a4"/>
    <w:semiHidden/>
    <w:rsid w:val="00E17331"/>
  </w:style>
  <w:style w:type="numbering" w:customStyle="1" w:styleId="22114">
    <w:name w:val="無清單22114"/>
    <w:next w:val="a4"/>
    <w:semiHidden/>
    <w:rsid w:val="00E17331"/>
  </w:style>
  <w:style w:type="numbering" w:customStyle="1" w:styleId="32114">
    <w:name w:val="無清單32114"/>
    <w:next w:val="a4"/>
    <w:semiHidden/>
    <w:rsid w:val="00E17331"/>
  </w:style>
  <w:style w:type="numbering" w:customStyle="1" w:styleId="42114">
    <w:name w:val="無清單42114"/>
    <w:next w:val="a4"/>
    <w:semiHidden/>
    <w:rsid w:val="00E17331"/>
  </w:style>
  <w:style w:type="numbering" w:customStyle="1" w:styleId="52114">
    <w:name w:val="無清單52114"/>
    <w:next w:val="a4"/>
    <w:semiHidden/>
    <w:rsid w:val="00E17331"/>
  </w:style>
  <w:style w:type="numbering" w:customStyle="1" w:styleId="62114">
    <w:name w:val="無清單62114"/>
    <w:next w:val="a4"/>
    <w:semiHidden/>
    <w:rsid w:val="00E17331"/>
  </w:style>
  <w:style w:type="numbering" w:customStyle="1" w:styleId="14114">
    <w:name w:val="無清單14114"/>
    <w:next w:val="a4"/>
    <w:semiHidden/>
    <w:rsid w:val="00E17331"/>
  </w:style>
  <w:style w:type="numbering" w:customStyle="1" w:styleId="15114">
    <w:name w:val="無清單15114"/>
    <w:next w:val="a4"/>
    <w:semiHidden/>
    <w:rsid w:val="00E17331"/>
  </w:style>
  <w:style w:type="numbering" w:customStyle="1" w:styleId="23114">
    <w:name w:val="無清單23114"/>
    <w:next w:val="a4"/>
    <w:semiHidden/>
    <w:rsid w:val="00E17331"/>
  </w:style>
  <w:style w:type="numbering" w:customStyle="1" w:styleId="33114">
    <w:name w:val="無清單33114"/>
    <w:next w:val="a4"/>
    <w:semiHidden/>
    <w:rsid w:val="00E17331"/>
  </w:style>
  <w:style w:type="numbering" w:customStyle="1" w:styleId="43114">
    <w:name w:val="無清單43114"/>
    <w:next w:val="a4"/>
    <w:semiHidden/>
    <w:rsid w:val="00E17331"/>
  </w:style>
  <w:style w:type="numbering" w:customStyle="1" w:styleId="53114">
    <w:name w:val="無清單53114"/>
    <w:next w:val="a4"/>
    <w:semiHidden/>
    <w:rsid w:val="00E17331"/>
  </w:style>
  <w:style w:type="numbering" w:customStyle="1" w:styleId="63114">
    <w:name w:val="無清單63114"/>
    <w:next w:val="a4"/>
    <w:semiHidden/>
    <w:rsid w:val="00E17331"/>
  </w:style>
  <w:style w:type="numbering" w:customStyle="1" w:styleId="16114">
    <w:name w:val="無清單16114"/>
    <w:next w:val="a4"/>
    <w:semiHidden/>
    <w:rsid w:val="00E17331"/>
  </w:style>
  <w:style w:type="numbering" w:customStyle="1" w:styleId="17114">
    <w:name w:val="無清單17114"/>
    <w:next w:val="a4"/>
    <w:semiHidden/>
    <w:rsid w:val="00E17331"/>
  </w:style>
  <w:style w:type="numbering" w:customStyle="1" w:styleId="24114">
    <w:name w:val="無清單24114"/>
    <w:next w:val="a4"/>
    <w:semiHidden/>
    <w:rsid w:val="00E17331"/>
  </w:style>
  <w:style w:type="numbering" w:customStyle="1" w:styleId="34114">
    <w:name w:val="無清單34114"/>
    <w:next w:val="a4"/>
    <w:semiHidden/>
    <w:rsid w:val="00E17331"/>
  </w:style>
  <w:style w:type="numbering" w:customStyle="1" w:styleId="44114">
    <w:name w:val="無清單44114"/>
    <w:next w:val="a4"/>
    <w:semiHidden/>
    <w:rsid w:val="00E17331"/>
  </w:style>
  <w:style w:type="numbering" w:customStyle="1" w:styleId="54114">
    <w:name w:val="無清單54114"/>
    <w:next w:val="a4"/>
    <w:semiHidden/>
    <w:rsid w:val="00E17331"/>
  </w:style>
  <w:style w:type="numbering" w:customStyle="1" w:styleId="64114">
    <w:name w:val="無清單64114"/>
    <w:next w:val="a4"/>
    <w:semiHidden/>
    <w:rsid w:val="00E17331"/>
  </w:style>
  <w:style w:type="numbering" w:customStyle="1" w:styleId="18114">
    <w:name w:val="無清單18114"/>
    <w:next w:val="a4"/>
    <w:semiHidden/>
    <w:rsid w:val="00E17331"/>
  </w:style>
  <w:style w:type="numbering" w:customStyle="1" w:styleId="19114">
    <w:name w:val="無清單19114"/>
    <w:next w:val="a4"/>
    <w:semiHidden/>
    <w:rsid w:val="00E17331"/>
  </w:style>
  <w:style w:type="numbering" w:customStyle="1" w:styleId="25114">
    <w:name w:val="無清單25114"/>
    <w:next w:val="a4"/>
    <w:semiHidden/>
    <w:rsid w:val="00E17331"/>
  </w:style>
  <w:style w:type="numbering" w:customStyle="1" w:styleId="35114">
    <w:name w:val="無清單35114"/>
    <w:next w:val="a4"/>
    <w:semiHidden/>
    <w:rsid w:val="00E17331"/>
  </w:style>
  <w:style w:type="numbering" w:customStyle="1" w:styleId="45114">
    <w:name w:val="無清單45114"/>
    <w:next w:val="a4"/>
    <w:semiHidden/>
    <w:rsid w:val="00E17331"/>
  </w:style>
  <w:style w:type="numbering" w:customStyle="1" w:styleId="55114">
    <w:name w:val="無清單55114"/>
    <w:next w:val="a4"/>
    <w:semiHidden/>
    <w:rsid w:val="00E17331"/>
  </w:style>
  <w:style w:type="numbering" w:customStyle="1" w:styleId="65114">
    <w:name w:val="無清單65114"/>
    <w:next w:val="a4"/>
    <w:semiHidden/>
    <w:rsid w:val="00E17331"/>
  </w:style>
  <w:style w:type="numbering" w:customStyle="1" w:styleId="27130">
    <w:name w:val="無清單2713"/>
    <w:next w:val="a4"/>
    <w:semiHidden/>
    <w:rsid w:val="00E17331"/>
  </w:style>
  <w:style w:type="numbering" w:customStyle="1" w:styleId="11313">
    <w:name w:val="無清單11313"/>
    <w:next w:val="a4"/>
    <w:semiHidden/>
    <w:rsid w:val="00E17331"/>
  </w:style>
  <w:style w:type="numbering" w:customStyle="1" w:styleId="11413">
    <w:name w:val="無清單11413"/>
    <w:next w:val="a4"/>
    <w:semiHidden/>
    <w:rsid w:val="00E17331"/>
  </w:style>
  <w:style w:type="numbering" w:customStyle="1" w:styleId="2813">
    <w:name w:val="無清單2813"/>
    <w:next w:val="a4"/>
    <w:semiHidden/>
    <w:rsid w:val="00E17331"/>
  </w:style>
  <w:style w:type="numbering" w:customStyle="1" w:styleId="3713">
    <w:name w:val="無清單3713"/>
    <w:next w:val="a4"/>
    <w:semiHidden/>
    <w:rsid w:val="00E17331"/>
  </w:style>
  <w:style w:type="numbering" w:customStyle="1" w:styleId="4713">
    <w:name w:val="無清單4713"/>
    <w:next w:val="a4"/>
    <w:semiHidden/>
    <w:rsid w:val="00E17331"/>
  </w:style>
  <w:style w:type="numbering" w:customStyle="1" w:styleId="5713">
    <w:name w:val="無清單5713"/>
    <w:next w:val="a4"/>
    <w:semiHidden/>
    <w:rsid w:val="00E17331"/>
  </w:style>
  <w:style w:type="numbering" w:customStyle="1" w:styleId="6713">
    <w:name w:val="無清單6713"/>
    <w:next w:val="a4"/>
    <w:semiHidden/>
    <w:rsid w:val="00E17331"/>
  </w:style>
  <w:style w:type="numbering" w:customStyle="1" w:styleId="7313">
    <w:name w:val="無清單7313"/>
    <w:next w:val="a4"/>
    <w:semiHidden/>
    <w:rsid w:val="00E17331"/>
  </w:style>
  <w:style w:type="numbering" w:customStyle="1" w:styleId="111111212">
    <w:name w:val="1 / 1.1 / 1.1.1212"/>
    <w:basedOn w:val="a4"/>
    <w:next w:val="111111"/>
    <w:rsid w:val="00E17331"/>
    <w:pPr>
      <w:numPr>
        <w:numId w:val="14"/>
      </w:numPr>
    </w:pPr>
  </w:style>
  <w:style w:type="numbering" w:customStyle="1" w:styleId="1ai212">
    <w:name w:val="1 / a / i212"/>
    <w:basedOn w:val="a4"/>
    <w:next w:val="1ai"/>
    <w:rsid w:val="00E17331"/>
    <w:pPr>
      <w:numPr>
        <w:numId w:val="15"/>
      </w:numPr>
    </w:pPr>
  </w:style>
  <w:style w:type="numbering" w:customStyle="1" w:styleId="212">
    <w:name w:val="文章 / 章節212"/>
    <w:basedOn w:val="a4"/>
    <w:next w:val="afff8"/>
    <w:rsid w:val="00E17331"/>
    <w:pPr>
      <w:numPr>
        <w:numId w:val="16"/>
      </w:numPr>
    </w:pPr>
  </w:style>
  <w:style w:type="numbering" w:customStyle="1" w:styleId="8213">
    <w:name w:val="無清單8213"/>
    <w:next w:val="a4"/>
    <w:semiHidden/>
    <w:rsid w:val="00E17331"/>
  </w:style>
  <w:style w:type="numbering" w:customStyle="1" w:styleId="12213">
    <w:name w:val="無清單12213"/>
    <w:next w:val="a4"/>
    <w:semiHidden/>
    <w:rsid w:val="00E17331"/>
  </w:style>
  <w:style w:type="numbering" w:customStyle="1" w:styleId="21313">
    <w:name w:val="無清單21313"/>
    <w:next w:val="a4"/>
    <w:semiHidden/>
    <w:rsid w:val="00E17331"/>
  </w:style>
  <w:style w:type="numbering" w:customStyle="1" w:styleId="31313">
    <w:name w:val="無清單31313"/>
    <w:next w:val="a4"/>
    <w:semiHidden/>
    <w:rsid w:val="00E17331"/>
  </w:style>
  <w:style w:type="numbering" w:customStyle="1" w:styleId="41313">
    <w:name w:val="無清單41313"/>
    <w:next w:val="a4"/>
    <w:semiHidden/>
    <w:rsid w:val="00E17331"/>
  </w:style>
  <w:style w:type="numbering" w:customStyle="1" w:styleId="51313">
    <w:name w:val="無清單51313"/>
    <w:next w:val="a4"/>
    <w:semiHidden/>
    <w:rsid w:val="00E17331"/>
  </w:style>
  <w:style w:type="numbering" w:customStyle="1" w:styleId="61313">
    <w:name w:val="無清單61313"/>
    <w:next w:val="a4"/>
    <w:semiHidden/>
    <w:rsid w:val="00E17331"/>
  </w:style>
  <w:style w:type="numbering" w:customStyle="1" w:styleId="9213">
    <w:name w:val="無清單9213"/>
    <w:next w:val="a4"/>
    <w:semiHidden/>
    <w:rsid w:val="00E17331"/>
  </w:style>
  <w:style w:type="numbering" w:customStyle="1" w:styleId="10213">
    <w:name w:val="無清單10213"/>
    <w:next w:val="a4"/>
    <w:semiHidden/>
    <w:rsid w:val="00E17331"/>
  </w:style>
  <w:style w:type="numbering" w:customStyle="1" w:styleId="13213">
    <w:name w:val="無清單13213"/>
    <w:next w:val="a4"/>
    <w:semiHidden/>
    <w:rsid w:val="00E17331"/>
  </w:style>
  <w:style w:type="numbering" w:customStyle="1" w:styleId="22213">
    <w:name w:val="無清單22213"/>
    <w:next w:val="a4"/>
    <w:semiHidden/>
    <w:rsid w:val="00E17331"/>
  </w:style>
  <w:style w:type="numbering" w:customStyle="1" w:styleId="32213">
    <w:name w:val="無清單32213"/>
    <w:next w:val="a4"/>
    <w:semiHidden/>
    <w:rsid w:val="00E17331"/>
  </w:style>
  <w:style w:type="numbering" w:customStyle="1" w:styleId="42213">
    <w:name w:val="無清單42213"/>
    <w:next w:val="a4"/>
    <w:semiHidden/>
    <w:rsid w:val="00E17331"/>
  </w:style>
  <w:style w:type="numbering" w:customStyle="1" w:styleId="52213">
    <w:name w:val="無清單52213"/>
    <w:next w:val="a4"/>
    <w:semiHidden/>
    <w:rsid w:val="00E17331"/>
  </w:style>
  <w:style w:type="numbering" w:customStyle="1" w:styleId="62213">
    <w:name w:val="無清單62213"/>
    <w:next w:val="a4"/>
    <w:semiHidden/>
    <w:rsid w:val="00E17331"/>
  </w:style>
  <w:style w:type="numbering" w:customStyle="1" w:styleId="14213">
    <w:name w:val="無清單14213"/>
    <w:next w:val="a4"/>
    <w:semiHidden/>
    <w:rsid w:val="00E17331"/>
  </w:style>
  <w:style w:type="numbering" w:customStyle="1" w:styleId="15213">
    <w:name w:val="無清單15213"/>
    <w:next w:val="a4"/>
    <w:semiHidden/>
    <w:rsid w:val="00E17331"/>
  </w:style>
  <w:style w:type="numbering" w:customStyle="1" w:styleId="23213">
    <w:name w:val="無清單23213"/>
    <w:next w:val="a4"/>
    <w:semiHidden/>
    <w:rsid w:val="00E17331"/>
  </w:style>
  <w:style w:type="numbering" w:customStyle="1" w:styleId="33213">
    <w:name w:val="無清單33213"/>
    <w:next w:val="a4"/>
    <w:semiHidden/>
    <w:rsid w:val="00E17331"/>
  </w:style>
  <w:style w:type="numbering" w:customStyle="1" w:styleId="43213">
    <w:name w:val="無清單43213"/>
    <w:next w:val="a4"/>
    <w:semiHidden/>
    <w:rsid w:val="00E17331"/>
  </w:style>
  <w:style w:type="numbering" w:customStyle="1" w:styleId="53213">
    <w:name w:val="無清單53213"/>
    <w:next w:val="a4"/>
    <w:semiHidden/>
    <w:rsid w:val="00E17331"/>
  </w:style>
  <w:style w:type="numbering" w:customStyle="1" w:styleId="63213">
    <w:name w:val="無清單63213"/>
    <w:next w:val="a4"/>
    <w:semiHidden/>
    <w:rsid w:val="00E17331"/>
  </w:style>
  <w:style w:type="numbering" w:customStyle="1" w:styleId="16213">
    <w:name w:val="無清單16213"/>
    <w:next w:val="a4"/>
    <w:semiHidden/>
    <w:rsid w:val="00E17331"/>
  </w:style>
  <w:style w:type="numbering" w:customStyle="1" w:styleId="17213">
    <w:name w:val="無清單17213"/>
    <w:next w:val="a4"/>
    <w:semiHidden/>
    <w:rsid w:val="00E17331"/>
  </w:style>
  <w:style w:type="numbering" w:customStyle="1" w:styleId="24213">
    <w:name w:val="無清單24213"/>
    <w:next w:val="a4"/>
    <w:semiHidden/>
    <w:rsid w:val="00E17331"/>
  </w:style>
  <w:style w:type="numbering" w:customStyle="1" w:styleId="34213">
    <w:name w:val="無清單34213"/>
    <w:next w:val="a4"/>
    <w:semiHidden/>
    <w:rsid w:val="00E17331"/>
  </w:style>
  <w:style w:type="numbering" w:customStyle="1" w:styleId="44213">
    <w:name w:val="無清單44213"/>
    <w:next w:val="a4"/>
    <w:semiHidden/>
    <w:rsid w:val="00E17331"/>
  </w:style>
  <w:style w:type="numbering" w:customStyle="1" w:styleId="54213">
    <w:name w:val="無清單54213"/>
    <w:next w:val="a4"/>
    <w:semiHidden/>
    <w:rsid w:val="00E17331"/>
  </w:style>
  <w:style w:type="numbering" w:customStyle="1" w:styleId="64213">
    <w:name w:val="無清單64213"/>
    <w:next w:val="a4"/>
    <w:semiHidden/>
    <w:rsid w:val="00E17331"/>
  </w:style>
  <w:style w:type="numbering" w:customStyle="1" w:styleId="18213">
    <w:name w:val="無清單18213"/>
    <w:next w:val="a4"/>
    <w:semiHidden/>
    <w:rsid w:val="00E17331"/>
  </w:style>
  <w:style w:type="numbering" w:customStyle="1" w:styleId="19213">
    <w:name w:val="無清單19213"/>
    <w:next w:val="a4"/>
    <w:semiHidden/>
    <w:rsid w:val="00E17331"/>
  </w:style>
  <w:style w:type="numbering" w:customStyle="1" w:styleId="25213">
    <w:name w:val="無清單25213"/>
    <w:next w:val="a4"/>
    <w:semiHidden/>
    <w:rsid w:val="00E17331"/>
  </w:style>
  <w:style w:type="numbering" w:customStyle="1" w:styleId="35213">
    <w:name w:val="無清單35213"/>
    <w:next w:val="a4"/>
    <w:semiHidden/>
    <w:rsid w:val="00E17331"/>
  </w:style>
  <w:style w:type="numbering" w:customStyle="1" w:styleId="45213">
    <w:name w:val="無清單45213"/>
    <w:next w:val="a4"/>
    <w:semiHidden/>
    <w:rsid w:val="00E17331"/>
  </w:style>
  <w:style w:type="numbering" w:customStyle="1" w:styleId="55213">
    <w:name w:val="無清單55213"/>
    <w:next w:val="a4"/>
    <w:semiHidden/>
    <w:rsid w:val="00E17331"/>
  </w:style>
  <w:style w:type="numbering" w:customStyle="1" w:styleId="65213">
    <w:name w:val="無清單65213"/>
    <w:next w:val="a4"/>
    <w:semiHidden/>
    <w:rsid w:val="00E17331"/>
  </w:style>
  <w:style w:type="numbering" w:customStyle="1" w:styleId="2000">
    <w:name w:val="無清單200"/>
    <w:next w:val="a4"/>
    <w:uiPriority w:val="99"/>
    <w:semiHidden/>
    <w:rsid w:val="00E17331"/>
  </w:style>
  <w:style w:type="numbering" w:customStyle="1" w:styleId="11000">
    <w:name w:val="無清單1100"/>
    <w:next w:val="a4"/>
    <w:semiHidden/>
    <w:rsid w:val="00E17331"/>
  </w:style>
  <w:style w:type="numbering" w:customStyle="1" w:styleId="1152">
    <w:name w:val="無清單1152"/>
    <w:next w:val="a4"/>
    <w:semiHidden/>
    <w:rsid w:val="00E17331"/>
  </w:style>
  <w:style w:type="numbering" w:customStyle="1" w:styleId="2900">
    <w:name w:val="無清單290"/>
    <w:next w:val="a4"/>
    <w:semiHidden/>
    <w:rsid w:val="00E17331"/>
  </w:style>
  <w:style w:type="numbering" w:customStyle="1" w:styleId="3800">
    <w:name w:val="無清單380"/>
    <w:next w:val="a4"/>
    <w:semiHidden/>
    <w:rsid w:val="00E17331"/>
  </w:style>
  <w:style w:type="numbering" w:customStyle="1" w:styleId="4800">
    <w:name w:val="無清單480"/>
    <w:next w:val="a4"/>
    <w:semiHidden/>
    <w:rsid w:val="00E17331"/>
  </w:style>
  <w:style w:type="numbering" w:customStyle="1" w:styleId="5800">
    <w:name w:val="無清單580"/>
    <w:next w:val="a4"/>
    <w:semiHidden/>
    <w:rsid w:val="00E17331"/>
  </w:style>
  <w:style w:type="numbering" w:customStyle="1" w:styleId="680">
    <w:name w:val="無清單680"/>
    <w:next w:val="a4"/>
    <w:semiHidden/>
    <w:rsid w:val="00E17331"/>
  </w:style>
  <w:style w:type="numbering" w:customStyle="1" w:styleId="743">
    <w:name w:val="無清單743"/>
    <w:next w:val="a4"/>
    <w:semiHidden/>
    <w:rsid w:val="00E17331"/>
  </w:style>
  <w:style w:type="numbering" w:customStyle="1" w:styleId="11111133">
    <w:name w:val="1 / 1.1 / 1.1.133"/>
    <w:basedOn w:val="a4"/>
    <w:next w:val="111111"/>
    <w:rsid w:val="00E17331"/>
  </w:style>
  <w:style w:type="numbering" w:customStyle="1" w:styleId="1ai33">
    <w:name w:val="1 / a / i33"/>
    <w:basedOn w:val="a4"/>
    <w:next w:val="1ai"/>
    <w:rsid w:val="00E17331"/>
  </w:style>
  <w:style w:type="numbering" w:customStyle="1" w:styleId="33a">
    <w:name w:val="文章 / 章節33"/>
    <w:basedOn w:val="a4"/>
    <w:next w:val="afff8"/>
    <w:rsid w:val="00E17331"/>
  </w:style>
  <w:style w:type="table" w:customStyle="1" w:styleId="3D17">
    <w:name w:val="表格 3D 效果 17"/>
    <w:basedOn w:val="a3"/>
    <w:next w:val="3D1"/>
    <w:rsid w:val="00E17331"/>
    <w:pPr>
      <w:widowControl w:val="0"/>
      <w:snapToGrid w:val="0"/>
      <w:jc w:val="center"/>
    </w:pPr>
    <w:rPr>
      <w:rFonts w:ascii="Times New Roman" w:eastAsia="新細明體" w:hAnsi="Times New Roman"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7">
    <w:name w:val="表格 3D 效果 37"/>
    <w:basedOn w:val="a3"/>
    <w:next w:val="3D3"/>
    <w:rsid w:val="00E17331"/>
    <w:pPr>
      <w:widowControl w:val="0"/>
      <w:snapToGrid w:val="0"/>
      <w:jc w:val="center"/>
    </w:pPr>
    <w:rPr>
      <w:rFonts w:ascii="Times New Roman" w:eastAsia="新細明體" w:hAnsi="Times New Roman"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7">
    <w:name w:val="表格 Web 17"/>
    <w:basedOn w:val="a3"/>
    <w:next w:val="Web1"/>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7">
    <w:name w:val="表格 Web 27"/>
    <w:basedOn w:val="a3"/>
    <w:next w:val="Web2"/>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7">
    <w:name w:val="表格 Web 37"/>
    <w:basedOn w:val="a3"/>
    <w:next w:val="Web3"/>
    <w:rsid w:val="00E17331"/>
    <w:pPr>
      <w:widowControl w:val="0"/>
      <w:snapToGrid w:val="0"/>
      <w:jc w:val="center"/>
    </w:pPr>
    <w:rPr>
      <w:rFonts w:ascii="Times New Roman" w:eastAsia="新細明體" w:hAnsi="Times New Roman"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7b">
    <w:name w:val="表格 古典 17"/>
    <w:basedOn w:val="a3"/>
    <w:next w:val="1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a">
    <w:name w:val="表格 古典 27"/>
    <w:basedOn w:val="a3"/>
    <w:next w:val="2c"/>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7a">
    <w:name w:val="表格 古典 37"/>
    <w:basedOn w:val="a3"/>
    <w:next w:val="3a"/>
    <w:rsid w:val="00E17331"/>
    <w:pPr>
      <w:widowControl w:val="0"/>
      <w:snapToGrid w:val="0"/>
      <w:jc w:val="center"/>
    </w:pPr>
    <w:rPr>
      <w:rFonts w:ascii="Times New Roman" w:eastAsia="新細明體" w:hAnsi="Times New Roman"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7a">
    <w:name w:val="表格 古典 47"/>
    <w:basedOn w:val="a3"/>
    <w:next w:val="44"/>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7b">
    <w:name w:val="表格 色彩 27"/>
    <w:basedOn w:val="a3"/>
    <w:next w:val="2d"/>
    <w:rsid w:val="00E17331"/>
    <w:pPr>
      <w:widowControl w:val="0"/>
      <w:snapToGrid w:val="0"/>
      <w:jc w:val="center"/>
    </w:pPr>
    <w:rPr>
      <w:rFonts w:ascii="Times New Roman" w:eastAsia="新細明體" w:hAnsi="Times New Roman"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7b">
    <w:name w:val="表格 色彩 37"/>
    <w:basedOn w:val="a3"/>
    <w:next w:val="3b"/>
    <w:rsid w:val="00E17331"/>
    <w:pPr>
      <w:widowControl w:val="0"/>
      <w:snapToGrid w:val="0"/>
      <w:jc w:val="center"/>
    </w:pPr>
    <w:rPr>
      <w:rFonts w:ascii="Times New Roman" w:eastAsia="新細明體" w:hAnsi="Times New Roman"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7a">
    <w:name w:val="表格 典雅7"/>
    <w:basedOn w:val="a3"/>
    <w:next w:val="affff1"/>
    <w:rsid w:val="00E17331"/>
    <w:pPr>
      <w:widowControl w:val="0"/>
      <w:snapToGrid w:val="0"/>
      <w:jc w:val="center"/>
    </w:pPr>
    <w:rPr>
      <w:rFonts w:ascii="Times New Roman" w:eastAsia="新細明體" w:hAnsi="Times New Roma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7b">
    <w:name w:val="表格 格線 47"/>
    <w:basedOn w:val="a3"/>
    <w:next w:val="45"/>
    <w:rsid w:val="00E17331"/>
    <w:pPr>
      <w:widowControl w:val="0"/>
      <w:snapToGrid w:val="0"/>
      <w:jc w:val="center"/>
    </w:pPr>
    <w:rPr>
      <w:rFonts w:ascii="Times New Roman" w:eastAsia="新細明體" w:hAnsi="Times New Roma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7a">
    <w:name w:val="表格 格線 67"/>
    <w:basedOn w:val="a3"/>
    <w:next w:val="62"/>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0">
    <w:name w:val="表格 格線 87"/>
    <w:basedOn w:val="a3"/>
    <w:next w:val="81"/>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b">
    <w:name w:val="表格 專業7"/>
    <w:basedOn w:val="a3"/>
    <w:next w:val="affff2"/>
    <w:rsid w:val="00E17331"/>
    <w:pPr>
      <w:widowControl w:val="0"/>
      <w:snapToGrid w:val="0"/>
      <w:jc w:val="center"/>
    </w:pPr>
    <w:rPr>
      <w:rFonts w:ascii="Times New Roman" w:eastAsia="新細明體"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c">
    <w:name w:val="表格 清單 17"/>
    <w:basedOn w:val="a3"/>
    <w:next w:val="18"/>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表格 清單 27"/>
    <w:basedOn w:val="a3"/>
    <w:next w:val="2f0"/>
    <w:rsid w:val="00E17331"/>
    <w:pPr>
      <w:widowControl w:val="0"/>
      <w:snapToGrid w:val="0"/>
      <w:jc w:val="center"/>
    </w:pPr>
    <w:rPr>
      <w:rFonts w:ascii="Times New Roman" w:eastAsia="新細明體" w:hAnsi="Times New Roman"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c">
    <w:name w:val="表格 清單 37"/>
    <w:basedOn w:val="a3"/>
    <w:next w:val="3d"/>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7c">
    <w:name w:val="表格 清單 47"/>
    <w:basedOn w:val="a3"/>
    <w:next w:val="46"/>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70">
    <w:name w:val="表格 清單 77"/>
    <w:basedOn w:val="a3"/>
    <w:next w:val="73"/>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2">
    <w:name w:val="表格 清單 87"/>
    <w:basedOn w:val="a3"/>
    <w:next w:val="82"/>
    <w:rsid w:val="00E17331"/>
    <w:pPr>
      <w:widowControl w:val="0"/>
      <w:snapToGrid w:val="0"/>
      <w:jc w:val="center"/>
    </w:pPr>
    <w:rPr>
      <w:rFonts w:ascii="Times New Roman" w:eastAsia="新細明體" w:hAnsi="Times New Roman"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7c">
    <w:name w:val="表格 現代7"/>
    <w:basedOn w:val="a3"/>
    <w:next w:val="affff3"/>
    <w:rsid w:val="00E17331"/>
    <w:pPr>
      <w:widowControl w:val="0"/>
      <w:snapToGrid w:val="0"/>
      <w:jc w:val="center"/>
    </w:pPr>
    <w:rPr>
      <w:rFonts w:ascii="Times New Roman" w:eastAsia="新細明體" w:hAnsi="Times New Roman"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7d">
    <w:name w:val="表格 簡單 27"/>
    <w:basedOn w:val="a3"/>
    <w:next w:val="2f1"/>
    <w:rsid w:val="00E17331"/>
    <w:pPr>
      <w:widowControl w:val="0"/>
      <w:snapToGrid w:val="0"/>
      <w:jc w:val="center"/>
    </w:pPr>
    <w:rPr>
      <w:rFonts w:ascii="Times New Roman" w:eastAsia="新細明體" w:hAnsi="Times New Roma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7d">
    <w:name w:val="表格 簡單 37"/>
    <w:basedOn w:val="a3"/>
    <w:next w:val="3e"/>
    <w:rsid w:val="00E17331"/>
    <w:pPr>
      <w:widowControl w:val="0"/>
      <w:snapToGrid w:val="0"/>
      <w:jc w:val="center"/>
    </w:pPr>
    <w:rPr>
      <w:rFonts w:ascii="Times New Roman" w:eastAsia="新細明體" w:hAnsi="Times New Roman"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7d">
    <w:name w:val="表格 欄 17"/>
    <w:basedOn w:val="a3"/>
    <w:next w:val="1a"/>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e">
    <w:name w:val="表格 欄 27"/>
    <w:basedOn w:val="a3"/>
    <w:next w:val="2f2"/>
    <w:rsid w:val="00E17331"/>
    <w:pPr>
      <w:widowControl w:val="0"/>
      <w:snapToGrid w:val="0"/>
      <w:jc w:val="center"/>
    </w:pPr>
    <w:rPr>
      <w:rFonts w:ascii="Times New Roman" w:eastAsia="新細明體" w:hAnsi="Times New Roman"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e">
    <w:name w:val="表格 欄 37"/>
    <w:basedOn w:val="a3"/>
    <w:next w:val="3f"/>
    <w:rsid w:val="00E17331"/>
    <w:pPr>
      <w:widowControl w:val="0"/>
      <w:snapToGrid w:val="0"/>
      <w:jc w:val="center"/>
    </w:pPr>
    <w:rPr>
      <w:rFonts w:ascii="Times New Roman" w:eastAsia="新細明體" w:hAnsi="Times New Roman"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d">
    <w:name w:val="表格 欄 47"/>
    <w:basedOn w:val="a3"/>
    <w:next w:val="47"/>
    <w:rsid w:val="00E17331"/>
    <w:pPr>
      <w:widowControl w:val="0"/>
      <w:snapToGrid w:val="0"/>
      <w:jc w:val="center"/>
    </w:pPr>
    <w:rPr>
      <w:rFonts w:ascii="Times New Roman" w:eastAsia="新細明體" w:hAnsi="Times New Roman"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a">
    <w:name w:val="表格 欄 57"/>
    <w:basedOn w:val="a3"/>
    <w:next w:val="57"/>
    <w:rsid w:val="00E17331"/>
    <w:pPr>
      <w:widowControl w:val="0"/>
      <w:snapToGrid w:val="0"/>
      <w:jc w:val="center"/>
    </w:pPr>
    <w:rPr>
      <w:rFonts w:ascii="Times New Roman" w:eastAsia="新細明體" w:hAnsi="Times New Roman"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33">
    <w:name w:val="無清單833"/>
    <w:next w:val="a4"/>
    <w:semiHidden/>
    <w:rsid w:val="00E17331"/>
  </w:style>
  <w:style w:type="numbering" w:customStyle="1" w:styleId="12340">
    <w:name w:val="無清單1234"/>
    <w:next w:val="a4"/>
    <w:semiHidden/>
    <w:rsid w:val="00E17331"/>
  </w:style>
  <w:style w:type="numbering" w:customStyle="1" w:styleId="2143">
    <w:name w:val="無清單2143"/>
    <w:next w:val="a4"/>
    <w:semiHidden/>
    <w:rsid w:val="00E17331"/>
  </w:style>
  <w:style w:type="numbering" w:customStyle="1" w:styleId="3143">
    <w:name w:val="無清單3143"/>
    <w:next w:val="a4"/>
    <w:semiHidden/>
    <w:rsid w:val="00E17331"/>
  </w:style>
  <w:style w:type="numbering" w:customStyle="1" w:styleId="4143">
    <w:name w:val="無清單4143"/>
    <w:next w:val="a4"/>
    <w:semiHidden/>
    <w:rsid w:val="00E17331"/>
  </w:style>
  <w:style w:type="numbering" w:customStyle="1" w:styleId="5143">
    <w:name w:val="無清單5143"/>
    <w:next w:val="a4"/>
    <w:semiHidden/>
    <w:rsid w:val="00E17331"/>
  </w:style>
  <w:style w:type="numbering" w:customStyle="1" w:styleId="6143">
    <w:name w:val="無清單6143"/>
    <w:next w:val="a4"/>
    <w:semiHidden/>
    <w:rsid w:val="00E17331"/>
  </w:style>
  <w:style w:type="numbering" w:customStyle="1" w:styleId="933">
    <w:name w:val="無清單933"/>
    <w:next w:val="a4"/>
    <w:semiHidden/>
    <w:rsid w:val="00E17331"/>
  </w:style>
  <w:style w:type="numbering" w:customStyle="1" w:styleId="1033">
    <w:name w:val="無清單1033"/>
    <w:next w:val="a4"/>
    <w:semiHidden/>
    <w:rsid w:val="00E17331"/>
  </w:style>
  <w:style w:type="numbering" w:customStyle="1" w:styleId="1333">
    <w:name w:val="無清單1333"/>
    <w:next w:val="a4"/>
    <w:semiHidden/>
    <w:rsid w:val="00E17331"/>
  </w:style>
  <w:style w:type="numbering" w:customStyle="1" w:styleId="2234">
    <w:name w:val="無清單2234"/>
    <w:next w:val="a4"/>
    <w:semiHidden/>
    <w:rsid w:val="00E17331"/>
  </w:style>
  <w:style w:type="numbering" w:customStyle="1" w:styleId="3234">
    <w:name w:val="無清單3234"/>
    <w:next w:val="a4"/>
    <w:semiHidden/>
    <w:rsid w:val="00E17331"/>
  </w:style>
  <w:style w:type="numbering" w:customStyle="1" w:styleId="4234">
    <w:name w:val="無清單4234"/>
    <w:next w:val="a4"/>
    <w:semiHidden/>
    <w:rsid w:val="00E17331"/>
  </w:style>
  <w:style w:type="numbering" w:customStyle="1" w:styleId="5234">
    <w:name w:val="無清單5234"/>
    <w:next w:val="a4"/>
    <w:semiHidden/>
    <w:rsid w:val="00E17331"/>
  </w:style>
  <w:style w:type="numbering" w:customStyle="1" w:styleId="6234">
    <w:name w:val="無清單6234"/>
    <w:next w:val="a4"/>
    <w:semiHidden/>
    <w:rsid w:val="00E17331"/>
  </w:style>
  <w:style w:type="numbering" w:customStyle="1" w:styleId="1433">
    <w:name w:val="無清單1433"/>
    <w:next w:val="a4"/>
    <w:semiHidden/>
    <w:rsid w:val="00E17331"/>
  </w:style>
  <w:style w:type="numbering" w:customStyle="1" w:styleId="1533">
    <w:name w:val="無清單1533"/>
    <w:next w:val="a4"/>
    <w:semiHidden/>
    <w:rsid w:val="00E17331"/>
  </w:style>
  <w:style w:type="numbering" w:customStyle="1" w:styleId="2333">
    <w:name w:val="無清單2333"/>
    <w:next w:val="a4"/>
    <w:semiHidden/>
    <w:rsid w:val="00E17331"/>
  </w:style>
  <w:style w:type="numbering" w:customStyle="1" w:styleId="3333">
    <w:name w:val="無清單3333"/>
    <w:next w:val="a4"/>
    <w:semiHidden/>
    <w:rsid w:val="00E17331"/>
  </w:style>
  <w:style w:type="numbering" w:customStyle="1" w:styleId="4333">
    <w:name w:val="無清單4333"/>
    <w:next w:val="a4"/>
    <w:semiHidden/>
    <w:rsid w:val="00E17331"/>
  </w:style>
  <w:style w:type="numbering" w:customStyle="1" w:styleId="5333">
    <w:name w:val="無清單5333"/>
    <w:next w:val="a4"/>
    <w:semiHidden/>
    <w:rsid w:val="00E17331"/>
  </w:style>
  <w:style w:type="numbering" w:customStyle="1" w:styleId="6333">
    <w:name w:val="無清單6333"/>
    <w:next w:val="a4"/>
    <w:semiHidden/>
    <w:rsid w:val="00E17331"/>
  </w:style>
  <w:style w:type="numbering" w:customStyle="1" w:styleId="1633">
    <w:name w:val="無清單1633"/>
    <w:next w:val="a4"/>
    <w:semiHidden/>
    <w:rsid w:val="00E17331"/>
  </w:style>
  <w:style w:type="numbering" w:customStyle="1" w:styleId="1733">
    <w:name w:val="無清單1733"/>
    <w:next w:val="a4"/>
    <w:semiHidden/>
    <w:rsid w:val="00E17331"/>
  </w:style>
  <w:style w:type="numbering" w:customStyle="1" w:styleId="2433">
    <w:name w:val="無清單2433"/>
    <w:next w:val="a4"/>
    <w:semiHidden/>
    <w:rsid w:val="00E17331"/>
  </w:style>
  <w:style w:type="numbering" w:customStyle="1" w:styleId="3433">
    <w:name w:val="無清單3433"/>
    <w:next w:val="a4"/>
    <w:semiHidden/>
    <w:rsid w:val="00E17331"/>
  </w:style>
  <w:style w:type="numbering" w:customStyle="1" w:styleId="4433">
    <w:name w:val="無清單4433"/>
    <w:next w:val="a4"/>
    <w:semiHidden/>
    <w:rsid w:val="00E17331"/>
  </w:style>
  <w:style w:type="numbering" w:customStyle="1" w:styleId="5433">
    <w:name w:val="無清單5433"/>
    <w:next w:val="a4"/>
    <w:semiHidden/>
    <w:rsid w:val="00E17331"/>
  </w:style>
  <w:style w:type="numbering" w:customStyle="1" w:styleId="6433">
    <w:name w:val="無清單6433"/>
    <w:next w:val="a4"/>
    <w:semiHidden/>
    <w:rsid w:val="00E17331"/>
  </w:style>
  <w:style w:type="numbering" w:customStyle="1" w:styleId="1833">
    <w:name w:val="無清單1833"/>
    <w:next w:val="a4"/>
    <w:semiHidden/>
    <w:rsid w:val="00E17331"/>
  </w:style>
  <w:style w:type="numbering" w:customStyle="1" w:styleId="1933">
    <w:name w:val="無清單1933"/>
    <w:next w:val="a4"/>
    <w:semiHidden/>
    <w:rsid w:val="00E17331"/>
  </w:style>
  <w:style w:type="numbering" w:customStyle="1" w:styleId="2533">
    <w:name w:val="無清單2533"/>
    <w:next w:val="a4"/>
    <w:semiHidden/>
    <w:rsid w:val="00E17331"/>
  </w:style>
  <w:style w:type="numbering" w:customStyle="1" w:styleId="3533">
    <w:name w:val="無清單3533"/>
    <w:next w:val="a4"/>
    <w:semiHidden/>
    <w:rsid w:val="00E17331"/>
  </w:style>
  <w:style w:type="numbering" w:customStyle="1" w:styleId="4533">
    <w:name w:val="無清單4533"/>
    <w:next w:val="a4"/>
    <w:semiHidden/>
    <w:rsid w:val="00E17331"/>
  </w:style>
  <w:style w:type="numbering" w:customStyle="1" w:styleId="5533">
    <w:name w:val="無清單5533"/>
    <w:next w:val="a4"/>
    <w:semiHidden/>
    <w:rsid w:val="00E17331"/>
  </w:style>
  <w:style w:type="numbering" w:customStyle="1" w:styleId="6533">
    <w:name w:val="無清單6533"/>
    <w:next w:val="a4"/>
    <w:semiHidden/>
    <w:rsid w:val="00E17331"/>
  </w:style>
  <w:style w:type="numbering" w:customStyle="1" w:styleId="2014">
    <w:name w:val="無清單2014"/>
    <w:next w:val="a4"/>
    <w:uiPriority w:val="99"/>
    <w:semiHidden/>
    <w:rsid w:val="00E17331"/>
  </w:style>
  <w:style w:type="numbering" w:customStyle="1" w:styleId="11014">
    <w:name w:val="無清單11014"/>
    <w:next w:val="a4"/>
    <w:semiHidden/>
    <w:rsid w:val="00E17331"/>
  </w:style>
  <w:style w:type="numbering" w:customStyle="1" w:styleId="11117">
    <w:name w:val="無清單11117"/>
    <w:next w:val="a4"/>
    <w:semiHidden/>
    <w:rsid w:val="00E17331"/>
  </w:style>
  <w:style w:type="numbering" w:customStyle="1" w:styleId="2614">
    <w:name w:val="無清單2614"/>
    <w:next w:val="a4"/>
    <w:semiHidden/>
    <w:rsid w:val="00E17331"/>
  </w:style>
  <w:style w:type="numbering" w:customStyle="1" w:styleId="3614">
    <w:name w:val="無清單3614"/>
    <w:next w:val="a4"/>
    <w:semiHidden/>
    <w:rsid w:val="00E17331"/>
  </w:style>
  <w:style w:type="numbering" w:customStyle="1" w:styleId="4614">
    <w:name w:val="無清單4614"/>
    <w:next w:val="a4"/>
    <w:semiHidden/>
    <w:rsid w:val="00E17331"/>
  </w:style>
  <w:style w:type="numbering" w:customStyle="1" w:styleId="5614">
    <w:name w:val="無清單5614"/>
    <w:next w:val="a4"/>
    <w:semiHidden/>
    <w:rsid w:val="00E17331"/>
  </w:style>
  <w:style w:type="numbering" w:customStyle="1" w:styleId="6614">
    <w:name w:val="無清單6614"/>
    <w:next w:val="a4"/>
    <w:semiHidden/>
    <w:rsid w:val="00E17331"/>
  </w:style>
  <w:style w:type="numbering" w:customStyle="1" w:styleId="7115">
    <w:name w:val="無清單7115"/>
    <w:next w:val="a4"/>
    <w:semiHidden/>
    <w:rsid w:val="00E17331"/>
  </w:style>
  <w:style w:type="table" w:customStyle="1" w:styleId="3D122">
    <w:name w:val="表格 3D 效果 122"/>
    <w:basedOn w:val="a3"/>
    <w:next w:val="3D1"/>
    <w:rsid w:val="00E17331"/>
    <w:pPr>
      <w:widowControl w:val="0"/>
      <w:snapToGrid w:val="0"/>
      <w:jc w:val="center"/>
    </w:pPr>
    <w:rPr>
      <w:rFonts w:ascii="標楷體" w:eastAsia="標楷體" w:hAnsi="Calibri" w:cs="Times New Roman"/>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D322">
    <w:name w:val="表格 3D 效果 322"/>
    <w:basedOn w:val="a3"/>
    <w:next w:val="3D3"/>
    <w:rsid w:val="00E17331"/>
    <w:pPr>
      <w:widowControl w:val="0"/>
      <w:snapToGrid w:val="0"/>
      <w:jc w:val="center"/>
    </w:pPr>
    <w:rPr>
      <w:rFonts w:ascii="標楷體" w:eastAsia="標楷體" w:hAnsi="Calibri" w:cs="Times New Roman"/>
      <w:kern w:val="0"/>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Web122">
    <w:name w:val="表格 Web 122"/>
    <w:basedOn w:val="a3"/>
    <w:next w:val="Web1"/>
    <w:rsid w:val="00E17331"/>
    <w:pPr>
      <w:widowControl w:val="0"/>
      <w:snapToGrid w:val="0"/>
      <w:jc w:val="center"/>
    </w:pPr>
    <w:rPr>
      <w:rFonts w:ascii="標楷體" w:eastAsia="標楷體" w:hAnsi="Calibri" w:cs="Times New Roman"/>
      <w:kern w:val="0"/>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222">
    <w:name w:val="表格 Web 222"/>
    <w:basedOn w:val="a3"/>
    <w:next w:val="Web2"/>
    <w:rsid w:val="00E17331"/>
    <w:pPr>
      <w:widowControl w:val="0"/>
      <w:snapToGrid w:val="0"/>
      <w:jc w:val="center"/>
    </w:pPr>
    <w:rPr>
      <w:rFonts w:ascii="標楷體" w:eastAsia="標楷體" w:hAnsi="Calibri" w:cs="Times New Roman"/>
      <w:kern w:val="0"/>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Web322">
    <w:name w:val="表格 Web 322"/>
    <w:basedOn w:val="a3"/>
    <w:next w:val="Web3"/>
    <w:rsid w:val="00E17331"/>
    <w:pPr>
      <w:widowControl w:val="0"/>
      <w:snapToGrid w:val="0"/>
      <w:jc w:val="center"/>
    </w:pPr>
    <w:rPr>
      <w:rFonts w:ascii="標楷體" w:eastAsia="標楷體" w:hAnsi="Calibri" w:cs="Times New Roman"/>
      <w:kern w:val="0"/>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2a">
    <w:name w:val="表格 古典 122"/>
    <w:basedOn w:val="a3"/>
    <w:next w:val="14"/>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a">
    <w:name w:val="表格 古典 222"/>
    <w:basedOn w:val="a3"/>
    <w:next w:val="2c"/>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2a">
    <w:name w:val="表格 古典 322"/>
    <w:basedOn w:val="a3"/>
    <w:next w:val="3a"/>
    <w:rsid w:val="00E17331"/>
    <w:pPr>
      <w:widowControl w:val="0"/>
      <w:snapToGrid w:val="0"/>
      <w:jc w:val="center"/>
    </w:pPr>
    <w:rPr>
      <w:rFonts w:ascii="標楷體" w:eastAsia="標楷體" w:hAnsi="Calibri" w:cs="Times New Roman"/>
      <w:color w:val="000080"/>
      <w:kern w:val="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a">
    <w:name w:val="表格 古典 422"/>
    <w:basedOn w:val="a3"/>
    <w:next w:val="44"/>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22b">
    <w:name w:val="表格 色彩 222"/>
    <w:basedOn w:val="a3"/>
    <w:next w:val="2d"/>
    <w:rsid w:val="00E17331"/>
    <w:pPr>
      <w:widowControl w:val="0"/>
      <w:snapToGrid w:val="0"/>
      <w:jc w:val="center"/>
    </w:pPr>
    <w:rPr>
      <w:rFonts w:ascii="標楷體" w:eastAsia="標楷體" w:hAnsi="Calibri" w:cs="Times New Roman"/>
      <w:kern w:val="0"/>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2b">
    <w:name w:val="表格 色彩 322"/>
    <w:basedOn w:val="a3"/>
    <w:next w:val="3b"/>
    <w:rsid w:val="00E17331"/>
    <w:pPr>
      <w:widowControl w:val="0"/>
      <w:snapToGrid w:val="0"/>
      <w:jc w:val="center"/>
    </w:pPr>
    <w:rPr>
      <w:rFonts w:ascii="標楷體" w:eastAsia="標楷體" w:hAnsi="Calibri" w:cs="Times New Roman"/>
      <w:kern w:val="0"/>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2a">
    <w:name w:val="表格 典雅22"/>
    <w:basedOn w:val="a3"/>
    <w:next w:val="affff1"/>
    <w:rsid w:val="00E17331"/>
    <w:pPr>
      <w:widowControl w:val="0"/>
      <w:snapToGrid w:val="0"/>
      <w:jc w:val="center"/>
    </w:pPr>
    <w:rPr>
      <w:rFonts w:ascii="標楷體" w:eastAsia="標楷體" w:hAnsi="Calibri"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422b">
    <w:name w:val="表格 格線 422"/>
    <w:basedOn w:val="a3"/>
    <w:next w:val="45"/>
    <w:rsid w:val="00E17331"/>
    <w:pPr>
      <w:widowControl w:val="0"/>
      <w:snapToGrid w:val="0"/>
      <w:jc w:val="center"/>
    </w:pPr>
    <w:rPr>
      <w:rFonts w:ascii="標楷體" w:eastAsia="標楷體" w:hAnsi="Calibri"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2a">
    <w:name w:val="表格 格線 622"/>
    <w:basedOn w:val="a3"/>
    <w:next w:val="62"/>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2">
    <w:name w:val="表格 格線 822"/>
    <w:basedOn w:val="a3"/>
    <w:next w:val="81"/>
    <w:rsid w:val="00E17331"/>
    <w:pPr>
      <w:widowControl w:val="0"/>
      <w:snapToGrid w:val="0"/>
      <w:jc w:val="center"/>
    </w:pPr>
    <w:rPr>
      <w:rFonts w:ascii="標楷體" w:eastAsia="標楷體" w:hAnsi="Calibri" w:cs="Times New Roman"/>
      <w:kern w:val="0"/>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b">
    <w:name w:val="表格 專業22"/>
    <w:basedOn w:val="a3"/>
    <w:next w:val="affff2"/>
    <w:rsid w:val="00E17331"/>
    <w:pPr>
      <w:widowControl w:val="0"/>
      <w:snapToGrid w:val="0"/>
      <w:jc w:val="center"/>
    </w:pPr>
    <w:rPr>
      <w:rFonts w:ascii="標楷體" w:eastAsia="標楷體" w:hAnsi="Calibri"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b">
    <w:name w:val="表格 清單 122"/>
    <w:basedOn w:val="a3"/>
    <w:next w:val="18"/>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c">
    <w:name w:val="表格 清單 222"/>
    <w:basedOn w:val="a3"/>
    <w:next w:val="2f0"/>
    <w:rsid w:val="00E17331"/>
    <w:pPr>
      <w:widowControl w:val="0"/>
      <w:snapToGrid w:val="0"/>
      <w:jc w:val="center"/>
    </w:pPr>
    <w:rPr>
      <w:rFonts w:ascii="標楷體" w:eastAsia="標楷體" w:hAnsi="Calibri" w:cs="Times New Roman"/>
      <w:kern w:val="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c">
    <w:name w:val="表格 清單 322"/>
    <w:basedOn w:val="a3"/>
    <w:next w:val="3d"/>
    <w:rsid w:val="00E17331"/>
    <w:pPr>
      <w:widowControl w:val="0"/>
      <w:snapToGrid w:val="0"/>
      <w:jc w:val="center"/>
    </w:pPr>
    <w:rPr>
      <w:rFonts w:ascii="標楷體" w:eastAsia="標楷體" w:hAnsi="Calibri" w:cs="Times New Roman"/>
      <w:kern w:val="0"/>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2c">
    <w:name w:val="表格 清單 422"/>
    <w:basedOn w:val="a3"/>
    <w:next w:val="46"/>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20">
    <w:name w:val="表格 清單 722"/>
    <w:basedOn w:val="a3"/>
    <w:next w:val="73"/>
    <w:rsid w:val="00E17331"/>
    <w:pPr>
      <w:widowControl w:val="0"/>
      <w:snapToGrid w:val="0"/>
      <w:jc w:val="center"/>
    </w:pPr>
    <w:rPr>
      <w:rFonts w:ascii="標楷體" w:eastAsia="標楷體" w:hAnsi="Calibri" w:cs="Times New Roman"/>
      <w:kern w:val="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23">
    <w:name w:val="表格 清單 822"/>
    <w:basedOn w:val="a3"/>
    <w:next w:val="82"/>
    <w:rsid w:val="00E17331"/>
    <w:pPr>
      <w:widowControl w:val="0"/>
      <w:snapToGrid w:val="0"/>
      <w:jc w:val="center"/>
    </w:pPr>
    <w:rPr>
      <w:rFonts w:ascii="標楷體" w:eastAsia="標楷體" w:hAnsi="Calibri" w:cs="Times New Roman"/>
      <w:kern w:val="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customStyle="1" w:styleId="22c">
    <w:name w:val="表格 現代22"/>
    <w:basedOn w:val="a3"/>
    <w:next w:val="affff3"/>
    <w:rsid w:val="00E17331"/>
    <w:pPr>
      <w:widowControl w:val="0"/>
      <w:snapToGrid w:val="0"/>
      <w:jc w:val="center"/>
    </w:pPr>
    <w:rPr>
      <w:rFonts w:ascii="標楷體" w:eastAsia="標楷體" w:hAnsi="Calibri" w:cs="Times New Roman"/>
      <w:kern w:val="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2d">
    <w:name w:val="表格 簡單 222"/>
    <w:basedOn w:val="a3"/>
    <w:next w:val="2f1"/>
    <w:rsid w:val="00E17331"/>
    <w:pPr>
      <w:widowControl w:val="0"/>
      <w:snapToGrid w:val="0"/>
      <w:jc w:val="center"/>
    </w:pPr>
    <w:rPr>
      <w:rFonts w:ascii="標楷體" w:eastAsia="標楷體" w:hAnsi="Calibri"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d">
    <w:name w:val="表格 簡單 322"/>
    <w:basedOn w:val="a3"/>
    <w:next w:val="3e"/>
    <w:rsid w:val="00E17331"/>
    <w:pPr>
      <w:widowControl w:val="0"/>
      <w:snapToGrid w:val="0"/>
      <w:jc w:val="center"/>
    </w:pPr>
    <w:rPr>
      <w:rFonts w:ascii="標楷體" w:eastAsia="標楷體" w:hAnsi="Calibri" w:cs="Times New Roman"/>
      <w:kern w:val="0"/>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c">
    <w:name w:val="表格 欄 122"/>
    <w:basedOn w:val="a3"/>
    <w:next w:val="1a"/>
    <w:rsid w:val="00E17331"/>
    <w:pPr>
      <w:widowControl w:val="0"/>
      <w:snapToGrid w:val="0"/>
      <w:jc w:val="center"/>
    </w:pPr>
    <w:rPr>
      <w:rFonts w:ascii="標楷體" w:eastAsia="標楷體" w:hAnsi="Calibri" w:cs="Times New Roman"/>
      <w:b/>
      <w:bCs/>
      <w:kern w:val="0"/>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e">
    <w:name w:val="表格 欄 222"/>
    <w:basedOn w:val="a3"/>
    <w:next w:val="2f2"/>
    <w:rsid w:val="00E17331"/>
    <w:pPr>
      <w:widowControl w:val="0"/>
      <w:snapToGrid w:val="0"/>
      <w:jc w:val="center"/>
    </w:pPr>
    <w:rPr>
      <w:rFonts w:ascii="標楷體" w:eastAsia="標楷體" w:hAnsi="Calibri" w:cs="Times New Roman"/>
      <w:b/>
      <w:bCs/>
      <w:kern w:val="0"/>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e">
    <w:name w:val="表格 欄 322"/>
    <w:basedOn w:val="a3"/>
    <w:next w:val="3f"/>
    <w:rsid w:val="00E17331"/>
    <w:pPr>
      <w:widowControl w:val="0"/>
      <w:snapToGrid w:val="0"/>
      <w:jc w:val="center"/>
    </w:pPr>
    <w:rPr>
      <w:rFonts w:ascii="標楷體" w:eastAsia="標楷體" w:hAnsi="Calibri" w:cs="Times New Roman"/>
      <w:b/>
      <w:bCs/>
      <w:kern w:val="0"/>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d">
    <w:name w:val="表格 欄 422"/>
    <w:basedOn w:val="a3"/>
    <w:next w:val="47"/>
    <w:rsid w:val="00E17331"/>
    <w:pPr>
      <w:widowControl w:val="0"/>
      <w:snapToGrid w:val="0"/>
      <w:jc w:val="center"/>
    </w:pPr>
    <w:rPr>
      <w:rFonts w:ascii="標楷體" w:eastAsia="標楷體" w:hAnsi="Calibri" w:cs="Times New Roman"/>
      <w:kern w:val="0"/>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a">
    <w:name w:val="表格 欄 522"/>
    <w:basedOn w:val="a3"/>
    <w:next w:val="57"/>
    <w:rsid w:val="00E17331"/>
    <w:pPr>
      <w:widowControl w:val="0"/>
      <w:snapToGrid w:val="0"/>
      <w:jc w:val="center"/>
    </w:pPr>
    <w:rPr>
      <w:rFonts w:ascii="標楷體" w:eastAsia="標楷體" w:hAnsi="Calibri" w:cs="Times New Roman"/>
      <w:kern w:val="0"/>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numbering" w:customStyle="1" w:styleId="8115">
    <w:name w:val="無清單8115"/>
    <w:next w:val="a4"/>
    <w:semiHidden/>
    <w:rsid w:val="00E17331"/>
  </w:style>
  <w:style w:type="numbering" w:customStyle="1" w:styleId="12116">
    <w:name w:val="無清單12116"/>
    <w:next w:val="a4"/>
    <w:semiHidden/>
    <w:rsid w:val="00E17331"/>
  </w:style>
  <w:style w:type="numbering" w:customStyle="1" w:styleId="21116">
    <w:name w:val="無清單21116"/>
    <w:next w:val="a4"/>
    <w:semiHidden/>
    <w:rsid w:val="00E17331"/>
  </w:style>
  <w:style w:type="numbering" w:customStyle="1" w:styleId="31116">
    <w:name w:val="無清單31116"/>
    <w:next w:val="a4"/>
    <w:semiHidden/>
    <w:rsid w:val="00E17331"/>
  </w:style>
  <w:style w:type="numbering" w:customStyle="1" w:styleId="41116">
    <w:name w:val="無清單41116"/>
    <w:next w:val="a4"/>
    <w:semiHidden/>
    <w:rsid w:val="00E17331"/>
  </w:style>
  <w:style w:type="numbering" w:customStyle="1" w:styleId="51116">
    <w:name w:val="無清單51116"/>
    <w:next w:val="a4"/>
    <w:semiHidden/>
    <w:rsid w:val="00E17331"/>
  </w:style>
  <w:style w:type="numbering" w:customStyle="1" w:styleId="61116">
    <w:name w:val="無清單61116"/>
    <w:next w:val="a4"/>
    <w:semiHidden/>
    <w:rsid w:val="00E17331"/>
  </w:style>
  <w:style w:type="numbering" w:customStyle="1" w:styleId="9115">
    <w:name w:val="無清單9115"/>
    <w:next w:val="a4"/>
    <w:semiHidden/>
    <w:rsid w:val="00E17331"/>
  </w:style>
  <w:style w:type="numbering" w:customStyle="1" w:styleId="10115">
    <w:name w:val="無清單10115"/>
    <w:next w:val="a4"/>
    <w:semiHidden/>
    <w:rsid w:val="00E17331"/>
  </w:style>
  <w:style w:type="numbering" w:customStyle="1" w:styleId="13115">
    <w:name w:val="無清單13115"/>
    <w:next w:val="a4"/>
    <w:semiHidden/>
    <w:rsid w:val="00E17331"/>
  </w:style>
  <w:style w:type="numbering" w:customStyle="1" w:styleId="22115">
    <w:name w:val="無清單22115"/>
    <w:next w:val="a4"/>
    <w:semiHidden/>
    <w:rsid w:val="00E17331"/>
  </w:style>
  <w:style w:type="numbering" w:customStyle="1" w:styleId="32115">
    <w:name w:val="無清單32115"/>
    <w:next w:val="a4"/>
    <w:semiHidden/>
    <w:rsid w:val="00E17331"/>
  </w:style>
  <w:style w:type="numbering" w:customStyle="1" w:styleId="42115">
    <w:name w:val="無清單42115"/>
    <w:next w:val="a4"/>
    <w:semiHidden/>
    <w:rsid w:val="00E17331"/>
  </w:style>
  <w:style w:type="numbering" w:customStyle="1" w:styleId="52115">
    <w:name w:val="無清單52115"/>
    <w:next w:val="a4"/>
    <w:semiHidden/>
    <w:rsid w:val="00E17331"/>
  </w:style>
  <w:style w:type="numbering" w:customStyle="1" w:styleId="62115">
    <w:name w:val="無清單62115"/>
    <w:next w:val="a4"/>
    <w:semiHidden/>
    <w:rsid w:val="00E17331"/>
  </w:style>
  <w:style w:type="numbering" w:customStyle="1" w:styleId="14115">
    <w:name w:val="無清單14115"/>
    <w:next w:val="a4"/>
    <w:semiHidden/>
    <w:rsid w:val="00E17331"/>
  </w:style>
  <w:style w:type="numbering" w:customStyle="1" w:styleId="15115">
    <w:name w:val="無清單15115"/>
    <w:next w:val="a4"/>
    <w:semiHidden/>
    <w:rsid w:val="00E17331"/>
  </w:style>
  <w:style w:type="numbering" w:customStyle="1" w:styleId="23115">
    <w:name w:val="無清單23115"/>
    <w:next w:val="a4"/>
    <w:semiHidden/>
    <w:rsid w:val="00E17331"/>
  </w:style>
  <w:style w:type="numbering" w:customStyle="1" w:styleId="33115">
    <w:name w:val="無清單33115"/>
    <w:next w:val="a4"/>
    <w:semiHidden/>
    <w:rsid w:val="00E17331"/>
  </w:style>
  <w:style w:type="numbering" w:customStyle="1" w:styleId="43115">
    <w:name w:val="無清單43115"/>
    <w:next w:val="a4"/>
    <w:semiHidden/>
    <w:rsid w:val="00E17331"/>
  </w:style>
  <w:style w:type="numbering" w:customStyle="1" w:styleId="53115">
    <w:name w:val="無清單53115"/>
    <w:next w:val="a4"/>
    <w:semiHidden/>
    <w:rsid w:val="00E17331"/>
  </w:style>
  <w:style w:type="numbering" w:customStyle="1" w:styleId="63115">
    <w:name w:val="無清單63115"/>
    <w:next w:val="a4"/>
    <w:semiHidden/>
    <w:rsid w:val="00E17331"/>
  </w:style>
  <w:style w:type="numbering" w:customStyle="1" w:styleId="16115">
    <w:name w:val="無清單16115"/>
    <w:next w:val="a4"/>
    <w:semiHidden/>
    <w:rsid w:val="00E17331"/>
  </w:style>
  <w:style w:type="numbering" w:customStyle="1" w:styleId="17115">
    <w:name w:val="無清單17115"/>
    <w:next w:val="a4"/>
    <w:semiHidden/>
    <w:rsid w:val="00E17331"/>
  </w:style>
  <w:style w:type="numbering" w:customStyle="1" w:styleId="24115">
    <w:name w:val="無清單24115"/>
    <w:next w:val="a4"/>
    <w:semiHidden/>
    <w:rsid w:val="00E17331"/>
  </w:style>
  <w:style w:type="numbering" w:customStyle="1" w:styleId="34115">
    <w:name w:val="無清單34115"/>
    <w:next w:val="a4"/>
    <w:semiHidden/>
    <w:rsid w:val="00E17331"/>
  </w:style>
  <w:style w:type="numbering" w:customStyle="1" w:styleId="44115">
    <w:name w:val="無清單44115"/>
    <w:next w:val="a4"/>
    <w:semiHidden/>
    <w:rsid w:val="00E17331"/>
  </w:style>
  <w:style w:type="numbering" w:customStyle="1" w:styleId="54115">
    <w:name w:val="無清單54115"/>
    <w:next w:val="a4"/>
    <w:semiHidden/>
    <w:rsid w:val="00E17331"/>
  </w:style>
  <w:style w:type="numbering" w:customStyle="1" w:styleId="64115">
    <w:name w:val="無清單64115"/>
    <w:next w:val="a4"/>
    <w:semiHidden/>
    <w:rsid w:val="00E17331"/>
  </w:style>
  <w:style w:type="numbering" w:customStyle="1" w:styleId="18115">
    <w:name w:val="無清單18115"/>
    <w:next w:val="a4"/>
    <w:semiHidden/>
    <w:rsid w:val="00E17331"/>
  </w:style>
  <w:style w:type="numbering" w:customStyle="1" w:styleId="19115">
    <w:name w:val="無清單19115"/>
    <w:next w:val="a4"/>
    <w:semiHidden/>
    <w:rsid w:val="00E17331"/>
  </w:style>
  <w:style w:type="numbering" w:customStyle="1" w:styleId="25115">
    <w:name w:val="無清單25115"/>
    <w:next w:val="a4"/>
    <w:semiHidden/>
    <w:rsid w:val="00E17331"/>
  </w:style>
  <w:style w:type="numbering" w:customStyle="1" w:styleId="35115">
    <w:name w:val="無清單35115"/>
    <w:next w:val="a4"/>
    <w:semiHidden/>
    <w:rsid w:val="00E17331"/>
  </w:style>
  <w:style w:type="numbering" w:customStyle="1" w:styleId="45115">
    <w:name w:val="無清單45115"/>
    <w:next w:val="a4"/>
    <w:semiHidden/>
    <w:rsid w:val="00E17331"/>
  </w:style>
  <w:style w:type="numbering" w:customStyle="1" w:styleId="55115">
    <w:name w:val="無清單55115"/>
    <w:next w:val="a4"/>
    <w:semiHidden/>
    <w:rsid w:val="00E17331"/>
  </w:style>
  <w:style w:type="numbering" w:customStyle="1" w:styleId="65115">
    <w:name w:val="無清單65115"/>
    <w:next w:val="a4"/>
    <w:semiHidden/>
    <w:rsid w:val="00E17331"/>
  </w:style>
  <w:style w:type="numbering" w:customStyle="1" w:styleId="2714">
    <w:name w:val="無清單2714"/>
    <w:next w:val="a4"/>
    <w:uiPriority w:val="99"/>
    <w:semiHidden/>
    <w:rsid w:val="00E17331"/>
  </w:style>
  <w:style w:type="numbering" w:customStyle="1" w:styleId="11215">
    <w:name w:val="無清單11215"/>
    <w:next w:val="a4"/>
    <w:semiHidden/>
    <w:rsid w:val="00E17331"/>
  </w:style>
  <w:style w:type="numbering" w:customStyle="1" w:styleId="11314">
    <w:name w:val="無清單11314"/>
    <w:next w:val="a4"/>
    <w:semiHidden/>
    <w:rsid w:val="00E17331"/>
  </w:style>
  <w:style w:type="numbering" w:customStyle="1" w:styleId="2814">
    <w:name w:val="無清單2814"/>
    <w:next w:val="a4"/>
    <w:semiHidden/>
    <w:rsid w:val="00E17331"/>
  </w:style>
  <w:style w:type="numbering" w:customStyle="1" w:styleId="3714">
    <w:name w:val="無清單3714"/>
    <w:next w:val="a4"/>
    <w:semiHidden/>
    <w:rsid w:val="00E17331"/>
  </w:style>
  <w:style w:type="numbering" w:customStyle="1" w:styleId="4714">
    <w:name w:val="無清單4714"/>
    <w:next w:val="a4"/>
    <w:semiHidden/>
    <w:rsid w:val="00E17331"/>
  </w:style>
  <w:style w:type="numbering" w:customStyle="1" w:styleId="5714">
    <w:name w:val="無清單5714"/>
    <w:next w:val="a4"/>
    <w:semiHidden/>
    <w:rsid w:val="00E17331"/>
  </w:style>
  <w:style w:type="numbering" w:customStyle="1" w:styleId="6714">
    <w:name w:val="無清單6714"/>
    <w:next w:val="a4"/>
    <w:semiHidden/>
    <w:rsid w:val="00E17331"/>
  </w:style>
  <w:style w:type="numbering" w:customStyle="1" w:styleId="7214">
    <w:name w:val="無清單7214"/>
    <w:next w:val="a4"/>
    <w:semiHidden/>
    <w:rsid w:val="00E17331"/>
  </w:style>
  <w:style w:type="numbering" w:customStyle="1" w:styleId="8214">
    <w:name w:val="無清單8214"/>
    <w:next w:val="a4"/>
    <w:semiHidden/>
    <w:rsid w:val="00E17331"/>
  </w:style>
  <w:style w:type="numbering" w:customStyle="1" w:styleId="12214">
    <w:name w:val="無清單12214"/>
    <w:next w:val="a4"/>
    <w:semiHidden/>
    <w:rsid w:val="00E17331"/>
  </w:style>
  <w:style w:type="numbering" w:customStyle="1" w:styleId="21215">
    <w:name w:val="無清單21215"/>
    <w:next w:val="a4"/>
    <w:semiHidden/>
    <w:rsid w:val="00E17331"/>
  </w:style>
  <w:style w:type="numbering" w:customStyle="1" w:styleId="31214">
    <w:name w:val="無清單31214"/>
    <w:next w:val="a4"/>
    <w:semiHidden/>
    <w:rsid w:val="00E17331"/>
  </w:style>
  <w:style w:type="numbering" w:customStyle="1" w:styleId="41214">
    <w:name w:val="無清單41214"/>
    <w:next w:val="a4"/>
    <w:semiHidden/>
    <w:rsid w:val="00E17331"/>
  </w:style>
  <w:style w:type="numbering" w:customStyle="1" w:styleId="51214">
    <w:name w:val="無清單51214"/>
    <w:next w:val="a4"/>
    <w:semiHidden/>
    <w:rsid w:val="00E17331"/>
  </w:style>
  <w:style w:type="numbering" w:customStyle="1" w:styleId="61214">
    <w:name w:val="無清單61214"/>
    <w:next w:val="a4"/>
    <w:semiHidden/>
    <w:rsid w:val="00E17331"/>
  </w:style>
  <w:style w:type="numbering" w:customStyle="1" w:styleId="9214">
    <w:name w:val="無清單9214"/>
    <w:next w:val="a4"/>
    <w:semiHidden/>
    <w:rsid w:val="00E17331"/>
  </w:style>
  <w:style w:type="numbering" w:customStyle="1" w:styleId="10214">
    <w:name w:val="無清單10214"/>
    <w:next w:val="a4"/>
    <w:semiHidden/>
    <w:rsid w:val="00E17331"/>
  </w:style>
  <w:style w:type="numbering" w:customStyle="1" w:styleId="13214">
    <w:name w:val="無清單13214"/>
    <w:next w:val="a4"/>
    <w:semiHidden/>
    <w:rsid w:val="00E17331"/>
  </w:style>
  <w:style w:type="numbering" w:customStyle="1" w:styleId="22214">
    <w:name w:val="無清單22214"/>
    <w:next w:val="a4"/>
    <w:semiHidden/>
    <w:rsid w:val="00E17331"/>
  </w:style>
  <w:style w:type="numbering" w:customStyle="1" w:styleId="32214">
    <w:name w:val="無清單32214"/>
    <w:next w:val="a4"/>
    <w:semiHidden/>
    <w:rsid w:val="00E17331"/>
  </w:style>
  <w:style w:type="numbering" w:customStyle="1" w:styleId="42214">
    <w:name w:val="無清單42214"/>
    <w:next w:val="a4"/>
    <w:semiHidden/>
    <w:rsid w:val="00E17331"/>
  </w:style>
  <w:style w:type="numbering" w:customStyle="1" w:styleId="52214">
    <w:name w:val="無清單52214"/>
    <w:next w:val="a4"/>
    <w:semiHidden/>
    <w:rsid w:val="00E17331"/>
  </w:style>
  <w:style w:type="numbering" w:customStyle="1" w:styleId="62214">
    <w:name w:val="無清單62214"/>
    <w:next w:val="a4"/>
    <w:semiHidden/>
    <w:rsid w:val="00E17331"/>
  </w:style>
  <w:style w:type="numbering" w:customStyle="1" w:styleId="14214">
    <w:name w:val="無清單14214"/>
    <w:next w:val="a4"/>
    <w:semiHidden/>
    <w:rsid w:val="00E17331"/>
  </w:style>
  <w:style w:type="numbering" w:customStyle="1" w:styleId="15214">
    <w:name w:val="無清單15214"/>
    <w:next w:val="a4"/>
    <w:semiHidden/>
    <w:rsid w:val="00E17331"/>
  </w:style>
  <w:style w:type="numbering" w:customStyle="1" w:styleId="23214">
    <w:name w:val="無清單23214"/>
    <w:next w:val="a4"/>
    <w:semiHidden/>
    <w:rsid w:val="00E17331"/>
  </w:style>
  <w:style w:type="numbering" w:customStyle="1" w:styleId="33214">
    <w:name w:val="無清單33214"/>
    <w:next w:val="a4"/>
    <w:semiHidden/>
    <w:rsid w:val="00E17331"/>
  </w:style>
  <w:style w:type="numbering" w:customStyle="1" w:styleId="43214">
    <w:name w:val="無清單43214"/>
    <w:next w:val="a4"/>
    <w:semiHidden/>
    <w:rsid w:val="00E17331"/>
  </w:style>
  <w:style w:type="numbering" w:customStyle="1" w:styleId="53214">
    <w:name w:val="無清單53214"/>
    <w:next w:val="a4"/>
    <w:semiHidden/>
    <w:rsid w:val="00E17331"/>
  </w:style>
  <w:style w:type="numbering" w:customStyle="1" w:styleId="63214">
    <w:name w:val="無清單63214"/>
    <w:next w:val="a4"/>
    <w:semiHidden/>
    <w:rsid w:val="00E17331"/>
  </w:style>
  <w:style w:type="numbering" w:customStyle="1" w:styleId="16214">
    <w:name w:val="無清單16214"/>
    <w:next w:val="a4"/>
    <w:semiHidden/>
    <w:rsid w:val="00E17331"/>
  </w:style>
  <w:style w:type="numbering" w:customStyle="1" w:styleId="17214">
    <w:name w:val="無清單17214"/>
    <w:next w:val="a4"/>
    <w:semiHidden/>
    <w:rsid w:val="00E17331"/>
  </w:style>
  <w:style w:type="numbering" w:customStyle="1" w:styleId="24214">
    <w:name w:val="無清單24214"/>
    <w:next w:val="a4"/>
    <w:semiHidden/>
    <w:rsid w:val="00E17331"/>
  </w:style>
  <w:style w:type="numbering" w:customStyle="1" w:styleId="34214">
    <w:name w:val="無清單34214"/>
    <w:next w:val="a4"/>
    <w:semiHidden/>
    <w:rsid w:val="00E17331"/>
  </w:style>
  <w:style w:type="numbering" w:customStyle="1" w:styleId="44214">
    <w:name w:val="無清單44214"/>
    <w:next w:val="a4"/>
    <w:semiHidden/>
    <w:rsid w:val="00E17331"/>
  </w:style>
  <w:style w:type="numbering" w:customStyle="1" w:styleId="54214">
    <w:name w:val="無清單54214"/>
    <w:next w:val="a4"/>
    <w:semiHidden/>
    <w:rsid w:val="00E17331"/>
  </w:style>
  <w:style w:type="numbering" w:customStyle="1" w:styleId="64214">
    <w:name w:val="無清單64214"/>
    <w:next w:val="a4"/>
    <w:semiHidden/>
    <w:rsid w:val="00E17331"/>
  </w:style>
  <w:style w:type="numbering" w:customStyle="1" w:styleId="18214">
    <w:name w:val="無清單18214"/>
    <w:next w:val="a4"/>
    <w:semiHidden/>
    <w:rsid w:val="00E17331"/>
  </w:style>
  <w:style w:type="numbering" w:customStyle="1" w:styleId="19214">
    <w:name w:val="無清單19214"/>
    <w:next w:val="a4"/>
    <w:semiHidden/>
    <w:rsid w:val="00E17331"/>
  </w:style>
  <w:style w:type="numbering" w:customStyle="1" w:styleId="25214">
    <w:name w:val="無清單25214"/>
    <w:next w:val="a4"/>
    <w:semiHidden/>
    <w:rsid w:val="00E17331"/>
  </w:style>
  <w:style w:type="numbering" w:customStyle="1" w:styleId="35214">
    <w:name w:val="無清單35214"/>
    <w:next w:val="a4"/>
    <w:semiHidden/>
    <w:rsid w:val="00E17331"/>
  </w:style>
  <w:style w:type="numbering" w:customStyle="1" w:styleId="45214">
    <w:name w:val="無清單45214"/>
    <w:next w:val="a4"/>
    <w:semiHidden/>
    <w:rsid w:val="00E17331"/>
  </w:style>
  <w:style w:type="numbering" w:customStyle="1" w:styleId="55214">
    <w:name w:val="無清單55214"/>
    <w:next w:val="a4"/>
    <w:semiHidden/>
    <w:rsid w:val="00E17331"/>
  </w:style>
  <w:style w:type="numbering" w:customStyle="1" w:styleId="65214">
    <w:name w:val="無清單65214"/>
    <w:next w:val="a4"/>
    <w:semiHidden/>
    <w:rsid w:val="00E17331"/>
  </w:style>
  <w:style w:type="numbering" w:customStyle="1" w:styleId="292">
    <w:name w:val="無清單292"/>
    <w:next w:val="a4"/>
    <w:uiPriority w:val="99"/>
    <w:semiHidden/>
    <w:unhideWhenUsed/>
    <w:rsid w:val="00E17331"/>
  </w:style>
  <w:style w:type="numbering" w:customStyle="1" w:styleId="11414">
    <w:name w:val="無清單11414"/>
    <w:next w:val="a4"/>
    <w:semiHidden/>
    <w:rsid w:val="00E17331"/>
  </w:style>
  <w:style w:type="numbering" w:customStyle="1" w:styleId="21020">
    <w:name w:val="無清單2102"/>
    <w:next w:val="a4"/>
    <w:semiHidden/>
    <w:rsid w:val="00E17331"/>
  </w:style>
  <w:style w:type="numbering" w:customStyle="1" w:styleId="382">
    <w:name w:val="無清單382"/>
    <w:next w:val="a4"/>
    <w:semiHidden/>
    <w:rsid w:val="00E17331"/>
  </w:style>
  <w:style w:type="numbering" w:customStyle="1" w:styleId="482">
    <w:name w:val="無清單482"/>
    <w:next w:val="a4"/>
    <w:semiHidden/>
    <w:rsid w:val="00E17331"/>
  </w:style>
  <w:style w:type="numbering" w:customStyle="1" w:styleId="582">
    <w:name w:val="無清單582"/>
    <w:next w:val="a4"/>
    <w:semiHidden/>
    <w:rsid w:val="00E17331"/>
  </w:style>
  <w:style w:type="numbering" w:customStyle="1" w:styleId="682">
    <w:name w:val="無清單682"/>
    <w:next w:val="a4"/>
    <w:semiHidden/>
    <w:rsid w:val="00E17331"/>
  </w:style>
  <w:style w:type="numbering" w:customStyle="1" w:styleId="7314">
    <w:name w:val="無清單7314"/>
    <w:next w:val="a4"/>
    <w:semiHidden/>
    <w:rsid w:val="00E17331"/>
  </w:style>
  <w:style w:type="numbering" w:customStyle="1" w:styleId="1153">
    <w:name w:val="無清單1153"/>
    <w:next w:val="a4"/>
    <w:semiHidden/>
    <w:rsid w:val="00E17331"/>
  </w:style>
  <w:style w:type="numbering" w:customStyle="1" w:styleId="11118">
    <w:name w:val="無清單11118"/>
    <w:next w:val="a4"/>
    <w:semiHidden/>
    <w:rsid w:val="00E17331"/>
  </w:style>
  <w:style w:type="numbering" w:customStyle="1" w:styleId="21314">
    <w:name w:val="無清單21314"/>
    <w:next w:val="a4"/>
    <w:semiHidden/>
    <w:rsid w:val="00E17331"/>
  </w:style>
  <w:style w:type="numbering" w:customStyle="1" w:styleId="31314">
    <w:name w:val="無清單31314"/>
    <w:next w:val="a4"/>
    <w:semiHidden/>
    <w:rsid w:val="00E17331"/>
  </w:style>
  <w:style w:type="numbering" w:customStyle="1" w:styleId="41314">
    <w:name w:val="無清單41314"/>
    <w:next w:val="a4"/>
    <w:semiHidden/>
    <w:rsid w:val="00E17331"/>
  </w:style>
  <w:style w:type="numbering" w:customStyle="1" w:styleId="51314">
    <w:name w:val="無清單51314"/>
    <w:next w:val="a4"/>
    <w:semiHidden/>
    <w:rsid w:val="00E17331"/>
  </w:style>
  <w:style w:type="numbering" w:customStyle="1" w:styleId="61314">
    <w:name w:val="無清單61314"/>
    <w:next w:val="a4"/>
    <w:semiHidden/>
    <w:rsid w:val="00E17331"/>
  </w:style>
  <w:style w:type="numbering" w:customStyle="1" w:styleId="7116">
    <w:name w:val="無清單7116"/>
    <w:next w:val="a4"/>
    <w:semiHidden/>
    <w:rsid w:val="00E17331"/>
  </w:style>
  <w:style w:type="numbering" w:customStyle="1" w:styleId="111111114">
    <w:name w:val="1 / 1.1 / 1.1.1114"/>
    <w:basedOn w:val="a4"/>
    <w:next w:val="111111"/>
    <w:rsid w:val="00E17331"/>
  </w:style>
  <w:style w:type="numbering" w:customStyle="1" w:styleId="1ai114">
    <w:name w:val="1 / a / i114"/>
    <w:basedOn w:val="a4"/>
    <w:next w:val="1ai"/>
    <w:rsid w:val="00E17331"/>
  </w:style>
  <w:style w:type="numbering" w:customStyle="1" w:styleId="114a">
    <w:name w:val="文章 / 章節114"/>
    <w:basedOn w:val="a4"/>
    <w:next w:val="afff8"/>
    <w:rsid w:val="00E17331"/>
  </w:style>
  <w:style w:type="numbering" w:customStyle="1" w:styleId="834">
    <w:name w:val="無清單834"/>
    <w:next w:val="a4"/>
    <w:semiHidden/>
    <w:rsid w:val="00E17331"/>
  </w:style>
  <w:style w:type="numbering" w:customStyle="1" w:styleId="1235">
    <w:name w:val="無清單1235"/>
    <w:next w:val="a4"/>
    <w:semiHidden/>
    <w:rsid w:val="00E17331"/>
  </w:style>
  <w:style w:type="numbering" w:customStyle="1" w:styleId="21117">
    <w:name w:val="無清單21117"/>
    <w:next w:val="a4"/>
    <w:semiHidden/>
    <w:rsid w:val="00E17331"/>
  </w:style>
  <w:style w:type="numbering" w:customStyle="1" w:styleId="31117">
    <w:name w:val="無清單31117"/>
    <w:next w:val="a4"/>
    <w:semiHidden/>
    <w:rsid w:val="00E17331"/>
  </w:style>
  <w:style w:type="numbering" w:customStyle="1" w:styleId="41117">
    <w:name w:val="無清單41117"/>
    <w:next w:val="a4"/>
    <w:semiHidden/>
    <w:rsid w:val="00E17331"/>
  </w:style>
  <w:style w:type="numbering" w:customStyle="1" w:styleId="51117">
    <w:name w:val="無清單51117"/>
    <w:next w:val="a4"/>
    <w:semiHidden/>
    <w:rsid w:val="00E17331"/>
  </w:style>
  <w:style w:type="numbering" w:customStyle="1" w:styleId="61117">
    <w:name w:val="無清單61117"/>
    <w:next w:val="a4"/>
    <w:semiHidden/>
    <w:rsid w:val="00E17331"/>
  </w:style>
  <w:style w:type="numbering" w:customStyle="1" w:styleId="934">
    <w:name w:val="無清單934"/>
    <w:next w:val="a4"/>
    <w:semiHidden/>
    <w:rsid w:val="00E17331"/>
  </w:style>
  <w:style w:type="numbering" w:customStyle="1" w:styleId="1034">
    <w:name w:val="無清單1034"/>
    <w:next w:val="a4"/>
    <w:semiHidden/>
    <w:rsid w:val="00E17331"/>
  </w:style>
  <w:style w:type="numbering" w:customStyle="1" w:styleId="1334">
    <w:name w:val="無清單1334"/>
    <w:next w:val="a4"/>
    <w:semiHidden/>
    <w:rsid w:val="00E17331"/>
  </w:style>
  <w:style w:type="numbering" w:customStyle="1" w:styleId="2235">
    <w:name w:val="無清單2235"/>
    <w:next w:val="a4"/>
    <w:semiHidden/>
    <w:rsid w:val="00E17331"/>
  </w:style>
  <w:style w:type="numbering" w:customStyle="1" w:styleId="3235">
    <w:name w:val="無清單3235"/>
    <w:next w:val="a4"/>
    <w:semiHidden/>
    <w:rsid w:val="00E17331"/>
  </w:style>
  <w:style w:type="numbering" w:customStyle="1" w:styleId="4235">
    <w:name w:val="無清單4235"/>
    <w:next w:val="a4"/>
    <w:semiHidden/>
    <w:rsid w:val="00E17331"/>
  </w:style>
  <w:style w:type="numbering" w:customStyle="1" w:styleId="5235">
    <w:name w:val="無清單5235"/>
    <w:next w:val="a4"/>
    <w:semiHidden/>
    <w:rsid w:val="00E17331"/>
  </w:style>
  <w:style w:type="numbering" w:customStyle="1" w:styleId="6235">
    <w:name w:val="無清單6235"/>
    <w:next w:val="a4"/>
    <w:semiHidden/>
    <w:rsid w:val="00E17331"/>
  </w:style>
  <w:style w:type="numbering" w:customStyle="1" w:styleId="1434">
    <w:name w:val="無清單1434"/>
    <w:next w:val="a4"/>
    <w:semiHidden/>
    <w:rsid w:val="00E17331"/>
  </w:style>
  <w:style w:type="numbering" w:customStyle="1" w:styleId="1534">
    <w:name w:val="無清單1534"/>
    <w:next w:val="a4"/>
    <w:semiHidden/>
    <w:rsid w:val="00E17331"/>
  </w:style>
  <w:style w:type="numbering" w:customStyle="1" w:styleId="2334">
    <w:name w:val="無清單2334"/>
    <w:next w:val="a4"/>
    <w:semiHidden/>
    <w:rsid w:val="00E17331"/>
  </w:style>
  <w:style w:type="numbering" w:customStyle="1" w:styleId="3334">
    <w:name w:val="無清單3334"/>
    <w:next w:val="a4"/>
    <w:semiHidden/>
    <w:rsid w:val="00E17331"/>
  </w:style>
  <w:style w:type="numbering" w:customStyle="1" w:styleId="4334">
    <w:name w:val="無清單4334"/>
    <w:next w:val="a4"/>
    <w:semiHidden/>
    <w:rsid w:val="00E17331"/>
  </w:style>
  <w:style w:type="numbering" w:customStyle="1" w:styleId="5334">
    <w:name w:val="無清單5334"/>
    <w:next w:val="a4"/>
    <w:semiHidden/>
    <w:rsid w:val="00E17331"/>
  </w:style>
  <w:style w:type="numbering" w:customStyle="1" w:styleId="6334">
    <w:name w:val="無清單6334"/>
    <w:next w:val="a4"/>
    <w:semiHidden/>
    <w:rsid w:val="00E17331"/>
  </w:style>
  <w:style w:type="numbering" w:customStyle="1" w:styleId="1634">
    <w:name w:val="無清單1634"/>
    <w:next w:val="a4"/>
    <w:semiHidden/>
    <w:rsid w:val="00E17331"/>
  </w:style>
  <w:style w:type="numbering" w:customStyle="1" w:styleId="1734">
    <w:name w:val="無清單1734"/>
    <w:next w:val="a4"/>
    <w:semiHidden/>
    <w:rsid w:val="00E17331"/>
  </w:style>
  <w:style w:type="numbering" w:customStyle="1" w:styleId="2434">
    <w:name w:val="無清單2434"/>
    <w:next w:val="a4"/>
    <w:semiHidden/>
    <w:rsid w:val="00E17331"/>
  </w:style>
  <w:style w:type="numbering" w:customStyle="1" w:styleId="3434">
    <w:name w:val="無清單3434"/>
    <w:next w:val="a4"/>
    <w:semiHidden/>
    <w:rsid w:val="00E17331"/>
  </w:style>
  <w:style w:type="numbering" w:customStyle="1" w:styleId="4434">
    <w:name w:val="無清單4434"/>
    <w:next w:val="a4"/>
    <w:semiHidden/>
    <w:rsid w:val="00E17331"/>
  </w:style>
  <w:style w:type="numbering" w:customStyle="1" w:styleId="5434">
    <w:name w:val="無清單5434"/>
    <w:next w:val="a4"/>
    <w:semiHidden/>
    <w:rsid w:val="00E17331"/>
  </w:style>
  <w:style w:type="numbering" w:customStyle="1" w:styleId="6434">
    <w:name w:val="無清單6434"/>
    <w:next w:val="a4"/>
    <w:semiHidden/>
    <w:rsid w:val="00E17331"/>
  </w:style>
  <w:style w:type="numbering" w:customStyle="1" w:styleId="1834">
    <w:name w:val="無清單1834"/>
    <w:next w:val="a4"/>
    <w:semiHidden/>
    <w:rsid w:val="00E17331"/>
  </w:style>
  <w:style w:type="numbering" w:customStyle="1" w:styleId="1934">
    <w:name w:val="無清單1934"/>
    <w:next w:val="a4"/>
    <w:semiHidden/>
    <w:rsid w:val="00E17331"/>
  </w:style>
  <w:style w:type="numbering" w:customStyle="1" w:styleId="2534">
    <w:name w:val="無清單2534"/>
    <w:next w:val="a4"/>
    <w:semiHidden/>
    <w:rsid w:val="00E17331"/>
  </w:style>
  <w:style w:type="numbering" w:customStyle="1" w:styleId="3534">
    <w:name w:val="無清單3534"/>
    <w:next w:val="a4"/>
    <w:semiHidden/>
    <w:rsid w:val="00E17331"/>
  </w:style>
  <w:style w:type="numbering" w:customStyle="1" w:styleId="4534">
    <w:name w:val="無清單4534"/>
    <w:next w:val="a4"/>
    <w:semiHidden/>
    <w:rsid w:val="00E17331"/>
  </w:style>
  <w:style w:type="numbering" w:customStyle="1" w:styleId="5534">
    <w:name w:val="無清單5534"/>
    <w:next w:val="a4"/>
    <w:semiHidden/>
    <w:rsid w:val="00E17331"/>
  </w:style>
  <w:style w:type="numbering" w:customStyle="1" w:styleId="6534">
    <w:name w:val="無清單6534"/>
    <w:next w:val="a4"/>
    <w:semiHidden/>
    <w:rsid w:val="00E17331"/>
  </w:style>
  <w:style w:type="numbering" w:customStyle="1" w:styleId="2015">
    <w:name w:val="無清單2015"/>
    <w:next w:val="a4"/>
    <w:semiHidden/>
    <w:rsid w:val="00E17331"/>
  </w:style>
  <w:style w:type="numbering" w:customStyle="1" w:styleId="11015">
    <w:name w:val="無清單11015"/>
    <w:next w:val="a4"/>
    <w:semiHidden/>
    <w:rsid w:val="00E17331"/>
  </w:style>
  <w:style w:type="numbering" w:customStyle="1" w:styleId="11216">
    <w:name w:val="無清單11216"/>
    <w:next w:val="a4"/>
    <w:semiHidden/>
    <w:rsid w:val="00E17331"/>
  </w:style>
  <w:style w:type="numbering" w:customStyle="1" w:styleId="2615">
    <w:name w:val="無清單2615"/>
    <w:next w:val="a4"/>
    <w:semiHidden/>
    <w:rsid w:val="00E17331"/>
  </w:style>
  <w:style w:type="numbering" w:customStyle="1" w:styleId="3615">
    <w:name w:val="無清單3615"/>
    <w:next w:val="a4"/>
    <w:semiHidden/>
    <w:rsid w:val="00E17331"/>
  </w:style>
  <w:style w:type="numbering" w:customStyle="1" w:styleId="4615">
    <w:name w:val="無清單4615"/>
    <w:next w:val="a4"/>
    <w:semiHidden/>
    <w:rsid w:val="00E17331"/>
  </w:style>
  <w:style w:type="numbering" w:customStyle="1" w:styleId="5615">
    <w:name w:val="無清單5615"/>
    <w:next w:val="a4"/>
    <w:semiHidden/>
    <w:rsid w:val="00E17331"/>
  </w:style>
  <w:style w:type="numbering" w:customStyle="1" w:styleId="6615">
    <w:name w:val="無清單6615"/>
    <w:next w:val="a4"/>
    <w:semiHidden/>
    <w:rsid w:val="00E17331"/>
  </w:style>
  <w:style w:type="numbering" w:customStyle="1" w:styleId="7215">
    <w:name w:val="無清單7215"/>
    <w:next w:val="a4"/>
    <w:semiHidden/>
    <w:rsid w:val="00E17331"/>
  </w:style>
  <w:style w:type="numbering" w:customStyle="1" w:styleId="111111115">
    <w:name w:val="1 / 1.1 / 1.1.1115"/>
    <w:basedOn w:val="a4"/>
    <w:next w:val="111111"/>
    <w:rsid w:val="00E17331"/>
  </w:style>
  <w:style w:type="numbering" w:customStyle="1" w:styleId="1ai115">
    <w:name w:val="1 / a / i115"/>
    <w:basedOn w:val="a4"/>
    <w:next w:val="1ai"/>
    <w:rsid w:val="00E17331"/>
  </w:style>
  <w:style w:type="numbering" w:customStyle="1" w:styleId="1154">
    <w:name w:val="文章 / 章節115"/>
    <w:basedOn w:val="a4"/>
    <w:next w:val="afff8"/>
    <w:rsid w:val="00E17331"/>
  </w:style>
  <w:style w:type="numbering" w:customStyle="1" w:styleId="8116">
    <w:name w:val="無清單8116"/>
    <w:next w:val="a4"/>
    <w:semiHidden/>
    <w:rsid w:val="00E17331"/>
  </w:style>
  <w:style w:type="numbering" w:customStyle="1" w:styleId="12117">
    <w:name w:val="無清單12117"/>
    <w:next w:val="a4"/>
    <w:semiHidden/>
    <w:rsid w:val="00E17331"/>
  </w:style>
  <w:style w:type="numbering" w:customStyle="1" w:styleId="21216">
    <w:name w:val="無清單21216"/>
    <w:next w:val="a4"/>
    <w:semiHidden/>
    <w:rsid w:val="00E17331"/>
  </w:style>
  <w:style w:type="numbering" w:customStyle="1" w:styleId="31215">
    <w:name w:val="無清單31215"/>
    <w:next w:val="a4"/>
    <w:semiHidden/>
    <w:rsid w:val="00E17331"/>
  </w:style>
  <w:style w:type="numbering" w:customStyle="1" w:styleId="41215">
    <w:name w:val="無清單41215"/>
    <w:next w:val="a4"/>
    <w:semiHidden/>
    <w:rsid w:val="00E17331"/>
  </w:style>
  <w:style w:type="numbering" w:customStyle="1" w:styleId="51215">
    <w:name w:val="無清單51215"/>
    <w:next w:val="a4"/>
    <w:semiHidden/>
    <w:rsid w:val="00E17331"/>
  </w:style>
  <w:style w:type="numbering" w:customStyle="1" w:styleId="61215">
    <w:name w:val="無清單61215"/>
    <w:next w:val="a4"/>
    <w:semiHidden/>
    <w:rsid w:val="00E17331"/>
  </w:style>
  <w:style w:type="numbering" w:customStyle="1" w:styleId="9116">
    <w:name w:val="無清單9116"/>
    <w:next w:val="a4"/>
    <w:semiHidden/>
    <w:rsid w:val="00E17331"/>
  </w:style>
  <w:style w:type="numbering" w:customStyle="1" w:styleId="10116">
    <w:name w:val="無清單10116"/>
    <w:next w:val="a4"/>
    <w:semiHidden/>
    <w:rsid w:val="00E17331"/>
  </w:style>
  <w:style w:type="numbering" w:customStyle="1" w:styleId="13116">
    <w:name w:val="無清單13116"/>
    <w:next w:val="a4"/>
    <w:semiHidden/>
    <w:rsid w:val="00E17331"/>
  </w:style>
  <w:style w:type="numbering" w:customStyle="1" w:styleId="22116">
    <w:name w:val="無清單22116"/>
    <w:next w:val="a4"/>
    <w:semiHidden/>
    <w:rsid w:val="00E17331"/>
  </w:style>
  <w:style w:type="numbering" w:customStyle="1" w:styleId="32116">
    <w:name w:val="無清單32116"/>
    <w:next w:val="a4"/>
    <w:semiHidden/>
    <w:rsid w:val="00E17331"/>
  </w:style>
  <w:style w:type="numbering" w:customStyle="1" w:styleId="42116">
    <w:name w:val="無清單42116"/>
    <w:next w:val="a4"/>
    <w:semiHidden/>
    <w:rsid w:val="00E17331"/>
  </w:style>
  <w:style w:type="numbering" w:customStyle="1" w:styleId="52116">
    <w:name w:val="無清單52116"/>
    <w:next w:val="a4"/>
    <w:semiHidden/>
    <w:rsid w:val="00E17331"/>
  </w:style>
  <w:style w:type="numbering" w:customStyle="1" w:styleId="62116">
    <w:name w:val="無清單62116"/>
    <w:next w:val="a4"/>
    <w:semiHidden/>
    <w:rsid w:val="00E17331"/>
  </w:style>
  <w:style w:type="numbering" w:customStyle="1" w:styleId="14116">
    <w:name w:val="無清單14116"/>
    <w:next w:val="a4"/>
    <w:semiHidden/>
    <w:rsid w:val="00E17331"/>
  </w:style>
  <w:style w:type="numbering" w:customStyle="1" w:styleId="15116">
    <w:name w:val="無清單15116"/>
    <w:next w:val="a4"/>
    <w:semiHidden/>
    <w:rsid w:val="00E17331"/>
  </w:style>
  <w:style w:type="numbering" w:customStyle="1" w:styleId="23116">
    <w:name w:val="無清單23116"/>
    <w:next w:val="a4"/>
    <w:semiHidden/>
    <w:rsid w:val="00E17331"/>
  </w:style>
  <w:style w:type="numbering" w:customStyle="1" w:styleId="33116">
    <w:name w:val="無清單33116"/>
    <w:next w:val="a4"/>
    <w:semiHidden/>
    <w:rsid w:val="00E17331"/>
  </w:style>
  <w:style w:type="numbering" w:customStyle="1" w:styleId="43116">
    <w:name w:val="無清單43116"/>
    <w:next w:val="a4"/>
    <w:semiHidden/>
    <w:rsid w:val="00E17331"/>
  </w:style>
  <w:style w:type="numbering" w:customStyle="1" w:styleId="53116">
    <w:name w:val="無清單53116"/>
    <w:next w:val="a4"/>
    <w:semiHidden/>
    <w:rsid w:val="00E17331"/>
  </w:style>
  <w:style w:type="numbering" w:customStyle="1" w:styleId="63116">
    <w:name w:val="無清單63116"/>
    <w:next w:val="a4"/>
    <w:semiHidden/>
    <w:rsid w:val="00E17331"/>
  </w:style>
  <w:style w:type="numbering" w:customStyle="1" w:styleId="16116">
    <w:name w:val="無清單16116"/>
    <w:next w:val="a4"/>
    <w:semiHidden/>
    <w:rsid w:val="00E17331"/>
  </w:style>
  <w:style w:type="numbering" w:customStyle="1" w:styleId="17116">
    <w:name w:val="無清單17116"/>
    <w:next w:val="a4"/>
    <w:semiHidden/>
    <w:rsid w:val="00E17331"/>
  </w:style>
  <w:style w:type="numbering" w:customStyle="1" w:styleId="24116">
    <w:name w:val="無清單24116"/>
    <w:next w:val="a4"/>
    <w:semiHidden/>
    <w:rsid w:val="00E17331"/>
  </w:style>
  <w:style w:type="numbering" w:customStyle="1" w:styleId="34116">
    <w:name w:val="無清單34116"/>
    <w:next w:val="a4"/>
    <w:semiHidden/>
    <w:rsid w:val="00E17331"/>
  </w:style>
  <w:style w:type="numbering" w:customStyle="1" w:styleId="44116">
    <w:name w:val="無清單44116"/>
    <w:next w:val="a4"/>
    <w:semiHidden/>
    <w:rsid w:val="00E17331"/>
  </w:style>
  <w:style w:type="numbering" w:customStyle="1" w:styleId="54116">
    <w:name w:val="無清單54116"/>
    <w:next w:val="a4"/>
    <w:semiHidden/>
    <w:rsid w:val="00E17331"/>
  </w:style>
  <w:style w:type="numbering" w:customStyle="1" w:styleId="64116">
    <w:name w:val="無清單64116"/>
    <w:next w:val="a4"/>
    <w:semiHidden/>
    <w:rsid w:val="00E17331"/>
  </w:style>
  <w:style w:type="numbering" w:customStyle="1" w:styleId="18116">
    <w:name w:val="無清單18116"/>
    <w:next w:val="a4"/>
    <w:semiHidden/>
    <w:rsid w:val="00E17331"/>
  </w:style>
  <w:style w:type="numbering" w:customStyle="1" w:styleId="19116">
    <w:name w:val="無清單19116"/>
    <w:next w:val="a4"/>
    <w:semiHidden/>
    <w:rsid w:val="00E17331"/>
  </w:style>
  <w:style w:type="numbering" w:customStyle="1" w:styleId="25116">
    <w:name w:val="無清單25116"/>
    <w:next w:val="a4"/>
    <w:semiHidden/>
    <w:rsid w:val="00E17331"/>
  </w:style>
  <w:style w:type="numbering" w:customStyle="1" w:styleId="35116">
    <w:name w:val="無清單35116"/>
    <w:next w:val="a4"/>
    <w:semiHidden/>
    <w:rsid w:val="00E17331"/>
  </w:style>
  <w:style w:type="numbering" w:customStyle="1" w:styleId="45116">
    <w:name w:val="無清單45116"/>
    <w:next w:val="a4"/>
    <w:semiHidden/>
    <w:rsid w:val="00E17331"/>
  </w:style>
  <w:style w:type="numbering" w:customStyle="1" w:styleId="55116">
    <w:name w:val="無清單55116"/>
    <w:next w:val="a4"/>
    <w:semiHidden/>
    <w:rsid w:val="00E17331"/>
  </w:style>
  <w:style w:type="numbering" w:customStyle="1" w:styleId="65116">
    <w:name w:val="無清單65116"/>
    <w:next w:val="a4"/>
    <w:semiHidden/>
    <w:rsid w:val="00E17331"/>
  </w:style>
  <w:style w:type="numbering" w:customStyle="1" w:styleId="2715">
    <w:name w:val="無清單2715"/>
    <w:next w:val="a4"/>
    <w:semiHidden/>
    <w:rsid w:val="00E17331"/>
  </w:style>
  <w:style w:type="numbering" w:customStyle="1" w:styleId="11315">
    <w:name w:val="無清單11315"/>
    <w:next w:val="a4"/>
    <w:semiHidden/>
    <w:rsid w:val="00E17331"/>
  </w:style>
  <w:style w:type="numbering" w:customStyle="1" w:styleId="11415">
    <w:name w:val="無清單11415"/>
    <w:next w:val="a4"/>
    <w:semiHidden/>
    <w:rsid w:val="00E17331"/>
  </w:style>
  <w:style w:type="numbering" w:customStyle="1" w:styleId="2815">
    <w:name w:val="無清單2815"/>
    <w:next w:val="a4"/>
    <w:semiHidden/>
    <w:rsid w:val="00E17331"/>
  </w:style>
  <w:style w:type="numbering" w:customStyle="1" w:styleId="3715">
    <w:name w:val="無清單3715"/>
    <w:next w:val="a4"/>
    <w:semiHidden/>
    <w:rsid w:val="00E17331"/>
  </w:style>
  <w:style w:type="numbering" w:customStyle="1" w:styleId="4715">
    <w:name w:val="無清單4715"/>
    <w:next w:val="a4"/>
    <w:semiHidden/>
    <w:rsid w:val="00E17331"/>
  </w:style>
  <w:style w:type="numbering" w:customStyle="1" w:styleId="5715">
    <w:name w:val="無清單5715"/>
    <w:next w:val="a4"/>
    <w:semiHidden/>
    <w:rsid w:val="00E17331"/>
  </w:style>
  <w:style w:type="numbering" w:customStyle="1" w:styleId="6715">
    <w:name w:val="無清單6715"/>
    <w:next w:val="a4"/>
    <w:semiHidden/>
    <w:rsid w:val="00E17331"/>
  </w:style>
  <w:style w:type="numbering" w:customStyle="1" w:styleId="7315">
    <w:name w:val="無清單7315"/>
    <w:next w:val="a4"/>
    <w:semiHidden/>
    <w:rsid w:val="00E17331"/>
  </w:style>
  <w:style w:type="numbering" w:customStyle="1" w:styleId="111111213">
    <w:name w:val="1 / 1.1 / 1.1.1213"/>
    <w:basedOn w:val="a4"/>
    <w:next w:val="111111"/>
    <w:rsid w:val="00E17331"/>
  </w:style>
  <w:style w:type="numbering" w:customStyle="1" w:styleId="1ai213">
    <w:name w:val="1 / a / i213"/>
    <w:basedOn w:val="a4"/>
    <w:next w:val="1ai"/>
    <w:rsid w:val="00E17331"/>
  </w:style>
  <w:style w:type="numbering" w:customStyle="1" w:styleId="213a">
    <w:name w:val="文章 / 章節213"/>
    <w:basedOn w:val="a4"/>
    <w:next w:val="afff8"/>
    <w:rsid w:val="00E17331"/>
  </w:style>
  <w:style w:type="numbering" w:customStyle="1" w:styleId="8215">
    <w:name w:val="無清單8215"/>
    <w:next w:val="a4"/>
    <w:semiHidden/>
    <w:rsid w:val="00E17331"/>
  </w:style>
  <w:style w:type="numbering" w:customStyle="1" w:styleId="12215">
    <w:name w:val="無清單12215"/>
    <w:next w:val="a4"/>
    <w:semiHidden/>
    <w:rsid w:val="00E17331"/>
  </w:style>
  <w:style w:type="numbering" w:customStyle="1" w:styleId="21315">
    <w:name w:val="無清單21315"/>
    <w:next w:val="a4"/>
    <w:semiHidden/>
    <w:rsid w:val="00E17331"/>
  </w:style>
  <w:style w:type="numbering" w:customStyle="1" w:styleId="31315">
    <w:name w:val="無清單31315"/>
    <w:next w:val="a4"/>
    <w:semiHidden/>
    <w:rsid w:val="00E17331"/>
  </w:style>
  <w:style w:type="numbering" w:customStyle="1" w:styleId="41315">
    <w:name w:val="無清單41315"/>
    <w:next w:val="a4"/>
    <w:semiHidden/>
    <w:rsid w:val="00E17331"/>
  </w:style>
  <w:style w:type="numbering" w:customStyle="1" w:styleId="51315">
    <w:name w:val="無清單51315"/>
    <w:next w:val="a4"/>
    <w:semiHidden/>
    <w:rsid w:val="00E17331"/>
  </w:style>
  <w:style w:type="numbering" w:customStyle="1" w:styleId="61315">
    <w:name w:val="無清單61315"/>
    <w:next w:val="a4"/>
    <w:semiHidden/>
    <w:rsid w:val="00E17331"/>
  </w:style>
  <w:style w:type="numbering" w:customStyle="1" w:styleId="9215">
    <w:name w:val="無清單9215"/>
    <w:next w:val="a4"/>
    <w:semiHidden/>
    <w:rsid w:val="00E17331"/>
  </w:style>
  <w:style w:type="numbering" w:customStyle="1" w:styleId="10215">
    <w:name w:val="無清單10215"/>
    <w:next w:val="a4"/>
    <w:semiHidden/>
    <w:rsid w:val="00E17331"/>
  </w:style>
  <w:style w:type="numbering" w:customStyle="1" w:styleId="13215">
    <w:name w:val="無清單13215"/>
    <w:next w:val="a4"/>
    <w:semiHidden/>
    <w:rsid w:val="00E17331"/>
  </w:style>
  <w:style w:type="numbering" w:customStyle="1" w:styleId="22215">
    <w:name w:val="無清單22215"/>
    <w:next w:val="a4"/>
    <w:semiHidden/>
    <w:rsid w:val="00E17331"/>
  </w:style>
  <w:style w:type="numbering" w:customStyle="1" w:styleId="32215">
    <w:name w:val="無清單32215"/>
    <w:next w:val="a4"/>
    <w:semiHidden/>
    <w:rsid w:val="00E17331"/>
  </w:style>
  <w:style w:type="numbering" w:customStyle="1" w:styleId="42215">
    <w:name w:val="無清單42215"/>
    <w:next w:val="a4"/>
    <w:semiHidden/>
    <w:rsid w:val="00E17331"/>
  </w:style>
  <w:style w:type="numbering" w:customStyle="1" w:styleId="52215">
    <w:name w:val="無清單52215"/>
    <w:next w:val="a4"/>
    <w:semiHidden/>
    <w:rsid w:val="00E17331"/>
  </w:style>
  <w:style w:type="numbering" w:customStyle="1" w:styleId="62215">
    <w:name w:val="無清單62215"/>
    <w:next w:val="a4"/>
    <w:semiHidden/>
    <w:rsid w:val="00E17331"/>
  </w:style>
  <w:style w:type="numbering" w:customStyle="1" w:styleId="14215">
    <w:name w:val="無清單14215"/>
    <w:next w:val="a4"/>
    <w:semiHidden/>
    <w:rsid w:val="00E17331"/>
  </w:style>
  <w:style w:type="numbering" w:customStyle="1" w:styleId="15215">
    <w:name w:val="無清單15215"/>
    <w:next w:val="a4"/>
    <w:semiHidden/>
    <w:rsid w:val="00E17331"/>
  </w:style>
  <w:style w:type="numbering" w:customStyle="1" w:styleId="23215">
    <w:name w:val="無清單23215"/>
    <w:next w:val="a4"/>
    <w:semiHidden/>
    <w:rsid w:val="00E17331"/>
  </w:style>
  <w:style w:type="numbering" w:customStyle="1" w:styleId="33215">
    <w:name w:val="無清單33215"/>
    <w:next w:val="a4"/>
    <w:semiHidden/>
    <w:rsid w:val="00E17331"/>
  </w:style>
  <w:style w:type="numbering" w:customStyle="1" w:styleId="43215">
    <w:name w:val="無清單43215"/>
    <w:next w:val="a4"/>
    <w:semiHidden/>
    <w:rsid w:val="00E17331"/>
  </w:style>
  <w:style w:type="numbering" w:customStyle="1" w:styleId="53215">
    <w:name w:val="無清單53215"/>
    <w:next w:val="a4"/>
    <w:semiHidden/>
    <w:rsid w:val="00E17331"/>
  </w:style>
  <w:style w:type="numbering" w:customStyle="1" w:styleId="63215">
    <w:name w:val="無清單63215"/>
    <w:next w:val="a4"/>
    <w:semiHidden/>
    <w:rsid w:val="00E17331"/>
  </w:style>
  <w:style w:type="numbering" w:customStyle="1" w:styleId="16215">
    <w:name w:val="無清單16215"/>
    <w:next w:val="a4"/>
    <w:semiHidden/>
    <w:rsid w:val="00E17331"/>
  </w:style>
  <w:style w:type="numbering" w:customStyle="1" w:styleId="17215">
    <w:name w:val="無清單17215"/>
    <w:next w:val="a4"/>
    <w:semiHidden/>
    <w:rsid w:val="00E17331"/>
  </w:style>
  <w:style w:type="numbering" w:customStyle="1" w:styleId="24215">
    <w:name w:val="無清單24215"/>
    <w:next w:val="a4"/>
    <w:semiHidden/>
    <w:rsid w:val="00E17331"/>
  </w:style>
  <w:style w:type="numbering" w:customStyle="1" w:styleId="34215">
    <w:name w:val="無清單34215"/>
    <w:next w:val="a4"/>
    <w:semiHidden/>
    <w:rsid w:val="00E17331"/>
  </w:style>
  <w:style w:type="numbering" w:customStyle="1" w:styleId="44215">
    <w:name w:val="無清單44215"/>
    <w:next w:val="a4"/>
    <w:semiHidden/>
    <w:rsid w:val="00E17331"/>
  </w:style>
  <w:style w:type="numbering" w:customStyle="1" w:styleId="54215">
    <w:name w:val="無清單54215"/>
    <w:next w:val="a4"/>
    <w:semiHidden/>
    <w:rsid w:val="00E17331"/>
  </w:style>
  <w:style w:type="numbering" w:customStyle="1" w:styleId="64215">
    <w:name w:val="無清單64215"/>
    <w:next w:val="a4"/>
    <w:semiHidden/>
    <w:rsid w:val="00E17331"/>
  </w:style>
  <w:style w:type="numbering" w:customStyle="1" w:styleId="18215">
    <w:name w:val="無清單18215"/>
    <w:next w:val="a4"/>
    <w:semiHidden/>
    <w:rsid w:val="00E17331"/>
  </w:style>
  <w:style w:type="numbering" w:customStyle="1" w:styleId="19215">
    <w:name w:val="無清單19215"/>
    <w:next w:val="a4"/>
    <w:semiHidden/>
    <w:rsid w:val="00E17331"/>
  </w:style>
  <w:style w:type="numbering" w:customStyle="1" w:styleId="25215">
    <w:name w:val="無清單25215"/>
    <w:next w:val="a4"/>
    <w:semiHidden/>
    <w:rsid w:val="00E17331"/>
  </w:style>
  <w:style w:type="numbering" w:customStyle="1" w:styleId="35215">
    <w:name w:val="無清單35215"/>
    <w:next w:val="a4"/>
    <w:semiHidden/>
    <w:rsid w:val="00E17331"/>
  </w:style>
  <w:style w:type="numbering" w:customStyle="1" w:styleId="45215">
    <w:name w:val="無清單45215"/>
    <w:next w:val="a4"/>
    <w:semiHidden/>
    <w:rsid w:val="00E17331"/>
  </w:style>
  <w:style w:type="numbering" w:customStyle="1" w:styleId="55215">
    <w:name w:val="無清單55215"/>
    <w:next w:val="a4"/>
    <w:semiHidden/>
    <w:rsid w:val="00E17331"/>
  </w:style>
  <w:style w:type="numbering" w:customStyle="1" w:styleId="65215">
    <w:name w:val="無清單65215"/>
    <w:next w:val="a4"/>
    <w:semiHidden/>
    <w:rsid w:val="00E17331"/>
  </w:style>
  <w:style w:type="numbering" w:customStyle="1" w:styleId="302">
    <w:name w:val="無清單302"/>
    <w:next w:val="a4"/>
    <w:semiHidden/>
    <w:rsid w:val="00E17331"/>
  </w:style>
  <w:style w:type="numbering" w:customStyle="1" w:styleId="1162">
    <w:name w:val="無清單1162"/>
    <w:next w:val="a4"/>
    <w:semiHidden/>
    <w:rsid w:val="00E17331"/>
  </w:style>
  <w:style w:type="numbering" w:customStyle="1" w:styleId="2144">
    <w:name w:val="無清單2144"/>
    <w:next w:val="a4"/>
    <w:semiHidden/>
    <w:rsid w:val="00E17331"/>
  </w:style>
  <w:style w:type="numbering" w:customStyle="1" w:styleId="392">
    <w:name w:val="無清單392"/>
    <w:next w:val="a4"/>
    <w:semiHidden/>
    <w:rsid w:val="00E17331"/>
  </w:style>
  <w:style w:type="numbering" w:customStyle="1" w:styleId="492">
    <w:name w:val="無清單492"/>
    <w:next w:val="a4"/>
    <w:semiHidden/>
    <w:rsid w:val="00E17331"/>
  </w:style>
  <w:style w:type="numbering" w:customStyle="1" w:styleId="592">
    <w:name w:val="無清單592"/>
    <w:next w:val="a4"/>
    <w:semiHidden/>
    <w:rsid w:val="00E17331"/>
  </w:style>
  <w:style w:type="numbering" w:customStyle="1" w:styleId="692">
    <w:name w:val="無清單692"/>
    <w:next w:val="a4"/>
    <w:semiHidden/>
    <w:rsid w:val="00E17331"/>
  </w:style>
  <w:style w:type="numbering" w:customStyle="1" w:styleId="744">
    <w:name w:val="無清單744"/>
    <w:next w:val="a4"/>
    <w:semiHidden/>
    <w:rsid w:val="00E17331"/>
  </w:style>
  <w:style w:type="numbering" w:customStyle="1" w:styleId="1172">
    <w:name w:val="無清單1172"/>
    <w:next w:val="a4"/>
    <w:semiHidden/>
    <w:rsid w:val="00E17331"/>
  </w:style>
  <w:style w:type="numbering" w:customStyle="1" w:styleId="11122">
    <w:name w:val="無清單11122"/>
    <w:next w:val="a4"/>
    <w:semiHidden/>
    <w:rsid w:val="00E17331"/>
  </w:style>
  <w:style w:type="numbering" w:customStyle="1" w:styleId="2152">
    <w:name w:val="無清單2152"/>
    <w:next w:val="a4"/>
    <w:semiHidden/>
    <w:rsid w:val="00E17331"/>
  </w:style>
  <w:style w:type="numbering" w:customStyle="1" w:styleId="3144">
    <w:name w:val="無清單3144"/>
    <w:next w:val="a4"/>
    <w:semiHidden/>
    <w:rsid w:val="00E17331"/>
  </w:style>
  <w:style w:type="numbering" w:customStyle="1" w:styleId="4144">
    <w:name w:val="無清單4144"/>
    <w:next w:val="a4"/>
    <w:semiHidden/>
    <w:rsid w:val="00E17331"/>
  </w:style>
  <w:style w:type="numbering" w:customStyle="1" w:styleId="5144">
    <w:name w:val="無清單5144"/>
    <w:next w:val="a4"/>
    <w:semiHidden/>
    <w:rsid w:val="00E17331"/>
  </w:style>
  <w:style w:type="numbering" w:customStyle="1" w:styleId="6144">
    <w:name w:val="無清單6144"/>
    <w:next w:val="a4"/>
    <w:semiHidden/>
    <w:rsid w:val="00E17331"/>
  </w:style>
  <w:style w:type="numbering" w:customStyle="1" w:styleId="7122">
    <w:name w:val="無清單7122"/>
    <w:next w:val="a4"/>
    <w:semiHidden/>
    <w:rsid w:val="00E17331"/>
  </w:style>
  <w:style w:type="numbering" w:customStyle="1" w:styleId="11111134">
    <w:name w:val="1 / 1.1 / 1.1.134"/>
    <w:basedOn w:val="a4"/>
    <w:next w:val="111111"/>
    <w:rsid w:val="00E17331"/>
    <w:pPr>
      <w:numPr>
        <w:numId w:val="1"/>
      </w:numPr>
    </w:pPr>
  </w:style>
  <w:style w:type="numbering" w:customStyle="1" w:styleId="1ai34">
    <w:name w:val="1 / a / i34"/>
    <w:basedOn w:val="a4"/>
    <w:next w:val="1ai"/>
    <w:rsid w:val="00E17331"/>
    <w:pPr>
      <w:numPr>
        <w:numId w:val="2"/>
      </w:numPr>
    </w:pPr>
  </w:style>
  <w:style w:type="numbering" w:customStyle="1" w:styleId="34">
    <w:name w:val="文章 / 章節34"/>
    <w:basedOn w:val="a4"/>
    <w:next w:val="afff8"/>
    <w:rsid w:val="00E17331"/>
    <w:pPr>
      <w:numPr>
        <w:numId w:val="3"/>
      </w:numPr>
    </w:pPr>
  </w:style>
  <w:style w:type="numbering" w:customStyle="1" w:styleId="842">
    <w:name w:val="無清單842"/>
    <w:next w:val="a4"/>
    <w:semiHidden/>
    <w:rsid w:val="00E17331"/>
  </w:style>
  <w:style w:type="numbering" w:customStyle="1" w:styleId="1242">
    <w:name w:val="無清單1242"/>
    <w:next w:val="a4"/>
    <w:semiHidden/>
    <w:rsid w:val="00E17331"/>
  </w:style>
  <w:style w:type="numbering" w:customStyle="1" w:styleId="21122">
    <w:name w:val="無清單21122"/>
    <w:next w:val="a4"/>
    <w:semiHidden/>
    <w:rsid w:val="00E17331"/>
  </w:style>
  <w:style w:type="numbering" w:customStyle="1" w:styleId="31122">
    <w:name w:val="無清單31122"/>
    <w:next w:val="a4"/>
    <w:semiHidden/>
    <w:rsid w:val="00E17331"/>
  </w:style>
  <w:style w:type="numbering" w:customStyle="1" w:styleId="41122">
    <w:name w:val="無清單41122"/>
    <w:next w:val="a4"/>
    <w:semiHidden/>
    <w:rsid w:val="00E17331"/>
  </w:style>
  <w:style w:type="numbering" w:customStyle="1" w:styleId="51122">
    <w:name w:val="無清單51122"/>
    <w:next w:val="a4"/>
    <w:semiHidden/>
    <w:rsid w:val="00E17331"/>
  </w:style>
  <w:style w:type="numbering" w:customStyle="1" w:styleId="61122">
    <w:name w:val="無清單61122"/>
    <w:next w:val="a4"/>
    <w:semiHidden/>
    <w:rsid w:val="00E17331"/>
  </w:style>
  <w:style w:type="numbering" w:customStyle="1" w:styleId="942">
    <w:name w:val="無清單942"/>
    <w:next w:val="a4"/>
    <w:semiHidden/>
    <w:rsid w:val="00E17331"/>
  </w:style>
  <w:style w:type="numbering" w:customStyle="1" w:styleId="1042">
    <w:name w:val="無清單1042"/>
    <w:next w:val="a4"/>
    <w:semiHidden/>
    <w:rsid w:val="00E173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1078">
      <w:bodyDiv w:val="1"/>
      <w:marLeft w:val="0"/>
      <w:marRight w:val="0"/>
      <w:marTop w:val="0"/>
      <w:marBottom w:val="0"/>
      <w:divBdr>
        <w:top w:val="none" w:sz="0" w:space="0" w:color="auto"/>
        <w:left w:val="none" w:sz="0" w:space="0" w:color="auto"/>
        <w:bottom w:val="none" w:sz="0" w:space="0" w:color="auto"/>
        <w:right w:val="none" w:sz="0" w:space="0" w:color="auto"/>
      </w:divBdr>
    </w:div>
    <w:div w:id="75440549">
      <w:bodyDiv w:val="1"/>
      <w:marLeft w:val="0"/>
      <w:marRight w:val="0"/>
      <w:marTop w:val="0"/>
      <w:marBottom w:val="0"/>
      <w:divBdr>
        <w:top w:val="none" w:sz="0" w:space="0" w:color="auto"/>
        <w:left w:val="none" w:sz="0" w:space="0" w:color="auto"/>
        <w:bottom w:val="none" w:sz="0" w:space="0" w:color="auto"/>
        <w:right w:val="none" w:sz="0" w:space="0" w:color="auto"/>
      </w:divBdr>
    </w:div>
    <w:div w:id="242876781">
      <w:bodyDiv w:val="1"/>
      <w:marLeft w:val="0"/>
      <w:marRight w:val="0"/>
      <w:marTop w:val="0"/>
      <w:marBottom w:val="0"/>
      <w:divBdr>
        <w:top w:val="none" w:sz="0" w:space="0" w:color="auto"/>
        <w:left w:val="none" w:sz="0" w:space="0" w:color="auto"/>
        <w:bottom w:val="none" w:sz="0" w:space="0" w:color="auto"/>
        <w:right w:val="none" w:sz="0" w:space="0" w:color="auto"/>
      </w:divBdr>
    </w:div>
    <w:div w:id="338315940">
      <w:bodyDiv w:val="1"/>
      <w:marLeft w:val="0"/>
      <w:marRight w:val="0"/>
      <w:marTop w:val="0"/>
      <w:marBottom w:val="0"/>
      <w:divBdr>
        <w:top w:val="none" w:sz="0" w:space="0" w:color="auto"/>
        <w:left w:val="none" w:sz="0" w:space="0" w:color="auto"/>
        <w:bottom w:val="none" w:sz="0" w:space="0" w:color="auto"/>
        <w:right w:val="none" w:sz="0" w:space="0" w:color="auto"/>
      </w:divBdr>
    </w:div>
    <w:div w:id="377050179">
      <w:bodyDiv w:val="1"/>
      <w:marLeft w:val="0"/>
      <w:marRight w:val="0"/>
      <w:marTop w:val="0"/>
      <w:marBottom w:val="0"/>
      <w:divBdr>
        <w:top w:val="none" w:sz="0" w:space="0" w:color="auto"/>
        <w:left w:val="none" w:sz="0" w:space="0" w:color="auto"/>
        <w:bottom w:val="none" w:sz="0" w:space="0" w:color="auto"/>
        <w:right w:val="none" w:sz="0" w:space="0" w:color="auto"/>
      </w:divBdr>
    </w:div>
    <w:div w:id="612400820">
      <w:bodyDiv w:val="1"/>
      <w:marLeft w:val="0"/>
      <w:marRight w:val="0"/>
      <w:marTop w:val="0"/>
      <w:marBottom w:val="0"/>
      <w:divBdr>
        <w:top w:val="none" w:sz="0" w:space="0" w:color="auto"/>
        <w:left w:val="none" w:sz="0" w:space="0" w:color="auto"/>
        <w:bottom w:val="none" w:sz="0" w:space="0" w:color="auto"/>
        <w:right w:val="none" w:sz="0" w:space="0" w:color="auto"/>
      </w:divBdr>
    </w:div>
    <w:div w:id="765542836">
      <w:bodyDiv w:val="1"/>
      <w:marLeft w:val="0"/>
      <w:marRight w:val="0"/>
      <w:marTop w:val="0"/>
      <w:marBottom w:val="0"/>
      <w:divBdr>
        <w:top w:val="none" w:sz="0" w:space="0" w:color="auto"/>
        <w:left w:val="none" w:sz="0" w:space="0" w:color="auto"/>
        <w:bottom w:val="none" w:sz="0" w:space="0" w:color="auto"/>
        <w:right w:val="none" w:sz="0" w:space="0" w:color="auto"/>
      </w:divBdr>
    </w:div>
    <w:div w:id="1055543100">
      <w:bodyDiv w:val="1"/>
      <w:marLeft w:val="0"/>
      <w:marRight w:val="0"/>
      <w:marTop w:val="0"/>
      <w:marBottom w:val="0"/>
      <w:divBdr>
        <w:top w:val="none" w:sz="0" w:space="0" w:color="auto"/>
        <w:left w:val="none" w:sz="0" w:space="0" w:color="auto"/>
        <w:bottom w:val="none" w:sz="0" w:space="0" w:color="auto"/>
        <w:right w:val="none" w:sz="0" w:space="0" w:color="auto"/>
      </w:divBdr>
    </w:div>
    <w:div w:id="1087069054">
      <w:bodyDiv w:val="1"/>
      <w:marLeft w:val="0"/>
      <w:marRight w:val="0"/>
      <w:marTop w:val="0"/>
      <w:marBottom w:val="0"/>
      <w:divBdr>
        <w:top w:val="none" w:sz="0" w:space="0" w:color="auto"/>
        <w:left w:val="none" w:sz="0" w:space="0" w:color="auto"/>
        <w:bottom w:val="none" w:sz="0" w:space="0" w:color="auto"/>
        <w:right w:val="none" w:sz="0" w:space="0" w:color="auto"/>
      </w:divBdr>
    </w:div>
    <w:div w:id="1090615395">
      <w:bodyDiv w:val="1"/>
      <w:marLeft w:val="0"/>
      <w:marRight w:val="0"/>
      <w:marTop w:val="0"/>
      <w:marBottom w:val="0"/>
      <w:divBdr>
        <w:top w:val="none" w:sz="0" w:space="0" w:color="auto"/>
        <w:left w:val="none" w:sz="0" w:space="0" w:color="auto"/>
        <w:bottom w:val="none" w:sz="0" w:space="0" w:color="auto"/>
        <w:right w:val="none" w:sz="0" w:space="0" w:color="auto"/>
      </w:divBdr>
    </w:div>
    <w:div w:id="1120147762">
      <w:bodyDiv w:val="1"/>
      <w:marLeft w:val="0"/>
      <w:marRight w:val="0"/>
      <w:marTop w:val="0"/>
      <w:marBottom w:val="0"/>
      <w:divBdr>
        <w:top w:val="none" w:sz="0" w:space="0" w:color="auto"/>
        <w:left w:val="none" w:sz="0" w:space="0" w:color="auto"/>
        <w:bottom w:val="none" w:sz="0" w:space="0" w:color="auto"/>
        <w:right w:val="none" w:sz="0" w:space="0" w:color="auto"/>
      </w:divBdr>
    </w:div>
    <w:div w:id="1159660988">
      <w:bodyDiv w:val="1"/>
      <w:marLeft w:val="0"/>
      <w:marRight w:val="0"/>
      <w:marTop w:val="0"/>
      <w:marBottom w:val="0"/>
      <w:divBdr>
        <w:top w:val="none" w:sz="0" w:space="0" w:color="auto"/>
        <w:left w:val="none" w:sz="0" w:space="0" w:color="auto"/>
        <w:bottom w:val="none" w:sz="0" w:space="0" w:color="auto"/>
        <w:right w:val="none" w:sz="0" w:space="0" w:color="auto"/>
      </w:divBdr>
    </w:div>
    <w:div w:id="1287156975">
      <w:bodyDiv w:val="1"/>
      <w:marLeft w:val="0"/>
      <w:marRight w:val="0"/>
      <w:marTop w:val="0"/>
      <w:marBottom w:val="0"/>
      <w:divBdr>
        <w:top w:val="none" w:sz="0" w:space="0" w:color="auto"/>
        <w:left w:val="none" w:sz="0" w:space="0" w:color="auto"/>
        <w:bottom w:val="none" w:sz="0" w:space="0" w:color="auto"/>
        <w:right w:val="none" w:sz="0" w:space="0" w:color="auto"/>
      </w:divBdr>
    </w:div>
    <w:div w:id="1349521898">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19983743">
      <w:bodyDiv w:val="1"/>
      <w:marLeft w:val="0"/>
      <w:marRight w:val="0"/>
      <w:marTop w:val="0"/>
      <w:marBottom w:val="0"/>
      <w:divBdr>
        <w:top w:val="none" w:sz="0" w:space="0" w:color="auto"/>
        <w:left w:val="none" w:sz="0" w:space="0" w:color="auto"/>
        <w:bottom w:val="none" w:sz="0" w:space="0" w:color="auto"/>
        <w:right w:val="none" w:sz="0" w:space="0" w:color="auto"/>
      </w:divBdr>
    </w:div>
    <w:div w:id="1483501098">
      <w:bodyDiv w:val="1"/>
      <w:marLeft w:val="0"/>
      <w:marRight w:val="0"/>
      <w:marTop w:val="0"/>
      <w:marBottom w:val="0"/>
      <w:divBdr>
        <w:top w:val="none" w:sz="0" w:space="0" w:color="auto"/>
        <w:left w:val="none" w:sz="0" w:space="0" w:color="auto"/>
        <w:bottom w:val="none" w:sz="0" w:space="0" w:color="auto"/>
        <w:right w:val="none" w:sz="0" w:space="0" w:color="auto"/>
      </w:divBdr>
    </w:div>
    <w:div w:id="1554735972">
      <w:bodyDiv w:val="1"/>
      <w:marLeft w:val="0"/>
      <w:marRight w:val="0"/>
      <w:marTop w:val="0"/>
      <w:marBottom w:val="0"/>
      <w:divBdr>
        <w:top w:val="none" w:sz="0" w:space="0" w:color="auto"/>
        <w:left w:val="none" w:sz="0" w:space="0" w:color="auto"/>
        <w:bottom w:val="none" w:sz="0" w:space="0" w:color="auto"/>
        <w:right w:val="none" w:sz="0" w:space="0" w:color="auto"/>
      </w:divBdr>
    </w:div>
    <w:div w:id="1937473399">
      <w:bodyDiv w:val="1"/>
      <w:marLeft w:val="0"/>
      <w:marRight w:val="0"/>
      <w:marTop w:val="0"/>
      <w:marBottom w:val="0"/>
      <w:divBdr>
        <w:top w:val="none" w:sz="0" w:space="0" w:color="auto"/>
        <w:left w:val="none" w:sz="0" w:space="0" w:color="auto"/>
        <w:bottom w:val="none" w:sz="0" w:space="0" w:color="auto"/>
        <w:right w:val="none" w:sz="0" w:space="0" w:color="auto"/>
      </w:divBdr>
    </w:div>
    <w:div w:id="1958371733">
      <w:bodyDiv w:val="1"/>
      <w:marLeft w:val="0"/>
      <w:marRight w:val="0"/>
      <w:marTop w:val="0"/>
      <w:marBottom w:val="0"/>
      <w:divBdr>
        <w:top w:val="none" w:sz="0" w:space="0" w:color="auto"/>
        <w:left w:val="none" w:sz="0" w:space="0" w:color="auto"/>
        <w:bottom w:val="none" w:sz="0" w:space="0" w:color="auto"/>
        <w:right w:val="none" w:sz="0" w:space="0" w:color="auto"/>
      </w:divBdr>
    </w:div>
    <w:div w:id="2036496927">
      <w:bodyDiv w:val="1"/>
      <w:marLeft w:val="0"/>
      <w:marRight w:val="0"/>
      <w:marTop w:val="0"/>
      <w:marBottom w:val="0"/>
      <w:divBdr>
        <w:top w:val="none" w:sz="0" w:space="0" w:color="auto"/>
        <w:left w:val="none" w:sz="0" w:space="0" w:color="auto"/>
        <w:bottom w:val="none" w:sz="0" w:space="0" w:color="auto"/>
        <w:right w:val="none" w:sz="0" w:space="0" w:color="auto"/>
      </w:divBdr>
    </w:div>
    <w:div w:id="21064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pe168\Application%20Data\Microsoft\Templates\&#31532;&#20108;&#20874;&#26684;&#24335;&#31684;&#26412;.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3C776-E689-4DEF-8FD4-030C56C12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第二冊格式範本.dotx</Template>
  <TotalTime>24</TotalTime>
  <Pages>39</Pages>
  <Words>4831</Words>
  <Characters>27538</Characters>
  <Application>Microsoft Office Word</Application>
  <DocSecurity>0</DocSecurity>
  <Lines>229</Lines>
  <Paragraphs>64</Paragraphs>
  <ScaleCrop>false</ScaleCrop>
  <Company>npad</Company>
  <LinksUpToDate>false</LinksUpToDate>
  <CharactersWithSpaces>32305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tpe168</dc:creator>
  <cp:lastModifiedBy>鄭璦敏</cp:lastModifiedBy>
  <cp:revision>11</cp:revision>
  <cp:lastPrinted>2025-06-30T07:19:00Z</cp:lastPrinted>
  <dcterms:created xsi:type="dcterms:W3CDTF">2025-06-30T03:12:00Z</dcterms:created>
  <dcterms:modified xsi:type="dcterms:W3CDTF">2025-06-30T07:20:00Z</dcterms:modified>
</cp:coreProperties>
</file>