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64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A91040" w14:paraId="4D44A32D" w14:textId="77777777" w:rsidTr="0034442A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157834" w14:textId="77777777" w:rsidR="00A91040" w:rsidRPr="001D79E3" w:rsidRDefault="00A91040" w:rsidP="0034442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CB15D65" w14:textId="77777777" w:rsidR="00A91040" w:rsidRPr="001D79E3" w:rsidRDefault="00A91040" w:rsidP="0034442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6B58EB38" w14:textId="77777777" w:rsidR="00A91040" w:rsidRPr="005C62A3" w:rsidRDefault="00A91040" w:rsidP="0034442A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91040" w14:paraId="0B8628CB" w14:textId="77777777" w:rsidTr="0034442A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D34DB79" w14:textId="77777777" w:rsidR="00A91040" w:rsidRPr="001D79E3" w:rsidRDefault="00A91040" w:rsidP="0034442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FD4A0E6" w14:textId="77777777" w:rsidR="00A91040" w:rsidRPr="001D79E3" w:rsidRDefault="00A91040" w:rsidP="0034442A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2B2D7FA2" w14:textId="77777777" w:rsidR="00A91040" w:rsidRPr="00CC0D84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A91040" w14:paraId="3652AA1F" w14:textId="77777777" w:rsidTr="0034442A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34D7BD67" w14:textId="77777777" w:rsidR="00A91040" w:rsidRDefault="00A91040" w:rsidP="0034442A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5389E119" w14:textId="77777777" w:rsidR="00A91040" w:rsidRDefault="00A91040" w:rsidP="0034442A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6B8D5D43" w14:textId="58320914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市議會主管</w:t>
            </w:r>
          </w:p>
        </w:tc>
        <w:tc>
          <w:tcPr>
            <w:tcW w:w="2709" w:type="dxa"/>
            <w:vAlign w:val="center"/>
          </w:tcPr>
          <w:p w14:paraId="293FC3BC" w14:textId="3294B0DC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2708" w:type="dxa"/>
            <w:vAlign w:val="center"/>
          </w:tcPr>
          <w:p w14:paraId="0E44C876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2709" w:type="dxa"/>
            <w:vAlign w:val="center"/>
          </w:tcPr>
          <w:p w14:paraId="7FCAFD14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2708" w:type="dxa"/>
            <w:vAlign w:val="center"/>
          </w:tcPr>
          <w:p w14:paraId="295BDA88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產業發展處主管</w:t>
            </w:r>
          </w:p>
        </w:tc>
        <w:tc>
          <w:tcPr>
            <w:tcW w:w="2709" w:type="dxa"/>
            <w:vAlign w:val="center"/>
          </w:tcPr>
          <w:p w14:paraId="43DB6D65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2709" w:type="dxa"/>
            <w:vAlign w:val="center"/>
          </w:tcPr>
          <w:p w14:paraId="54009B4D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稅務局主管</w:t>
            </w:r>
          </w:p>
        </w:tc>
      </w:tr>
      <w:tr w:rsidR="00F1561E" w:rsidRPr="00D25502" w14:paraId="6EA49A24" w14:textId="77777777" w:rsidTr="00727DB9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1C55363D" w14:textId="65B47790" w:rsidR="00F1561E" w:rsidRPr="00D25502" w:rsidRDefault="00F1561E" w:rsidP="0034442A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2550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C0E86DF" w14:textId="77777777" w:rsidR="00F1561E" w:rsidRPr="00D25502" w:rsidRDefault="00F1561E" w:rsidP="0034442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25502">
              <w:rPr>
                <w:rFonts w:ascii="新細明體" w:hAnsi="新細明體"/>
                <w:b/>
                <w:noProof/>
                <w:sz w:val="20"/>
              </w:rPr>
              <w:t>212,673,514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458E225" w14:textId="77777777" w:rsidR="00F1561E" w:rsidRPr="00D25502" w:rsidRDefault="00F1561E" w:rsidP="0034442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25502">
              <w:rPr>
                <w:rFonts w:ascii="新細明體" w:hAnsi="新細明體"/>
                <w:b/>
                <w:noProof/>
                <w:sz w:val="20"/>
              </w:rPr>
              <w:t>17,011,683,977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0E863B6" w14:textId="77777777" w:rsidR="00F1561E" w:rsidRPr="00D25502" w:rsidRDefault="00F1561E" w:rsidP="0034442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25502">
              <w:rPr>
                <w:rFonts w:ascii="新細明體" w:hAnsi="新細明體"/>
                <w:b/>
                <w:noProof/>
                <w:sz w:val="20"/>
              </w:rPr>
              <w:t>909,639,603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45EE6B" w14:textId="77777777" w:rsidR="00F1561E" w:rsidRPr="00D25502" w:rsidRDefault="00F1561E" w:rsidP="0034442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25502">
              <w:rPr>
                <w:rFonts w:ascii="新細明體" w:hAnsi="新細明體"/>
                <w:b/>
                <w:noProof/>
                <w:sz w:val="20"/>
              </w:rPr>
              <w:t>42,287,556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BD86CA5" w14:textId="77777777" w:rsidR="00F1561E" w:rsidRPr="00D25502" w:rsidRDefault="00F1561E" w:rsidP="0034442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25502">
              <w:rPr>
                <w:rFonts w:ascii="新細明體" w:hAnsi="新細明體"/>
                <w:b/>
                <w:noProof/>
                <w:sz w:val="20"/>
              </w:rPr>
              <w:t>32,614,431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CCB902" w14:textId="77777777" w:rsidR="00F1561E" w:rsidRPr="00D25502" w:rsidRDefault="00F1561E" w:rsidP="0034442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25502">
              <w:rPr>
                <w:rFonts w:ascii="新細明體" w:hAnsi="新細明體"/>
                <w:b/>
                <w:noProof/>
                <w:sz w:val="20"/>
              </w:rPr>
              <w:t>100,317,197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E224A5" w14:textId="77777777" w:rsidR="00F1561E" w:rsidRPr="00D25502" w:rsidRDefault="00F1561E" w:rsidP="0034442A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25502">
              <w:rPr>
                <w:rFonts w:ascii="新細明體" w:hAnsi="新細明體"/>
                <w:b/>
                <w:noProof/>
                <w:sz w:val="20"/>
              </w:rPr>
              <w:t>180,576,223</w:t>
            </w:r>
          </w:p>
        </w:tc>
      </w:tr>
      <w:tr w:rsidR="00F1561E" w14:paraId="24E4FFFE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108B7F" w14:textId="425E3FCE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3BBA4CDE" w14:textId="7798CAFD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行政支出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523A8C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0FBD9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386,193,509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AE9A3F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044580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8F1025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F2C31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33A8F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4BB5643C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805CDC" w14:textId="2726212E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003D6FF8" w14:textId="3BB03376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立法支出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FFD358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212,673,514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FADA2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590D4A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3BD30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21AA54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428B0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DB576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16241AB4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B2B1BA" w14:textId="5DE0CF28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08D32CD7" w14:textId="71B310E7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民政支出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86BDBD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DCC51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244,357,898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C82710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837,189,741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36F9A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F153D6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E1BDA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100,317,197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34DD8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0F9E6658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4622C1" w14:textId="5FB76662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022132E0" w14:textId="7D9C625A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警政支出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EA979C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B21FF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A82031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8BCEBC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2AD54F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A2036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69D85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2A4DA68D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A6DD99" w14:textId="3622A949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4AC8E980" w14:textId="73762163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財務支出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8B2C1C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C170F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90,129,328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417CD5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2D1DA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DD77F7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41AC0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708FE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180,576,223</w:t>
            </w:r>
          </w:p>
        </w:tc>
      </w:tr>
      <w:tr w:rsidR="00F1561E" w14:paraId="5DEAB6EC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39184B" w14:textId="2A40A7E3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7FFB3EF1" w14:textId="15EBB533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教育支出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4AAADF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DFE34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7,086,352,484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21EBD6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553BD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0E577A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2C25A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AC2A9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4B38FF3F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4DEDFA" w14:textId="702FD1DE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10787472" w14:textId="0E931E1A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文化支出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81804C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7CAF3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65BD31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BBDCC9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42,287,556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B5F397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2B638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95931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2B0B063B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872F69" w14:textId="2AFD892B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64A4F3B8" w14:textId="3CF6843E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農業支出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726BFE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9C9D2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346,197,132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46407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23871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7018AB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32,614,431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336BC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BA1D8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1AF5F9CD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DA7239" w14:textId="71C0AFD5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60FABE87" w14:textId="583C0C39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工業支出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E6C2A9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6ABC69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291,857,337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6EF5F5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2A1C9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297DAB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ADB29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A8E8C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26D30ECE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975A64" w14:textId="28152E98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697CDE40" w14:textId="12ADCE69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交通支出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667209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5AAE9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2,510,093,183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AE9311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0E50B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33C8B1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4B1248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D274A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44374FB5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D64417" w14:textId="1E4BE8CA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09EBB55A" w14:textId="30D4549B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其他經濟服務支出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299003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AABCA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779,409,144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B14887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C34A3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80300C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4212E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DD349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12CF8283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843BB8" w14:textId="7C2A2C22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18F9BE34" w14:textId="5CBE9C91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社會保險支出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002968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E547C8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492,523,018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A39FA3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D41128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46FC8B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74C76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11FAC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001E7EEE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62E3F5" w14:textId="06D337C1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3DCE8EC4" w14:textId="178953D9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社會救助支出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847D15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37C6A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278,292,903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4CD0E2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A3951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39BD81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CBED04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F49751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5749EB6B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4C81CF" w14:textId="376C1A80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2CF81614" w14:textId="0A627843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福利服務支出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473B7C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5E7CE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3,058,764,265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EB60F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72,449,862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DF2FD6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DEF476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9434F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C0675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5DA1AA53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B5189E" w14:textId="70B684C4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49D94E26" w14:textId="7EAC604D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國民就業支出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097DF5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5F2C9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53,597,110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3FB5D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2ED58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9C2D4F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70ECA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133DC9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400C2669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C0379B" w14:textId="5D54F736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1E101177" w14:textId="35F7727E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醫療保健支出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97AB78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DEAF5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0F8C65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2DEB50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4D2AB5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035F5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96CDAA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7829C022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62DB0C" w14:textId="4E947191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2D2A4E68" w14:textId="70F023D0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環境保護支出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B0EB17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DBAF93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8F7D52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B8092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44503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C75F5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BA29B3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4FD0F896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68F961" w14:textId="5DF51F86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74BCBDCD" w14:textId="479ACCD0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社區發展支出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7CA5F9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C17F3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160,604,450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F3A41A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8F4F05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7B5298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C07C7E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8E013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2BBCC310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1D7EE6" w14:textId="135D9855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1EDD8463" w14:textId="18B010EC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退休撫卹給付支出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32C810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5F238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1,113,840,000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5E2525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67E008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AE790A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A59E2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B01FB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176B5F86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9683F1" w14:textId="7C28736F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0393F6A9" w14:textId="3585DA8B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債務付息支出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E6A6D8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FA01A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69,457,734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91F5E4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70C37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07F88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4D76C9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6E241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1561E" w14:paraId="0595CCD1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F298E" w14:textId="6DA7B63D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0D3C5101" w14:textId="6B1DD1CC" w:rsidR="00F1561E" w:rsidRP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16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其他支出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DFC451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F45AC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50,014,482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64A633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CC612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1B74BB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E16B3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DA5FB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EDF144A" w14:textId="77777777" w:rsidR="00A91040" w:rsidRDefault="00A91040" w:rsidP="00A91040"/>
    <w:p w14:paraId="79152A47" w14:textId="77777777" w:rsidR="00A91040" w:rsidRPr="00A91040" w:rsidRDefault="00A91040" w:rsidP="00A91040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64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A91040" w14:paraId="3F985014" w14:textId="77777777" w:rsidTr="0034442A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03D5F6" w14:textId="77777777" w:rsidR="00A91040" w:rsidRPr="001D79E3" w:rsidRDefault="00A91040" w:rsidP="0034442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A34150E" w14:textId="77777777" w:rsidR="00A91040" w:rsidRPr="001D79E3" w:rsidRDefault="00A91040" w:rsidP="0034442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3B18C05C" w14:textId="77777777" w:rsidR="00A91040" w:rsidRPr="005C62A3" w:rsidRDefault="00A91040" w:rsidP="0034442A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91040" w14:paraId="0CB5EEF0" w14:textId="77777777" w:rsidTr="0034442A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144F41E" w14:textId="77777777" w:rsidR="00A91040" w:rsidRPr="001D79E3" w:rsidRDefault="00A91040" w:rsidP="0034442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D560F78" w14:textId="77777777" w:rsidR="00A91040" w:rsidRPr="001D79E3" w:rsidRDefault="00A91040" w:rsidP="0034442A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499C5000" w14:textId="77777777" w:rsidR="00A91040" w:rsidRPr="00CC0D84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A91040" w14:paraId="35CF3DA4" w14:textId="77777777" w:rsidTr="0034442A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3A9C25FC" w14:textId="77777777" w:rsidR="00A91040" w:rsidRDefault="00A91040" w:rsidP="0034442A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136A0240" w14:textId="77777777" w:rsidR="00A91040" w:rsidRDefault="00A91040" w:rsidP="0034442A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64E51296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709" w:type="dxa"/>
            <w:vAlign w:val="center"/>
          </w:tcPr>
          <w:p w14:paraId="4306ED51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708" w:type="dxa"/>
            <w:vAlign w:val="center"/>
          </w:tcPr>
          <w:p w14:paraId="7BCB1AAF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709" w:type="dxa"/>
            <w:vAlign w:val="center"/>
          </w:tcPr>
          <w:p w14:paraId="39CB98BF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708" w:type="dxa"/>
            <w:vAlign w:val="center"/>
          </w:tcPr>
          <w:p w14:paraId="52AFA3E3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文化局(文化觀光局)主管</w:t>
            </w:r>
          </w:p>
        </w:tc>
        <w:tc>
          <w:tcPr>
            <w:tcW w:w="2709" w:type="dxa"/>
            <w:vAlign w:val="center"/>
          </w:tcPr>
          <w:p w14:paraId="372F26C3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統籌支撥科目</w:t>
            </w:r>
          </w:p>
        </w:tc>
        <w:tc>
          <w:tcPr>
            <w:tcW w:w="2709" w:type="dxa"/>
            <w:vAlign w:val="center"/>
          </w:tcPr>
          <w:p w14:paraId="26EEE4E0" w14:textId="77777777" w:rsidR="00A91040" w:rsidRDefault="00A91040" w:rsidP="0034442A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F1561E" w:rsidRPr="00A057CF" w14:paraId="706E14B2" w14:textId="77777777" w:rsidTr="007B16A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A7C955E" w14:textId="6A30A56D" w:rsidR="00F1561E" w:rsidRPr="00A057CF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2550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87B1A5A" w14:textId="77777777" w:rsidR="00F1561E" w:rsidRPr="00A057CF" w:rsidRDefault="00F1561E" w:rsidP="00F1561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7CF">
              <w:rPr>
                <w:rFonts w:ascii="新細明體" w:hAnsi="新細明體"/>
                <w:b/>
                <w:noProof/>
                <w:sz w:val="20"/>
              </w:rPr>
              <w:t>1,920,929,760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AEDB6B" w14:textId="77777777" w:rsidR="00F1561E" w:rsidRPr="00A057CF" w:rsidRDefault="00F1561E" w:rsidP="00F1561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7CF">
              <w:rPr>
                <w:rFonts w:ascii="新細明體" w:hAnsi="新細明體"/>
                <w:b/>
                <w:noProof/>
                <w:sz w:val="20"/>
              </w:rPr>
              <w:t>524,228,737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02460DB" w14:textId="77777777" w:rsidR="00F1561E" w:rsidRPr="00A057CF" w:rsidRDefault="00F1561E" w:rsidP="00F1561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7CF">
              <w:rPr>
                <w:rFonts w:ascii="新細明體" w:hAnsi="新細明體"/>
                <w:b/>
                <w:noProof/>
                <w:sz w:val="20"/>
              </w:rPr>
              <w:t>2,035,610,304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A461E3" w14:textId="77777777" w:rsidR="00F1561E" w:rsidRPr="00A057CF" w:rsidRDefault="00F1561E" w:rsidP="00F1561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7CF">
              <w:rPr>
                <w:rFonts w:ascii="新細明體" w:hAnsi="新細明體"/>
                <w:b/>
                <w:noProof/>
                <w:sz w:val="20"/>
              </w:rPr>
              <w:t>543,114,458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34C215F" w14:textId="77777777" w:rsidR="00F1561E" w:rsidRPr="00A057CF" w:rsidRDefault="00F1561E" w:rsidP="00F1561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7CF">
              <w:rPr>
                <w:rFonts w:ascii="新細明體" w:hAnsi="新細明體"/>
                <w:b/>
                <w:noProof/>
                <w:sz w:val="20"/>
              </w:rPr>
              <w:t>545,283,403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A92687" w14:textId="77777777" w:rsidR="00F1561E" w:rsidRPr="00A057CF" w:rsidRDefault="00F1561E" w:rsidP="00F1561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7CF">
              <w:rPr>
                <w:rFonts w:ascii="新細明體" w:hAnsi="新細明體"/>
                <w:b/>
                <w:noProof/>
                <w:sz w:val="20"/>
              </w:rPr>
              <w:t>1,146,851,678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381442" w14:textId="77777777" w:rsidR="00F1561E" w:rsidRPr="00A057CF" w:rsidRDefault="00F1561E" w:rsidP="00F1561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A057CF">
              <w:rPr>
                <w:rFonts w:ascii="新細明體" w:hAnsi="新細明體"/>
                <w:b/>
                <w:noProof/>
                <w:sz w:val="20"/>
              </w:rPr>
              <w:t>25,205,810,841</w:t>
            </w:r>
          </w:p>
        </w:tc>
      </w:tr>
      <w:tr w:rsidR="00F1561E" w14:paraId="4120F160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DB245C" w14:textId="356FB9D0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4A1CE002" w14:textId="07C5F9A3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行政支出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0CA839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4263F8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A5FB61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4D99C5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B4EDB5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4090F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06F63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386,193,509</w:t>
            </w:r>
          </w:p>
        </w:tc>
      </w:tr>
      <w:tr w:rsidR="00F1561E" w14:paraId="6B42A82A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073D14" w14:textId="1A383888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27D8D5B4" w14:textId="51069F81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立法支出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48B2E7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82371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87449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60392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67CE87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EE83D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44461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212,673,514</w:t>
            </w:r>
          </w:p>
        </w:tc>
      </w:tr>
      <w:tr w:rsidR="00F1561E" w14:paraId="4002FD3E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031FE7" w14:textId="79DD7652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773A4718" w14:textId="06220809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民政支出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1C65D0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1EBB26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A270F1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7B267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543,114,458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A7ED7A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230AC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60BB6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1,724,979,294</w:t>
            </w:r>
          </w:p>
        </w:tc>
      </w:tr>
      <w:tr w:rsidR="00F1561E" w14:paraId="1797DD68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7D44DF" w14:textId="40111B7B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4DBA19A6" w14:textId="629AF186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警政支出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776E53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1,920,929,760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4589F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1CA87B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C67B0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669E6A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C24FD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47E97F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1,920,929,760</w:t>
            </w:r>
          </w:p>
        </w:tc>
      </w:tr>
      <w:tr w:rsidR="00F1561E" w14:paraId="08B0B957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DECD9F" w14:textId="6B58028A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3815A4FD" w14:textId="6D307A9E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財務支出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1675F5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5C0855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5C8F99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1B96D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762AB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51974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2669A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270,705,551</w:t>
            </w:r>
          </w:p>
        </w:tc>
      </w:tr>
      <w:tr w:rsidR="00F1561E" w14:paraId="671DEA4A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FB5E0F" w14:textId="2A666590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7EC2E783" w14:textId="77DCF089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教育支出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638938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80CDD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F66114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B22FB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3DCF4D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A9BDE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E688E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7,086,352,484</w:t>
            </w:r>
          </w:p>
        </w:tc>
      </w:tr>
      <w:tr w:rsidR="00F1561E" w14:paraId="7314AD6F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040269" w14:textId="355321DA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01B20ED3" w14:textId="7204C2C2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文化支出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6EF646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8EAD22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38C144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F1DA6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C5484B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545,283,403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73945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0F2BE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587,570,959</w:t>
            </w:r>
          </w:p>
        </w:tc>
      </w:tr>
      <w:tr w:rsidR="00F1561E" w14:paraId="000A4E89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BFA4E9" w14:textId="5146682F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7B4E7E12" w14:textId="3BB08A95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農業支出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D47776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9BC251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1E80DE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69CD8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BFF7F6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C667F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8EF2E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378,811,563</w:t>
            </w:r>
          </w:p>
        </w:tc>
      </w:tr>
      <w:tr w:rsidR="00F1561E" w14:paraId="1D78DAE3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22CB5F" w14:textId="1517B190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2673887B" w14:textId="7EC14493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工業支出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9479EB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B9FC2C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AFFCA9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0B161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E5A212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2B7B27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C47118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291,857,337</w:t>
            </w:r>
          </w:p>
        </w:tc>
      </w:tr>
      <w:tr w:rsidR="00F1561E" w14:paraId="213438A1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C67F68" w14:textId="490396A9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407204B1" w14:textId="5770C26C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交通支出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12AC60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0FCD31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E39EDD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6659E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494A68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5C4485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17917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2,510,093,183</w:t>
            </w:r>
          </w:p>
        </w:tc>
      </w:tr>
      <w:tr w:rsidR="00F1561E" w14:paraId="3E832CBF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084D1C" w14:textId="29B7B7D3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6B6D4D61" w14:textId="1BDF8F5D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其他經濟服務支出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B3E7AB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F6E80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930C9D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BCCAE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8C19CF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AEC84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45456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779,409,144</w:t>
            </w:r>
          </w:p>
        </w:tc>
      </w:tr>
      <w:tr w:rsidR="00F1561E" w14:paraId="67B57DD9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D3E43B" w14:textId="0813D8BF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4958700E" w14:textId="6A8BAC5D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社會保險支出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0CFACA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1FDEF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3B937B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39C4C9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E330B2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3FD04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25157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492,523,018</w:t>
            </w:r>
          </w:p>
        </w:tc>
      </w:tr>
      <w:tr w:rsidR="00F1561E" w14:paraId="0F1023F2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04FA6A" w14:textId="7C6EC89C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38A9E532" w14:textId="0B6053DD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社會救助支出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8CA703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3F47D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BB3F1D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51FD8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77186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EF04E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9BC63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278,292,903</w:t>
            </w:r>
          </w:p>
        </w:tc>
      </w:tr>
      <w:tr w:rsidR="00F1561E" w14:paraId="1FF63602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009707" w14:textId="411315D6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793FA6F8" w14:textId="097E043B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福利服務支出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9F570C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F55A4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A959F5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0F0AD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2007C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4D7AC0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EF1B4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3,131,214,127</w:t>
            </w:r>
          </w:p>
        </w:tc>
      </w:tr>
      <w:tr w:rsidR="00F1561E" w14:paraId="28699E01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957341" w14:textId="143994AD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43829BA8" w14:textId="4274EEBA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國民就業支出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49A46F7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DA1176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80C4BB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C1C89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739B85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C61361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643C4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53,597,110</w:t>
            </w:r>
          </w:p>
        </w:tc>
      </w:tr>
      <w:tr w:rsidR="00F1561E" w14:paraId="5EF5DB26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4A9BAC" w14:textId="000973D6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76DF4BE6" w14:textId="1AF71E41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醫療保健支出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F6FB7F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F10028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524,228,737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9FC36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17AA6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1F0C11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2BF4A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569DF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524,228,737</w:t>
            </w:r>
          </w:p>
        </w:tc>
      </w:tr>
      <w:tr w:rsidR="00F1561E" w14:paraId="1F4D9BF7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98DE2C" w14:textId="05AD9B0F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18E52E47" w14:textId="15505E6F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環境保護支出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B2D1BB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C8DA8C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190BDF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2,035,610,304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D3DD3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2DB04F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5B2E9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017E233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2,035,610,304</w:t>
            </w:r>
          </w:p>
        </w:tc>
      </w:tr>
      <w:tr w:rsidR="00F1561E" w14:paraId="7E51816A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C90065" w14:textId="70223868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7F65199C" w14:textId="4743925A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社區發展支出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4946F6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D83AF3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FE6C70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6E016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E39A10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E3F2C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E640D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160,604,450</w:t>
            </w:r>
          </w:p>
        </w:tc>
      </w:tr>
      <w:tr w:rsidR="00F1561E" w14:paraId="1279D5B3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60C9BF" w14:textId="6BDAF0D9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17DECA81" w14:textId="06527239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退休撫卹給付支出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90B683D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5AAE0E6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782B13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D6819F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F37926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1F7FA2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630,456,082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45166B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1,744,296,082</w:t>
            </w:r>
          </w:p>
        </w:tc>
      </w:tr>
      <w:tr w:rsidR="00F1561E" w14:paraId="337503DD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5157B6" w14:textId="4956A167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6707EACC" w14:textId="23F49AEC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債務付息支出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5C78BD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4CC159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2A2520A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8323A40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9F18364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4A5A82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C7F1C7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69,457,734</w:t>
            </w:r>
          </w:p>
        </w:tc>
      </w:tr>
      <w:tr w:rsidR="00F1561E" w14:paraId="24E7C391" w14:textId="77777777" w:rsidTr="00F1561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42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6EA99E" w14:textId="1B7ACDE7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482" w:type="dxa"/>
            <w:gridSpan w:val="2"/>
            <w:tcBorders>
              <w:left w:val="nil"/>
            </w:tcBorders>
            <w:shd w:val="clear" w:color="auto" w:fill="auto"/>
          </w:tcPr>
          <w:p w14:paraId="2B21F2F4" w14:textId="79E81BA2" w:rsidR="00F1561E" w:rsidRDefault="00F1561E" w:rsidP="00F1561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1561E">
              <w:rPr>
                <w:rFonts w:ascii="標楷體" w:eastAsia="標楷體" w:hAnsi="標楷體" w:hint="eastAsia"/>
                <w:sz w:val="20"/>
                <w:szCs w:val="16"/>
              </w:rPr>
              <w:t>其他支出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07240E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31861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8F2BAF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FC3515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08D30CE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96484C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516,395,596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604FF1" w14:textId="77777777" w:rsidR="00F1561E" w:rsidRDefault="00F1561E" w:rsidP="00F1561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34C0">
              <w:rPr>
                <w:rFonts w:ascii="新細明體" w:hAnsi="新細明體"/>
                <w:noProof/>
                <w:sz w:val="20"/>
              </w:rPr>
              <w:t>566,410,078</w:t>
            </w:r>
          </w:p>
        </w:tc>
      </w:tr>
    </w:tbl>
    <w:p w14:paraId="6A46648B" w14:textId="77777777" w:rsidR="00A91040" w:rsidRDefault="00A91040" w:rsidP="00A91040"/>
    <w:sectPr w:rsidR="00A91040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F4161" w14:textId="77777777" w:rsidR="00A91040" w:rsidRDefault="00A91040">
      <w:r>
        <w:separator/>
      </w:r>
    </w:p>
  </w:endnote>
  <w:endnote w:type="continuationSeparator" w:id="0">
    <w:p w14:paraId="146FF630" w14:textId="77777777" w:rsidR="00A91040" w:rsidRDefault="00A91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75678" w14:textId="77777777" w:rsidR="00A91040" w:rsidRDefault="00A91040">
      <w:r>
        <w:separator/>
      </w:r>
    </w:p>
  </w:footnote>
  <w:footnote w:type="continuationSeparator" w:id="0">
    <w:p w14:paraId="3987BE8C" w14:textId="77777777" w:rsidR="00A91040" w:rsidRDefault="00A91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6156" w14:textId="5723F599" w:rsidR="003A0BB1" w:rsidRDefault="00A91040">
    <w:pPr>
      <w:jc w:val="center"/>
      <w:rPr>
        <w:rFonts w:ascii="標楷體" w:eastAsia="標楷體"/>
        <w:b/>
        <w:sz w:val="36"/>
        <w:u w:val="single"/>
      </w:rPr>
    </w:pPr>
    <w:r w:rsidRPr="00A9104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A91040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91040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決算審定數綜計表</w:t>
    </w:r>
    <w:r w:rsidRPr="00A91040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12E0" w14:textId="15402B6A" w:rsidR="003A0BB1" w:rsidRDefault="00A91040">
    <w:pPr>
      <w:jc w:val="center"/>
      <w:rPr>
        <w:rFonts w:ascii="標楷體" w:eastAsia="標楷體"/>
        <w:b/>
        <w:sz w:val="32"/>
        <w:u w:val="single"/>
      </w:rPr>
    </w:pPr>
    <w:r w:rsidRPr="00A9104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A91040">
      <w:rPr>
        <w:rFonts w:ascii="標楷體" w:eastAsia="標楷體" w:hAnsi="標楷體"/>
        <w:b/>
        <w:spacing w:val="60"/>
        <w:sz w:val="32"/>
        <w:u w:val="single"/>
      </w:rPr>
      <w:t>113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Pr="00A91040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040"/>
    <w:rsid w:val="00005F7A"/>
    <w:rsid w:val="000E3BC8"/>
    <w:rsid w:val="00112731"/>
    <w:rsid w:val="00230069"/>
    <w:rsid w:val="00247C62"/>
    <w:rsid w:val="00393891"/>
    <w:rsid w:val="003A0BB1"/>
    <w:rsid w:val="003B0DD9"/>
    <w:rsid w:val="004439C8"/>
    <w:rsid w:val="005B7929"/>
    <w:rsid w:val="0083101B"/>
    <w:rsid w:val="00930A01"/>
    <w:rsid w:val="00965C8B"/>
    <w:rsid w:val="009F5E83"/>
    <w:rsid w:val="00A214F3"/>
    <w:rsid w:val="00A91040"/>
    <w:rsid w:val="00AA34B5"/>
    <w:rsid w:val="00AB7299"/>
    <w:rsid w:val="00AC719B"/>
    <w:rsid w:val="00C10A9E"/>
    <w:rsid w:val="00D360A3"/>
    <w:rsid w:val="00F1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EFB8F5E"/>
  <w15:chartTrackingRefBased/>
  <w15:docId w15:val="{94E95367-149B-4720-8061-621CF469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iTAJEqcMpT8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ZiTAJEqcMpT8歲出政事別機關別決算審定數綜計表.dot</Template>
  <TotalTime>0</TotalTime>
  <Pages>2</Pages>
  <Words>689</Words>
  <Characters>1237</Characters>
  <Application>Microsoft Office Word</Application>
  <DocSecurity>0</DocSecurity>
  <Lines>10</Lines>
  <Paragraphs>3</Paragraphs>
  <ScaleCrop>false</ScaleCrop>
  <Company>N.A.O.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林宏儒</dc:creator>
  <cp:keywords/>
  <cp:lastModifiedBy>劉雅評</cp:lastModifiedBy>
  <cp:revision>3</cp:revision>
  <dcterms:created xsi:type="dcterms:W3CDTF">2025-06-04T09:13:00Z</dcterms:created>
  <dcterms:modified xsi:type="dcterms:W3CDTF">2025-06-05T07:23:00Z</dcterms:modified>
</cp:coreProperties>
</file>