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8D537" w14:textId="77777777" w:rsidR="006B369C" w:rsidRDefault="006B369C" w:rsidP="006B369C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B369C" w:rsidRPr="00A865D5" w14:paraId="35CD7A28" w14:textId="77777777" w:rsidTr="00D70F04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3E8681D" w14:textId="77777777" w:rsidR="006B369C" w:rsidRPr="00A865D5" w:rsidRDefault="006B369C" w:rsidP="00D70F04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25EEDECD" w14:textId="77777777" w:rsidR="006B369C" w:rsidRPr="00A865D5" w:rsidRDefault="006B369C" w:rsidP="00D70F04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7E63623" w14:textId="193F1FD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5B7CA7C" w14:textId="31B4E838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6DFD4DB" w14:textId="7777777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F5BF49" w14:textId="7777777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5B8124E" w14:textId="7777777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產業發展處主管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1A342C8" w14:textId="7777777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F45C3A7" w14:textId="77777777" w:rsidR="006B369C" w:rsidRPr="008F26EA" w:rsidRDefault="006B369C" w:rsidP="00D70F04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26FC512" w14:textId="77777777" w:rsidR="006B369C" w:rsidRPr="008F26EA" w:rsidRDefault="006B369C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4E8107D" w14:textId="77777777" w:rsidR="006B369C" w:rsidRPr="008F26EA" w:rsidRDefault="006B369C" w:rsidP="00D70F04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</w:tr>
      <w:tr w:rsidR="006B369C" w:rsidRPr="00C9662F" w14:paraId="4A53951E" w14:textId="77777777" w:rsidTr="00D70F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26D415D7" w14:textId="77777777" w:rsidR="006B369C" w:rsidRPr="00C9662F" w:rsidRDefault="006B369C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9662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56B39F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212,450,914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359E6C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15,144,834,138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0B6FE6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876,713,380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D09C26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30,902,086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035698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32,614,431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1DB133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100,317,197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23E346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177,876,223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D29D92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1,814,489,065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BF392CC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471,996,780</w:t>
            </w:r>
          </w:p>
        </w:tc>
      </w:tr>
      <w:tr w:rsidR="006B369C" w:rsidRPr="00C9662F" w14:paraId="10A663B7" w14:textId="77777777" w:rsidTr="00D70F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38C873B" w14:textId="77777777" w:rsidR="006B369C" w:rsidRPr="00C9662F" w:rsidRDefault="006B369C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9662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2C820E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199,217,808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861F96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12,938,605,028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76A8CB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797,772,537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362B6C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27,519,206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2C8022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28,604,623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3C9783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96,621,065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8D2A12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173,728,885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93D833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1,715,983,843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D9BFF7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464,226,483</w:t>
            </w:r>
          </w:p>
        </w:tc>
      </w:tr>
      <w:tr w:rsidR="004F1525" w:rsidRPr="000751B1" w14:paraId="1AF7A6DD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A31FC1F" w14:textId="4B34AC1B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5A4C160E" w14:textId="3EBB57AF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F7083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134,570,681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037D8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628,724,000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F453F4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414,471,448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458749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8,471,815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63FEF2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8,807,801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38547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76,473,039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0D4F2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139,293,529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A2FAB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1,564,331,588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790D1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191,885,108</w:t>
            </w:r>
          </w:p>
        </w:tc>
      </w:tr>
      <w:tr w:rsidR="004F1525" w:rsidRPr="000751B1" w14:paraId="207D7F24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B815F4C" w14:textId="61C8ED25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29C923A9" w14:textId="743E8120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69C6C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64,113,127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FBF64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1,277,647,390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247CF4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370,171,947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DA7116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19,027,391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3127A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17,976,522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CB9A5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14,421,026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EC156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34,033,272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FDF38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145,651,461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75279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168,487,670</w:t>
            </w:r>
          </w:p>
        </w:tc>
      </w:tr>
      <w:tr w:rsidR="004F1525" w:rsidRPr="000751B1" w14:paraId="10B6966B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C05B786" w14:textId="3BEAB06A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09834F0A" w14:textId="357EB3C4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7BE6A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534,000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4BB0F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10,962,775,904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CFCA1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13,129,142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88CB9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F6532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1,820,300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E0616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5,727,000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0641C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402,084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173FF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6,000,794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FD050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103,853,705</w:t>
            </w:r>
          </w:p>
        </w:tc>
      </w:tr>
      <w:tr w:rsidR="004F1525" w:rsidRPr="000751B1" w14:paraId="7A707738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4CD2760" w14:textId="63EA1BE3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47B5352D" w14:textId="273CBF23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C5E2E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9F874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164959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08B3F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ED2CB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D9AA2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62223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C775B6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FBD03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6B369C" w:rsidRPr="00C9662F" w14:paraId="32120F06" w14:textId="77777777" w:rsidTr="00D70F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479A8F10" w14:textId="77777777" w:rsidR="006B369C" w:rsidRPr="00C9662F" w:rsidRDefault="006B369C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9662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6F2C10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13,233,106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FA0DB9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2,206,229,110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ED369E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78,940,843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551F04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3,382,880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93D192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4,009,808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DB7DEB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3,696,132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7A7CD6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4,147,338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13E23B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98,505,222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DAA5A8" w14:textId="77777777" w:rsidR="006B369C" w:rsidRPr="00036CC2" w:rsidRDefault="006B369C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7,770,297</w:t>
            </w:r>
          </w:p>
        </w:tc>
      </w:tr>
      <w:tr w:rsidR="004F1525" w:rsidRPr="000751B1" w14:paraId="6D337636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CA27489" w14:textId="2F708B5F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79D72FB8" w14:textId="0B9F943B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4E9E2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1719C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44198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93C85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78FD2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94BBA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F0B50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5D13C6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CC6B0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4F1525" w:rsidRPr="000751B1" w14:paraId="0FE84AD4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17FF16D" w14:textId="3787D4A4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6A4AE123" w14:textId="70F57131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5ABEEB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F24EC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4,930,509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C60AA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929B8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64759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00C20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20770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27A3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977EC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4F1525" w:rsidRPr="000751B1" w14:paraId="00EE59CF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85AF86E" w14:textId="40E2F9F4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5D8B5E03" w14:textId="5E9BD7D6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A27F5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13,233,106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FD10A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1,380,278,825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752998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78,940,843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6C96BE9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3,382,880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3D8C42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4,009,808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3A85D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3,696,132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2C3B2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4,147,338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E52E2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98,505,222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28DE8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7,088,697</w:t>
            </w:r>
          </w:p>
        </w:tc>
      </w:tr>
      <w:tr w:rsidR="004F1525" w:rsidRPr="000751B1" w14:paraId="660AA460" w14:textId="77777777" w:rsidTr="004F152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918FB" w14:textId="254A6F7B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52F80F79" w14:textId="33A3856B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76746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5CFB8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821,019,776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2AF90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A18E0F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D3DEF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1CA96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9AC25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1D22E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D08F0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681,600</w:t>
            </w:r>
          </w:p>
        </w:tc>
      </w:tr>
    </w:tbl>
    <w:p w14:paraId="4150EB9D" w14:textId="77777777" w:rsidR="006B369C" w:rsidRDefault="006B369C" w:rsidP="006B369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B891425" w14:textId="77777777" w:rsidR="006B369C" w:rsidRDefault="006B369C" w:rsidP="006B369C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2692"/>
        <w:gridCol w:w="2692"/>
        <w:gridCol w:w="2693"/>
        <w:gridCol w:w="2692"/>
        <w:gridCol w:w="2693"/>
        <w:gridCol w:w="2692"/>
        <w:gridCol w:w="2693"/>
      </w:tblGrid>
      <w:tr w:rsidR="00036CC2" w:rsidRPr="00A865D5" w14:paraId="697208E0" w14:textId="77777777" w:rsidTr="00036CC2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4D6CDB2" w14:textId="77777777" w:rsidR="00036CC2" w:rsidRPr="00A865D5" w:rsidRDefault="00036CC2" w:rsidP="00D70F04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F9E020D" w14:textId="77777777" w:rsidR="00036CC2" w:rsidRPr="00A865D5" w:rsidRDefault="00036CC2" w:rsidP="00D70F04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7BC18522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4A1D7671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755A816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文化局(文化觀光局)主管</w:t>
            </w: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1E486E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0CD8825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37ECA14C" w14:textId="77777777" w:rsidR="00036CC2" w:rsidRPr="008F26EA" w:rsidRDefault="00036CC2" w:rsidP="00D70F04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BF4C0BF" w14:textId="77777777" w:rsidR="00036CC2" w:rsidRPr="008F26EA" w:rsidRDefault="00036CC2" w:rsidP="00D70F04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036CC2" w:rsidRPr="00F65677" w14:paraId="7659BC4A" w14:textId="77777777" w:rsidTr="00036CC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6CB7694" w14:textId="77777777" w:rsidR="00036CC2" w:rsidRPr="00F65677" w:rsidRDefault="00036CC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6567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690F99C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1,155,307,158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2C4BA74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502,964,525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31B362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342,975,574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DBB75C4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854,881,016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A1BEC4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21,718,322,487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7202185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3,487,488,354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B2CDA0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25,205,810,841</w:t>
            </w:r>
          </w:p>
        </w:tc>
      </w:tr>
      <w:tr w:rsidR="00036CC2" w:rsidRPr="00F65677" w14:paraId="67C4A165" w14:textId="77777777" w:rsidTr="00036CC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B996D0C" w14:textId="77777777" w:rsidR="00036CC2" w:rsidRPr="00F65677" w:rsidRDefault="00036CC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6567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7F96376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1,092,943,305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5699AAE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446,254,852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5FE5F2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297,267,942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D053B80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667,903,227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C85506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18,946,648,804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C729182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1,695,848,593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450942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20,642,497,397</w:t>
            </w:r>
          </w:p>
        </w:tc>
      </w:tr>
      <w:tr w:rsidR="004F1525" w:rsidRPr="000751B1" w14:paraId="74D90DCA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093222E" w14:textId="34621A56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7D7098FF" w14:textId="32993500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3AA71C2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539,387,833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CDB1AE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398,334,860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A3302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67,721,148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B7B697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464,079,027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8ABD06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4,636,551,877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D825623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2F571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4,636,551,897</w:t>
            </w:r>
          </w:p>
        </w:tc>
      </w:tr>
      <w:tr w:rsidR="004F1525" w:rsidRPr="000751B1" w14:paraId="1BBCF448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0B2C43F" w14:textId="0217A7FF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45F2FE36" w14:textId="60949D0E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60F32F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473,928,204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022DCEF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46,572,555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82A74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201,697,361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358ECB9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7E2E14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2,833,727,926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4BA89EF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599,411,630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4A796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3,433,139,556</w:t>
            </w:r>
          </w:p>
        </w:tc>
      </w:tr>
      <w:tr w:rsidR="004F1525" w:rsidRPr="000751B1" w14:paraId="50430E93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9E4F127" w14:textId="28CADFEC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3AF43C75" w14:textId="09FD2F30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6C0273A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79,627,268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4ADA3ED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1,347,437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69C5B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27,849,433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559200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203,824,200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2FA07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11,406,911,267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92CA85C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1,096,436,943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43C03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12,503,348,210</w:t>
            </w:r>
          </w:p>
        </w:tc>
      </w:tr>
      <w:tr w:rsidR="004F1525" w:rsidRPr="000751B1" w14:paraId="76792FF7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41F57FD" w14:textId="12AB319B" w:rsidR="004F1525" w:rsidRPr="000751B1" w:rsidRDefault="004F1525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="00BB1F02"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3792F4EB" w14:textId="4C9ACE31" w:rsidR="004F1525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BCABB35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B7C9FF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10C987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A1005E1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BE474E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5C24882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64A6E0" w14:textId="77777777" w:rsidR="004F1525" w:rsidRPr="00036CC2" w:rsidRDefault="004F1525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</w:tr>
      <w:tr w:rsidR="00036CC2" w:rsidRPr="00F65677" w14:paraId="1F0ECC65" w14:textId="77777777" w:rsidTr="00036CC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223200AE" w14:textId="77777777" w:rsidR="00036CC2" w:rsidRPr="00F65677" w:rsidRDefault="00036CC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6567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350E70E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62,363,853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1BCE7BF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56,709,673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132DFA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45,707,632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5D7B460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186,977,789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2FAE92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2,771,673,683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349263A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1,791,639,761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4C5D69" w14:textId="77777777" w:rsidR="00036CC2" w:rsidRPr="00036CC2" w:rsidRDefault="00036CC2" w:rsidP="00D70F04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b/>
                <w:noProof/>
                <w:spacing w:val="8"/>
                <w:sz w:val="20"/>
              </w:rPr>
              <w:t>4,563,313,444</w:t>
            </w:r>
          </w:p>
        </w:tc>
      </w:tr>
      <w:tr w:rsidR="00BB1F02" w:rsidRPr="000751B1" w14:paraId="497FA15A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5EBA376" w14:textId="18958361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15C3FE02" w14:textId="3ADDE82C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AF458DD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B01CA5D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BD0E7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5E13D1B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F2061C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E116B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3173AC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B1F02" w:rsidRPr="000751B1" w14:paraId="5B3E4407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784B937" w14:textId="70098207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405DC4D9" w14:textId="37CE42ED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85599C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6F9B5DF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C2FD8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7853C38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643,277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642D2C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5,573,786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725E25B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35,895,100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6969CA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41,468,886</w:t>
            </w:r>
          </w:p>
        </w:tc>
      </w:tr>
      <w:tr w:rsidR="00BB1F02" w:rsidRPr="000751B1" w14:paraId="666BE393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A194AC8" w14:textId="7B8DC1A0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7EC49655" w14:textId="084A1742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6C83A42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62,363,853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A6FC7B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56,709,673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4DE491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45,707,632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04658C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184,834,537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C8BCC9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1,942,898,546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0FF337B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1,613,544,854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66A9FB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3,556,443,400</w:t>
            </w:r>
          </w:p>
        </w:tc>
      </w:tr>
      <w:tr w:rsidR="00BB1F02" w:rsidRPr="000751B1" w14:paraId="32A1E6CB" w14:textId="77777777" w:rsidTr="00BB1F0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3AAF3" w14:textId="28ABEF50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left w:val="nil"/>
            </w:tcBorders>
            <w:shd w:val="clear" w:color="auto" w:fill="auto"/>
            <w:vAlign w:val="center"/>
          </w:tcPr>
          <w:p w14:paraId="540672FD" w14:textId="6708A99A" w:rsidR="00BB1F02" w:rsidRPr="000751B1" w:rsidRDefault="00BB1F02" w:rsidP="00D70F0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D020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6764607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2694685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C33D33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C0FA20B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1,499,975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C87C00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823,201,351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C49FD84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142,199,807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8F91FC" w14:textId="77777777" w:rsidR="00BB1F02" w:rsidRPr="00036CC2" w:rsidRDefault="00BB1F02" w:rsidP="00D70F04">
            <w:pPr>
              <w:pStyle w:val="3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036CC2">
              <w:rPr>
                <w:rFonts w:ascii="新細明體" w:hAnsi="新細明體"/>
                <w:noProof/>
                <w:spacing w:val="8"/>
                <w:sz w:val="20"/>
              </w:rPr>
              <w:t>965,401,158</w:t>
            </w:r>
          </w:p>
        </w:tc>
      </w:tr>
    </w:tbl>
    <w:p w14:paraId="081FC8F3" w14:textId="77777777" w:rsidR="006B369C" w:rsidRDefault="006B369C" w:rsidP="006B369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4A600FAC" w14:textId="466CC587" w:rsidR="00C57ABD" w:rsidRPr="006B369C" w:rsidRDefault="00C57ABD" w:rsidP="006B369C"/>
    <w:sectPr w:rsidR="00C57ABD" w:rsidRPr="006B369C" w:rsidSect="00A03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165C5" w14:textId="77777777" w:rsidR="006B369C" w:rsidRDefault="006B369C" w:rsidP="009E17D4">
      <w:r>
        <w:separator/>
      </w:r>
    </w:p>
  </w:endnote>
  <w:endnote w:type="continuationSeparator" w:id="0">
    <w:p w14:paraId="30DECCD5" w14:textId="77777777" w:rsidR="006B369C" w:rsidRDefault="006B369C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BD28D" w14:textId="77777777" w:rsidR="0091754F" w:rsidRDefault="009175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784AA" w14:textId="77777777" w:rsidR="0091754F" w:rsidRDefault="0091754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5BCF3" w14:textId="77777777" w:rsidR="0091754F" w:rsidRDefault="009175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60C47" w14:textId="77777777" w:rsidR="006B369C" w:rsidRDefault="006B369C" w:rsidP="009E17D4">
      <w:r>
        <w:separator/>
      </w:r>
    </w:p>
  </w:footnote>
  <w:footnote w:type="continuationSeparator" w:id="0">
    <w:p w14:paraId="47301E52" w14:textId="77777777" w:rsidR="006B369C" w:rsidRDefault="006B369C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C224B" w14:textId="77777777" w:rsidR="0091754F" w:rsidRDefault="009175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C7280" w14:textId="54DE3C1A" w:rsidR="00A032FC" w:rsidRPr="0091754F" w:rsidRDefault="00BE2EA3" w:rsidP="00A032FC">
    <w:pPr>
      <w:pStyle w:val="a3"/>
      <w:spacing w:line="320" w:lineRule="exact"/>
      <w:ind w:rightChars="235" w:right="564" w:firstLine="480"/>
      <w:jc w:val="center"/>
      <w:rPr>
        <w:rFonts w:hAnsi="標楷體"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036CC2" w:rsidRPr="00036CC2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036CC2" w:rsidRPr="00036CC2">
      <w:rPr>
        <w:rFonts w:hAnsi="標楷體"/>
        <w:b/>
        <w:spacing w:val="60"/>
        <w:w w:val="100"/>
        <w:sz w:val="32"/>
        <w:szCs w:val="32"/>
        <w:u w:val="single"/>
      </w:rPr>
      <w:t>基隆市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91754F">
      <w:rPr>
        <w:rFonts w:hAnsi="標楷體" w:hint="eastAsia"/>
        <w:sz w:val="24"/>
        <w:szCs w:val="24"/>
      </w:rPr>
      <w:t>(續</w:t>
    </w:r>
    <w:r w:rsidR="00A032FC" w:rsidRPr="0091754F">
      <w:rPr>
        <w:rFonts w:hAnsi="標楷體"/>
        <w:sz w:val="24"/>
        <w:szCs w:val="24"/>
      </w:rPr>
      <w:t>)</w:t>
    </w:r>
    <w:bookmarkStart w:id="0" w:name="_GoBack"/>
    <w:bookmarkEnd w:id="0"/>
  </w:p>
  <w:p w14:paraId="5731618E" w14:textId="77777777" w:rsidR="00A032FC" w:rsidRPr="00A032FC" w:rsidRDefault="00A032FC" w:rsidP="00A032FC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DE6AC" w14:textId="2845FC60" w:rsidR="00A032FC" w:rsidRPr="007C6F04" w:rsidRDefault="00DC435F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36CC2" w:rsidRPr="00036CC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036CC2" w:rsidRPr="00036CC2">
      <w:rPr>
        <w:rFonts w:ascii="標楷體" w:eastAsia="標楷體" w:hAnsi="標楷體"/>
        <w:b/>
        <w:spacing w:val="60"/>
        <w:sz w:val="32"/>
        <w:szCs w:val="32"/>
        <w:u w:val="single"/>
      </w:rPr>
      <w:t>基隆市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9C"/>
    <w:rsid w:val="00030A60"/>
    <w:rsid w:val="00036CC2"/>
    <w:rsid w:val="000751B1"/>
    <w:rsid w:val="000829BA"/>
    <w:rsid w:val="001B5022"/>
    <w:rsid w:val="001D72A9"/>
    <w:rsid w:val="00246AE4"/>
    <w:rsid w:val="002865ED"/>
    <w:rsid w:val="00335A84"/>
    <w:rsid w:val="003A09D3"/>
    <w:rsid w:val="004120E8"/>
    <w:rsid w:val="004412ED"/>
    <w:rsid w:val="004733C9"/>
    <w:rsid w:val="004F1525"/>
    <w:rsid w:val="00525DF8"/>
    <w:rsid w:val="00540446"/>
    <w:rsid w:val="0060537D"/>
    <w:rsid w:val="006B369C"/>
    <w:rsid w:val="007B08FF"/>
    <w:rsid w:val="007C65B0"/>
    <w:rsid w:val="007C6F04"/>
    <w:rsid w:val="00844078"/>
    <w:rsid w:val="008B5364"/>
    <w:rsid w:val="008D5355"/>
    <w:rsid w:val="008F26EA"/>
    <w:rsid w:val="0091754F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B1F02"/>
    <w:rsid w:val="00BC18E5"/>
    <w:rsid w:val="00BE2EA3"/>
    <w:rsid w:val="00C34B64"/>
    <w:rsid w:val="00C57ABD"/>
    <w:rsid w:val="00C73DB7"/>
    <w:rsid w:val="00D479AB"/>
    <w:rsid w:val="00DC435F"/>
    <w:rsid w:val="00DD2192"/>
    <w:rsid w:val="00DD78AC"/>
    <w:rsid w:val="00DF5FFF"/>
    <w:rsid w:val="00E122CC"/>
    <w:rsid w:val="00E27B52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98C024"/>
  <w15:chartTrackingRefBased/>
  <w15:docId w15:val="{3705CF13-0DF6-464E-8BA5-BC1000A4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jx9777T3Gpv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9791-523D-4759-97F2-72D3798D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zjx9777T3Gpv各主管機關歲出用途別科目決算審定數綜計表.dot</Template>
  <TotalTime>77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劉雅評</dc:creator>
  <cp:keywords/>
  <cp:lastModifiedBy>蕭茹方</cp:lastModifiedBy>
  <cp:revision>7</cp:revision>
  <cp:lastPrinted>2025-06-12T07:16:00Z</cp:lastPrinted>
  <dcterms:created xsi:type="dcterms:W3CDTF">2025-06-04T07:05:00Z</dcterms:created>
  <dcterms:modified xsi:type="dcterms:W3CDTF">2025-06-12T07:17:00Z</dcterms:modified>
</cp:coreProperties>
</file>