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464"/>
        <w:gridCol w:w="2569"/>
        <w:gridCol w:w="1549"/>
        <w:gridCol w:w="1442"/>
        <w:gridCol w:w="1077"/>
        <w:gridCol w:w="367"/>
        <w:gridCol w:w="1444"/>
        <w:gridCol w:w="1444"/>
        <w:gridCol w:w="1519"/>
        <w:gridCol w:w="1520"/>
        <w:gridCol w:w="1521"/>
        <w:gridCol w:w="1520"/>
        <w:gridCol w:w="708"/>
        <w:gridCol w:w="1719"/>
        <w:gridCol w:w="829"/>
        <w:gridCol w:w="1533"/>
        <w:gridCol w:w="603"/>
      </w:tblGrid>
      <w:tr w:rsidR="00E55EEF" w14:paraId="3A1EE7A0" w14:textId="77777777" w:rsidTr="005E40BC">
        <w:trPr>
          <w:gridBefore w:val="1"/>
          <w:wBefore w:w="40" w:type="dxa"/>
          <w:cantSplit/>
          <w:trHeight w:val="270"/>
          <w:tblHeader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14:paraId="772F0CB5" w14:textId="77777777" w:rsidR="00E55EEF" w:rsidRDefault="00E55EEF" w:rsidP="001D7761">
            <w:pPr>
              <w:rPr>
                <w:rFonts w:eastAsia="標楷體"/>
                <w:sz w:val="20"/>
              </w:rPr>
            </w:pPr>
            <w:bookmarkStart w:id="0" w:name="_GoBack"/>
            <w:bookmarkEnd w:id="0"/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63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76759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727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E14BB3E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6C60014D" w14:textId="77777777"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61C381DA" w14:textId="77777777" w:rsidTr="005E40BC">
        <w:trPr>
          <w:gridBefore w:val="1"/>
          <w:wBefore w:w="40" w:type="dxa"/>
          <w:cantSplit/>
          <w:trHeight w:val="270"/>
          <w:tblHeader/>
        </w:trPr>
        <w:tc>
          <w:tcPr>
            <w:tcW w:w="464" w:type="dxa"/>
            <w:tcBorders>
              <w:top w:val="nil"/>
              <w:left w:val="nil"/>
              <w:right w:val="nil"/>
            </w:tcBorders>
          </w:tcPr>
          <w:p w14:paraId="4EA8BA51" w14:textId="77777777" w:rsidR="00E55EEF" w:rsidRDefault="00E55EEF" w:rsidP="001D7761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637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3A00A36C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27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458A3296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2D570687" w14:textId="77777777" w:rsidTr="00304C9B">
        <w:trPr>
          <w:cantSplit/>
          <w:tblHeader/>
        </w:trPr>
        <w:tc>
          <w:tcPr>
            <w:tcW w:w="3073" w:type="dxa"/>
            <w:gridSpan w:val="3"/>
            <w:tcBorders>
              <w:left w:val="nil"/>
            </w:tcBorders>
            <w:vAlign w:val="center"/>
          </w:tcPr>
          <w:p w14:paraId="24596E79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15EFEF7A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30C2D4CB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8" w:type="dxa"/>
            <w:gridSpan w:val="5"/>
            <w:vAlign w:val="center"/>
          </w:tcPr>
          <w:p w14:paraId="3D6A2F70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548" w:type="dxa"/>
            <w:gridSpan w:val="2"/>
            <w:vAlign w:val="center"/>
          </w:tcPr>
          <w:p w14:paraId="2DAA9E4D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0587B5CF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136" w:type="dxa"/>
            <w:gridSpan w:val="2"/>
            <w:tcBorders>
              <w:right w:val="nil"/>
            </w:tcBorders>
            <w:vAlign w:val="center"/>
          </w:tcPr>
          <w:p w14:paraId="425684C4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0C302062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75144071" w14:textId="77777777" w:rsidTr="001D7761">
        <w:trPr>
          <w:cantSplit/>
          <w:tblHeader/>
        </w:trPr>
        <w:tc>
          <w:tcPr>
            <w:tcW w:w="504" w:type="dxa"/>
            <w:gridSpan w:val="2"/>
            <w:tcBorders>
              <w:left w:val="nil"/>
            </w:tcBorders>
            <w:vAlign w:val="center"/>
          </w:tcPr>
          <w:p w14:paraId="7EA221FC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569" w:type="dxa"/>
            <w:vAlign w:val="center"/>
          </w:tcPr>
          <w:p w14:paraId="2CFEC28D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447A546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240470DF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596AEE1B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763D6C8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2D7883E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036821B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0" w:type="dxa"/>
            <w:vAlign w:val="center"/>
          </w:tcPr>
          <w:p w14:paraId="4CE1135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71AF9F2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7978D3D5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2B639594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19" w:type="dxa"/>
            <w:vAlign w:val="center"/>
          </w:tcPr>
          <w:p w14:paraId="266E2AB4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29" w:type="dxa"/>
            <w:vAlign w:val="center"/>
          </w:tcPr>
          <w:p w14:paraId="6B69105B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33" w:type="dxa"/>
            <w:vAlign w:val="center"/>
          </w:tcPr>
          <w:p w14:paraId="38A57283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tcBorders>
              <w:right w:val="nil"/>
            </w:tcBorders>
            <w:vAlign w:val="center"/>
          </w:tcPr>
          <w:p w14:paraId="3E26E461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866871" w:rsidRPr="00FD7C5B" w14:paraId="1C1438C1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2031246B" w14:textId="77777777" w:rsidR="00866871" w:rsidRPr="00FD7C5B" w:rsidRDefault="00866871" w:rsidP="00BD119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569" w:type="dxa"/>
            <w:shd w:val="clear" w:color="auto" w:fill="auto"/>
            <w:vAlign w:val="center"/>
          </w:tcPr>
          <w:p w14:paraId="184EE82D" w14:textId="77777777" w:rsidR="00866871" w:rsidRPr="00FD7C5B" w:rsidRDefault="00866871" w:rsidP="00BD119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D7C5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62DCEE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26,602,932,000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6660F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22,386,608,587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0A375D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3,905,000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9EBBDB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2,819,847,254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3D94FA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25,210,360,841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2D1620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21,714,417,487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5AB894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3,905,000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0BD581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3,487,488,354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AE9E75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25,205,810,841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5BCA4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100.00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E6C7E2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- 1,397,121,159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433189D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- 5.25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E82FDB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- 4,550,000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24C16D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4C9B">
              <w:rPr>
                <w:rFonts w:ascii="新細明體" w:hAnsi="新細明體"/>
                <w:b/>
                <w:noProof/>
                <w:spacing w:val="8"/>
                <w:sz w:val="20"/>
              </w:rPr>
              <w:t>- 0.02</w:t>
            </w:r>
          </w:p>
        </w:tc>
      </w:tr>
      <w:tr w:rsidR="00866871" w14:paraId="1DCCAFDB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4ED1FC02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8BDC5E5" w14:textId="543AFA4F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35DD4F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224,828,000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1C08583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212,450,914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1CED4B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6C47B47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222,600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ABA2F1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212,673,514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3ADF04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212,450,914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2E6D877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D0B017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222,600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A43B02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212,673,514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C8DEE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0.84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21BC93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- 12,154,486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5F03FF07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- 5.41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75B8F87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E9DFBA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416AE60E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50832B24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31AE1F6" w14:textId="5044D7DD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95B8B0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17,965,922,455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F29F7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15,144,834,138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1DD142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95A767A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1,871,399,839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801883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17,016,233,977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3392C8A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15,144,834,138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36E6087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C7A164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1,866,849,839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2B65A19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17,011,683,977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AB278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67.49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9194E7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- 954,238,478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3AE35FE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- 5.31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FE3F23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- 4,550,000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6D12AF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- 0.03</w:t>
            </w:r>
          </w:p>
        </w:tc>
      </w:tr>
      <w:tr w:rsidR="00866871" w14:paraId="4282107C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3D087F21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0A01D8E0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3E9D29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979,364,000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40635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876,713,380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D30BA5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16916AA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32,926,223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7972BA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909,639,603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D73ADB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876,713,380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9DB465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C25D4F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32,926,223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268CAE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909,639,603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3C9CF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3.61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55F8208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- 69,724,397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2C0C4AD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- 7.12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EA0F7F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054DBD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36663A52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12BF2EEE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4B7817AF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931696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46,646,000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A512D8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30,902,086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2D0C96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CC361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11,385,470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B43BB98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42,287,556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0806247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30,902,086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847102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943007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11,385,470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A75580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42,287,556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BDED9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0.17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B4F86E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- 4,358,444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64F8153A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- 9.34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C5337E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F9446A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1B5174D3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0AD83F99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250C81F6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產業發展處主管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BE288B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44,414,000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CA4BAB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32,614,431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69BC24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079798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F39334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32,614,431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070D37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32,614,431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36DE17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96E51A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83FD32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32,614,431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93C13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0.13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669295A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- 11,799,569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2B6417E8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- 26.57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9F5F5F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BE8C16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5359EE03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1EFB90A8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3E933E1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478171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108,229,000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E1A3A0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100,317,197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F30D74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FBF126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033182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100,317,197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3322BF8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100,317,197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6CD8B7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66CC4FA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5CD75C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100,317,197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2B12C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0.40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D7D2A5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- 7,911,803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25CD828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- 7.31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816313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66BDF1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3851749B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3C0CCA92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51C428F1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D63809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186,862,000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D48EEE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177,876,223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20304C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8DB9B8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2,700,000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EAD50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180,576,223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AFB237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177,876,223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F8D6A38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F30D13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2,700,000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ED61F6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180,576,223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7F0A08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0.72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FB0B26A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- 6,285,777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68B980B8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- 3.36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F8C088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A311723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16E4E667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27F31E73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4E3E7D6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641D037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1,970,663,561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5DD8EC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1,814,489,065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FBBE027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593334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106,440,695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22EEFA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1,920,929,760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636D1E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1,814,489,065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01F3FA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9DA582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106,440,695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875235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1,920,929,760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D8AF0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7.62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73BF2F6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- 49,733,801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088B55E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- 2.52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46BF2C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C4ED24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6FBC9AA8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6667A846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31AF81BD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510F04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609,876,612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5DD90C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471,996,780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0071D39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BF8D6C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52,231,957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4540CDA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524,228,737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77DBAA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471,996,780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D6F2A29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CB119E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52,231,957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13C40F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524,228,737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94E91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2.08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4EC0163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- 85,647,875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3A22030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- 14.04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5DB918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36A4A99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7DB0C8EB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31861F62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016ED24A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38612A3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2,110,891,000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985C21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1,827,498,258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B72FD2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56588E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208,112,046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3411693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2,035,610,304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30BE263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1,155,307,158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9F8D9C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AC6F9F7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880,303,146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E70305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2,035,610,304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FAD7D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8.08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2362379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- 75,280,696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01FBBBC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- 3.57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15FFE43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AAA2DE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645FA987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0218C7D3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0BB6A539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8ED3EB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554,944,000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8B0BF8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499,059,525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157079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3,905,000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CA947A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40,149,933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0AEF2B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543,114,458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2A36EEA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499,059,525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2E2E59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3,905,000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58DCE5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40,149,933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C325B5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543,114,458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E7E49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2.15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053A2F2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- 11,829,542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2430D0E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- 2.13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FCA010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397749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1E6A2A5A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44F78B7D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67AF2661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文化局(文化觀光局)主管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5604DA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568,244,000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A8ECCA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342,975,574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34E71E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3752E3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202,307,829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7BF3B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545,283,403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B4087B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342,975,574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5A477F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9A0C07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202,307,829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DCC3A3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545,283,403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E2295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2.16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559EFC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- 22,960,597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4651D149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- 4.04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BD6A56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4933523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76157AE6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69E77FBB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711C1C3F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748BA1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1,227,526,452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1D8B50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854,881,016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0763E2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3B199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291,970,662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D516AE7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1,146,851,678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77F10D6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854,881,016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0B5B16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5632663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291,970,662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7C494B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1,146,851,678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8AB20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4.55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2DBDC1B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- 80,674,774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6797C86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- 6.57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4F10EE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ED4D5A8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866871" w14:paraId="7EA802A8" w14:textId="77777777" w:rsidTr="001D77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04" w:type="dxa"/>
            <w:gridSpan w:val="2"/>
            <w:shd w:val="clear" w:color="auto" w:fill="auto"/>
            <w:vAlign w:val="center"/>
          </w:tcPr>
          <w:p w14:paraId="3118C6E9" w14:textId="77777777" w:rsidR="00866871" w:rsidRDefault="00866871" w:rsidP="00BD1194">
            <w:pPr>
              <w:jc w:val="center"/>
              <w:rPr>
                <w:rFonts w:ascii="新細明體" w:hAnsi="新細明體"/>
                <w:sz w:val="20"/>
              </w:rPr>
            </w:pPr>
            <w:r w:rsidRPr="0035567D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569" w:type="dxa"/>
            <w:shd w:val="clear" w:color="auto" w:fill="auto"/>
            <w:vAlign w:val="center"/>
          </w:tcPr>
          <w:p w14:paraId="1E93AE24" w14:textId="77777777" w:rsidR="00866871" w:rsidRDefault="00866871" w:rsidP="00BD119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5567D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28C5839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4,520,920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D213E9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F6A6C42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0C81EA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84DD90C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D8C610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D73F255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4249313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A2B24D4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30CC8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F2440DF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- 4,520,920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1CD98A53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- 100.00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09C476D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66D000E" w14:textId="77777777" w:rsidR="00866871" w:rsidRPr="00304C9B" w:rsidRDefault="00866871" w:rsidP="00BD1194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C9B">
              <w:rPr>
                <w:rFonts w:ascii="新細明體" w:hAnsi="新細明體"/>
                <w:noProof/>
                <w:spacing w:val="8"/>
                <w:sz w:val="20"/>
              </w:rPr>
              <w:t>--</w:t>
            </w:r>
          </w:p>
        </w:tc>
      </w:tr>
    </w:tbl>
    <w:p w14:paraId="0E648080" w14:textId="39435392" w:rsidR="00AE2EA2" w:rsidRDefault="00866871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 w:rsidR="00304C9B" w:rsidRPr="00304C9B">
        <w:rPr>
          <w:rFonts w:ascii="標楷體" w:eastAsia="標楷體" w:hAnsi="標楷體" w:hint="eastAsia"/>
          <w:sz w:val="20"/>
        </w:rPr>
        <w:t>113</w:t>
      </w:r>
      <w:proofErr w:type="gramEnd"/>
      <w:r w:rsidR="00304C9B" w:rsidRPr="00304C9B">
        <w:rPr>
          <w:rFonts w:ascii="標楷體" w:eastAsia="標楷體" w:hAnsi="標楷體" w:hint="eastAsia"/>
          <w:sz w:val="20"/>
        </w:rPr>
        <w:t>年度第二預備金原編列預算數2,700萬元，經核准動支2,24</w:t>
      </w:r>
      <w:r w:rsidR="006A2F35">
        <w:rPr>
          <w:rFonts w:ascii="標楷體" w:eastAsia="標楷體" w:hAnsi="標楷體"/>
          <w:sz w:val="20"/>
        </w:rPr>
        <w:t>7</w:t>
      </w:r>
      <w:r w:rsidR="00304C9B" w:rsidRPr="00304C9B">
        <w:rPr>
          <w:rFonts w:ascii="標楷體" w:eastAsia="標楷體" w:hAnsi="標楷體" w:hint="eastAsia"/>
          <w:sz w:val="20"/>
        </w:rPr>
        <w:t>萬餘元，賸餘452萬餘元。</w:t>
      </w:r>
    </w:p>
    <w:p w14:paraId="40A27801" w14:textId="77777777" w:rsidR="003A6AF3" w:rsidRPr="00304C9B" w:rsidRDefault="003A6AF3">
      <w:pPr>
        <w:ind w:right="414"/>
        <w:rPr>
          <w:rFonts w:ascii="標楷體" w:eastAsia="標楷體" w:hAnsi="標楷體"/>
          <w:sz w:val="20"/>
        </w:rPr>
      </w:pPr>
    </w:p>
    <w:sectPr w:rsidR="003A6AF3" w:rsidRPr="00304C9B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117F2" w14:textId="77777777" w:rsidR="00866871" w:rsidRDefault="00866871">
      <w:r>
        <w:separator/>
      </w:r>
    </w:p>
  </w:endnote>
  <w:endnote w:type="continuationSeparator" w:id="0">
    <w:p w14:paraId="7E7F0B4E" w14:textId="77777777" w:rsidR="00866871" w:rsidRDefault="0086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29F79" w14:textId="77777777" w:rsidR="00866871" w:rsidRDefault="00866871">
      <w:r>
        <w:separator/>
      </w:r>
    </w:p>
  </w:footnote>
  <w:footnote w:type="continuationSeparator" w:id="0">
    <w:p w14:paraId="38969119" w14:textId="77777777" w:rsidR="00866871" w:rsidRDefault="00866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06BF3" w14:textId="6C7AE731" w:rsidR="0019333D" w:rsidRDefault="00304C9B">
    <w:pPr>
      <w:pStyle w:val="a3"/>
      <w:jc w:val="center"/>
    </w:pPr>
    <w:r w:rsidRPr="00304C9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04C9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04C9B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304C9B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6F3FE" w14:textId="53BA44F7" w:rsidR="0019333D" w:rsidRDefault="00304C9B">
    <w:pPr>
      <w:pStyle w:val="a3"/>
      <w:jc w:val="center"/>
      <w:rPr>
        <w:b/>
        <w:sz w:val="32"/>
      </w:rPr>
    </w:pPr>
    <w:r w:rsidRPr="00304C9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304C9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Pr="00304C9B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871"/>
    <w:rsid w:val="00126D1C"/>
    <w:rsid w:val="001360D0"/>
    <w:rsid w:val="0019333D"/>
    <w:rsid w:val="001B52B0"/>
    <w:rsid w:val="001D7761"/>
    <w:rsid w:val="002806A0"/>
    <w:rsid w:val="002B407D"/>
    <w:rsid w:val="00304C9B"/>
    <w:rsid w:val="00314D54"/>
    <w:rsid w:val="003A6AF3"/>
    <w:rsid w:val="0042792A"/>
    <w:rsid w:val="00542884"/>
    <w:rsid w:val="005E40BC"/>
    <w:rsid w:val="006A2F35"/>
    <w:rsid w:val="00866871"/>
    <w:rsid w:val="00A82B7C"/>
    <w:rsid w:val="00AE2EA2"/>
    <w:rsid w:val="00D33987"/>
    <w:rsid w:val="00DA741F"/>
    <w:rsid w:val="00E0026A"/>
    <w:rsid w:val="00E55EEF"/>
    <w:rsid w:val="00ED5A22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BE510EC"/>
  <w15:chartTrackingRefBased/>
  <w15:docId w15:val="{1F9FBE38-33F0-4388-B6D1-BF08C2FB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0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cglnUSpU7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fcglnUSpU7歲出機關別決算審定表主管別.dot</Template>
  <TotalTime>6</TotalTime>
  <Pages>1</Pages>
  <Words>470</Words>
  <Characters>1721</Characters>
  <Application>Microsoft Office Word</Application>
  <DocSecurity>0</DocSecurity>
  <Lines>14</Lines>
  <Paragraphs>4</Paragraphs>
  <ScaleCrop>false</ScaleCrop>
  <Company>N.A.O.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劉雅評</dc:creator>
  <cp:keywords/>
  <cp:lastModifiedBy>蕭茹方</cp:lastModifiedBy>
  <cp:revision>5</cp:revision>
  <dcterms:created xsi:type="dcterms:W3CDTF">2025-06-05T07:22:00Z</dcterms:created>
  <dcterms:modified xsi:type="dcterms:W3CDTF">2025-06-13T06:35:00Z</dcterms:modified>
</cp:coreProperties>
</file>