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022"/>
        <w:gridCol w:w="1418"/>
        <w:gridCol w:w="1559"/>
        <w:gridCol w:w="1301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36054291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3C86C99A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0F230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DBBA" w14:textId="2D21DF31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E47D71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6F6523A4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02D77FE8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2052A8D9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1E243DD7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14CC9BA7" w14:textId="77777777" w:rsidTr="001304B7">
        <w:trPr>
          <w:cantSplit/>
          <w:tblHeader/>
        </w:trPr>
        <w:tc>
          <w:tcPr>
            <w:tcW w:w="2382" w:type="dxa"/>
            <w:gridSpan w:val="3"/>
            <w:tcBorders>
              <w:left w:val="nil"/>
            </w:tcBorders>
            <w:vAlign w:val="center"/>
          </w:tcPr>
          <w:p w14:paraId="16152FCF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418" w:type="dxa"/>
            <w:vMerge w:val="restart"/>
            <w:vAlign w:val="center"/>
          </w:tcPr>
          <w:p w14:paraId="45D7DAF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00" w:type="dxa"/>
            <w:gridSpan w:val="5"/>
            <w:vAlign w:val="center"/>
          </w:tcPr>
          <w:p w14:paraId="04F7E324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34D19267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66EA4757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44BFD136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0DC9E115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5C0081BD" w14:textId="77777777" w:rsidTr="001304B7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087C11EA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022" w:type="dxa"/>
            <w:vAlign w:val="center"/>
          </w:tcPr>
          <w:p w14:paraId="1AC7F2FC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418" w:type="dxa"/>
            <w:vMerge/>
            <w:vAlign w:val="center"/>
          </w:tcPr>
          <w:p w14:paraId="03C1712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F1DF90C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301" w:type="dxa"/>
            <w:vAlign w:val="center"/>
          </w:tcPr>
          <w:p w14:paraId="2BE8171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01CA2C51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4412CEE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2099607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3715DA0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5C5AAFA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E11D42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2D052D1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3A9ECEE6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97432B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79CA2BD5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E47D71" w:rsidRPr="006A7F70" w14:paraId="11A89F5D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C78BA3F" w14:textId="77777777" w:rsidR="00E47D71" w:rsidRPr="006A7F70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2E8DBCBC" w14:textId="77777777" w:rsidR="00E47D71" w:rsidRPr="006A7F70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A7F7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8E347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21,824,388,070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7F8D9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19,618,839,904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86814A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BED1DF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1,028,207,493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A4579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20,647,047,397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C200A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- 672,191,100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A089C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D228B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667,641,100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7233F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18,946,648,804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3FE83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BB5D6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1,695,848,593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FAAB02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20,642,497,397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7F31D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- 1,181,890,673</w:t>
            </w:r>
          </w:p>
        </w:tc>
      </w:tr>
      <w:tr w:rsidR="00E47D71" w:rsidRPr="006A7F70" w14:paraId="3BBBC43E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CF66F7B" w14:textId="77777777" w:rsidR="00E47D71" w:rsidRPr="006A7F70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651F7A1A" w14:textId="77777777" w:rsidR="00E47D71" w:rsidRPr="006A7F70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A7F7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9C2F09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4,306,175,566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C51BD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3,989,764,319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9CA3AC9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E3DFA8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91,297,028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C0C7C9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4,081,061,347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BD537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3705B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E249D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38991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3,989,764,319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55360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07B43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91,297,028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999FD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4,081,061,347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B969AC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- 225,114,219</w:t>
            </w:r>
          </w:p>
        </w:tc>
      </w:tr>
      <w:tr w:rsidR="00E47D71" w14:paraId="4987FFA3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D64481B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7B2EF584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8DD49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375,299,048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22A16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340,344,078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2974E8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1AD586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7,810,580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256ED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348,154,658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19040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BC013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878D2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3FAF6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340,344,078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388A6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23AEE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7,810,580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F8861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348,154,658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73CFB79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- 27,144,390</w:t>
            </w:r>
          </w:p>
        </w:tc>
      </w:tr>
      <w:tr w:rsidR="00E47D71" w14:paraId="62066677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166F047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651C8206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B4FCC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211,128,000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52CA2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199,217,808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E22A5F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245E679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A77F9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199,217,808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D73A5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E718E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B3B102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9A781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199,217,808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FCCB9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1B282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E091A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199,217,808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C41592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- 11,910,192</w:t>
            </w:r>
          </w:p>
        </w:tc>
      </w:tr>
      <w:tr w:rsidR="00E47D71" w14:paraId="12FD646A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A95C4A4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EA58026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3210F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1,623,346,809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C1A16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1,471,892,259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C5AE0A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5699C3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29,283,062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9AEE9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1,501,175,321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C0771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A6865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7C027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780AD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1,471,892,259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44B22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731FB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29,283,062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939282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1,501,175,321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3684A7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- 122,171,488</w:t>
            </w:r>
          </w:p>
        </w:tc>
      </w:tr>
      <w:tr w:rsidR="00E47D71" w14:paraId="6CF9FB2D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E01FE4B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D85372C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A2681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1,815,117,709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80947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1,715,983,843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6CCB66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67F76F3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50,003,386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030BB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1,765,987,229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E5313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9ECF2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7CA99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81AFD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1,715,983,843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446DC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334EF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50,003,386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6A43D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1,765,987,229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1BA23B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- 49,130,480</w:t>
            </w:r>
          </w:p>
        </w:tc>
      </w:tr>
      <w:tr w:rsidR="00E47D71" w14:paraId="3E420843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D25CE4E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3E6861F9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5836CE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281,284,000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F6369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262,326,331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998C95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5711F4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4,200,000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FCA506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266,526,331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7C005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262A4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2FC3D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7A2E1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262,326,331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45E37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3358C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4,200,000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E134A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266,526,331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AD3E7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- 14,757,669</w:t>
            </w:r>
          </w:p>
        </w:tc>
      </w:tr>
      <w:tr w:rsidR="00E47D71" w:rsidRPr="006A7F70" w14:paraId="3B8890D3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643D28D" w14:textId="77777777" w:rsidR="00E47D71" w:rsidRPr="006A7F70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72F12763" w14:textId="77777777" w:rsidR="00E47D71" w:rsidRPr="006A7F70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A7F7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80FBB3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6,758,698,000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44C9E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6,499,451,959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501C45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FD6CE92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40,419,170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BF8603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6,539,871,129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850C2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30707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574A7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D08AC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6,499,451,959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68BC12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03FF5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40,419,170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678FB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6,539,871,129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02050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- 218,826,871</w:t>
            </w:r>
          </w:p>
        </w:tc>
      </w:tr>
      <w:tr w:rsidR="00E47D71" w14:paraId="371AA62C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128C50C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141C2166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39F6D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6,371,043,000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BF383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6,174,664,811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ADD38B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3D6923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B3FCA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6,174,664,811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F0871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7BFAF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58902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19E222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6,174,664,811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8FDAD2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CAA92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C7B7D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6,174,664,811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0E4DDB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- 196,378,189</w:t>
            </w:r>
          </w:p>
        </w:tc>
      </w:tr>
      <w:tr w:rsidR="00E47D71" w14:paraId="12083257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465C705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1F90C6E9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2BA60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387,655,000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8DE62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324,787,148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FC49262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330967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40,419,170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08228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365,206,318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224939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5FECE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10CBB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63E4F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324,787,148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53245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A5937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40,419,170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180E9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365,206,318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F5353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- 22,448,682</w:t>
            </w:r>
          </w:p>
        </w:tc>
      </w:tr>
      <w:tr w:rsidR="00E47D71" w:rsidRPr="006A7F70" w14:paraId="0EBF2B04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F7FEA87" w14:textId="77777777" w:rsidR="00E47D71" w:rsidRPr="006A7F70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49551C5A" w14:textId="77777777" w:rsidR="00E47D71" w:rsidRPr="006A7F70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A7F7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2D845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1,828,200,136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3A905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1,214,449,843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3C01CD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C1E552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408,630,879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2B5306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1,623,080,722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0EAF9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731B5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EC5FC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23FFB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1,214,449,843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1694F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5E382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408,630,879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9DEBC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1,623,080,722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6A9AB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- 205,119,414</w:t>
            </w:r>
          </w:p>
        </w:tc>
      </w:tr>
      <w:tr w:rsidR="00E47D71" w14:paraId="13782C85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6E1F093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34D7131E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0525F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231,436,000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8E33D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203,909,236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466D6E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84E5C9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11,783,287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143DBE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215,692,523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59450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BAECC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1A34B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65CAD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203,909,236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228873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D9530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11,783,287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54318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215,692,523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FFCE20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- 15,743,477</w:t>
            </w:r>
          </w:p>
        </w:tc>
      </w:tr>
      <w:tr w:rsidR="00E47D71" w14:paraId="5615372D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450951B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2274D56C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72C54F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143,458,000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C3910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88,164,622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BA037A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C82CCD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27,133,700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FA2F0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115,298,322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EAD2D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A878C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2D190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25A24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88,164,622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CFEA0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5276E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27,133,700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A8134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115,298,322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3F917D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- 28,159,678</w:t>
            </w:r>
          </w:p>
        </w:tc>
      </w:tr>
      <w:tr w:rsidR="00E47D71" w14:paraId="31D00BEC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6F2948A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233927C9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2B7FF9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1,150,134,822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D53F3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684,881,997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AE5ED8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1D62CC2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326,442,379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07FEAB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1,011,324,376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5C38F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01FDF9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7913A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F47BA2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684,881,997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37E0F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BF8D4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326,442,379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9A985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1,011,324,376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5D2C4A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- 138,810,446</w:t>
            </w:r>
          </w:p>
        </w:tc>
      </w:tr>
      <w:tr w:rsidR="00E47D71" w14:paraId="3D62210C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56625F1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0ACA53CA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EFD199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303,171,314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CA977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237,493,988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D213DC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F4C69D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43,271,513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1862A5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280,765,501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120F89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EAD7C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63F0E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1E06C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237,493,988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F66B2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79FB8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43,271,513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B4537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280,765,501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BF411F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- 22,405,813</w:t>
            </w:r>
          </w:p>
        </w:tc>
      </w:tr>
      <w:tr w:rsidR="00E47D71" w:rsidRPr="006A7F70" w14:paraId="59999A38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89AADE9" w14:textId="77777777" w:rsidR="00E47D71" w:rsidRPr="006A7F70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610EBAB4" w14:textId="77777777" w:rsidR="00E47D71" w:rsidRPr="006A7F70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A7F7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1D7D5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4,786,776,448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5EF07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4,230,277,726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83BC7F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8742F0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160,041,047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C3D95A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4,390,318,773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A4287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28CB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CE318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- 4,550,000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50214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4,230,277,726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1A659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B8D50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155,491,047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D17922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4,385,768,773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620F66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- 401,007,675</w:t>
            </w:r>
          </w:p>
        </w:tc>
      </w:tr>
      <w:tr w:rsidR="00E47D71" w14:paraId="34BB5D55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4BE3726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4056A0B8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6608CA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492,637,000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01E73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492,523,018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111354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C35B30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21929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492,523,018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00B70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79F55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C5B8C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4DE67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492,523,018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8FEE2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AF1B9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C335A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492,523,018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3EDCC1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- 113,982</w:t>
            </w:r>
          </w:p>
        </w:tc>
      </w:tr>
      <w:tr w:rsidR="00E47D71" w14:paraId="0EE3AB25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2F84A97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5A524BFC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39E72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327,544,001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66810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277,092,903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1703DD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A01FEB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1,200,000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99635A9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278,292,903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95533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A5142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03137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60E299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277,092,903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5DBD7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3AB953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1,200,000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E49459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278,292,903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E1BE31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- 49,251,098</w:t>
            </w:r>
          </w:p>
        </w:tc>
      </w:tr>
      <w:tr w:rsidR="00E47D71" w14:paraId="6F7A1E76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F297080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03CDB1F9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5315E4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3,302,572,835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FA5B7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2,943,994,589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C942C1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B6B4C5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105,625,503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E5D4A8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3,049,620,092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FFEB9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FEBB1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5BCE65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- 4,550,000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09FA9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2,943,994,589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E0580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99E4CE6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101,075,503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F9088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3,045,070,092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4C89EA0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- 257,502,743</w:t>
            </w:r>
          </w:p>
        </w:tc>
      </w:tr>
      <w:tr w:rsidR="00E47D71" w14:paraId="76EF87A8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AEF99DE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15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14EE9D03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0A3AE2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62,120,000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81ABD2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52,440,733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9A9683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30FC00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1,156,377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E4783C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53,597,110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97F11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09D4C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35B28E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0FFBF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52,440,733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742928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FCA77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1,156,377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B1CA03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53,597,110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19FB4FF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- 8,522,890</w:t>
            </w:r>
          </w:p>
        </w:tc>
      </w:tr>
      <w:tr w:rsidR="00E47D71" w14:paraId="7E56D07A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E341CE2" w14:textId="77777777" w:rsidR="00E47D71" w:rsidRDefault="00E47D71" w:rsidP="001304B7">
            <w:pPr>
              <w:snapToGrid w:val="0"/>
              <w:spacing w:line="61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1044F6D3" w14:textId="77777777" w:rsidR="00E47D71" w:rsidRDefault="00E47D71" w:rsidP="001304B7">
            <w:pPr>
              <w:snapToGrid w:val="0"/>
              <w:spacing w:line="61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0BDC5A2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601,902,612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53AE8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464,226,483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45BEA67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53C5E71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52,059,167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FFD38A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516,285,650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6341B4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DC77C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ECAC0B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910128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464,226,483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E6293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C8A423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52,059,167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4D952D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516,285,650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60BD9C" w14:textId="77777777" w:rsidR="00E47D71" w:rsidRPr="00CA6202" w:rsidRDefault="00E47D71" w:rsidP="001304B7">
            <w:pPr>
              <w:snapToGrid w:val="0"/>
              <w:spacing w:line="61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- 85,616,962</w:t>
            </w:r>
          </w:p>
        </w:tc>
      </w:tr>
      <w:tr w:rsidR="00E47D71" w:rsidRPr="006A7F70" w14:paraId="70D4BF45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388CB1C" w14:textId="77777777" w:rsidR="00E47D71" w:rsidRPr="006A7F70" w:rsidRDefault="00E47D71" w:rsidP="006055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11E4D581" w14:textId="77777777" w:rsidR="00E47D71" w:rsidRPr="001304B7" w:rsidRDefault="00E47D71" w:rsidP="006055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22"/>
                <w:sz w:val="20"/>
              </w:rPr>
            </w:pPr>
            <w:r w:rsidRPr="001304B7">
              <w:rPr>
                <w:rFonts w:ascii="標楷體" w:eastAsia="標楷體" w:hAnsi="標楷體" w:hint="eastAsia"/>
                <w:b/>
                <w:noProof/>
                <w:spacing w:val="-22"/>
                <w:sz w:val="20"/>
              </w:rPr>
              <w:t>社區發展及環境保護支出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2DF71A9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2,158,287,000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1811ED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1,783,680,614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374670C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3A208CF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327,819,369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38B1AF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2,111,499,983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056129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- 672,191,100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6D52E2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11A501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672,191,100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F40FC7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1,111,489,514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0DF4DE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77F5F6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1,000,010,469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23CE62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2,111,499,983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6B174A5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- 46,787,017</w:t>
            </w:r>
          </w:p>
        </w:tc>
      </w:tr>
      <w:tr w:rsidR="00E47D71" w14:paraId="447914E9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CBAB866" w14:textId="77777777" w:rsidR="00E47D71" w:rsidRDefault="00E47D71" w:rsidP="006055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1240DE20" w14:textId="77777777" w:rsidR="00E47D71" w:rsidRDefault="00E47D71" w:rsidP="006055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962686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1,997,978,000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50C5A8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1,765,134,405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9BBBC37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23038F7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186,061,128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F060AF0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1,951,195,533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DE5D4C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- 672,191,100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AE21B8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508C74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672,191,100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28F451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1,092,943,305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831876A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F24CBFE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858,252,228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B2AAFD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1,951,195,533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E566BFA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- 46,782,467</w:t>
            </w:r>
          </w:p>
        </w:tc>
      </w:tr>
      <w:tr w:rsidR="00E47D71" w14:paraId="2A98EC30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424063C" w14:textId="77777777" w:rsidR="00E47D71" w:rsidRDefault="00E47D71" w:rsidP="006055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2510129A" w14:textId="77777777" w:rsidR="00E47D71" w:rsidRDefault="00E47D71" w:rsidP="006055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4A65983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160,309,000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C4DFF1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18,546,209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7CFE304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D44C85A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141,758,241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C6EB80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160,304,450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45804A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577B37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1EA8C5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3D8BD2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18,546,209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29D3AD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AA6C43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141,758,241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082D11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160,304,450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B5C023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- 4,550</w:t>
            </w:r>
          </w:p>
        </w:tc>
      </w:tr>
      <w:tr w:rsidR="00E47D71" w:rsidRPr="006A7F70" w14:paraId="40B13384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7A9AF73" w14:textId="77777777" w:rsidR="00E47D71" w:rsidRPr="006A7F70" w:rsidRDefault="00E47D71" w:rsidP="006055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53BCA997" w14:textId="77777777" w:rsidR="00E47D71" w:rsidRPr="006A7F70" w:rsidRDefault="00E47D71" w:rsidP="006055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A7F7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C2E565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1,816,993,000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E6F781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1,744,296,082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69B20952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E1C797C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6D7D10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1,744,296,082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63A1C2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416C3C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E2350E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1A2C35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1,744,296,082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1ECA17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13BB039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E42258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1,744,296,082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06672E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- 72,696,918</w:t>
            </w:r>
          </w:p>
        </w:tc>
      </w:tr>
      <w:tr w:rsidR="00E47D71" w14:paraId="355A8984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91226B1" w14:textId="77777777" w:rsidR="00E47D71" w:rsidRDefault="00E47D71" w:rsidP="006055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78634909" w14:textId="77777777" w:rsidR="00E47D71" w:rsidRDefault="00E47D71" w:rsidP="006055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F5DE53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1,816,993,000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5ED9F6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1,744,296,082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03DC9AF9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131E573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3C3FF3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1,744,296,082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6E1894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B1D4A9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382AA3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8C8A7DA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1,744,296,082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4DC1A9C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F57FED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399C37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1,744,296,082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2A99CA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- 72,696,918</w:t>
            </w:r>
          </w:p>
        </w:tc>
      </w:tr>
      <w:tr w:rsidR="00E47D71" w:rsidRPr="006A7F70" w14:paraId="66F455C2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D5A4A18" w14:textId="77777777" w:rsidR="00E47D71" w:rsidRPr="006A7F70" w:rsidRDefault="00E47D71" w:rsidP="006055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3BD95CF3" w14:textId="77777777" w:rsidR="00E47D71" w:rsidRPr="006A7F70" w:rsidRDefault="00E47D71" w:rsidP="006055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A7F7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CCFB537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69,500,000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67B7C6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69,457,734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11021AFF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8D269FA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B385E48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69,457,734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85CE6B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4CA5AD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7CD0A4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E5CE18C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69,457,734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4573A6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72A58F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463B56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69,457,734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D5F2AA9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- 42,266</w:t>
            </w:r>
          </w:p>
        </w:tc>
      </w:tr>
      <w:tr w:rsidR="00E47D71" w14:paraId="1104FC6A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68ACE70" w14:textId="77777777" w:rsidR="00E47D71" w:rsidRDefault="00E47D71" w:rsidP="006055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561E8C28" w14:textId="77777777" w:rsidR="00E47D71" w:rsidRDefault="00E47D71" w:rsidP="006055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CF3C2D4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69,500,000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863939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69,457,734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5E4E236F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6B25075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C5915D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69,457,734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66762E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D06A94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955528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F0AB83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69,457,734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F07B1C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AFB5B1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DA1CF1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69,457,734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D953AFD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- 42,266</w:t>
            </w:r>
          </w:p>
        </w:tc>
      </w:tr>
      <w:tr w:rsidR="00E47D71" w:rsidRPr="006A7F70" w14:paraId="544ED34D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75435C5" w14:textId="77777777" w:rsidR="00E47D71" w:rsidRPr="006A7F70" w:rsidRDefault="00E47D71" w:rsidP="006055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022" w:type="dxa"/>
            <w:shd w:val="clear" w:color="auto" w:fill="auto"/>
            <w:vAlign w:val="center"/>
          </w:tcPr>
          <w:p w14:paraId="449F7014" w14:textId="77777777" w:rsidR="00E47D71" w:rsidRPr="006A7F70" w:rsidRDefault="00E47D71" w:rsidP="006055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6A7F70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9B7ADF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99,757,920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C57B0D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87,461,627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290E8AD9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DF17AAE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FC2281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87,461,627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C478AC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60EBC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80419A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617BCD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87,461,627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D72C8E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D52F90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b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8E50FA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87,461,627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7C53A00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8"/>
                <w:sz w:val="20"/>
              </w:rPr>
            </w:pPr>
            <w:r w:rsidRPr="00CA6202">
              <w:rPr>
                <w:rFonts w:ascii="新細明體" w:hAnsi="新細明體"/>
                <w:b/>
                <w:noProof/>
                <w:spacing w:val="8"/>
                <w:sz w:val="20"/>
              </w:rPr>
              <w:t>- 12,296,293</w:t>
            </w:r>
          </w:p>
        </w:tc>
      </w:tr>
      <w:tr w:rsidR="00E47D71" w14:paraId="01B3F2E3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F0D0321" w14:textId="77777777" w:rsidR="00E47D71" w:rsidRDefault="00E47D71" w:rsidP="006055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613DFC87" w14:textId="77777777" w:rsidR="00E47D71" w:rsidRDefault="00E47D71" w:rsidP="006055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0DA47B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95,237,000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6BC992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87,461,627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42209312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6B6F9BF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4980261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87,461,627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A035F4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42AF00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407948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797050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87,461,627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D66688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285575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63527B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87,461,627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45FFE84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- 7,775,373</w:t>
            </w:r>
          </w:p>
        </w:tc>
      </w:tr>
      <w:tr w:rsidR="00E47D71" w14:paraId="1F35BAAC" w14:textId="77777777" w:rsidTr="001304B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F799546" w14:textId="77777777" w:rsidR="00E47D71" w:rsidRDefault="00E47D71" w:rsidP="00605586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56DF0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022" w:type="dxa"/>
            <w:shd w:val="clear" w:color="auto" w:fill="auto"/>
            <w:vAlign w:val="center"/>
          </w:tcPr>
          <w:p w14:paraId="2660A215" w14:textId="77777777" w:rsidR="00E47D71" w:rsidRDefault="00E47D71" w:rsidP="00605586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56DF0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36CF93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4,520,920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C63357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301" w:type="dxa"/>
            <w:shd w:val="clear" w:color="auto" w:fill="auto"/>
            <w:vAlign w:val="center"/>
          </w:tcPr>
          <w:p w14:paraId="3FAC4A86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FB3E02E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2AC14F6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ACE972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84B094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76E266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D84B94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D85584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55803F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25BBD1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 w:hint="eastAsia"/>
                <w:noProof/>
                <w:spacing w:val="8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A30CFB" w14:textId="77777777" w:rsidR="00E47D71" w:rsidRPr="00CA6202" w:rsidRDefault="00E47D71" w:rsidP="00605586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8"/>
                <w:sz w:val="20"/>
              </w:rPr>
            </w:pPr>
            <w:r w:rsidRPr="00CA6202">
              <w:rPr>
                <w:rFonts w:ascii="新細明體" w:hAnsi="新細明體"/>
                <w:noProof/>
                <w:spacing w:val="8"/>
                <w:sz w:val="20"/>
              </w:rPr>
              <w:t>- 4,520,920</w:t>
            </w:r>
          </w:p>
        </w:tc>
      </w:tr>
    </w:tbl>
    <w:p w14:paraId="49D9E1FA" w14:textId="10281A6E" w:rsidR="000E09BC" w:rsidRPr="005A5C82" w:rsidRDefault="00E47D71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：</w:t>
      </w:r>
      <w:proofErr w:type="gramStart"/>
      <w:r w:rsidR="00CA6202" w:rsidRPr="00CA6202">
        <w:rPr>
          <w:rFonts w:ascii="標楷體" w:eastAsia="標楷體" w:hAnsi="標楷體" w:hint="eastAsia"/>
        </w:rPr>
        <w:t>11</w:t>
      </w:r>
      <w:r w:rsidR="00CA6202">
        <w:rPr>
          <w:rFonts w:ascii="標楷體" w:eastAsia="標楷體" w:hAnsi="標楷體"/>
        </w:rPr>
        <w:t>3</w:t>
      </w:r>
      <w:proofErr w:type="gramEnd"/>
      <w:r w:rsidR="00CA6202" w:rsidRPr="00CA6202">
        <w:rPr>
          <w:rFonts w:ascii="標楷體" w:eastAsia="標楷體" w:hAnsi="標楷體" w:hint="eastAsia"/>
        </w:rPr>
        <w:t>年度第二預備金原編列預算數2,700萬元，經核准動支經常門部分</w:t>
      </w:r>
      <w:r w:rsidR="00CA6202">
        <w:rPr>
          <w:rFonts w:ascii="標楷體" w:eastAsia="標楷體" w:hAnsi="標楷體" w:hint="eastAsia"/>
        </w:rPr>
        <w:t>1</w:t>
      </w:r>
      <w:r w:rsidR="00CA6202" w:rsidRPr="00CA6202">
        <w:rPr>
          <w:rFonts w:ascii="標楷體" w:eastAsia="標楷體" w:hAnsi="標楷體" w:hint="eastAsia"/>
        </w:rPr>
        <w:t>,</w:t>
      </w:r>
      <w:r w:rsidR="00CA6202">
        <w:rPr>
          <w:rFonts w:ascii="標楷體" w:eastAsia="標楷體" w:hAnsi="標楷體"/>
        </w:rPr>
        <w:t>875</w:t>
      </w:r>
      <w:r w:rsidR="00CA6202" w:rsidRPr="00CA6202">
        <w:rPr>
          <w:rFonts w:ascii="標楷體" w:eastAsia="標楷體" w:hAnsi="標楷體" w:hint="eastAsia"/>
        </w:rPr>
        <w:t>萬餘元、資本門部分</w:t>
      </w:r>
      <w:r w:rsidR="00CA6202">
        <w:rPr>
          <w:rFonts w:ascii="標楷體" w:eastAsia="標楷體" w:hAnsi="標楷體"/>
        </w:rPr>
        <w:t>372</w:t>
      </w:r>
      <w:r w:rsidR="00CA6202" w:rsidRPr="00CA6202">
        <w:rPr>
          <w:rFonts w:ascii="標楷體" w:eastAsia="標楷體" w:hAnsi="標楷體" w:hint="eastAsia"/>
        </w:rPr>
        <w:t>萬餘元。</w:t>
      </w:r>
    </w:p>
    <w:p w14:paraId="46BF105B" w14:textId="77777777" w:rsidR="005A5C82" w:rsidRPr="005A5C82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5A5C82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31F19" w14:textId="77777777" w:rsidR="00E47D71" w:rsidRDefault="00E47D71">
      <w:r>
        <w:separator/>
      </w:r>
    </w:p>
  </w:endnote>
  <w:endnote w:type="continuationSeparator" w:id="0">
    <w:p w14:paraId="1087C481" w14:textId="77777777" w:rsidR="00E47D71" w:rsidRDefault="00E4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3596A" w14:textId="77777777" w:rsidR="00E47D71" w:rsidRDefault="00E47D71">
      <w:r>
        <w:separator/>
      </w:r>
    </w:p>
  </w:footnote>
  <w:footnote w:type="continuationSeparator" w:id="0">
    <w:p w14:paraId="1F9ACF34" w14:textId="77777777" w:rsidR="00E47D71" w:rsidRDefault="00E47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01950" w14:textId="7CFAA444" w:rsidR="00975682" w:rsidRDefault="00CA6202">
    <w:pPr>
      <w:pStyle w:val="a3"/>
      <w:jc w:val="center"/>
    </w:pPr>
    <w:r w:rsidRPr="00CA6202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A620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A6202">
      <w:rPr>
        <w:rFonts w:ascii="標楷體" w:eastAsia="標楷體" w:hAnsi="標楷體" w:hint="eastAsia"/>
        <w:b/>
        <w:spacing w:val="60"/>
        <w:sz w:val="32"/>
        <w:szCs w:val="32"/>
        <w:u w:val="single"/>
      </w:rPr>
      <w:t>基隆市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Pr="00CA6202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Pr="00CA6202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B3732" w14:textId="7B417765" w:rsidR="00975682" w:rsidRDefault="00CA6202">
    <w:pPr>
      <w:pStyle w:val="a3"/>
      <w:jc w:val="center"/>
      <w:rPr>
        <w:b/>
        <w:sz w:val="32"/>
      </w:rPr>
    </w:pPr>
    <w:r w:rsidRPr="00CA6202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Pr="00CA6202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Pr="00CA6202">
      <w:rPr>
        <w:rFonts w:ascii="標楷體" w:eastAsia="標楷體" w:hAnsi="標楷體" w:hint="eastAsia"/>
        <w:b/>
        <w:spacing w:val="60"/>
        <w:sz w:val="32"/>
        <w:u w:val="single"/>
      </w:rPr>
      <w:t>基隆市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Pr="00CA6202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D71"/>
    <w:rsid w:val="000E09BC"/>
    <w:rsid w:val="001304B7"/>
    <w:rsid w:val="00187730"/>
    <w:rsid w:val="002B20C7"/>
    <w:rsid w:val="004B41BD"/>
    <w:rsid w:val="005A5C82"/>
    <w:rsid w:val="006A11BB"/>
    <w:rsid w:val="00725752"/>
    <w:rsid w:val="00975682"/>
    <w:rsid w:val="00A618C7"/>
    <w:rsid w:val="00B26D79"/>
    <w:rsid w:val="00CA6202"/>
    <w:rsid w:val="00CB7FF9"/>
    <w:rsid w:val="00CF71B6"/>
    <w:rsid w:val="00DA73F8"/>
    <w:rsid w:val="00E05496"/>
    <w:rsid w:val="00E47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202ED3D"/>
  <w15:chartTrackingRefBased/>
  <w15:docId w15:val="{3C5A2F5C-D219-4D18-B946-E603B4668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6KgfpHnH3tUaYp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6KgfpHnH3tUaYp歲出政事別總表.dot</Template>
  <TotalTime>5</TotalTime>
  <Pages>2</Pages>
  <Words>751</Words>
  <Characters>2950</Characters>
  <Application>Microsoft Office Word</Application>
  <DocSecurity>0</DocSecurity>
  <Lines>24</Lines>
  <Paragraphs>7</Paragraphs>
  <ScaleCrop>false</ScaleCrop>
  <Company>N.A.O.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劉雅評</dc:creator>
  <cp:keywords/>
  <cp:lastModifiedBy>劉雅評</cp:lastModifiedBy>
  <cp:revision>3</cp:revision>
  <dcterms:created xsi:type="dcterms:W3CDTF">2025-06-05T06:46:00Z</dcterms:created>
  <dcterms:modified xsi:type="dcterms:W3CDTF">2025-06-05T06:57:00Z</dcterms:modified>
</cp:coreProperties>
</file>