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050"/>
        <w:gridCol w:w="131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6431AF3D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64CA948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7015A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BD80" w14:textId="7F06FC1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85D1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30088965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11CABE6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3FB703F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00DE4A0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6BC62D5C" w14:textId="77777777" w:rsidTr="00591C85">
        <w:trPr>
          <w:cantSplit/>
          <w:tblHeader/>
        </w:trPr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14:paraId="528BB52B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10" w:type="dxa"/>
            <w:vMerge w:val="restart"/>
            <w:vAlign w:val="center"/>
          </w:tcPr>
          <w:p w14:paraId="54B2130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4E91D128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4B11D9E6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06E13BC1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09BDFD82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58B32603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258E7160" w14:textId="77777777" w:rsidTr="00591C85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2CC70E52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50" w:type="dxa"/>
            <w:vAlign w:val="center"/>
          </w:tcPr>
          <w:p w14:paraId="6B7D28D8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10" w:type="dxa"/>
            <w:vMerge/>
            <w:vAlign w:val="center"/>
          </w:tcPr>
          <w:p w14:paraId="3B94C42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553501E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6D97B61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7030834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1028A07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01A1E50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3ADD176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4ED8025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4FDFB2A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53D6919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699BC8D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8748D1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4A54780D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085D1A" w:rsidRPr="00FB6B35" w14:paraId="7DB2B1DE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9CEBE7" w14:textId="77777777" w:rsidR="00085D1A" w:rsidRPr="00FB6B35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2812C72C" w14:textId="77777777" w:rsidR="00085D1A" w:rsidRPr="00FB6B35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B6B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36FBD0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4,778,543,930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B45BF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2,767,768,683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37D34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2B1943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1,791,639,761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8F4BF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4,563,313,444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61D15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A8E08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B7B4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754EF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2,767,768,683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62994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9FA3F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1,791,639,761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6327A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4,563,313,444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F43C1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- 215,230,486</w:t>
            </w:r>
          </w:p>
        </w:tc>
      </w:tr>
      <w:tr w:rsidR="00085D1A" w:rsidRPr="00FB6B35" w14:paraId="672AA72B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B5E9E97" w14:textId="77777777" w:rsidR="00085D1A" w:rsidRPr="00FB6B35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07F6D3F6" w14:textId="77777777" w:rsidR="00085D1A" w:rsidRPr="00FB6B35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B6B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32E345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462,158,852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9A113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311,345,183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936C9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DBA594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119,170,098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0043B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434,420,281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31FF5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1EB51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15AAB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43F2C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311,345,183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C54EC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6CE32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119,170,098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52BFA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434,420,281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8F793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- 27,738,571</w:t>
            </w:r>
          </w:p>
        </w:tc>
      </w:tr>
      <w:tr w:rsidR="00085D1A" w14:paraId="60A904A3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A5C1B8C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A99BE85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72EED6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40,978,000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56504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29,138,562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526EA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56D26E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8,900,289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7B863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38,038,851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D92C0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7AAA8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EE1B9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A67D5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29,138,562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23B05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3036B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8,900,289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AF1CA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38,038,851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EA681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- 2,939,149</w:t>
            </w:r>
          </w:p>
        </w:tc>
      </w:tr>
      <w:tr w:rsidR="00085D1A" w14:paraId="00B8A4D3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23D4D4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CA8AD45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E0C0B4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13,700,000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1898A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13,233,106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A40E1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9BC50C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222,600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73E1B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13,455,706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A8351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0A02A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15BE0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28F32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13,233,106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0517B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6C1E7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222,600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D9007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13,455,706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F485A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- 244,294</w:t>
            </w:r>
          </w:p>
        </w:tc>
      </w:tr>
      <w:tr w:rsidR="00085D1A" w14:paraId="222BF784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697F2DE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4E4CFBAD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A5FF6A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247,675,000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8690E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166,289,073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72C4B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3,905,000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CF17A8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53,609,900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F70D1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223,803,973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BD5EE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EF9FC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D2AFD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B0138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166,289,073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E9449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3,905,000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F9DB1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53,609,900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576AC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223,803,973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A7672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- 23,871,027</w:t>
            </w:r>
          </w:p>
        </w:tc>
      </w:tr>
      <w:tr w:rsidR="00085D1A" w14:paraId="0196DCED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C341F9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5CC697B7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9B7326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155,545,852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157AF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98,505,222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1B8F5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756606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56,437,309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BE50C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154,942,531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2D9C9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D0C7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34399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9292E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98,505,222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1A661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C10D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56,437,309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0068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154,942,531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F7B99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- 603,321</w:t>
            </w:r>
          </w:p>
        </w:tc>
      </w:tr>
      <w:tr w:rsidR="00085D1A" w14:paraId="1CA52903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3A61D48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6BE1AF0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61C4EF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4,260,000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0EB0A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4,179,220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9AC1D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10C300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9B300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4,179,220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8E017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DBF1C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D813B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7885C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4,179,220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B115A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97C8B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FCA8E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4,179,220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E80F7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- 80,780</w:t>
            </w:r>
          </w:p>
        </w:tc>
      </w:tr>
      <w:tr w:rsidR="00085D1A" w:rsidRPr="00FB6B35" w14:paraId="267EE194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72317B5" w14:textId="77777777" w:rsidR="00085D1A" w:rsidRPr="00FB6B35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68513665" w14:textId="77777777" w:rsidR="00085D1A" w:rsidRPr="00FB6B35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B6B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A0B10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1,204,585,000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B37E4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864,559,023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0060D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3907D1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269,493,291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1B926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1,134,052,314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CD4CD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09CDD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2B777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93FF4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864,559,023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B627B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1E127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269,493,291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B70C2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1,134,052,314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5B66A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- 70,532,686</w:t>
            </w:r>
          </w:p>
        </w:tc>
      </w:tr>
      <w:tr w:rsidR="00085D1A" w14:paraId="65DB6CC9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CA09F5D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90EA041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126C5F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977,350,000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8655B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815,468,511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9379B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FB2384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96,219,162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25D5E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911,687,673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8CF91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3C6A8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CEA29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41536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815,468,511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286AC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9468F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96,219,162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8CD44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911,687,673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B8993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- 65,662,327</w:t>
            </w:r>
          </w:p>
        </w:tc>
      </w:tr>
      <w:tr w:rsidR="00085D1A" w14:paraId="30ACCF4E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DE93AA1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77B03A2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547533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227,235,000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4F438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49,090,512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DDC1C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60745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173,274,129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5C278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222,364,641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64BAB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5C989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56879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9D52B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49,090,512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7A6D8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C7A4A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173,274,129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03D29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222,364,641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B2B3E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- 4,870,359</w:t>
            </w:r>
          </w:p>
        </w:tc>
      </w:tr>
      <w:tr w:rsidR="00085D1A" w:rsidRPr="00FB6B35" w14:paraId="48E6322F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099BF1F" w14:textId="77777777" w:rsidR="00085D1A" w:rsidRPr="00FB6B35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5545F5A8" w14:textId="77777777" w:rsidR="00085D1A" w:rsidRPr="00FB6B35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B6B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7EE0F5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2,407,335,626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D03AC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1,318,568,506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6ABB2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E9BAEF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1,018,521,999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94806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2,337,090,505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0FE1C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55D67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0F27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3370C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1,318,568,506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7AC4E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DFE13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1,018,521,999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D040B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2,337,090,505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4F93C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- 70,245,121</w:t>
            </w:r>
          </w:p>
        </w:tc>
      </w:tr>
      <w:tr w:rsidR="00085D1A" w14:paraId="7591C778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200194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0E94FB3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1A3640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172,638,600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42921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36,739,360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EAE23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5F4D60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126,379,680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C3D56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163,119,040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E00B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CD7C5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6E63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A03E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36,739,360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54726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B6EB0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126,379,680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63828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163,119,040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9328D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- 9,519,560</w:t>
            </w:r>
          </w:p>
        </w:tc>
      </w:tr>
      <w:tr w:rsidR="00085D1A" w14:paraId="17370531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9E35DC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4852F15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46C23B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200,540,000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A2799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49,562,754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1FA7D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875D07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126,996,261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CB79D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176,559,015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0D01D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0BA64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F725E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769BB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49,562,754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F775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D14A1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126,996,261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147B9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176,559,015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D6603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- 23,980,985</w:t>
            </w:r>
          </w:p>
        </w:tc>
      </w:tr>
      <w:tr w:rsidR="00085D1A" w14:paraId="4859D590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4CED409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DA92FB0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E976BA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1,510,090,000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098AC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959,593,765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1D0AF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C39B11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539,175,042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4ABA3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1,498,768,807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D665B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08C48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67EE2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27D46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959,593,765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0BB6B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6DD29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539,175,042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35B12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1,498,768,807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DA9A2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- 11,321,193</w:t>
            </w:r>
          </w:p>
        </w:tc>
      </w:tr>
      <w:tr w:rsidR="00085D1A" w14:paraId="390AD192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962E302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1AB9A92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F559A8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524,067,026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15C51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272,672,627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370F5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353A25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225,971,016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86DBF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498,643,643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B2353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B0D46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04CB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1B697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272,672,627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A9A63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5A575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225,971,016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D633E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498,643,643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92B3D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- 25,423,383</w:t>
            </w:r>
          </w:p>
        </w:tc>
      </w:tr>
      <w:tr w:rsidR="00085D1A" w:rsidRPr="00FB6B35" w14:paraId="6BA5B74B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168EED" w14:textId="77777777" w:rsidR="00085D1A" w:rsidRPr="00FB6B35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4F75FF7A" w14:textId="77777777" w:rsidR="00085D1A" w:rsidRPr="00FB6B35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B6B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CD6BC0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109,078,000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F7D75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23,954,329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0D286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AD3E4A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70,132,793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F8212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94,087,122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1CB57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69E64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B4020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BF281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23,954,329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71571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25EBC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70,132,793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D44CB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94,087,122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903DF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- 14,990,878</w:t>
            </w:r>
          </w:p>
        </w:tc>
      </w:tr>
      <w:tr w:rsidR="00085D1A" w14:paraId="517281DE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75A989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FF5DF2F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67FF5E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101,104,000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0A55A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16,184,032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847EE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704FCD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69,960,003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65BD2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86,144,035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160EE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45B0C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9C3A8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7E44A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16,184,032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1BAA6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6624E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69,960,003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2EEA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86,144,035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AAB87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- 14,959,965</w:t>
            </w:r>
          </w:p>
        </w:tc>
      </w:tr>
      <w:tr w:rsidR="00085D1A" w14:paraId="522047C9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ED120B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11D9F528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19ECC1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7,974,000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091A1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7,770,297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3A24E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DA61E8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172,790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ED5FB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7,943,087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D6D9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E2BEC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BCDE3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A681C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7,770,297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CCC0C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0C544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172,790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0B0F2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7,943,087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F51045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- 30,913</w:t>
            </w:r>
          </w:p>
        </w:tc>
      </w:tr>
      <w:tr w:rsidR="00085D1A" w:rsidRPr="00FB6B35" w14:paraId="04123A3B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6EBD1E" w14:textId="77777777" w:rsidR="00085D1A" w:rsidRPr="00FB6B35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2259EC3C" w14:textId="0BB8901F" w:rsidR="00085D1A" w:rsidRPr="00591C85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591C85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社區發展及環境保護支出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EC8867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113,213,000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DABCA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62,363,853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84023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25711D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22,350,918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542EC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84,714,771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92B78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974A7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11DA8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F9589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62,363,853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C77F4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69AC8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22,350,918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0C1DD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84,714,771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E2A64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- 28,498,229</w:t>
            </w:r>
          </w:p>
        </w:tc>
      </w:tr>
      <w:tr w:rsidR="00085D1A" w14:paraId="779EE868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A5098A3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10FC8FB1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421310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112,913,000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63789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62,363,853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1633E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DD16F0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22,050,918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9DE23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84,414,771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FB72E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73E07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77C35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8E000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62,363,853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A4E0F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565EC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22,050,918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7FFC5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84,414,771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00B14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- 28,498,229</w:t>
            </w:r>
          </w:p>
        </w:tc>
      </w:tr>
      <w:tr w:rsidR="00085D1A" w14:paraId="1822AE55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646CD47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53DDB10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109A61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36944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E4522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4303F2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F4137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300,000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C651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DF3CE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2F8AE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F0DA3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EF89EF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8B3A2B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433AC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300,000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3270EA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085D1A" w:rsidRPr="00FB6B35" w14:paraId="2CB71E28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586A6E2" w14:textId="77777777" w:rsidR="00085D1A" w:rsidRPr="00FB6B35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14:paraId="19BCE1D4" w14:textId="77777777" w:rsidR="00085D1A" w:rsidRPr="00FB6B35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B6B3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E303E8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482,173,452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DCC4C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186,977,789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769FA5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4D77F7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291,970,662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41E24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478,948,451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91B247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711F63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CE11C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8BC51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186,977,789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151B7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CB4D5E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291,970,662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63DE4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478,948,451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52F612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591C85">
              <w:rPr>
                <w:rFonts w:ascii="新細明體" w:hAnsi="新細明體"/>
                <w:b/>
                <w:noProof/>
                <w:spacing w:val="8"/>
                <w:sz w:val="20"/>
              </w:rPr>
              <w:t>- 3,225,001</w:t>
            </w:r>
          </w:p>
        </w:tc>
      </w:tr>
      <w:tr w:rsidR="00085D1A" w14:paraId="0AC65A02" w14:textId="77777777" w:rsidTr="00591C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09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80CA3B3" w14:textId="77777777" w:rsidR="00085D1A" w:rsidRDefault="00085D1A" w:rsidP="001162EE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542EA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7F0C239" w14:textId="77777777" w:rsidR="00085D1A" w:rsidRDefault="00085D1A" w:rsidP="001162EE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542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A57E76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482,173,452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54A346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186,977,789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0873E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252EC4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291,970,662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3E98B0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478,948,451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746351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1300ED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17708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4471C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186,977,789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CE1358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C90364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291,970,662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93E6CC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478,948,451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0A0749" w14:textId="77777777" w:rsidR="00085D1A" w:rsidRPr="00591C85" w:rsidRDefault="00085D1A" w:rsidP="001162EE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591C85">
              <w:rPr>
                <w:rFonts w:ascii="新細明體" w:hAnsi="新細明體"/>
                <w:noProof/>
                <w:spacing w:val="8"/>
                <w:sz w:val="20"/>
              </w:rPr>
              <w:t>- 3,225,001</w:t>
            </w:r>
          </w:p>
        </w:tc>
      </w:tr>
    </w:tbl>
    <w:p w14:paraId="085EF41B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A5397" w14:textId="77777777" w:rsidR="00085D1A" w:rsidRDefault="00085D1A">
      <w:r>
        <w:separator/>
      </w:r>
    </w:p>
  </w:endnote>
  <w:endnote w:type="continuationSeparator" w:id="0">
    <w:p w14:paraId="4F81AFC1" w14:textId="77777777" w:rsidR="00085D1A" w:rsidRDefault="0008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756B" w14:textId="77777777" w:rsidR="00085D1A" w:rsidRDefault="00085D1A">
      <w:r>
        <w:separator/>
      </w:r>
    </w:p>
  </w:footnote>
  <w:footnote w:type="continuationSeparator" w:id="0">
    <w:p w14:paraId="4AB57FBB" w14:textId="77777777" w:rsidR="00085D1A" w:rsidRDefault="00085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E847" w14:textId="7F094A35" w:rsidR="00975682" w:rsidRDefault="00FA2F98">
    <w:pPr>
      <w:pStyle w:val="a3"/>
      <w:jc w:val="center"/>
    </w:pPr>
    <w:r w:rsidRPr="00FA2F9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FA2F9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A2F98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FA2F98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FA2F98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C278" w14:textId="1FB0FDDD" w:rsidR="00975682" w:rsidRDefault="00FA2F98">
    <w:pPr>
      <w:pStyle w:val="a3"/>
      <w:jc w:val="center"/>
      <w:rPr>
        <w:b/>
        <w:sz w:val="32"/>
      </w:rPr>
    </w:pPr>
    <w:r w:rsidRPr="00FA2F9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FA2F98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FA2F98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FA2F98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D1A"/>
    <w:rsid w:val="00085D1A"/>
    <w:rsid w:val="000E09BC"/>
    <w:rsid w:val="00187730"/>
    <w:rsid w:val="002B20C7"/>
    <w:rsid w:val="004B41BD"/>
    <w:rsid w:val="00591C85"/>
    <w:rsid w:val="005A5C82"/>
    <w:rsid w:val="006A11BB"/>
    <w:rsid w:val="00725752"/>
    <w:rsid w:val="00975682"/>
    <w:rsid w:val="00B26D79"/>
    <w:rsid w:val="00CB7FF9"/>
    <w:rsid w:val="00CF71B6"/>
    <w:rsid w:val="00E05496"/>
    <w:rsid w:val="00FA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0DD1BB"/>
  <w15:chartTrackingRefBased/>
  <w15:docId w15:val="{BFA4EE8B-FA0E-4216-8BDA-921146C7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nUJ95L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DnUJ95L歲出政事別總表.dot</Template>
  <TotalTime>1</TotalTime>
  <Pages>2</Pages>
  <Words>401</Words>
  <Characters>2291</Characters>
  <Application>Microsoft Office Word</Application>
  <DocSecurity>0</DocSecurity>
  <Lines>19</Lines>
  <Paragraphs>5</Paragraphs>
  <ScaleCrop>false</ScaleCrop>
  <Company>N.A.O.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劉雅評</dc:creator>
  <cp:keywords/>
  <cp:lastModifiedBy>劉雅評</cp:lastModifiedBy>
  <cp:revision>2</cp:revision>
  <dcterms:created xsi:type="dcterms:W3CDTF">2025-06-05T02:33:00Z</dcterms:created>
  <dcterms:modified xsi:type="dcterms:W3CDTF">2025-06-05T02:33:00Z</dcterms:modified>
</cp:coreProperties>
</file>