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944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8"/>
        <w:gridCol w:w="104"/>
        <w:gridCol w:w="256"/>
        <w:gridCol w:w="2880"/>
        <w:gridCol w:w="1477"/>
        <w:gridCol w:w="1418"/>
        <w:gridCol w:w="637"/>
        <w:gridCol w:w="608"/>
        <w:gridCol w:w="1410"/>
        <w:gridCol w:w="1410"/>
        <w:gridCol w:w="1530"/>
        <w:gridCol w:w="1530"/>
        <w:gridCol w:w="1530"/>
        <w:gridCol w:w="1530"/>
        <w:gridCol w:w="840"/>
        <w:gridCol w:w="1447"/>
        <w:gridCol w:w="851"/>
        <w:gridCol w:w="1419"/>
        <w:gridCol w:w="709"/>
      </w:tblGrid>
      <w:tr w:rsidR="0033339B" w14:paraId="24F51C23" w14:textId="77777777" w:rsidTr="00DC7BCD">
        <w:trPr>
          <w:cantSplit/>
          <w:trHeight w:val="270"/>
          <w:tblHeader/>
        </w:trPr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BF43CA" w14:textId="77777777" w:rsidR="0033339B" w:rsidRDefault="0033339B" w:rsidP="00DC7BC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66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88702" w14:textId="77777777" w:rsidR="0033339B" w:rsidRDefault="0033339B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814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01D69" w14:textId="725BBDE6" w:rsidR="0033339B" w:rsidRDefault="0033339B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B60357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33339B" w14:paraId="6D8A068F" w14:textId="77777777" w:rsidTr="00DC7BCD">
        <w:trPr>
          <w:cantSplit/>
          <w:trHeight w:val="270"/>
          <w:tblHeader/>
        </w:trPr>
        <w:tc>
          <w:tcPr>
            <w:tcW w:w="462" w:type="dxa"/>
            <w:gridSpan w:val="2"/>
            <w:tcBorders>
              <w:top w:val="nil"/>
              <w:left w:val="nil"/>
              <w:right w:val="nil"/>
            </w:tcBorders>
          </w:tcPr>
          <w:p w14:paraId="6A454021" w14:textId="77777777" w:rsidR="0033339B" w:rsidRDefault="0033339B" w:rsidP="00DC7BCD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668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7DBA34E2" w14:textId="77777777"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814" w:type="dxa"/>
            <w:gridSpan w:val="12"/>
            <w:vMerge/>
            <w:tcBorders>
              <w:top w:val="nil"/>
              <w:left w:val="nil"/>
              <w:right w:val="nil"/>
            </w:tcBorders>
          </w:tcPr>
          <w:p w14:paraId="6B8BCED1" w14:textId="77777777"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33339B" w14:paraId="0716CF92" w14:textId="77777777" w:rsidTr="002F3A7F">
        <w:trPr>
          <w:cantSplit/>
          <w:tblHeader/>
        </w:trPr>
        <w:tc>
          <w:tcPr>
            <w:tcW w:w="3598" w:type="dxa"/>
            <w:gridSpan w:val="4"/>
            <w:tcBorders>
              <w:left w:val="nil"/>
            </w:tcBorders>
            <w:vAlign w:val="center"/>
          </w:tcPr>
          <w:p w14:paraId="632A85AC" w14:textId="77777777" w:rsidR="0033339B" w:rsidRDefault="0033339B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477" w:type="dxa"/>
            <w:vMerge w:val="restart"/>
            <w:vAlign w:val="center"/>
          </w:tcPr>
          <w:p w14:paraId="7156FCB6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483" w:type="dxa"/>
            <w:gridSpan w:val="5"/>
            <w:vAlign w:val="center"/>
          </w:tcPr>
          <w:p w14:paraId="3129BB2B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6960" w:type="dxa"/>
            <w:gridSpan w:val="5"/>
            <w:vAlign w:val="center"/>
          </w:tcPr>
          <w:p w14:paraId="28FE2D93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2298" w:type="dxa"/>
            <w:gridSpan w:val="2"/>
            <w:vAlign w:val="center"/>
          </w:tcPr>
          <w:p w14:paraId="3A2728C9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  <w:r>
              <w:rPr>
                <w:rFonts w:ascii="標楷體" w:eastAsia="標楷體" w:hAnsi="標楷體"/>
                <w:sz w:val="20"/>
              </w:rPr>
              <w:br/>
            </w:r>
            <w:r>
              <w:rPr>
                <w:rFonts w:ascii="標楷體" w:eastAsia="標楷體" w:hAnsi="標楷體" w:hint="eastAsia"/>
                <w:sz w:val="20"/>
              </w:rPr>
              <w:t>預算數比較增減</w:t>
            </w:r>
          </w:p>
        </w:tc>
        <w:tc>
          <w:tcPr>
            <w:tcW w:w="2128" w:type="dxa"/>
            <w:gridSpan w:val="2"/>
            <w:tcBorders>
              <w:right w:val="nil"/>
            </w:tcBorders>
            <w:vAlign w:val="center"/>
          </w:tcPr>
          <w:p w14:paraId="0B546C55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</w:p>
          <w:p w14:paraId="40CCAD07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決算數比較增減</w:t>
            </w:r>
          </w:p>
        </w:tc>
      </w:tr>
      <w:tr w:rsidR="0033339B" w14:paraId="3C903D75" w14:textId="77777777" w:rsidTr="002F3A7F">
        <w:trPr>
          <w:cantSplit/>
          <w:tblHeader/>
        </w:trPr>
        <w:tc>
          <w:tcPr>
            <w:tcW w:w="358" w:type="dxa"/>
            <w:tcBorders>
              <w:left w:val="nil"/>
            </w:tcBorders>
            <w:vAlign w:val="center"/>
          </w:tcPr>
          <w:p w14:paraId="1125C858" w14:textId="77777777" w:rsidR="0033339B" w:rsidRDefault="0033339B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71838333" w14:textId="77777777" w:rsidR="0033339B" w:rsidRDefault="0033339B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80" w:type="dxa"/>
            <w:vAlign w:val="center"/>
          </w:tcPr>
          <w:p w14:paraId="5D4D344F" w14:textId="77777777" w:rsidR="0033339B" w:rsidRDefault="0033339B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477" w:type="dxa"/>
            <w:vMerge/>
            <w:vAlign w:val="center"/>
          </w:tcPr>
          <w:p w14:paraId="75DCB368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EDB8E86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245" w:type="dxa"/>
            <w:gridSpan w:val="2"/>
            <w:vAlign w:val="center"/>
          </w:tcPr>
          <w:p w14:paraId="37F77A54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0" w:type="dxa"/>
            <w:vAlign w:val="center"/>
          </w:tcPr>
          <w:p w14:paraId="2C1CC594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14:paraId="66D4892B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530" w:type="dxa"/>
            <w:vAlign w:val="center"/>
          </w:tcPr>
          <w:p w14:paraId="029F1EA0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30" w:type="dxa"/>
            <w:vAlign w:val="center"/>
          </w:tcPr>
          <w:p w14:paraId="2D669819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30" w:type="dxa"/>
            <w:vAlign w:val="center"/>
          </w:tcPr>
          <w:p w14:paraId="53E5C4DC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30" w:type="dxa"/>
            <w:vAlign w:val="center"/>
          </w:tcPr>
          <w:p w14:paraId="30BE0B3B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840" w:type="dxa"/>
            <w:vAlign w:val="center"/>
          </w:tcPr>
          <w:p w14:paraId="05C1B213" w14:textId="77777777" w:rsidR="0033339B" w:rsidRDefault="0033339B">
            <w:pPr>
              <w:ind w:right="14"/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</w:rPr>
              <w:t>占總數％</w:t>
            </w:r>
          </w:p>
        </w:tc>
        <w:tc>
          <w:tcPr>
            <w:tcW w:w="1447" w:type="dxa"/>
            <w:vAlign w:val="center"/>
          </w:tcPr>
          <w:p w14:paraId="72D93BFF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851" w:type="dxa"/>
            <w:vAlign w:val="center"/>
          </w:tcPr>
          <w:p w14:paraId="12DF8F37" w14:textId="77777777" w:rsidR="0033339B" w:rsidRDefault="0033339B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  <w:tc>
          <w:tcPr>
            <w:tcW w:w="1419" w:type="dxa"/>
            <w:vAlign w:val="center"/>
          </w:tcPr>
          <w:p w14:paraId="2585E1E9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709" w:type="dxa"/>
            <w:tcBorders>
              <w:right w:val="nil"/>
            </w:tcBorders>
            <w:vAlign w:val="center"/>
          </w:tcPr>
          <w:p w14:paraId="1C387293" w14:textId="77777777" w:rsidR="0033339B" w:rsidRDefault="0033339B">
            <w:pPr>
              <w:ind w:right="14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</w:tr>
      <w:tr w:rsidR="00B60357" w:rsidRPr="00835F4D" w14:paraId="06C122F0" w14:textId="77777777" w:rsidTr="002F3A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58" w:type="dxa"/>
            <w:shd w:val="clear" w:color="auto" w:fill="auto"/>
            <w:vAlign w:val="center"/>
          </w:tcPr>
          <w:p w14:paraId="18A4FEF7" w14:textId="77777777" w:rsidR="00B60357" w:rsidRPr="00835F4D" w:rsidRDefault="00B60357" w:rsidP="00633BE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CD615F0" w14:textId="77777777" w:rsidR="00B60357" w:rsidRPr="00835F4D" w:rsidRDefault="00B60357" w:rsidP="00633BE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C144140" w14:textId="77777777" w:rsidR="00B60357" w:rsidRPr="00835F4D" w:rsidRDefault="00B60357" w:rsidP="00633BEC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35F4D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017FC69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26,602,932,000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33AF88D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22,386,608,587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14:paraId="785DF9BC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3,905,000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84297D5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2,819,847,254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DC7AE01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25,210,360,841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06B3E39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21,714,417,487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D3ECCBA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3,905,000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D40C202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3,487,488,354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85F7051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25,205,810,841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0647FA2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100.00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A814A23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- 1,397,121,159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D05E3DB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- 5.25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602F272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- 4,550,000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1BC77F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- 0.02</w:t>
            </w:r>
          </w:p>
        </w:tc>
      </w:tr>
      <w:tr w:rsidR="00B60357" w:rsidRPr="00835F4D" w14:paraId="00743675" w14:textId="77777777" w:rsidTr="002F3A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58" w:type="dxa"/>
            <w:shd w:val="clear" w:color="auto" w:fill="auto"/>
            <w:vAlign w:val="center"/>
          </w:tcPr>
          <w:p w14:paraId="3A6615D3" w14:textId="77777777" w:rsidR="00B60357" w:rsidRPr="00835F4D" w:rsidRDefault="00B60357" w:rsidP="00633BE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835F4D">
              <w:rPr>
                <w:rFonts w:ascii="新細明體" w:eastAsia="標楷體" w:hAnsi="新細明體"/>
                <w:b/>
                <w:noProof/>
                <w:sz w:val="20"/>
              </w:rPr>
              <w:t>1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96001D0" w14:textId="77777777" w:rsidR="00B60357" w:rsidRPr="00835F4D" w:rsidRDefault="00B60357" w:rsidP="00633BE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332714F" w14:textId="77777777" w:rsidR="00B60357" w:rsidRPr="00835F4D" w:rsidRDefault="00B60357" w:rsidP="00633BEC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35F4D">
              <w:rPr>
                <w:rFonts w:ascii="標楷體" w:eastAsia="標楷體" w:hAnsi="標楷體" w:hint="eastAsia"/>
                <w:b/>
                <w:noProof/>
                <w:sz w:val="20"/>
              </w:rPr>
              <w:t>一般政務支出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131E180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4,768,334,418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A4EACE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4,301,109,502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14:paraId="4ED0ABB0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3,905,000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6576A63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210,467,126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2991D93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4,515,481,628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710606D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4,301,109,502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A500F23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3,905,000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C618DE0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210,467,126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58CB440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4,515,481,628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1EBC7FB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17.91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D639BA8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- 252,852,790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1577412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- 5.30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30C89B7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30C0DA5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</w:tr>
      <w:tr w:rsidR="00B60357" w14:paraId="33864CAC" w14:textId="77777777" w:rsidTr="002F3A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58" w:type="dxa"/>
            <w:shd w:val="clear" w:color="auto" w:fill="auto"/>
            <w:vAlign w:val="center"/>
          </w:tcPr>
          <w:p w14:paraId="0559CCE0" w14:textId="77777777" w:rsidR="00B60357" w:rsidRDefault="00B60357" w:rsidP="00633BE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115517C" w14:textId="77777777" w:rsidR="00B60357" w:rsidRDefault="00B60357" w:rsidP="00633BEC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F33BA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9E3DDE5" w14:textId="77777777" w:rsidR="00B60357" w:rsidRDefault="00B60357" w:rsidP="00633BE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AF33BA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5C449B3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416,277,048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64C11A5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369,482,640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14:paraId="3F4DDAEE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8D4BD32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16,710,869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46AEDC0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386,193,509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52F9646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369,482,640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DA4C5C2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5438483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16,710,869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A3F51AE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386,193,509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A2D73FA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1.53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CC709A6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- 30,083,539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AC9F841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- 7.23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01458C04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1923FB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B60357" w14:paraId="5C13E311" w14:textId="77777777" w:rsidTr="002F3A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58" w:type="dxa"/>
            <w:shd w:val="clear" w:color="auto" w:fill="auto"/>
            <w:vAlign w:val="center"/>
          </w:tcPr>
          <w:p w14:paraId="4238246C" w14:textId="77777777" w:rsidR="00B60357" w:rsidRDefault="00B60357" w:rsidP="00633BE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EDA1713" w14:textId="77777777" w:rsidR="00B60357" w:rsidRDefault="00B60357" w:rsidP="00633BEC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F33BA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FB43DEC" w14:textId="77777777" w:rsidR="00B60357" w:rsidRDefault="00B60357" w:rsidP="00633BE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AF33BA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0B850B1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224,828,000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9FC547F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212,450,914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14:paraId="30423679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7308B7B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222,600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C63F17C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212,673,514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133E901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212,450,914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F7EA5B9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8A8ACA8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222,600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9F48C03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212,673,514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5AC26E7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0.84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85D679F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- 12,154,486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25D3AC4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- 5.41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2DA462A5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6692DEF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B60357" w14:paraId="7DF217F8" w14:textId="77777777" w:rsidTr="002F3A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58" w:type="dxa"/>
            <w:shd w:val="clear" w:color="auto" w:fill="auto"/>
            <w:vAlign w:val="center"/>
          </w:tcPr>
          <w:p w14:paraId="01FAFAB1" w14:textId="77777777" w:rsidR="00B60357" w:rsidRDefault="00B60357" w:rsidP="00633BE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47000EA" w14:textId="77777777" w:rsidR="00B60357" w:rsidRDefault="00B60357" w:rsidP="00633BEC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F33BA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7DFD5B9" w14:textId="77777777" w:rsidR="00B60357" w:rsidRDefault="00B60357" w:rsidP="00633BE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AF33BA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5116D3FA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1,871,021,809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CEF961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1,638,181,332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14:paraId="6641FD17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3,905,000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C974921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82,892,962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2DD2E70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1,724,979,294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A4B420D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1,638,181,332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431AB83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3,905,000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08DA2AD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82,892,962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4A67169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1,724,979,294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0598337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6.84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50BA60E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- 146,042,515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AEE2F17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- 7.81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2E91748D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D310DFB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B60357" w14:paraId="73665049" w14:textId="77777777" w:rsidTr="002F3A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58" w:type="dxa"/>
            <w:shd w:val="clear" w:color="auto" w:fill="auto"/>
            <w:vAlign w:val="center"/>
          </w:tcPr>
          <w:p w14:paraId="4B8E715D" w14:textId="77777777" w:rsidR="00B60357" w:rsidRDefault="00B60357" w:rsidP="00633BE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29FE8C2" w14:textId="77777777" w:rsidR="00B60357" w:rsidRDefault="00B60357" w:rsidP="00633BEC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F33BA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BB12A80" w14:textId="77777777" w:rsidR="00B60357" w:rsidRDefault="00B60357" w:rsidP="00633BE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AF33BA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6B84A0B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1,970,663,561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FD3DCC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1,814,489,065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14:paraId="2C387E9F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E5E667E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106,440,695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68EA340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1,920,929,760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9199FEC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1,814,489,065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718FA20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4406BDB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106,440,695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67655F3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1,920,929,760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4CC1740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7.62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4A4F97F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- 49,733,801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80451BB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- 2.52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8C04F8C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4B874D1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B60357" w14:paraId="0C40F387" w14:textId="77777777" w:rsidTr="002F3A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58" w:type="dxa"/>
            <w:shd w:val="clear" w:color="auto" w:fill="auto"/>
            <w:vAlign w:val="center"/>
          </w:tcPr>
          <w:p w14:paraId="372302F8" w14:textId="77777777" w:rsidR="00B60357" w:rsidRDefault="00B60357" w:rsidP="00633BE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535C713" w14:textId="77777777" w:rsidR="00B60357" w:rsidRDefault="00B60357" w:rsidP="00633BEC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F33BA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B22FBB9" w14:textId="77777777" w:rsidR="00B60357" w:rsidRDefault="00B60357" w:rsidP="00633BE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AF33BA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581F9730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285,544,000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F7E201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266,505,551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14:paraId="16A62AD7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FC631D9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4,200,000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173576D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270,705,551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0EDEBB4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266,505,551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2784303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AAFB637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4,200,000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1EE13A8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270,705,551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574C5EE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1.07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BDA3A9E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- 14,838,449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077C51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- 5.20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2038FCC1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453CF9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B60357" w:rsidRPr="00835F4D" w14:paraId="5CB59DE7" w14:textId="77777777" w:rsidTr="002F3A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58" w:type="dxa"/>
            <w:shd w:val="clear" w:color="auto" w:fill="auto"/>
            <w:vAlign w:val="center"/>
          </w:tcPr>
          <w:p w14:paraId="32CB3811" w14:textId="77777777" w:rsidR="00B60357" w:rsidRPr="00835F4D" w:rsidRDefault="00B60357" w:rsidP="00633BE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835F4D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932BC98" w14:textId="77777777" w:rsidR="00B60357" w:rsidRPr="00835F4D" w:rsidRDefault="00B60357" w:rsidP="00633BE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A79D394" w14:textId="77777777" w:rsidR="00B60357" w:rsidRPr="00835F4D" w:rsidRDefault="00B60357" w:rsidP="00633BEC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35F4D">
              <w:rPr>
                <w:rFonts w:ascii="標楷體" w:eastAsia="標楷體" w:hAnsi="標楷體" w:hint="eastAsia"/>
                <w:b/>
                <w:noProof/>
                <w:sz w:val="20"/>
              </w:rPr>
              <w:t>教育科學文化支出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5EB6D617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7,963,283,000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401DD4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7,364,010,982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14:paraId="61C50FF3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001D77C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309,912,461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1B493B4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7,673,923,443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7932A32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7,364,010,982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3C696C7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4934F99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309,912,461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2616B70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7,673,923,443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E636CC6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30.45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750AD8A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- 289,359,557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D1E5728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- 3.63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00027313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90555B3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</w:tr>
      <w:tr w:rsidR="00B60357" w14:paraId="446B880C" w14:textId="77777777" w:rsidTr="002F3A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58" w:type="dxa"/>
            <w:shd w:val="clear" w:color="auto" w:fill="auto"/>
            <w:vAlign w:val="center"/>
          </w:tcPr>
          <w:p w14:paraId="3E778182" w14:textId="77777777" w:rsidR="00B60357" w:rsidRDefault="00B60357" w:rsidP="00633BE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9B022DC" w14:textId="77777777" w:rsidR="00B60357" w:rsidRDefault="00B60357" w:rsidP="00633BEC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F33BA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536021A" w14:textId="77777777" w:rsidR="00B60357" w:rsidRDefault="00B60357" w:rsidP="00633BE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AF33BA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3FB716B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7,348,393,000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3AE4C6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6,990,133,322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14:paraId="0E673DAD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9B5BCBD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96,219,162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C165C8D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7,086,352,484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0E96869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6,990,133,322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5576028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410BA79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96,219,162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0CE6290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7,086,352,484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8A80766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28.11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130D323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- 262,040,516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9209B97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- 3.57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2FDBA56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E23DD9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B60357" w14:paraId="2494CFB3" w14:textId="77777777" w:rsidTr="002F3A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58" w:type="dxa"/>
            <w:shd w:val="clear" w:color="auto" w:fill="auto"/>
            <w:vAlign w:val="center"/>
          </w:tcPr>
          <w:p w14:paraId="6C4F0282" w14:textId="77777777" w:rsidR="00B60357" w:rsidRDefault="00B60357" w:rsidP="00633BE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E202060" w14:textId="77777777" w:rsidR="00B60357" w:rsidRDefault="00B60357" w:rsidP="00633BEC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F33BA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186D320" w14:textId="77777777" w:rsidR="00B60357" w:rsidRDefault="00B60357" w:rsidP="00633BE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AF33BA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C5E3AB5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614,890,000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5FF018D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373,877,660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14:paraId="32EB6939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C3071DF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213,693,299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98D3A66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587,570,959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A063258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373,877,660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AC64B42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4421565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213,693,299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63B852D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587,570,959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471061B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2.33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F043643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- 27,319,041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FA29D3A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- 4.44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5C76A1B2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260B85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B60357" w:rsidRPr="00835F4D" w14:paraId="55547559" w14:textId="77777777" w:rsidTr="002F3A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58" w:type="dxa"/>
            <w:shd w:val="clear" w:color="auto" w:fill="auto"/>
            <w:vAlign w:val="center"/>
          </w:tcPr>
          <w:p w14:paraId="7BF0CC75" w14:textId="77777777" w:rsidR="00B60357" w:rsidRPr="00835F4D" w:rsidRDefault="00B60357" w:rsidP="00633BE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835F4D">
              <w:rPr>
                <w:rFonts w:ascii="新細明體" w:eastAsia="標楷體" w:hAnsi="新細明體"/>
                <w:b/>
                <w:noProof/>
                <w:sz w:val="20"/>
              </w:rPr>
              <w:t>3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FE09AD0" w14:textId="77777777" w:rsidR="00B60357" w:rsidRPr="00835F4D" w:rsidRDefault="00B60357" w:rsidP="00633BE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6A01692" w14:textId="77777777" w:rsidR="00B60357" w:rsidRPr="00835F4D" w:rsidRDefault="00B60357" w:rsidP="00633BEC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35F4D">
              <w:rPr>
                <w:rFonts w:ascii="標楷體" w:eastAsia="標楷體" w:hAnsi="標楷體" w:hint="eastAsia"/>
                <w:b/>
                <w:noProof/>
                <w:sz w:val="20"/>
              </w:rPr>
              <w:t>經濟發展支出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68EC64B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4,235,535,762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59EA43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2,533,018,349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14:paraId="4A7CDCF6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335B44A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1,427,152,878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E525C71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3,960,171,227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8B1218F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2,533,018,349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E6141DE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428B019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1,427,152,878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7F88FBE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3,960,171,227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5AF2BA3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15.71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C29EE39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- 275,364,535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FA4CAA9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- 6.50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2FFF99F3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C1CFF9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</w:tr>
      <w:tr w:rsidR="00B60357" w14:paraId="4EA636F0" w14:textId="77777777" w:rsidTr="002F3A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58" w:type="dxa"/>
            <w:shd w:val="clear" w:color="auto" w:fill="auto"/>
            <w:vAlign w:val="center"/>
          </w:tcPr>
          <w:p w14:paraId="2426B4C5" w14:textId="77777777" w:rsidR="00B60357" w:rsidRDefault="00B60357" w:rsidP="00633BE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BF1B072" w14:textId="77777777" w:rsidR="00B60357" w:rsidRDefault="00B60357" w:rsidP="00633BEC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F33BA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20AFF2D" w14:textId="77777777" w:rsidR="00B60357" w:rsidRDefault="00B60357" w:rsidP="00633BE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AF33BA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AEC1B44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404,074,600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DEE934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240,648,596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14:paraId="58A55737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A0FC553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138,162,967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A11F405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378,811,563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DCB28C1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240,648,596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5E72BC9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0879649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138,162,967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C9D474E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378,811,563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8C584E8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1.50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C887EA4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- 25,263,037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B6F228E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- 6.25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218D9EA5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10BD990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B60357" w14:paraId="65B04468" w14:textId="77777777" w:rsidTr="002F3A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58" w:type="dxa"/>
            <w:shd w:val="clear" w:color="auto" w:fill="auto"/>
            <w:vAlign w:val="center"/>
          </w:tcPr>
          <w:p w14:paraId="599675EB" w14:textId="77777777" w:rsidR="00B60357" w:rsidRDefault="00B60357" w:rsidP="00633BE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C36A550" w14:textId="77777777" w:rsidR="00B60357" w:rsidRDefault="00B60357" w:rsidP="00633BEC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F33BA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770F24F" w14:textId="77777777" w:rsidR="00B60357" w:rsidRDefault="00B60357" w:rsidP="00633BE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AF33BA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30CB178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343,998,000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010A3B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137,727,376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14:paraId="77F257C4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71DEE58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154,129,961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24D6E6D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291,857,337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F9217E0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137,727,376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2AAC2C5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BFEC39A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154,129,961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7A2C216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291,857,337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9FCA958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1.16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CF98FA0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- 52,140,663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D07D44D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- 15.16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0686C74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15A037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B60357" w14:paraId="46D08C54" w14:textId="77777777" w:rsidTr="002F3A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58" w:type="dxa"/>
            <w:shd w:val="clear" w:color="auto" w:fill="auto"/>
            <w:vAlign w:val="center"/>
          </w:tcPr>
          <w:p w14:paraId="363D2F4F" w14:textId="77777777" w:rsidR="00B60357" w:rsidRDefault="00B60357" w:rsidP="00633BE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44CC842" w14:textId="77777777" w:rsidR="00B60357" w:rsidRDefault="00B60357" w:rsidP="00633BEC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F33BA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0AB6EA8" w14:textId="77777777" w:rsidR="00B60357" w:rsidRDefault="00B60357" w:rsidP="00633BE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AF33BA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BC10555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2,660,224,822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F69A12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1,644,475,762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14:paraId="2D8178AF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AFFAABD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865,617,421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D45F459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2,510,093,183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FBBAC16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1,644,475,762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DC592D8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F9F53EB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865,617,421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E632421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2,510,093,183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C6DE3F2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9.96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ECEB294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- 150,131,639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AA58E63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- 5.64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C5455C4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A6B05F7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B60357" w14:paraId="3B36CC28" w14:textId="77777777" w:rsidTr="002F3A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58" w:type="dxa"/>
            <w:shd w:val="clear" w:color="auto" w:fill="auto"/>
            <w:vAlign w:val="center"/>
          </w:tcPr>
          <w:p w14:paraId="49A443D0" w14:textId="77777777" w:rsidR="00B60357" w:rsidRDefault="00B60357" w:rsidP="00633BE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DCA5F79" w14:textId="77777777" w:rsidR="00B60357" w:rsidRDefault="00B60357" w:rsidP="00633BEC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F33BA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7BD87CA" w14:textId="77777777" w:rsidR="00B60357" w:rsidRDefault="00B60357" w:rsidP="00633BE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AF33BA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5D0F1A43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827,238,340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6F59ED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510,166,615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14:paraId="75D9ADEA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AF1DB86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269,242,529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B7F84B6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779,409,144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6131C93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510,166,615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63C00F3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6FD6A67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269,242,529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2E7E2A2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779,409,144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4EE4C60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3.09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4F4CB88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- 47,829,196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E30CCEA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- 5.78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13202CC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6A24B7D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B60357" w:rsidRPr="00835F4D" w14:paraId="67FC6516" w14:textId="77777777" w:rsidTr="002F3A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58" w:type="dxa"/>
            <w:shd w:val="clear" w:color="auto" w:fill="auto"/>
            <w:vAlign w:val="center"/>
          </w:tcPr>
          <w:p w14:paraId="4042FAE4" w14:textId="77777777" w:rsidR="00B60357" w:rsidRPr="00835F4D" w:rsidRDefault="00B60357" w:rsidP="00633BE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835F4D">
              <w:rPr>
                <w:rFonts w:ascii="新細明體" w:eastAsia="標楷體" w:hAnsi="新細明體"/>
                <w:b/>
                <w:noProof/>
                <w:sz w:val="20"/>
              </w:rPr>
              <w:t>4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49FC6EE" w14:textId="77777777" w:rsidR="00B60357" w:rsidRPr="00835F4D" w:rsidRDefault="00B60357" w:rsidP="00633BE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09F8AF3" w14:textId="77777777" w:rsidR="00B60357" w:rsidRPr="00835F4D" w:rsidRDefault="00B60357" w:rsidP="00633BEC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35F4D">
              <w:rPr>
                <w:rFonts w:ascii="標楷體" w:eastAsia="標楷體" w:hAnsi="標楷體" w:hint="eastAsia"/>
                <w:b/>
                <w:noProof/>
                <w:sz w:val="20"/>
              </w:rPr>
              <w:t>社會福利支出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3A27B18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4,895,854,448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593A5B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4,254,232,055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14:paraId="5920B1D0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6526309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230,173,840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1AE2E61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4,484,405,895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2361E7A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4,254,232,055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13BDCA0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08BC9B6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225,623,840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DC5FE98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4,479,855,895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FC4DEE5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17.77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EA7AA37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- 415,998,553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139F491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- 8.50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076850CC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- 4,550,000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7F047B9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- 0.10</w:t>
            </w:r>
          </w:p>
        </w:tc>
      </w:tr>
      <w:tr w:rsidR="00B60357" w14:paraId="6B5C2485" w14:textId="77777777" w:rsidTr="002F3A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58" w:type="dxa"/>
            <w:shd w:val="clear" w:color="auto" w:fill="auto"/>
            <w:vAlign w:val="center"/>
          </w:tcPr>
          <w:p w14:paraId="58BEF7E0" w14:textId="77777777" w:rsidR="00B60357" w:rsidRDefault="00B60357" w:rsidP="00633BE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1382205" w14:textId="77777777" w:rsidR="00B60357" w:rsidRDefault="00B60357" w:rsidP="00633BEC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F33BA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17DE4E5" w14:textId="77777777" w:rsidR="00B60357" w:rsidRDefault="00B60357" w:rsidP="00633BE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AF33BA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5C2FF2E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492,637,000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C46753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492,523,018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14:paraId="7DBC85EF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46B1729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B646B1E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492,523,018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66E34F7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492,523,018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CF2C41E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85A8B50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49F62CA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492,523,018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19DBA5A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1.95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B02AF71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- 113,982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11143FD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- 0.02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E6A2042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8644FF4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B60357" w14:paraId="3B454243" w14:textId="77777777" w:rsidTr="002F3A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58" w:type="dxa"/>
            <w:shd w:val="clear" w:color="auto" w:fill="auto"/>
            <w:vAlign w:val="center"/>
          </w:tcPr>
          <w:p w14:paraId="48F1FD33" w14:textId="77777777" w:rsidR="00B60357" w:rsidRDefault="00B60357" w:rsidP="00633BE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68B632D" w14:textId="77777777" w:rsidR="00B60357" w:rsidRDefault="00B60357" w:rsidP="00633BEC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F33BA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C685A10" w14:textId="77777777" w:rsidR="00B60357" w:rsidRDefault="00B60357" w:rsidP="00633BE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AF33BA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3A53F1CD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327,544,001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702515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277,092,903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14:paraId="064B67C8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5D90C45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1,200,000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2B877C7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278,292,903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9D7D66C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277,092,903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849D1DD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304E2F4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1,200,000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D83720C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278,292,903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6BB142C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1.10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2019F59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- 49,251,098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34AD81F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- 15.04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5951FF57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9BDA3E4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B60357" w14:paraId="3C3BEA1C" w14:textId="77777777" w:rsidTr="002F3A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58" w:type="dxa"/>
            <w:shd w:val="clear" w:color="auto" w:fill="auto"/>
            <w:vAlign w:val="center"/>
          </w:tcPr>
          <w:p w14:paraId="6B0BD569" w14:textId="77777777" w:rsidR="00B60357" w:rsidRDefault="00B60357" w:rsidP="00633BE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0070B84" w14:textId="77777777" w:rsidR="00B60357" w:rsidRDefault="00B60357" w:rsidP="00633BEC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F33BA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9518FDB" w14:textId="77777777" w:rsidR="00B60357" w:rsidRDefault="00B60357" w:rsidP="00633BE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AF33BA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908BAA4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3,403,676,835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EED2FF8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2,960,178,621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14:paraId="4C5629D0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08EFFE8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175,585,506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8FC3DFA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3,135,764,127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FE2595D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2,960,178,621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98B31CE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C0290C4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171,035,506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9787C62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3,131,214,127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E487286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12.42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C5E5DFC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- 272,462,708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B488E8C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- 8.00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9917065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- 4,550,000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B919CDF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- 0.15</w:t>
            </w:r>
          </w:p>
        </w:tc>
      </w:tr>
      <w:tr w:rsidR="00B60357" w14:paraId="5382EDAF" w14:textId="77777777" w:rsidTr="002F3A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58" w:type="dxa"/>
            <w:shd w:val="clear" w:color="auto" w:fill="auto"/>
            <w:vAlign w:val="center"/>
          </w:tcPr>
          <w:p w14:paraId="6190F881" w14:textId="77777777" w:rsidR="00B60357" w:rsidRDefault="00B60357" w:rsidP="00633BE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19A5FE2" w14:textId="77777777" w:rsidR="00B60357" w:rsidRDefault="00B60357" w:rsidP="00633BEC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F33BA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A5D0D9B" w14:textId="77777777" w:rsidR="00B60357" w:rsidRDefault="00B60357" w:rsidP="00633BE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AF33BA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EDFEF78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62,120,000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FF2813F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52,440,733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14:paraId="55551FA2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DAB6A36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1,156,377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41663B8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53,597,110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9FC7C56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52,440,733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63AB7B4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5A61A4F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1,156,377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04BF8BB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53,597,110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D91E1F9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0.21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096BE3D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- 8,522,890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20CE727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- 13.72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40C9777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21B7C78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B60357" w14:paraId="51E849A7" w14:textId="77777777" w:rsidTr="002F3A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58" w:type="dxa"/>
            <w:shd w:val="clear" w:color="auto" w:fill="auto"/>
            <w:vAlign w:val="center"/>
          </w:tcPr>
          <w:p w14:paraId="60E52BE3" w14:textId="77777777" w:rsidR="00B60357" w:rsidRDefault="00B60357" w:rsidP="00633BE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2D19116" w14:textId="77777777" w:rsidR="00B60357" w:rsidRDefault="00B60357" w:rsidP="00633BEC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F33BA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CB7C8DE" w14:textId="77777777" w:rsidR="00B60357" w:rsidRDefault="00B60357" w:rsidP="00633BE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AF33BA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1A1B840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609,876,612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2653A7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471,996,780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14:paraId="7D6416CA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3CB3D98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52,231,957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706AD96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524,228,737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63E2444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471,996,780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9021733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040D8D8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52,231,957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2CB9DBB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524,228,737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86EB872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2.08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AA6B904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- 85,647,875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914B2DC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- 14.04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A1E64B0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B096159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B60357" w:rsidRPr="00835F4D" w14:paraId="0A9BE312" w14:textId="77777777" w:rsidTr="002F3A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58" w:type="dxa"/>
            <w:shd w:val="clear" w:color="auto" w:fill="auto"/>
            <w:vAlign w:val="center"/>
          </w:tcPr>
          <w:p w14:paraId="575E7FF5" w14:textId="77777777" w:rsidR="00B60357" w:rsidRPr="00835F4D" w:rsidRDefault="00B60357" w:rsidP="00633BE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835F4D">
              <w:rPr>
                <w:rFonts w:ascii="新細明體" w:eastAsia="標楷體" w:hAnsi="新細明體"/>
                <w:b/>
                <w:noProof/>
                <w:sz w:val="20"/>
              </w:rPr>
              <w:t>5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F5FB03F" w14:textId="77777777" w:rsidR="00B60357" w:rsidRPr="00835F4D" w:rsidRDefault="00B60357" w:rsidP="00633BE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4F93D58" w14:textId="77777777" w:rsidR="00B60357" w:rsidRPr="00835F4D" w:rsidRDefault="00B60357" w:rsidP="00633BEC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35F4D">
              <w:rPr>
                <w:rFonts w:ascii="標楷體" w:eastAsia="標楷體" w:hAnsi="標楷體" w:hint="eastAsia"/>
                <w:b/>
                <w:noProof/>
                <w:sz w:val="20"/>
              </w:rPr>
              <w:t>社區發展及環境保護支出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8B35EB8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2,271,500,000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4457529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1,846,044,467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14:paraId="67AC8833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0F1F25A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350,170,287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CEB6121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2,196,214,754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CFA0130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1,173,853,367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E0C4BE2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8C7CE7C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1,022,361,387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449130E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2,196,214,754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26D0024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8.71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AAB28E4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- 75,285,246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34C7511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- 3.31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733D689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B9F294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</w:tr>
      <w:tr w:rsidR="00B60357" w14:paraId="1DA9BB1D" w14:textId="77777777" w:rsidTr="002F3A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58" w:type="dxa"/>
            <w:shd w:val="clear" w:color="auto" w:fill="auto"/>
            <w:vAlign w:val="center"/>
          </w:tcPr>
          <w:p w14:paraId="1962F213" w14:textId="77777777" w:rsidR="00B60357" w:rsidRDefault="00B60357" w:rsidP="00633BE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3ED6FCA" w14:textId="77777777" w:rsidR="00B60357" w:rsidRDefault="00B60357" w:rsidP="00633BEC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F33BA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6E6444A" w14:textId="77777777" w:rsidR="00B60357" w:rsidRDefault="00B60357" w:rsidP="00633BE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AF33BA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AD6B5A9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2,110,891,000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03C1A6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1,827,498,258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14:paraId="2D28F26B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6E8C90B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208,112,046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B755A1F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2,035,610,304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00F6121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1,155,307,158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90E1138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BB77034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880,303,146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7585316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2,035,610,304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2781E73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8.08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535091B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- 75,280,696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EAB16CB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- 3.57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4963640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1ABFA2F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B60357" w14:paraId="18D9BEF8" w14:textId="77777777" w:rsidTr="002F3A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58" w:type="dxa"/>
            <w:shd w:val="clear" w:color="auto" w:fill="auto"/>
            <w:vAlign w:val="center"/>
          </w:tcPr>
          <w:p w14:paraId="137BF971" w14:textId="77777777" w:rsidR="00B60357" w:rsidRDefault="00B60357" w:rsidP="00633BE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61D167B" w14:textId="77777777" w:rsidR="00B60357" w:rsidRDefault="00B60357" w:rsidP="00633BEC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F33BA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4F42986" w14:textId="77777777" w:rsidR="00B60357" w:rsidRDefault="00B60357" w:rsidP="00633BE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AF33BA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55E9E666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160,609,000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938C67A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18,546,209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14:paraId="6222ED9E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102A22F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142,058,241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D14D279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160,604,450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2DB26EC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18,546,209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C712A10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C678B3D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142,058,241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B55A4CA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160,604,450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F9F9627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0.64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850158E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- 4,550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357DC0D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- 0.00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4CA1B51D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2AE03EE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B60357" w:rsidRPr="00835F4D" w14:paraId="4EC1AF5D" w14:textId="77777777" w:rsidTr="002F3A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58" w:type="dxa"/>
            <w:shd w:val="clear" w:color="auto" w:fill="auto"/>
            <w:vAlign w:val="center"/>
          </w:tcPr>
          <w:p w14:paraId="747FED28" w14:textId="77777777" w:rsidR="00B60357" w:rsidRPr="00835F4D" w:rsidRDefault="00B60357" w:rsidP="00633BE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835F4D">
              <w:rPr>
                <w:rFonts w:ascii="新細明體" w:eastAsia="標楷體" w:hAnsi="新細明體"/>
                <w:b/>
                <w:noProof/>
                <w:sz w:val="20"/>
              </w:rPr>
              <w:t>6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ABA1928" w14:textId="77777777" w:rsidR="00B60357" w:rsidRPr="00835F4D" w:rsidRDefault="00B60357" w:rsidP="00633BE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063F6AA" w14:textId="77777777" w:rsidR="00B60357" w:rsidRPr="00835F4D" w:rsidRDefault="00B60357" w:rsidP="00633BEC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35F4D">
              <w:rPr>
                <w:rFonts w:ascii="標楷體" w:eastAsia="標楷體" w:hAnsi="標楷體" w:hint="eastAsia"/>
                <w:b/>
                <w:noProof/>
                <w:sz w:val="20"/>
              </w:rPr>
              <w:t>退休撫卹支出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5FA9726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1,816,993,000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8559E8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1,744,296,082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14:paraId="1BD6FDF8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1D9D33C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C896ADB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1,744,296,082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ED52706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1,744,296,082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2471EB8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D725755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68D0D3A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1,744,296,082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C415080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6.92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0B9FDAB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- 72,696,918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A454151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- 4.00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5DE7A31B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A69251E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</w:tr>
      <w:tr w:rsidR="00B60357" w14:paraId="1A87BAB6" w14:textId="77777777" w:rsidTr="002F3A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58" w:type="dxa"/>
            <w:shd w:val="clear" w:color="auto" w:fill="auto"/>
            <w:vAlign w:val="center"/>
          </w:tcPr>
          <w:p w14:paraId="777156DA" w14:textId="77777777" w:rsidR="00B60357" w:rsidRDefault="00B60357" w:rsidP="00633BE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21DE1C1" w14:textId="77777777" w:rsidR="00B60357" w:rsidRDefault="00B60357" w:rsidP="00633BEC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F33BA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F6A8CFE" w14:textId="77777777" w:rsidR="00B60357" w:rsidRDefault="00B60357" w:rsidP="00633BE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AF33BA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5AFCAFC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1,816,993,000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0AEFCE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1,744,296,082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14:paraId="029E658A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1AA1F59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681665C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1,744,296,082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D40BDC5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1,744,296,082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7BD336A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06A454B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7F13BA4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1,744,296,082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C89E3E9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6.92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0F9399C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- 72,696,918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423F8F4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- 4.00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631275F7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6446FF4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B60357" w:rsidRPr="00835F4D" w14:paraId="246E3556" w14:textId="77777777" w:rsidTr="002F3A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58" w:type="dxa"/>
            <w:shd w:val="clear" w:color="auto" w:fill="auto"/>
            <w:vAlign w:val="center"/>
          </w:tcPr>
          <w:p w14:paraId="64128E23" w14:textId="77777777" w:rsidR="00B60357" w:rsidRPr="00835F4D" w:rsidRDefault="00B60357" w:rsidP="00633BE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835F4D">
              <w:rPr>
                <w:rFonts w:ascii="新細明體" w:eastAsia="標楷體" w:hAnsi="新細明體"/>
                <w:b/>
                <w:noProof/>
                <w:sz w:val="20"/>
              </w:rPr>
              <w:t>8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6E3D37F" w14:textId="77777777" w:rsidR="00B60357" w:rsidRPr="00835F4D" w:rsidRDefault="00B60357" w:rsidP="00633BE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D356F80" w14:textId="77777777" w:rsidR="00B60357" w:rsidRPr="00835F4D" w:rsidRDefault="00B60357" w:rsidP="00633BEC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35F4D">
              <w:rPr>
                <w:rFonts w:ascii="標楷體" w:eastAsia="標楷體" w:hAnsi="標楷體" w:hint="eastAsia"/>
                <w:b/>
                <w:noProof/>
                <w:sz w:val="20"/>
              </w:rPr>
              <w:t>債務支出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6035C76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69,500,000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FF0857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69,457,734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14:paraId="37EFB38B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1C7AF58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49E8042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69,457,734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FAB5426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69,457,734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AC7FD0F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5441EB0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15A118A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69,457,734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75FBF89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0.28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F43D3E6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- 42,266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824CBF6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- 0.06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6B1790D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17DDC04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</w:tr>
      <w:tr w:rsidR="00B60357" w14:paraId="1E2C9A5D" w14:textId="77777777" w:rsidTr="002F3A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58" w:type="dxa"/>
            <w:shd w:val="clear" w:color="auto" w:fill="auto"/>
            <w:vAlign w:val="center"/>
          </w:tcPr>
          <w:p w14:paraId="3300DA57" w14:textId="77777777" w:rsidR="00B60357" w:rsidRDefault="00B60357" w:rsidP="00633BE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2C51AFD" w14:textId="77777777" w:rsidR="00B60357" w:rsidRDefault="00B60357" w:rsidP="00633BEC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F33BA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EA93E85" w14:textId="77777777" w:rsidR="00B60357" w:rsidRDefault="00B60357" w:rsidP="00633BE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AF33BA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5DD0294A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69,500,000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CCE5D6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69,457,734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14:paraId="7099F012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C9BDE9E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2B84BCE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69,457,734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3411A11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69,457,734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391DE2A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E049886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15C070C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69,457,734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287444F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0.28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A544239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- 42,266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D7D4F09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- 0.06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5B4DED4D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795856D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B60357" w:rsidRPr="00835F4D" w14:paraId="14200EF2" w14:textId="77777777" w:rsidTr="002F3A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58" w:type="dxa"/>
            <w:shd w:val="clear" w:color="auto" w:fill="auto"/>
            <w:vAlign w:val="center"/>
          </w:tcPr>
          <w:p w14:paraId="302AAD9D" w14:textId="77777777" w:rsidR="00B60357" w:rsidRPr="00835F4D" w:rsidRDefault="00B60357" w:rsidP="00633BE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835F4D">
              <w:rPr>
                <w:rFonts w:ascii="新細明體" w:eastAsia="標楷體" w:hAnsi="新細明體"/>
                <w:b/>
                <w:noProof/>
                <w:sz w:val="20"/>
              </w:rPr>
              <w:t>9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05332FA" w14:textId="77777777" w:rsidR="00B60357" w:rsidRPr="00835F4D" w:rsidRDefault="00B60357" w:rsidP="00633BE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2D7A3F2" w14:textId="77777777" w:rsidR="00B60357" w:rsidRPr="00835F4D" w:rsidRDefault="00B60357" w:rsidP="00633BEC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35F4D">
              <w:rPr>
                <w:rFonts w:ascii="標楷體" w:eastAsia="標楷體" w:hAnsi="標楷體" w:hint="eastAsia"/>
                <w:b/>
                <w:noProof/>
                <w:sz w:val="20"/>
              </w:rPr>
              <w:t>補助及其他支出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5B94FF5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581,931,372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13D4A11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274,439,416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14:paraId="774F1C67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1019E65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291,970,662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6264FA7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566,410,078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6CA6DAC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274,439,416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EDE1535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8E07528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291,970,662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5FB76BF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566,410,078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B07307E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2.25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DDC009A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- 15,521,294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C1001F0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- 2.67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0D2746E8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D7E95B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</w:tr>
      <w:tr w:rsidR="00B60357" w14:paraId="45F3D60D" w14:textId="77777777" w:rsidTr="002F3A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58" w:type="dxa"/>
            <w:shd w:val="clear" w:color="auto" w:fill="auto"/>
            <w:vAlign w:val="center"/>
          </w:tcPr>
          <w:p w14:paraId="2CEA06F3" w14:textId="77777777" w:rsidR="00B60357" w:rsidRDefault="00B60357" w:rsidP="00633BE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9195220" w14:textId="77777777" w:rsidR="00B60357" w:rsidRDefault="00B60357" w:rsidP="00633BEC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F33BA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B7051CB" w14:textId="77777777" w:rsidR="00B60357" w:rsidRDefault="00B60357" w:rsidP="00633BE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AF33BA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EFEAD1E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577,410,452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B441F9A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274,439,416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14:paraId="7F7D50A0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58B09BB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291,970,662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2010B4C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566,410,078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D1B3D93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274,439,416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915F782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AC51E87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291,970,662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730F4E3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566,410,078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C2F8C1E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2.25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71F4B10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- 11,000,374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68FA1DF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- 1.91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4F41A1A2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3E2917B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B60357" w14:paraId="02696BA9" w14:textId="77777777" w:rsidTr="002F3A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58" w:type="dxa"/>
            <w:shd w:val="clear" w:color="auto" w:fill="auto"/>
            <w:vAlign w:val="center"/>
          </w:tcPr>
          <w:p w14:paraId="36679DAB" w14:textId="77777777" w:rsidR="00B60357" w:rsidRDefault="00B60357" w:rsidP="00633BE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0188702" w14:textId="77777777" w:rsidR="00B60357" w:rsidRDefault="00B60357" w:rsidP="00633BEC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F33BA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800220F" w14:textId="77777777" w:rsidR="00B60357" w:rsidRDefault="00B60357" w:rsidP="00633BE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AF33BA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827541F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4,520,920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D2E55A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14:paraId="20B5A176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2FFF7B1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0CE3A9C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2AB4F82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1160A16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58DE25C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F319A45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CF82168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626728B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- 4,520,920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C04F737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- 100.00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458CE613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6352B9" w14:textId="77777777" w:rsidR="00B60357" w:rsidRPr="002F3A7F" w:rsidRDefault="00B60357" w:rsidP="00633BEC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2F3A7F">
              <w:rPr>
                <w:rFonts w:ascii="新細明體" w:eastAsia="標楷體" w:hAnsi="新細明體"/>
                <w:noProof/>
                <w:spacing w:val="8"/>
                <w:sz w:val="20"/>
              </w:rPr>
              <w:t>--</w:t>
            </w:r>
          </w:p>
        </w:tc>
      </w:tr>
    </w:tbl>
    <w:p w14:paraId="2C82399F" w14:textId="74D3AF32" w:rsidR="00ED38BF" w:rsidRDefault="00B60357">
      <w:pPr>
        <w:ind w:right="7"/>
        <w:jc w:val="both"/>
        <w:rPr>
          <w:rFonts w:ascii="標楷體" w:eastAsia="標楷體" w:hAnsi="標楷體"/>
          <w:sz w:val="20"/>
        </w:rPr>
      </w:pPr>
      <w:proofErr w:type="gramStart"/>
      <w:r>
        <w:rPr>
          <w:rFonts w:ascii="標楷體" w:eastAsia="標楷體" w:hAnsi="標楷體"/>
          <w:sz w:val="20"/>
        </w:rPr>
        <w:t>註</w:t>
      </w:r>
      <w:proofErr w:type="gramEnd"/>
      <w:r>
        <w:rPr>
          <w:rFonts w:ascii="標楷體" w:eastAsia="標楷體" w:hAnsi="標楷體"/>
          <w:sz w:val="20"/>
        </w:rPr>
        <w:t>：</w:t>
      </w:r>
      <w:proofErr w:type="gramStart"/>
      <w:r w:rsidR="002A2E55" w:rsidRPr="002A2E55">
        <w:rPr>
          <w:rFonts w:ascii="標楷體" w:eastAsia="標楷體" w:hAnsi="標楷體" w:hint="eastAsia"/>
          <w:sz w:val="20"/>
        </w:rPr>
        <w:t>11</w:t>
      </w:r>
      <w:r w:rsidR="002A2E55">
        <w:rPr>
          <w:rFonts w:ascii="標楷體" w:eastAsia="標楷體" w:hAnsi="標楷體" w:hint="eastAsia"/>
          <w:sz w:val="20"/>
        </w:rPr>
        <w:t>3</w:t>
      </w:r>
      <w:proofErr w:type="gramEnd"/>
      <w:r w:rsidR="002A2E55" w:rsidRPr="002A2E55">
        <w:rPr>
          <w:rFonts w:ascii="標楷體" w:eastAsia="標楷體" w:hAnsi="標楷體" w:hint="eastAsia"/>
          <w:sz w:val="20"/>
        </w:rPr>
        <w:t>年度第二預備金原編列預算數2,700萬元，經核准動支2,</w:t>
      </w:r>
      <w:r w:rsidR="002A2E55">
        <w:rPr>
          <w:rFonts w:ascii="標楷體" w:eastAsia="標楷體" w:hAnsi="標楷體" w:hint="eastAsia"/>
          <w:sz w:val="20"/>
        </w:rPr>
        <w:t>24</w:t>
      </w:r>
      <w:r w:rsidR="00331B5F">
        <w:rPr>
          <w:rFonts w:ascii="標楷體" w:eastAsia="標楷體" w:hAnsi="標楷體"/>
          <w:sz w:val="20"/>
        </w:rPr>
        <w:t>7</w:t>
      </w:r>
      <w:r w:rsidR="002A2E55" w:rsidRPr="002A2E55">
        <w:rPr>
          <w:rFonts w:ascii="標楷體" w:eastAsia="標楷體" w:hAnsi="標楷體" w:hint="eastAsia"/>
          <w:sz w:val="20"/>
        </w:rPr>
        <w:t>萬餘元，賸餘</w:t>
      </w:r>
      <w:r w:rsidR="002A2E55">
        <w:rPr>
          <w:rFonts w:ascii="標楷體" w:eastAsia="標楷體" w:hAnsi="標楷體" w:hint="eastAsia"/>
          <w:sz w:val="20"/>
        </w:rPr>
        <w:t>452</w:t>
      </w:r>
      <w:r w:rsidR="002A2E55" w:rsidRPr="002A2E55">
        <w:rPr>
          <w:rFonts w:ascii="標楷體" w:eastAsia="標楷體" w:hAnsi="標楷體" w:hint="eastAsia"/>
          <w:sz w:val="20"/>
        </w:rPr>
        <w:t>萬餘元。</w:t>
      </w:r>
    </w:p>
    <w:sectPr w:rsidR="00ED38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F87CE7" w14:textId="77777777" w:rsidR="00B60357" w:rsidRDefault="00B60357">
      <w:r>
        <w:separator/>
      </w:r>
    </w:p>
  </w:endnote>
  <w:endnote w:type="continuationSeparator" w:id="0">
    <w:p w14:paraId="363C8EC0" w14:textId="77777777" w:rsidR="00B60357" w:rsidRDefault="00B60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BFDFB6" w14:textId="77777777" w:rsidR="00080944" w:rsidRDefault="0008094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9191C1" w14:textId="77777777" w:rsidR="00080944" w:rsidRDefault="00080944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BE0851" w14:textId="77777777" w:rsidR="00080944" w:rsidRDefault="0008094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E941B6" w14:textId="77777777" w:rsidR="00B60357" w:rsidRDefault="00B60357">
      <w:r>
        <w:separator/>
      </w:r>
    </w:p>
  </w:footnote>
  <w:footnote w:type="continuationSeparator" w:id="0">
    <w:p w14:paraId="3D0513CA" w14:textId="77777777" w:rsidR="00B60357" w:rsidRDefault="00B603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0CF19F" w14:textId="77777777" w:rsidR="00080944" w:rsidRDefault="000809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05D7C" w14:textId="332B3F68" w:rsidR="0033339B" w:rsidRDefault="002A2E55">
    <w:pPr>
      <w:pStyle w:val="a3"/>
      <w:jc w:val="center"/>
    </w:pPr>
    <w:r w:rsidRPr="002A2E55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</w:t>
    </w:r>
    <w:r w:rsidR="00ED38B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2A2E55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2A2E55">
      <w:rPr>
        <w:rFonts w:ascii="標楷體" w:eastAsia="標楷體" w:hAnsi="標楷體" w:hint="eastAsia"/>
        <w:b/>
        <w:spacing w:val="60"/>
        <w:sz w:val="32"/>
        <w:szCs w:val="32"/>
        <w:u w:val="single"/>
      </w:rPr>
      <w:t>基隆市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總決算歲出政事別決算審定</w:t>
    </w:r>
    <w:r w:rsidR="007A5795" w:rsidRPr="005C229D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2A2E55">
      <w:rPr>
        <w:rFonts w:ascii="標楷體" w:eastAsia="標楷體" w:hAnsi="標楷體"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511E18" w14:textId="1D567C21" w:rsidR="00FF0DB3" w:rsidRDefault="00FF0DB3">
    <w:pPr>
      <w:pStyle w:val="a3"/>
      <w:jc w:val="center"/>
      <w:rPr>
        <w:rFonts w:ascii="標楷體" w:eastAsia="標楷體" w:hAnsi="標楷體"/>
        <w:b/>
        <w:color w:val="000000"/>
        <w:spacing w:val="20"/>
        <w:sz w:val="32"/>
        <w:szCs w:val="32"/>
        <w:u w:val="single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拾、歲出政事別</w:t>
    </w:r>
    <w:r w:rsidR="00080944" w:rsidRPr="00080944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決算審定總表</w:t>
    </w:r>
    <w:bookmarkStart w:id="0" w:name="_GoBack"/>
    <w:bookmarkEnd w:id="0"/>
  </w:p>
  <w:p w14:paraId="66BE1FEF" w14:textId="1BCE02E0" w:rsidR="0033339B" w:rsidRDefault="00FF0DB3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一</w:t>
    </w:r>
    <w:r w:rsidR="00ED38B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3339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2A2E55" w:rsidRPr="002A2E55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33339B">
      <w:rPr>
        <w:rFonts w:ascii="標楷體" w:eastAsia="標楷體" w:hint="eastAsia"/>
        <w:b/>
        <w:spacing w:val="60"/>
        <w:sz w:val="32"/>
        <w:u w:val="single"/>
      </w:rPr>
      <w:t>年度</w:t>
    </w:r>
    <w:r w:rsidR="002A2E55" w:rsidRPr="002A2E55">
      <w:rPr>
        <w:rFonts w:ascii="標楷體" w:eastAsia="標楷體" w:hAnsi="標楷體" w:hint="eastAsia"/>
        <w:b/>
        <w:spacing w:val="60"/>
        <w:sz w:val="32"/>
        <w:u w:val="single"/>
      </w:rPr>
      <w:t>基隆市</w:t>
    </w:r>
    <w:r w:rsidR="0033339B">
      <w:rPr>
        <w:rFonts w:ascii="標楷體" w:eastAsia="標楷體" w:hint="eastAsia"/>
        <w:b/>
        <w:spacing w:val="60"/>
        <w:sz w:val="32"/>
        <w:u w:val="single"/>
      </w:rPr>
      <w:t>總決算歲出政事別決算審定</w:t>
    </w:r>
    <w:r w:rsidR="00586E92">
      <w:rPr>
        <w:rFonts w:ascii="標楷體" w:eastAsia="標楷體" w:hint="eastAsia"/>
        <w:b/>
        <w:spacing w:val="60"/>
        <w:sz w:val="32"/>
        <w:u w:val="single"/>
      </w:rPr>
      <w:t>總</w:t>
    </w:r>
    <w:r w:rsidR="0033339B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357"/>
    <w:rsid w:val="00012B65"/>
    <w:rsid w:val="00080944"/>
    <w:rsid w:val="000C5542"/>
    <w:rsid w:val="000F7EBC"/>
    <w:rsid w:val="001D045E"/>
    <w:rsid w:val="002A2E55"/>
    <w:rsid w:val="002F3A7F"/>
    <w:rsid w:val="00331B5F"/>
    <w:rsid w:val="0033339B"/>
    <w:rsid w:val="00586E92"/>
    <w:rsid w:val="005A0053"/>
    <w:rsid w:val="005C229D"/>
    <w:rsid w:val="00671557"/>
    <w:rsid w:val="00781F7B"/>
    <w:rsid w:val="007A5795"/>
    <w:rsid w:val="007C5530"/>
    <w:rsid w:val="009B0791"/>
    <w:rsid w:val="00A70E4D"/>
    <w:rsid w:val="00B10685"/>
    <w:rsid w:val="00B60357"/>
    <w:rsid w:val="00B72CD3"/>
    <w:rsid w:val="00C84213"/>
    <w:rsid w:val="00D3677E"/>
    <w:rsid w:val="00DC7BCD"/>
    <w:rsid w:val="00E14208"/>
    <w:rsid w:val="00ED38BF"/>
    <w:rsid w:val="00EF4AE3"/>
    <w:rsid w:val="00F32BE8"/>
    <w:rsid w:val="00FF0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54828B6"/>
  <w15:chartTrackingRefBased/>
  <w15:docId w15:val="{6E1AEAB1-8CDD-4B0D-B7E1-5329177BC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xLKvfWbmRjV&#27506;&#20986;&#25919;&#20107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xLKvfWbmRjV歲出政事別決算審定表.dot</Template>
  <TotalTime>17</TotalTime>
  <Pages>1</Pages>
  <Words>830</Words>
  <Characters>3343</Characters>
  <Application>Microsoft Office Word</Application>
  <DocSecurity>0</DocSecurity>
  <Lines>27</Lines>
  <Paragraphs>8</Paragraphs>
  <ScaleCrop>false</ScaleCrop>
  <Company>N.A.O.</Company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劉雅評</dc:creator>
  <cp:keywords/>
  <cp:lastModifiedBy>蕭茹方</cp:lastModifiedBy>
  <cp:revision>6</cp:revision>
  <dcterms:created xsi:type="dcterms:W3CDTF">2025-06-05T01:39:00Z</dcterms:created>
  <dcterms:modified xsi:type="dcterms:W3CDTF">2025-06-18T00:50:00Z</dcterms:modified>
</cp:coreProperties>
</file>