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B673" w14:textId="6AEE2875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35632F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644C9B16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34F326F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6F2A3BEC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4249D268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519BB6C" w14:textId="1AD5A575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35632F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6737D75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4F53FB77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69E6989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4E78035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6D25D6F5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5FB45C7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254CAEAE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09D61471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4DAF49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0EE70268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79A3A01B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63E2DA19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10D5D11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75C246C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39230735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0FD842EA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768BC97F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6BBDF9B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221763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08C1C1C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C33AB04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5346303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5C74A86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3982C7C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6935FF1E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57891117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40618E79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35632F" w:rsidRPr="005C7548" w14:paraId="42AF60BC" w14:textId="77777777" w:rsidTr="00C2419C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3896B6F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09EB5F4A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25B344D2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6963E2D6" w14:textId="77777777" w:rsidR="0035632F" w:rsidRPr="005C7548" w:rsidRDefault="0035632F" w:rsidP="00C2419C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C754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38020E93" w14:textId="77777777" w:rsidR="0035632F" w:rsidRPr="005C7548" w:rsidRDefault="0035632F" w:rsidP="00C2419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1F5E748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1B692BF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42857D8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ABEC49F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389E8B8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CB1B655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4,550,000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8ACAC66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5EB6DF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676,741,100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39A5F7B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4DBCAF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4,550,000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4C7EF5" w14:textId="77777777" w:rsidR="0035632F" w:rsidRPr="005C7548" w:rsidRDefault="0035632F" w:rsidP="00C2419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5632F" w:rsidRPr="005C7548" w14:paraId="3BFF5AC5" w14:textId="77777777" w:rsidTr="00C2419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1EDD11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3CE0A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40896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A29C1" w14:textId="70FD8181" w:rsidR="0035632F" w:rsidRPr="005C7548" w:rsidRDefault="0035632F" w:rsidP="00C2419C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C754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07AA0" w14:textId="77777777" w:rsidR="0035632F" w:rsidRPr="005C7548" w:rsidRDefault="0035632F" w:rsidP="00C2419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D17BA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41EFA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51F95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96AE6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6D63D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5D674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4,550,000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0D005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792C47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4,550,000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A47F2D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AFC3F5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4,550,000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FD42FB" w14:textId="77777777" w:rsidR="0035632F" w:rsidRPr="005C7548" w:rsidRDefault="0035632F" w:rsidP="00C2419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5632F" w14:paraId="583EEC67" w14:textId="77777777" w:rsidTr="00C2419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4A0B43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EDF10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0147F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F2201" w14:textId="77777777" w:rsidR="0035632F" w:rsidRDefault="0035632F" w:rsidP="00C2419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基隆市政府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86058" w14:textId="77777777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503F5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5AEBC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D4F3D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5DB90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4D54A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757A4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4,550,000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A1920" w14:textId="77777777" w:rsidR="0035632F" w:rsidRDefault="0035632F" w:rsidP="00C2419C">
            <w:pPr>
              <w:jc w:val="right"/>
              <w:rPr>
                <w:rFonts w:ascii="新細明體" w:hAnsi="新細明體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C2C5B4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4,550,000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3276594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70BAC7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4,550,000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BA403A" w14:textId="77777777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5632F" w14:paraId="3B3C710C" w14:textId="77777777" w:rsidTr="00C2419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000483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9C7F0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844CB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32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3CF7A" w14:textId="77777777" w:rsidR="0035632F" w:rsidRDefault="0035632F" w:rsidP="00C2419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社政業務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B49D9" w14:textId="7EC54788" w:rsidR="0035632F" w:rsidRPr="00A8438A" w:rsidRDefault="0035632F" w:rsidP="00C2419C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A8438A">
              <w:rPr>
                <w:rFonts w:ascii="標楷體" w:eastAsia="標楷體" w:hAnsi="標楷體" w:hint="eastAsia"/>
                <w:noProof/>
                <w:sz w:val="20"/>
              </w:rPr>
              <w:t>減列補助基隆市好孕乘三計畫項目賸餘款。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CCB19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83993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59EC9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94B74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07117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F51EE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4,550,000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6D162" w14:textId="77777777" w:rsidR="0035632F" w:rsidRDefault="0035632F" w:rsidP="00C2419C">
            <w:pPr>
              <w:jc w:val="right"/>
              <w:rPr>
                <w:rFonts w:ascii="新細明體" w:hAnsi="新細明體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9B5FBD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4,550,000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BB4BCE8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C01C2C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4,550,000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05A29E" w14:textId="77777777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3474C0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  <w:tr w:rsidR="0035632F" w:rsidRPr="005C7548" w14:paraId="68CA3268" w14:textId="77777777" w:rsidTr="00C2419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C9B78C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10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335B4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FE493" w14:textId="77777777" w:rsidR="0035632F" w:rsidRPr="005C7548" w:rsidRDefault="0035632F" w:rsidP="00C2419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0BF5B" w14:textId="77777777" w:rsidR="0035632F" w:rsidRPr="005C7548" w:rsidRDefault="0035632F" w:rsidP="00C2419C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C754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環境保護局主管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9EBBC" w14:textId="77777777" w:rsidR="0035632F" w:rsidRPr="005C7548" w:rsidRDefault="0035632F" w:rsidP="00C2419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577CC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18130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D5CB21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E8FC6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E7027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15E1D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43F1F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D67822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/>
                <w:b/>
                <w:noProof/>
                <w:spacing w:val="-10"/>
                <w:sz w:val="20"/>
              </w:rPr>
              <w:t>672,191,100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DCB6B19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D86125" w14:textId="77777777" w:rsidR="0035632F" w:rsidRPr="005C7548" w:rsidRDefault="0035632F" w:rsidP="00C2419C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5C7548">
              <w:rPr>
                <w:rFonts w:ascii="新細明體" w:hAnsi="新細明體" w:hint="eastAsia"/>
                <w:b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1391B8" w14:textId="77777777" w:rsidR="0035632F" w:rsidRPr="005C7548" w:rsidRDefault="0035632F" w:rsidP="00C2419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5632F" w14:paraId="2796E31B" w14:textId="77777777" w:rsidTr="00C2419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FCB5A5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14A12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340D2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A9F8B" w14:textId="77777777" w:rsidR="0035632F" w:rsidRDefault="0035632F" w:rsidP="00C2419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75684" w14:textId="77777777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EB037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B0988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995FA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B5D21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09581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43987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FA458" w14:textId="77777777" w:rsidR="0035632F" w:rsidRDefault="0035632F" w:rsidP="00C2419C">
            <w:pPr>
              <w:jc w:val="right"/>
              <w:rPr>
                <w:rFonts w:ascii="新細明體" w:hAnsi="新細明體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009590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76AE19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01C76E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4C9257" w14:textId="77777777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5632F" w14:paraId="3E5C8C96" w14:textId="77777777" w:rsidTr="00C2419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29351EE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48BB1078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4B73B2D8" w14:textId="77777777" w:rsidR="0035632F" w:rsidRDefault="0035632F" w:rsidP="00C2419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30A0EDD9" w14:textId="77777777" w:rsidR="0035632F" w:rsidRDefault="0035632F" w:rsidP="00C2419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環保業務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28D16E75" w14:textId="197C4BEC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</w:t>
            </w:r>
            <w:r w:rsidR="005704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補助</w:t>
            </w: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基隆</w:t>
            </w:r>
            <w:r w:rsidRPr="00A8438A">
              <w:rPr>
                <w:rFonts w:ascii="標楷體" w:eastAsia="標楷體" w:hAnsi="標楷體" w:hint="eastAsia"/>
                <w:noProof/>
                <w:sz w:val="20"/>
              </w:rPr>
              <w:t>市公益青年就業電動機車未執行款</w:t>
            </w: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項</w:t>
            </w:r>
            <w:r w:rsidR="005704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，並增列保留數</w:t>
            </w:r>
            <w:r w:rsidRPr="003474C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5874311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1249E5F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4DC6904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6B5BBBB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4EFE9BF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2E7251E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887DCD9" w14:textId="77777777" w:rsidR="0035632F" w:rsidRDefault="0035632F" w:rsidP="00C2419C">
            <w:pPr>
              <w:jc w:val="right"/>
              <w:rPr>
                <w:rFonts w:ascii="新細明體" w:hAnsi="新細明體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7F302880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/>
                <w:noProof/>
                <w:spacing w:val="-10"/>
                <w:sz w:val="20"/>
              </w:rPr>
              <w:t>672,191,100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8EB520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C78BED" w14:textId="77777777" w:rsidR="0035632F" w:rsidRDefault="0035632F" w:rsidP="00C2419C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3474C0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84FF450" w14:textId="5BDFFEC1" w:rsidR="0035632F" w:rsidRDefault="0035632F" w:rsidP="00C2419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76873BE9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30C01" w14:textId="77777777" w:rsidR="0035632F" w:rsidRDefault="0035632F">
      <w:r>
        <w:separator/>
      </w:r>
    </w:p>
  </w:endnote>
  <w:endnote w:type="continuationSeparator" w:id="0">
    <w:p w14:paraId="0299C41D" w14:textId="77777777" w:rsidR="0035632F" w:rsidRDefault="0035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4BFC" w14:textId="77777777" w:rsidR="0035632F" w:rsidRDefault="0035632F">
      <w:r>
        <w:separator/>
      </w:r>
    </w:p>
  </w:footnote>
  <w:footnote w:type="continuationSeparator" w:id="0">
    <w:p w14:paraId="6A9C8738" w14:textId="77777777" w:rsidR="0035632F" w:rsidRDefault="00356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ED6E" w14:textId="6D06E835" w:rsidR="00BC2A3A" w:rsidRDefault="00FD4412">
    <w:pPr>
      <w:pStyle w:val="a3"/>
      <w:jc w:val="center"/>
    </w:pPr>
    <w:r w:rsidRPr="00FD4412"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FD441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D4412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FD4412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4E5E" w14:textId="5E2C410C" w:rsidR="00BC2A3A" w:rsidRDefault="00D449D2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r w:rsidR="00FD4412" w:rsidRPr="00FD4412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FD4412" w:rsidRPr="00FD4412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32F"/>
    <w:rsid w:val="000D26B0"/>
    <w:rsid w:val="0013159C"/>
    <w:rsid w:val="001E5C26"/>
    <w:rsid w:val="002140B6"/>
    <w:rsid w:val="0035632F"/>
    <w:rsid w:val="00406E4A"/>
    <w:rsid w:val="00570491"/>
    <w:rsid w:val="006910DB"/>
    <w:rsid w:val="00766E8E"/>
    <w:rsid w:val="00A8438A"/>
    <w:rsid w:val="00AE487A"/>
    <w:rsid w:val="00B500EF"/>
    <w:rsid w:val="00BC2A3A"/>
    <w:rsid w:val="00D449D2"/>
    <w:rsid w:val="00FD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32D14D4"/>
  <w15:chartTrackingRefBased/>
  <w15:docId w15:val="{73C912E6-D871-4329-89ED-B18BB7B7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3n4kQ0r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g3n4kQ0r歲出決算修正數明細表.dot</Template>
  <TotalTime>5</TotalTime>
  <Pages>1</Pages>
  <Words>211</Words>
  <Characters>404</Characters>
  <Application>Microsoft Office Word</Application>
  <DocSecurity>0</DocSecurity>
  <Lines>3</Lines>
  <Paragraphs>1</Paragraphs>
  <ScaleCrop>false</ScaleCrop>
  <Company>N.A.O.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林宏儒</dc:creator>
  <cp:keywords/>
  <cp:lastModifiedBy>林宏儒</cp:lastModifiedBy>
  <cp:revision>6</cp:revision>
  <cp:lastPrinted>2025-05-17T06:47:00Z</cp:lastPrinted>
  <dcterms:created xsi:type="dcterms:W3CDTF">2025-05-16T07:19:00Z</dcterms:created>
  <dcterms:modified xsi:type="dcterms:W3CDTF">2025-05-20T03:09:00Z</dcterms:modified>
</cp:coreProperties>
</file>