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2"/>
        <w:gridCol w:w="1936"/>
        <w:gridCol w:w="1562"/>
        <w:gridCol w:w="1460"/>
        <w:gridCol w:w="1327"/>
        <w:gridCol w:w="133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39332BB4" w14:textId="77777777" w:rsidTr="00092243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5EB9C747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ED539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6AACB" w14:textId="13A63773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D6D72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26ECAA38" w14:textId="77777777" w:rsidTr="00092243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7B2058E7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22FF7ED2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3EB0FD28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679F81E7" w14:textId="77777777" w:rsidTr="00092243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14:paraId="604AF325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365EB340" w14:textId="77777777" w:rsidR="00D867AC" w:rsidRPr="00B94885" w:rsidRDefault="00D867AC" w:rsidP="00B94885">
            <w:pPr>
              <w:jc w:val="center"/>
              <w:rPr>
                <w:rFonts w:ascii="標楷體" w:eastAsia="標楷體" w:hAnsi="標楷體"/>
                <w:spacing w:val="166"/>
                <w:kern w:val="0"/>
                <w:sz w:val="20"/>
              </w:rPr>
            </w:pPr>
            <w:r w:rsidRPr="00B94885">
              <w:rPr>
                <w:rFonts w:ascii="標楷體" w:eastAsia="標楷體" w:hAnsi="標楷體" w:hint="eastAsia"/>
                <w:spacing w:val="166"/>
                <w:kern w:val="0"/>
                <w:sz w:val="20"/>
                <w:fitText w:val="1800" w:id="-958159356"/>
              </w:rPr>
              <w:t>科目名</w:t>
            </w:r>
            <w:r w:rsidRPr="00B94885">
              <w:rPr>
                <w:rFonts w:ascii="標楷體" w:eastAsia="標楷體" w:hAnsi="標楷體" w:hint="eastAsia"/>
                <w:spacing w:val="2"/>
                <w:kern w:val="0"/>
                <w:sz w:val="20"/>
                <w:fitText w:val="1800" w:id="-958159356"/>
              </w:rPr>
              <w:t>稱</w:t>
            </w:r>
          </w:p>
        </w:tc>
        <w:tc>
          <w:tcPr>
            <w:tcW w:w="1560" w:type="dxa"/>
            <w:vMerge w:val="restart"/>
            <w:vAlign w:val="center"/>
          </w:tcPr>
          <w:p w14:paraId="6A0F6BCC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6CA7713C" w14:textId="77777777" w:rsidR="00D867AC" w:rsidRDefault="00D867AC" w:rsidP="00B94885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6EAFFBDC" w14:textId="77777777" w:rsidR="00D867AC" w:rsidRDefault="00D867AC" w:rsidP="00B94885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705E2ADE" w14:textId="77777777" w:rsidR="00D867AC" w:rsidRDefault="00D867AC" w:rsidP="00B94885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0EEB0AC9" w14:textId="77777777" w:rsidTr="00092243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6D47737A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6925F31F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FECEA5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6EE7E68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51837C85" w14:textId="77777777" w:rsidR="00D867AC" w:rsidRDefault="00D867AC" w:rsidP="00B94885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3C4CCC10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693D622B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72EBFC1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6232CA7B" w14:textId="77777777" w:rsidR="00D867AC" w:rsidRDefault="00D867AC" w:rsidP="00B94885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18EBF80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6C55842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27BB2F79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5318F911" w14:textId="77777777" w:rsidR="00D867AC" w:rsidRDefault="00D867AC" w:rsidP="00B94885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017DF4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EDDD2C1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1169A65F" w14:textId="77777777" w:rsidTr="00092243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6A098BDF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0B47D576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DD4D579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90E7958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4B51FE82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39D9D64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0ABC8D6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944ACD6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AA74138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D7DD303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F1519D9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78D41C5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120F54A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86EDFBE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08A36EB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2C932A57" w14:textId="77777777" w:rsidTr="00092243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1D204B8D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7AFF2D2C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A74DFBB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0B7CE64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0675BAC8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D8B4612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30C2251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38D47FB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E0F37C1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8DAE391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05926A3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72C29CF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44CC7EF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09EFE95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E995D0B" w14:textId="77777777" w:rsidR="00D867AC" w:rsidRDefault="00D867AC" w:rsidP="0009224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FD6D72" w:rsidRPr="00B41651" w14:paraId="14610F1A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83540B4" w14:textId="77777777" w:rsidR="00FD6D72" w:rsidRPr="00B41651" w:rsidRDefault="00FD6D72" w:rsidP="00E552C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0E002F68" w14:textId="77777777" w:rsidR="00FD6D72" w:rsidRPr="00B41651" w:rsidRDefault="00FD6D72" w:rsidP="00E552C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4165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275F7B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11,381,757,422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86BC16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418,709,372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0EA7FFF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7,569,750,112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3D119B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D95B73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3,393,297,938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961315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66F155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452883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30133E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5EE958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418,709,372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2ABB2C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7,569,750,112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5B5789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39E05D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3,393,297,938</w:t>
            </w:r>
          </w:p>
        </w:tc>
      </w:tr>
      <w:tr w:rsidR="00FD6D72" w:rsidRPr="00B41651" w14:paraId="4DCAC3A2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A8D1E93" w14:textId="77777777" w:rsidR="00FD6D72" w:rsidRPr="00B41651" w:rsidRDefault="00FD6D72" w:rsidP="00E552C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2DAEE34" w14:textId="77777777" w:rsidR="00FD6D72" w:rsidRPr="00B41651" w:rsidRDefault="00FD6D72" w:rsidP="00E552C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4165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F123F2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6,313,702,373</w:t>
            </w:r>
          </w:p>
          <w:p w14:paraId="34FCD9B3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5,068,055,049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38793F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43,658,862</w:t>
            </w:r>
          </w:p>
          <w:p w14:paraId="08906232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375,050,510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613D8C1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4,448,235,109</w:t>
            </w:r>
          </w:p>
          <w:p w14:paraId="626F2D9E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3,121,515,003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35E781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633,860,575</w:t>
            </w:r>
          </w:p>
          <w:p w14:paraId="54FF2949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- 633,860,575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DFC529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2,455,668,977</w:t>
            </w:r>
          </w:p>
          <w:p w14:paraId="329BA876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937,628,961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9A864B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B1EB366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D54D2F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8FEEB1B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8E14EB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3C5585C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DB84DB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484B1AE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A13E2B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43,658,862</w:t>
            </w:r>
          </w:p>
          <w:p w14:paraId="01DAEF49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375,050,510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1A7A11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4,448,235,109</w:t>
            </w:r>
          </w:p>
          <w:p w14:paraId="5DC9C102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3,121,515,003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FE4A9C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633,860,575</w:t>
            </w:r>
          </w:p>
          <w:p w14:paraId="79811730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- 633,860,575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638871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2,455,668,977</w:t>
            </w:r>
          </w:p>
          <w:p w14:paraId="4D764891" w14:textId="77777777" w:rsidR="00FD6D72" w:rsidRPr="00B41651" w:rsidRDefault="00FD6D72" w:rsidP="00092243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B41651">
              <w:rPr>
                <w:rFonts w:ascii="新細明體" w:hAnsi="新細明體"/>
                <w:b/>
                <w:noProof/>
                <w:spacing w:val="-6"/>
                <w:sz w:val="20"/>
              </w:rPr>
              <w:t>937,628,961</w:t>
            </w:r>
          </w:p>
        </w:tc>
      </w:tr>
      <w:tr w:rsidR="00FD6D72" w14:paraId="383DEB3F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6BFF956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DCD5021" w14:textId="77777777" w:rsidR="00FD6D72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86E21">
              <w:rPr>
                <w:rFonts w:ascii="標楷體" w:eastAsia="標楷體" w:hAnsi="標楷體" w:hint="eastAsia"/>
                <w:noProof/>
                <w:sz w:val="20"/>
              </w:rPr>
              <w:t>高雄市議會主管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887CD7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E13E8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14,936,198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283F5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11FFC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C8F8BE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F7FA3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2,367,900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47A24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29F0A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016B7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8399C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12,568,298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B03FD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8CEF7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CABCF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BEFDF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21BED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A21E0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67FFE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D08A9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61CF0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50D38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CED50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CF4D6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2,367,900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D841E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660A1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9D40B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C9513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12,568,298</w:t>
            </w:r>
          </w:p>
        </w:tc>
      </w:tr>
      <w:tr w:rsidR="00FD6D72" w14:paraId="314E9EFA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A76AD2C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5DE504A" w14:textId="77777777" w:rsidR="00FD6D72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86E21">
              <w:rPr>
                <w:rFonts w:ascii="標楷體" w:eastAsia="標楷體" w:hAnsi="標楷體" w:hint="eastAsia"/>
                <w:noProof/>
                <w:sz w:val="20"/>
              </w:rPr>
              <w:t>高雄市政府主管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CBB28E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108,218,514</w:t>
            </w:r>
          </w:p>
          <w:p w14:paraId="631C45A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132,376,111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A8487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1,790,959</w:t>
            </w:r>
          </w:p>
          <w:p w14:paraId="28F0FDA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21,304,230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03FFC9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96,916,777</w:t>
            </w:r>
          </w:p>
          <w:p w14:paraId="71CAB9B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93,347,879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42D76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2,514,345</w:t>
            </w:r>
          </w:p>
          <w:p w14:paraId="644D658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- 2,514,345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3BC15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12,025,123</w:t>
            </w:r>
          </w:p>
          <w:p w14:paraId="7775A27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15,209,657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E58F7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BE57F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42A44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A5456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648C2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61D18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AF9FE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95360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45B83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1,790,959</w:t>
            </w:r>
          </w:p>
          <w:p w14:paraId="75B875A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21,304,230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87AFC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96,916,777</w:t>
            </w:r>
          </w:p>
          <w:p w14:paraId="306EA8F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93,347,879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55503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2,514,345</w:t>
            </w:r>
          </w:p>
          <w:p w14:paraId="03F24BA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- 2,514,345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4E30E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12,025,123</w:t>
            </w:r>
          </w:p>
          <w:p w14:paraId="2FB797F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15,209,657</w:t>
            </w:r>
          </w:p>
        </w:tc>
      </w:tr>
      <w:tr w:rsidR="00FD6D72" w14:paraId="5EEA0BC9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035A889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58F6B72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高雄市政府民政局主管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A19C42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3,906,167</w:t>
            </w:r>
          </w:p>
          <w:p w14:paraId="0987C6A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175,165,966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DDD89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81,989</w:t>
            </w:r>
          </w:p>
          <w:p w14:paraId="31CA77A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50,599,687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F5D7CB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3,824,178</w:t>
            </w:r>
          </w:p>
          <w:p w14:paraId="0085542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107,644,552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FA9C2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44AC2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8C42E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F01A1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16,921,727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26EE8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9A889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76DBE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DE041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50509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3036A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AC717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88C35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B97D9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81,989</w:t>
            </w:r>
          </w:p>
          <w:p w14:paraId="67133C0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50,599,687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F1D6C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3,824,178</w:t>
            </w:r>
          </w:p>
          <w:p w14:paraId="43C911C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107,644,552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BC648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684E7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977F3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F7C26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16,921,727</w:t>
            </w:r>
          </w:p>
        </w:tc>
      </w:tr>
      <w:tr w:rsidR="00FD6D72" w14:paraId="4813E5A9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3D30F89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307DBBA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高雄市政府財政局主管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F854A0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1,642,479</w:t>
            </w:r>
          </w:p>
          <w:p w14:paraId="7776F2F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3,636,165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5405E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77,123</w:t>
            </w:r>
          </w:p>
          <w:p w14:paraId="1773923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7BC0D6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1,565,356</w:t>
            </w:r>
          </w:p>
          <w:p w14:paraId="145B440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6,165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4E3E1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B138B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D8E8E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6C5A8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3,630,000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DAFBF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00E84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DCCD4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BD026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12F61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78098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116D5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9C3D0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DF207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77,123</w:t>
            </w:r>
          </w:p>
          <w:p w14:paraId="57EE7CE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39AE4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1,565,356</w:t>
            </w:r>
          </w:p>
          <w:p w14:paraId="06E00B9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6,165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29C7C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E1AC9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A685B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641F5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3,630,000</w:t>
            </w:r>
          </w:p>
        </w:tc>
      </w:tr>
      <w:tr w:rsidR="00FD6D72" w14:paraId="0DB82257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E5E6B0C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73D7F5B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高雄市政府教育局主管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D4B914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90,136,437</w:t>
            </w:r>
          </w:p>
          <w:p w14:paraId="7711857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9,583,871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393DC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03F3B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BA9165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90,136,437</w:t>
            </w:r>
          </w:p>
          <w:p w14:paraId="50CAA1D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9,583,871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AF320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1F4BF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B18A7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199AE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582EB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04EF0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53DE5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85FC9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38C55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F6635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4D827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9387E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D2170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CABE3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F006D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90,136,437</w:t>
            </w:r>
          </w:p>
          <w:p w14:paraId="21425AA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9,583,871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9D045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BBB27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B9DED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A78C2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D6D72" w14:paraId="44052941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C0A0E3D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101－112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8D1218F" w14:textId="77777777" w:rsidR="00FD6D72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高雄市政府經濟發展局主管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015E4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27,498,812</w:t>
            </w:r>
          </w:p>
          <w:p w14:paraId="518A1F1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106,255,446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D7544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C9E87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8,853,151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9E8C71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26,316,062</w:t>
            </w:r>
          </w:p>
          <w:p w14:paraId="2229D84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69,183,344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5AF45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8,544,645</w:t>
            </w:r>
          </w:p>
          <w:p w14:paraId="4E5D3BB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- 8,544,645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C8FAE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9,727,395</w:t>
            </w:r>
          </w:p>
          <w:p w14:paraId="5E4F445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19,674,306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FCB8A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45E29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11E27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28D60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A6ACB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3DE0D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E7A6E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FB672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B11E9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EF04A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8,853,151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937D2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26,316,062</w:t>
            </w:r>
          </w:p>
          <w:p w14:paraId="1834F10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69,183,344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1035D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8,544,645</w:t>
            </w:r>
          </w:p>
          <w:p w14:paraId="02ED98A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- 8,544,645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06E11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9,727,395</w:t>
            </w:r>
          </w:p>
          <w:p w14:paraId="52F60AB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19,674,306</w:t>
            </w:r>
          </w:p>
        </w:tc>
      </w:tr>
      <w:tr w:rsidR="00FD6D72" w14:paraId="15DE2160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50C6D3F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8C7BA11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高雄市政府工務局主管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139F02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1,943,133,577</w:t>
            </w:r>
          </w:p>
          <w:p w14:paraId="66BEB0B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1,830,591,607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8DCD7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2,144,382</w:t>
            </w:r>
          </w:p>
          <w:p w14:paraId="27114E6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170,814,487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DF9103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1,523,700,891</w:t>
            </w:r>
          </w:p>
          <w:p w14:paraId="36F00F8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801,512,717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90B06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441,419,931</w:t>
            </w:r>
          </w:p>
          <w:p w14:paraId="73CCD4C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- 441,419,931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0CDE2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858,708,235</w:t>
            </w:r>
          </w:p>
          <w:p w14:paraId="4CB3F0D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416,844,472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2C0E9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37F16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34A14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1C2F1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470FF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3D7B8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B8FEB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10014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0CE79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2,144,382</w:t>
            </w:r>
          </w:p>
          <w:p w14:paraId="1F1C6E2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170,814,487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B9DAA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1,523,700,891</w:t>
            </w:r>
          </w:p>
          <w:p w14:paraId="150528E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801,512,717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FE2A2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441,419,931</w:t>
            </w:r>
          </w:p>
          <w:p w14:paraId="0EA357D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- 441,419,931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6E4FE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858,708,235</w:t>
            </w:r>
          </w:p>
          <w:p w14:paraId="41FCAF4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416,844,472</w:t>
            </w:r>
          </w:p>
        </w:tc>
      </w:tr>
      <w:tr w:rsidR="00FD6D72" w14:paraId="2F0CFA04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5B311C8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1BDD815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高雄市政府社會局主管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B1780D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84,099,097</w:t>
            </w:r>
          </w:p>
          <w:p w14:paraId="3FB6581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36,237,406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5EA66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29,639,741</w:t>
            </w:r>
          </w:p>
          <w:p w14:paraId="37237A4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3,797,930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71748C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54,454,608</w:t>
            </w:r>
          </w:p>
          <w:p w14:paraId="03505A6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29,598,106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A9064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1,875,370</w:t>
            </w:r>
          </w:p>
          <w:p w14:paraId="3B6271A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- 1,875,370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AE72A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1,880,118</w:t>
            </w:r>
          </w:p>
          <w:p w14:paraId="217039F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966,000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6DA54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69A29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8FCEA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F8AFC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7CDCA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28FD2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85AEB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8D917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12E91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29,639,741</w:t>
            </w:r>
          </w:p>
          <w:p w14:paraId="5C84BCD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3,797,930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4C973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54,454,608</w:t>
            </w:r>
          </w:p>
          <w:p w14:paraId="7452B58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29,598,106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0C03F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1,875,370</w:t>
            </w:r>
          </w:p>
          <w:p w14:paraId="7C02076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- 1,875,370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E2FC5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1,880,118</w:t>
            </w:r>
          </w:p>
          <w:p w14:paraId="42F7949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966,000</w:t>
            </w:r>
          </w:p>
        </w:tc>
      </w:tr>
      <w:tr w:rsidR="00FD6D72" w14:paraId="7E8B34FE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FE04106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92B4749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高雄市政府警察局主管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C5ABFF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308,888,952</w:t>
            </w:r>
          </w:p>
          <w:p w14:paraId="1084528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13,242,020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5E19E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79,024</w:t>
            </w:r>
          </w:p>
          <w:p w14:paraId="181449C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D5EF3C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308,809,928</w:t>
            </w:r>
          </w:p>
          <w:p w14:paraId="1EBA80F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13,242,020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F1761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4D2B3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7F165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883CF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981FF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0ECB6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9D05E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F85B9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DD8BA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44B9C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96DA4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40ECB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C5622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79,024</w:t>
            </w:r>
          </w:p>
          <w:p w14:paraId="23522A0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236EE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308,809,928</w:t>
            </w:r>
          </w:p>
          <w:p w14:paraId="4461EF9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13,242,020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30D6E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B2645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BF5B0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131EA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D6D72" w14:paraId="6D706BE6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D7CF60D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DF81B46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高雄市政府衛生局主管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23B425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50,965,831</w:t>
            </w:r>
          </w:p>
          <w:p w14:paraId="266DE66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285,404,823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2C66C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7032C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10,828,141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E586BD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15,701,405</w:t>
            </w:r>
          </w:p>
          <w:p w14:paraId="712CBF8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274,576,682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BCD4B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396AB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BEC59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35,264,426</w:t>
            </w:r>
          </w:p>
          <w:p w14:paraId="1DAF220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B916C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AC690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46E27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6C2D2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0C22B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9D2E4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0671D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4A9A4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0D66C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2D3AC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10,828,141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34FDF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15,701,405</w:t>
            </w:r>
          </w:p>
          <w:p w14:paraId="300001D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274,576,682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535A9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C62EC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FCD09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35,264,426</w:t>
            </w:r>
          </w:p>
          <w:p w14:paraId="05DC3F2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D6D72" w14:paraId="4B66981C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CE84C7F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6CB5404" w14:textId="77777777" w:rsidR="00FD6D72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高雄市政府環境保護局主管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162F9E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13,712,455</w:t>
            </w:r>
          </w:p>
          <w:p w14:paraId="4D1A656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174,861,263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B08FF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8EAA9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5,436,776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4349E0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A0688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159,672,206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D632D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6,551,685</w:t>
            </w:r>
          </w:p>
          <w:p w14:paraId="516A613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- 6,551,685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204A6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20,264,140</w:t>
            </w:r>
          </w:p>
          <w:p w14:paraId="66D33FE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3,200,596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48B10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BC476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0B85B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16AFB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5F528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EDB91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E396F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22ED6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FB3FD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CC313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5,436,776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898B6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B51E7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159,672,206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5EC2B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6,551,685</w:t>
            </w:r>
          </w:p>
          <w:p w14:paraId="3E60367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- 6,551,685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15C96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20,264,140</w:t>
            </w:r>
          </w:p>
          <w:p w14:paraId="3ADD007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3,200,596</w:t>
            </w:r>
          </w:p>
        </w:tc>
      </w:tr>
      <w:tr w:rsidR="00FD6D72" w14:paraId="6C0DC3ED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9E658B1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4E55511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高雄市政府地政局主管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CFD540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23,999,707</w:t>
            </w:r>
          </w:p>
          <w:p w14:paraId="1D8E5FA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6,366,137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F73BF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C541F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703,244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680475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23,999,707</w:t>
            </w:r>
          </w:p>
          <w:p w14:paraId="123CDD2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2,588,493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FDA64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E165C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09AD8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51E23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3,074,400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6116B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B1ABD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1B5CB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C1602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92997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179B7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B407A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96B9A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5D450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2D5BF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703,244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2E887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23,999,707</w:t>
            </w:r>
          </w:p>
          <w:p w14:paraId="5C37419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2,588,493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DBDBF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92E06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B7E6C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1D107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3,074,400</w:t>
            </w:r>
          </w:p>
        </w:tc>
      </w:tr>
      <w:tr w:rsidR="00FD6D72" w14:paraId="501E8071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7225082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A777D58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高雄市政府新聞局主管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51064F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2,486,950</w:t>
            </w:r>
          </w:p>
          <w:p w14:paraId="20FD78C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9,500,519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0FFEA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240,821</w:t>
            </w:r>
          </w:p>
          <w:p w14:paraId="7BA83C2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2,422,519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017AF6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2,246,129</w:t>
            </w:r>
          </w:p>
          <w:p w14:paraId="27B1E91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7,078,000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4851A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70640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BA58F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F35E8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7D813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D2C23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72A54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3A9B8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6E9AD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36CE2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8F497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01526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C284B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240,821</w:t>
            </w:r>
          </w:p>
          <w:p w14:paraId="766B52A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2,422,519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4DA9A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2,246,129</w:t>
            </w:r>
          </w:p>
          <w:p w14:paraId="54724A4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7,078,000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99559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7692F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F0341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0C337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D6D72" w14:paraId="08751504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D325BB3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FF4A40A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高雄市政府農業局主管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745EE7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8,427,941</w:t>
            </w:r>
          </w:p>
          <w:p w14:paraId="50D96AF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7,661,159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E8B68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299,859</w:t>
            </w:r>
          </w:p>
          <w:p w14:paraId="5DAF597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69,672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B08372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8,128,082</w:t>
            </w:r>
          </w:p>
          <w:p w14:paraId="7539600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7,591,487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25227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A70A5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4380E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B599E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DE074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CA699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41992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9E2C9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215D2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FF287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BF1BE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9EC7E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68F33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299,859</w:t>
            </w:r>
          </w:p>
          <w:p w14:paraId="484670B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69,672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5E4AF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8,128,082</w:t>
            </w:r>
          </w:p>
          <w:p w14:paraId="296E813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7,591,487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60815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4D9B7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5260C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567FE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D6D72" w14:paraId="078890CD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EB3DD00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531F25D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高雄市政府勞工局主管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82B977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12,578,656</w:t>
            </w:r>
          </w:p>
          <w:p w14:paraId="0B5E036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16,954,919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B62E9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25,000</w:t>
            </w:r>
          </w:p>
          <w:p w14:paraId="5826F17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1,042,064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90B019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12,553,656</w:t>
            </w:r>
          </w:p>
          <w:p w14:paraId="66487B4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13,776,855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AF58C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EE4E7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44381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27B70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2,136,000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A61D4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BEF9E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86D99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56E75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F62B9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F2BC7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35B43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4F93C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E5CF9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25,000</w:t>
            </w:r>
          </w:p>
          <w:p w14:paraId="07592BC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1,042,064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F0F79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12,553,656</w:t>
            </w:r>
          </w:p>
          <w:p w14:paraId="7157193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13,776,855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6F707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3B084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B8A33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59792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2,136,000</w:t>
            </w:r>
          </w:p>
        </w:tc>
      </w:tr>
      <w:tr w:rsidR="00FD6D72" w14:paraId="14B732F4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D27C996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A6D536A" w14:textId="77777777" w:rsidR="00FD6D72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高雄市政府捷運工程局主管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F25CDC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1,681,566,542</w:t>
            </w:r>
          </w:p>
          <w:p w14:paraId="1853C44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53,401,216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9CA26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26,667</w:t>
            </w:r>
          </w:p>
          <w:p w14:paraId="740EB9A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3F642D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863,873,232</w:t>
            </w:r>
          </w:p>
          <w:p w14:paraId="497025D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6,351,328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67EE2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27906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DC8C0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817,666,643</w:t>
            </w:r>
          </w:p>
          <w:p w14:paraId="53F4A7A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47,049,888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CFC97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6FDAD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2BBF2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5017F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B4942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A3ACA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2437E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813E3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3D48F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26,667</w:t>
            </w:r>
          </w:p>
          <w:p w14:paraId="6E24AB9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D73F2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863,873,232</w:t>
            </w:r>
          </w:p>
          <w:p w14:paraId="4F9FAFA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6,351,328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21D79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58410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C3717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817,666,643</w:t>
            </w:r>
          </w:p>
          <w:p w14:paraId="69E5172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47,049,888</w:t>
            </w:r>
          </w:p>
        </w:tc>
      </w:tr>
      <w:tr w:rsidR="00FD6D72" w14:paraId="6A37EE54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32A7C0D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FE5EE85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高雄市政府消防局主管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2FC181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567,148</w:t>
            </w:r>
          </w:p>
          <w:p w14:paraId="2C3517E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604,256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E2C1D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328B6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F19C5E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83,195</w:t>
            </w:r>
          </w:p>
          <w:p w14:paraId="2ACA1B9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369,759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904BB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B479C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AF9A4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483,953</w:t>
            </w:r>
          </w:p>
          <w:p w14:paraId="01BEACB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234,497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F4222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CDE9F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95660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7761F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F661F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19897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BB655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2A61D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F83C4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2DABC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24341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83,195</w:t>
            </w:r>
          </w:p>
          <w:p w14:paraId="59EFD3D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369,759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9EA57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3E8F3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08E15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483,953</w:t>
            </w:r>
          </w:p>
          <w:p w14:paraId="27B8739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234,497</w:t>
            </w:r>
          </w:p>
        </w:tc>
      </w:tr>
      <w:tr w:rsidR="00FD6D72" w14:paraId="2CDBC05E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EBEF15E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lastRenderedPageBreak/>
              <w:t>108－112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E3E8FB7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高雄市政府文化局主管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11C675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54,026,547</w:t>
            </w:r>
          </w:p>
          <w:p w14:paraId="79B4C12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225,406,977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61F0F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79,338</w:t>
            </w:r>
          </w:p>
          <w:p w14:paraId="1667309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3,347,147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FBFF56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50,762,719</w:t>
            </w:r>
          </w:p>
          <w:p w14:paraId="52368DD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116,476,016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EC630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16,236,579</w:t>
            </w:r>
          </w:p>
          <w:p w14:paraId="349EAE1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- 16,236,579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88D5C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19,421,069</w:t>
            </w:r>
          </w:p>
          <w:p w14:paraId="0A7E536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89,347,235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52E9B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DCF40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89EB7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1AD59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803BB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80017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C4592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9C950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0E999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79,338</w:t>
            </w:r>
          </w:p>
          <w:p w14:paraId="12279FE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3,347,147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2F586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50,762,719</w:t>
            </w:r>
          </w:p>
          <w:p w14:paraId="545E892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116,476,016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C0B06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16,236,579</w:t>
            </w:r>
          </w:p>
          <w:p w14:paraId="003C365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- 16,236,579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FD4FB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19,421,069</w:t>
            </w:r>
          </w:p>
          <w:p w14:paraId="30E719F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89,347,235</w:t>
            </w:r>
          </w:p>
        </w:tc>
      </w:tr>
      <w:tr w:rsidR="00FD6D72" w14:paraId="69EB7FEE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56FB35D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940A8C4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高雄市政府交通局主管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97209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587,200,360</w:t>
            </w:r>
          </w:p>
          <w:p w14:paraId="30CA6CA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32,911,244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B7A2D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1,153,008</w:t>
            </w:r>
          </w:p>
          <w:p w14:paraId="7FEF710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105,271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FCF8EE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290,095,852</w:t>
            </w:r>
          </w:p>
          <w:p w14:paraId="78AA15D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24,681,273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150F2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3,620,000</w:t>
            </w:r>
          </w:p>
          <w:p w14:paraId="32F4408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- 3,620,000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5CA60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299,571,500</w:t>
            </w:r>
          </w:p>
          <w:p w14:paraId="005A47B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4,504,700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7E03E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68BF9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8BB43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8D751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D1449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41949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EE847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5C2BE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0E48D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1,153,008</w:t>
            </w:r>
          </w:p>
          <w:p w14:paraId="170D31D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105,271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3E588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290,095,852</w:t>
            </w:r>
          </w:p>
          <w:p w14:paraId="22D809B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24,681,273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F8978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3,620,000</w:t>
            </w:r>
          </w:p>
          <w:p w14:paraId="5FD8FF4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- 3,620,000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C6820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299,571,500</w:t>
            </w:r>
          </w:p>
          <w:p w14:paraId="3477906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4,504,700</w:t>
            </w:r>
          </w:p>
        </w:tc>
      </w:tr>
      <w:tr w:rsidR="00FD6D72" w14:paraId="31B0AB7C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A97B65D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93BCCA6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高雄市政府海洋局主管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626E55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230,452,304</w:t>
            </w:r>
          </w:p>
          <w:p w14:paraId="1D39A10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418,262,085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E2B87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81,342</w:t>
            </w:r>
          </w:p>
          <w:p w14:paraId="02CBBF4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34,324,088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D756E3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182,659,277</w:t>
            </w:r>
          </w:p>
          <w:p w14:paraId="7D121E0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270,946,405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15FE0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3,442,902</w:t>
            </w:r>
          </w:p>
          <w:p w14:paraId="55BF418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- 3,442,902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4118C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51,154,587</w:t>
            </w:r>
          </w:p>
          <w:p w14:paraId="4D6164F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109,548,690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6C02B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B036C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31B75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53A96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958BD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2260E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ECD8A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3FA0B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05222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81,342</w:t>
            </w:r>
          </w:p>
          <w:p w14:paraId="14FB6AA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34,324,088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3740D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182,659,277</w:t>
            </w:r>
          </w:p>
          <w:p w14:paraId="3EC040F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270,946,405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89260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3,442,902</w:t>
            </w:r>
          </w:p>
          <w:p w14:paraId="58850D1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- 3,442,902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544C3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51,154,587</w:t>
            </w:r>
          </w:p>
          <w:p w14:paraId="53FD263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109,548,690</w:t>
            </w:r>
          </w:p>
        </w:tc>
      </w:tr>
      <w:tr w:rsidR="00FD6D72" w14:paraId="1361D7AC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1AF7CCD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92－112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453ACA0" w14:textId="77777777" w:rsidR="00FD6D72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高雄市政府都市發展局主管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9123C0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95EAC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5,322,438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5DA9E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4B6D7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441,078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5B4303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A9DB8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1,628,622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58DE4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54483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62906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4AFBB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3,252,738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A760B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36200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77746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B94E5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FE3B2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2F930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27F07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411AA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A7C08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9292D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441,078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179A5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88045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1,628,622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1A910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3AD88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9210E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9F67E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3,252,738</w:t>
            </w:r>
          </w:p>
        </w:tc>
      </w:tr>
      <w:tr w:rsidR="00FD6D72" w14:paraId="65627017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B9B914A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A219961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高雄市政府法制局主管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605DB6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BDFA7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3EAC7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6AB65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3E1ACB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AB365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51070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87FDA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1A9C2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E6402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377E1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ED307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69259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D3DBF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AA389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49087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D6856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C7FDC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60B5A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26B92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99674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1B05E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BE27D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0C24E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F1513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C4AE6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D6D72" w14:paraId="07FDD35F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C730CAF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4BA3F63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高雄市政府觀光局主管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81E7A1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103,205,845</w:t>
            </w:r>
          </w:p>
          <w:p w14:paraId="743E252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165,216,375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2566B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196,145</w:t>
            </w:r>
          </w:p>
          <w:p w14:paraId="28E1A6C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200,977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3C84AF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99,509,700</w:t>
            </w:r>
          </w:p>
          <w:p w14:paraId="65F1507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89,477,503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A95BA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51,228,601</w:t>
            </w:r>
          </w:p>
          <w:p w14:paraId="7D2E98E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- 51,228,601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AD5B7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54,728,601</w:t>
            </w:r>
          </w:p>
          <w:p w14:paraId="389BCEC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24,309,294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59B38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4994E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E1CDE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A550B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174E7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2AAD2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40D32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F09AC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6E1BC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196,145</w:t>
            </w:r>
          </w:p>
          <w:p w14:paraId="352BB10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200,977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3415D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99,509,700</w:t>
            </w:r>
          </w:p>
          <w:p w14:paraId="3135C17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89,477,503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4B406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51,228,601</w:t>
            </w:r>
          </w:p>
          <w:p w14:paraId="3FF2914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- 51,228,601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BC0CF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54,728,601</w:t>
            </w:r>
          </w:p>
          <w:p w14:paraId="644A0DB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24,309,294</w:t>
            </w:r>
          </w:p>
        </w:tc>
      </w:tr>
      <w:tr w:rsidR="00FD6D72" w14:paraId="12BD5224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FA29078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A8D24D6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高雄市政府水利局主管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3CAE60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550,780,749</w:t>
            </w:r>
          </w:p>
          <w:p w14:paraId="79E794E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251,418,424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482D2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2,310,772</w:t>
            </w:r>
          </w:p>
          <w:p w14:paraId="1FF8CC5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22,495,017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6C5098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535,484,607</w:t>
            </w:r>
          </w:p>
          <w:p w14:paraId="700ADED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172,995,234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14192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32,194,581</w:t>
            </w:r>
          </w:p>
          <w:p w14:paraId="5A14C8D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- 32,194,581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6A202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45,179,951</w:t>
            </w:r>
          </w:p>
          <w:p w14:paraId="04601A3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23,733,592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D968B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9441E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B0FE9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234E6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84A38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83775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8749D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29484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C7817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2,310,772</w:t>
            </w:r>
          </w:p>
          <w:p w14:paraId="20BECE1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22,495,017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F4CE4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535,484,607</w:t>
            </w:r>
          </w:p>
          <w:p w14:paraId="149A3AA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172,995,234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CA0A9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32,194,581</w:t>
            </w:r>
          </w:p>
          <w:p w14:paraId="1105137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- 32,194,581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C91A3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45,179,951</w:t>
            </w:r>
          </w:p>
          <w:p w14:paraId="60009E1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23,733,592</w:t>
            </w:r>
          </w:p>
        </w:tc>
      </w:tr>
      <w:tr w:rsidR="00FD6D72" w14:paraId="62EFDEA7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404DFA3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A04184D" w14:textId="77777777" w:rsidR="00FD6D72" w:rsidRPr="00092243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24"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高雄市政府運動發展局主管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A2522A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290,895,701</w:t>
            </w:r>
          </w:p>
          <w:p w14:paraId="1DAE607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415,410,711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B7973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1,956,072</w:t>
            </w:r>
          </w:p>
          <w:p w14:paraId="2F31C91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154,452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3FD421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126,905,722</w:t>
            </w:r>
          </w:p>
          <w:p w14:paraId="45DD3D0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258,902,998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7C0D9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34,318,764</w:t>
            </w:r>
          </w:p>
          <w:p w14:paraId="59231D7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- 34,318,764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2E71D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196,352,671</w:t>
            </w:r>
          </w:p>
          <w:p w14:paraId="17D2188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122,034,497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02C6B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8DF04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47F4F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8D767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0722D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D0DAB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62757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40524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A1730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1,956,072</w:t>
            </w:r>
          </w:p>
          <w:p w14:paraId="0DC638A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154,452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77E3C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126,905,722</w:t>
            </w:r>
          </w:p>
          <w:p w14:paraId="7A69972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258,902,998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D9129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34,318,764</w:t>
            </w:r>
          </w:p>
          <w:p w14:paraId="05AB90F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- 34,318,764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E5003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196,352,671</w:t>
            </w:r>
          </w:p>
          <w:p w14:paraId="6946F9F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122,034,497</w:t>
            </w:r>
          </w:p>
        </w:tc>
      </w:tr>
      <w:tr w:rsidR="00FD6D72" w14:paraId="6B88FF93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73DA4C8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2E746A8" w14:textId="77777777" w:rsidR="00FD6D72" w:rsidRDefault="00FD6D72" w:rsidP="00092243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9224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高雄市政府青年局主管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D8E3EC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0AFE0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14,295,300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C164F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4BE1B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85,491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11F6FA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0BB77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14,209,809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89D02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03616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BC825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E1EA6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E92E6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A5205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D6B964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9320F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64BCD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AC2E9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830A3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2C2A9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6AB35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6E7A8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85,491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5E6A6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23B19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14,209,809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613AC8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1902B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8919D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B1294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D6D72" w14:paraId="1C7C99FC" w14:textId="77777777" w:rsidTr="000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1C19D7F" w14:textId="77777777" w:rsidR="00FD6D72" w:rsidRDefault="00FD6D72" w:rsidP="00092243">
            <w:pPr>
              <w:spacing w:line="32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BC3C49C" w14:textId="77777777" w:rsidR="00FD6D72" w:rsidRDefault="00FD6D72" w:rsidP="00B94885">
            <w:pPr>
              <w:spacing w:line="30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86E21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05A8CB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135,311,602</w:t>
            </w:r>
          </w:p>
          <w:p w14:paraId="4CD4EC3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662,912,413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7712D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3,476,620</w:t>
            </w:r>
          </w:p>
          <w:p w14:paraId="361A643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38,025,088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D82C4C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130,507,589</w:t>
            </w:r>
          </w:p>
          <w:p w14:paraId="0CC4E93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573,585,779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344077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31,913,172</w:t>
            </w:r>
          </w:p>
          <w:p w14:paraId="649A12BC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- 31,913,172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CD99BB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33,240,565</w:t>
            </w:r>
          </w:p>
          <w:p w14:paraId="3B8F4FD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19,388,374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F6815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CD7E3D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70BF81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6F8D6F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919F7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9E436E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8DD89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B9BAB2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3C02DA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3,476,620</w:t>
            </w:r>
          </w:p>
          <w:p w14:paraId="464623E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38,025,088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DC7CC3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130,507,589</w:t>
            </w:r>
          </w:p>
          <w:p w14:paraId="24AAF386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573,585,779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4D1560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31,913,172</w:t>
            </w:r>
          </w:p>
          <w:p w14:paraId="2139D879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- 31,913,172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32503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33,240,565</w:t>
            </w:r>
          </w:p>
          <w:p w14:paraId="7C3BC835" w14:textId="77777777" w:rsidR="00FD6D72" w:rsidRPr="008B0CCA" w:rsidRDefault="00FD6D72" w:rsidP="00092243">
            <w:pPr>
              <w:spacing w:line="32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786E21">
              <w:rPr>
                <w:rFonts w:ascii="新細明體" w:hAnsi="新細明體"/>
                <w:noProof/>
                <w:spacing w:val="-6"/>
                <w:sz w:val="20"/>
              </w:rPr>
              <w:t>19,388,374</w:t>
            </w:r>
          </w:p>
        </w:tc>
      </w:tr>
    </w:tbl>
    <w:p w14:paraId="7BE8CB04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 w:rsidSect="009B54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BA89D" w14:textId="77777777" w:rsidR="00FD6D72" w:rsidRDefault="00FD6D72">
      <w:r>
        <w:separator/>
      </w:r>
    </w:p>
  </w:endnote>
  <w:endnote w:type="continuationSeparator" w:id="0">
    <w:p w14:paraId="71C2055F" w14:textId="77777777" w:rsidR="00FD6D72" w:rsidRDefault="00FD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E2699" w14:textId="77777777" w:rsidR="000E31A5" w:rsidRDefault="000E31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557761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971D2A1" w14:textId="4D2BD2FA" w:rsidR="009B54D7" w:rsidRPr="008D1D33" w:rsidRDefault="008D1D33">
        <w:pPr>
          <w:pStyle w:val="a5"/>
          <w:jc w:val="center"/>
          <w:rPr>
            <w:rFonts w:ascii="標楷體" w:eastAsia="標楷體" w:hAnsi="標楷體"/>
          </w:rPr>
        </w:pPr>
        <w:r w:rsidRPr="008D1D33">
          <w:rPr>
            <w:rFonts w:ascii="標楷體" w:eastAsia="標楷體" w:hAnsi="標楷體" w:hint="eastAsia"/>
          </w:rPr>
          <w:t>第14-</w:t>
        </w:r>
        <w:r w:rsidR="009B54D7" w:rsidRPr="008D1D33">
          <w:rPr>
            <w:rFonts w:ascii="標楷體" w:eastAsia="標楷體" w:hAnsi="標楷體"/>
          </w:rPr>
          <w:fldChar w:fldCharType="begin"/>
        </w:r>
        <w:r w:rsidR="009B54D7" w:rsidRPr="008D1D33">
          <w:rPr>
            <w:rFonts w:ascii="標楷體" w:eastAsia="標楷體" w:hAnsi="標楷體"/>
          </w:rPr>
          <w:instrText>PAGE   \* MERGEFORMAT</w:instrText>
        </w:r>
        <w:r w:rsidR="009B54D7" w:rsidRPr="008D1D33">
          <w:rPr>
            <w:rFonts w:ascii="標楷體" w:eastAsia="標楷體" w:hAnsi="標楷體"/>
          </w:rPr>
          <w:fldChar w:fldCharType="separate"/>
        </w:r>
        <w:r w:rsidR="009B54D7" w:rsidRPr="008D1D33">
          <w:rPr>
            <w:rFonts w:ascii="標楷體" w:eastAsia="標楷體" w:hAnsi="標楷體"/>
            <w:lang w:val="zh-TW"/>
          </w:rPr>
          <w:t>2</w:t>
        </w:r>
        <w:r w:rsidR="009B54D7" w:rsidRPr="008D1D33">
          <w:rPr>
            <w:rFonts w:ascii="標楷體" w:eastAsia="標楷體" w:hAnsi="標楷體"/>
          </w:rPr>
          <w:fldChar w:fldCharType="end"/>
        </w:r>
        <w:r w:rsidRPr="008D1D33">
          <w:rPr>
            <w:rFonts w:ascii="標楷體" w:eastAsia="標楷體" w:hAnsi="標楷體" w:hint="eastAsia"/>
          </w:rPr>
          <w:t>頁</w:t>
        </w:r>
      </w:p>
    </w:sdtContent>
  </w:sdt>
  <w:p w14:paraId="418BB281" w14:textId="77777777" w:rsidR="009B54D7" w:rsidRDefault="009B54D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40F97" w14:textId="75CD80B2" w:rsidR="000E31A5" w:rsidRPr="000E31A5" w:rsidRDefault="000E31A5">
    <w:pPr>
      <w:pStyle w:val="a5"/>
      <w:jc w:val="center"/>
      <w:rPr>
        <w:rFonts w:ascii="標楷體" w:eastAsia="標楷體" w:hAnsi="標楷體"/>
      </w:rPr>
    </w:pPr>
    <w:r w:rsidRPr="000E31A5">
      <w:rPr>
        <w:rFonts w:ascii="標楷體" w:eastAsia="標楷體" w:hAnsi="標楷體" w:hint="eastAsia"/>
      </w:rPr>
      <w:t>第14-</w:t>
    </w:r>
    <w:sdt>
      <w:sdtPr>
        <w:rPr>
          <w:rFonts w:ascii="標楷體" w:eastAsia="標楷體" w:hAnsi="標楷體"/>
        </w:rPr>
        <w:id w:val="494767973"/>
        <w:docPartObj>
          <w:docPartGallery w:val="Page Numbers (Bottom of Page)"/>
          <w:docPartUnique/>
        </w:docPartObj>
      </w:sdtPr>
      <w:sdtEndPr/>
      <w:sdtContent>
        <w:r w:rsidRPr="000E31A5">
          <w:rPr>
            <w:rFonts w:ascii="標楷體" w:eastAsia="標楷體" w:hAnsi="標楷體"/>
          </w:rPr>
          <w:fldChar w:fldCharType="begin"/>
        </w:r>
        <w:r w:rsidRPr="000E31A5">
          <w:rPr>
            <w:rFonts w:ascii="標楷體" w:eastAsia="標楷體" w:hAnsi="標楷體"/>
          </w:rPr>
          <w:instrText>PAGE   \* MERGEFORMAT</w:instrText>
        </w:r>
        <w:r w:rsidRPr="000E31A5">
          <w:rPr>
            <w:rFonts w:ascii="標楷體" w:eastAsia="標楷體" w:hAnsi="標楷體"/>
          </w:rPr>
          <w:fldChar w:fldCharType="separate"/>
        </w:r>
        <w:r w:rsidRPr="000E31A5">
          <w:rPr>
            <w:rFonts w:ascii="標楷體" w:eastAsia="標楷體" w:hAnsi="標楷體"/>
            <w:lang w:val="zh-TW"/>
          </w:rPr>
          <w:t>2</w:t>
        </w:r>
        <w:r w:rsidRPr="000E31A5">
          <w:rPr>
            <w:rFonts w:ascii="標楷體" w:eastAsia="標楷體" w:hAnsi="標楷體"/>
          </w:rPr>
          <w:fldChar w:fldCharType="end"/>
        </w:r>
        <w:r w:rsidRPr="000E31A5">
          <w:rPr>
            <w:rFonts w:ascii="標楷體" w:eastAsia="標楷體" w:hAnsi="標楷體" w:hint="eastAsia"/>
          </w:rPr>
          <w:t>頁</w:t>
        </w:r>
      </w:sdtContent>
    </w:sdt>
  </w:p>
  <w:p w14:paraId="21809D30" w14:textId="77777777" w:rsidR="009B54D7" w:rsidRDefault="009B54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49781" w14:textId="77777777" w:rsidR="00FD6D72" w:rsidRDefault="00FD6D72">
      <w:r>
        <w:separator/>
      </w:r>
    </w:p>
  </w:footnote>
  <w:footnote w:type="continuationSeparator" w:id="0">
    <w:p w14:paraId="01BE79A7" w14:textId="77777777" w:rsidR="00FD6D72" w:rsidRDefault="00FD6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9DB7B" w14:textId="77777777" w:rsidR="000E31A5" w:rsidRDefault="000E31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A45D" w14:textId="47C7A341" w:rsidR="00D867AC" w:rsidRDefault="00380483">
    <w:pPr>
      <w:jc w:val="center"/>
    </w:pPr>
    <w:r w:rsidRPr="00380483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8048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380483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380483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380483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3A779" w14:textId="05B7DB3D" w:rsidR="00D867AC" w:rsidRDefault="00380483">
    <w:pPr>
      <w:jc w:val="center"/>
      <w:rPr>
        <w:rFonts w:ascii="標楷體" w:eastAsia="標楷體" w:hAnsi="標楷體"/>
        <w:b/>
        <w:sz w:val="32"/>
      </w:rPr>
    </w:pPr>
    <w:r w:rsidRPr="00380483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380483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380483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380483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72"/>
    <w:rsid w:val="0001712C"/>
    <w:rsid w:val="00056C13"/>
    <w:rsid w:val="00092243"/>
    <w:rsid w:val="000A3326"/>
    <w:rsid w:val="000E31A5"/>
    <w:rsid w:val="001214FD"/>
    <w:rsid w:val="001A4B2C"/>
    <w:rsid w:val="001D4CD7"/>
    <w:rsid w:val="003554B1"/>
    <w:rsid w:val="00380483"/>
    <w:rsid w:val="003F092B"/>
    <w:rsid w:val="004E0B7F"/>
    <w:rsid w:val="00734FFE"/>
    <w:rsid w:val="00775C5D"/>
    <w:rsid w:val="00781FDE"/>
    <w:rsid w:val="008B0CCA"/>
    <w:rsid w:val="008D1D33"/>
    <w:rsid w:val="008E605A"/>
    <w:rsid w:val="0093589F"/>
    <w:rsid w:val="009769FE"/>
    <w:rsid w:val="009B54D7"/>
    <w:rsid w:val="009D2E50"/>
    <w:rsid w:val="00AA7593"/>
    <w:rsid w:val="00AB6EA1"/>
    <w:rsid w:val="00B27658"/>
    <w:rsid w:val="00B94885"/>
    <w:rsid w:val="00CE74C9"/>
    <w:rsid w:val="00D867AC"/>
    <w:rsid w:val="00EC414C"/>
    <w:rsid w:val="00ED19D3"/>
    <w:rsid w:val="00FB2CFB"/>
    <w:rsid w:val="00FD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A2ED5C"/>
  <w15:chartTrackingRefBased/>
  <w15:docId w15:val="{BCBD071D-3440-437C-8047-93B2126D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9B54D7"/>
    <w:rPr>
      <w:kern w:val="2"/>
    </w:rPr>
  </w:style>
  <w:style w:type="character" w:customStyle="1" w:styleId="a4">
    <w:name w:val="頁首 字元"/>
    <w:basedOn w:val="a0"/>
    <w:link w:val="a3"/>
    <w:uiPriority w:val="99"/>
    <w:rsid w:val="009B54D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lOrFjyJA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41266-81D6-4CF3-81D4-AF19C35AD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hlOrFjyJA以前年度歲出決算審定表.dot</Template>
  <TotalTime>27</TotalTime>
  <Pages>2</Pages>
  <Words>1276</Words>
  <Characters>4160</Characters>
  <Application>Microsoft Office Word</Application>
  <DocSecurity>0</DocSecurity>
  <Lines>34</Lines>
  <Paragraphs>10</Paragraphs>
  <ScaleCrop>false</ScaleCrop>
  <Company>N.A.O.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曾淑真</dc:creator>
  <cp:keywords/>
  <cp:lastModifiedBy>黃國星</cp:lastModifiedBy>
  <cp:revision>7</cp:revision>
  <dcterms:created xsi:type="dcterms:W3CDTF">2025-06-11T08:57:00Z</dcterms:created>
  <dcterms:modified xsi:type="dcterms:W3CDTF">2025-06-28T05:55:00Z</dcterms:modified>
</cp:coreProperties>
</file>