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3"/>
        <w:gridCol w:w="1937"/>
        <w:gridCol w:w="1560"/>
        <w:gridCol w:w="1460"/>
        <w:gridCol w:w="1329"/>
        <w:gridCol w:w="131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</w:tblGrid>
      <w:tr w:rsidR="00D867AC" w14:paraId="53AE2CAC" w14:textId="77777777" w:rsidTr="00AF5050">
        <w:trPr>
          <w:cantSplit/>
          <w:trHeight w:val="270"/>
          <w:tblHeader/>
        </w:trPr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14:paraId="43A2B3B8" w14:textId="77777777"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28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57FBF" w14:textId="77777777" w:rsidR="00D867AC" w:rsidRDefault="00D867A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3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29D6D" w14:textId="2B202B2A" w:rsidR="00D867AC" w:rsidRDefault="00D867A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113C7D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867AC" w14:paraId="3FA15D34" w14:textId="77777777" w:rsidTr="00AF5050">
        <w:trPr>
          <w:cantSplit/>
          <w:trHeight w:val="270"/>
          <w:tblHeader/>
        </w:trPr>
        <w:tc>
          <w:tcPr>
            <w:tcW w:w="823" w:type="dxa"/>
            <w:tcBorders>
              <w:top w:val="nil"/>
              <w:left w:val="nil"/>
              <w:right w:val="nil"/>
            </w:tcBorders>
          </w:tcPr>
          <w:p w14:paraId="5BF4A6AA" w14:textId="77777777"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286" w:type="dxa"/>
            <w:gridSpan w:val="4"/>
            <w:vMerge/>
            <w:tcBorders>
              <w:top w:val="nil"/>
              <w:left w:val="nil"/>
              <w:right w:val="nil"/>
            </w:tcBorders>
          </w:tcPr>
          <w:p w14:paraId="53AA9BFA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31" w:type="dxa"/>
            <w:gridSpan w:val="11"/>
            <w:vMerge/>
            <w:tcBorders>
              <w:top w:val="nil"/>
              <w:left w:val="nil"/>
              <w:right w:val="nil"/>
            </w:tcBorders>
          </w:tcPr>
          <w:p w14:paraId="532EA5F4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14:paraId="0F9C7CEF" w14:textId="77777777" w:rsidTr="00AF5050">
        <w:trPr>
          <w:cantSplit/>
          <w:tblHeader/>
        </w:trPr>
        <w:tc>
          <w:tcPr>
            <w:tcW w:w="823" w:type="dxa"/>
            <w:vMerge w:val="restart"/>
            <w:tcBorders>
              <w:left w:val="nil"/>
            </w:tcBorders>
            <w:vAlign w:val="center"/>
          </w:tcPr>
          <w:p w14:paraId="2C816C62" w14:textId="77777777" w:rsidR="00D867AC" w:rsidRDefault="00D867A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937" w:type="dxa"/>
            <w:vMerge w:val="restart"/>
            <w:tcBorders>
              <w:left w:val="nil"/>
            </w:tcBorders>
            <w:vAlign w:val="center"/>
          </w:tcPr>
          <w:p w14:paraId="7C27B2EE" w14:textId="77777777" w:rsidR="00D867AC" w:rsidRDefault="00D867AC" w:rsidP="004B3B57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560" w:type="dxa"/>
            <w:vMerge w:val="restart"/>
            <w:vAlign w:val="center"/>
          </w:tcPr>
          <w:p w14:paraId="1A0851AB" w14:textId="77777777" w:rsidR="00D867AC" w:rsidRPr="004B3B57" w:rsidRDefault="00D867AC" w:rsidP="004B3B57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 w:rsidRPr="004B3B57">
              <w:rPr>
                <w:rFonts w:ascii="標楷體" w:eastAsia="標楷體" w:hAnsi="標楷體" w:hint="eastAsia"/>
                <w:sz w:val="20"/>
              </w:rPr>
              <w:t>以前年度</w:t>
            </w:r>
            <w:r w:rsidRPr="004B3B57">
              <w:rPr>
                <w:rFonts w:ascii="標楷體" w:eastAsia="標楷體" w:hAnsi="標楷體"/>
                <w:sz w:val="20"/>
              </w:rPr>
              <w:br/>
            </w:r>
            <w:r w:rsidRPr="004B3B57">
              <w:rPr>
                <w:rFonts w:ascii="標楷體" w:eastAsia="標楷體" w:hAnsi="標楷體" w:hint="eastAsia"/>
                <w:sz w:val="20"/>
              </w:rPr>
              <w:t>轉入數</w:t>
            </w:r>
          </w:p>
        </w:tc>
        <w:tc>
          <w:tcPr>
            <w:tcW w:w="5840" w:type="dxa"/>
            <w:gridSpan w:val="5"/>
            <w:vAlign w:val="center"/>
          </w:tcPr>
          <w:p w14:paraId="4C31D4AD" w14:textId="77777777" w:rsidR="00D867AC" w:rsidRDefault="00D867AC" w:rsidP="004B3B57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840" w:type="dxa"/>
            <w:gridSpan w:val="4"/>
            <w:vAlign w:val="center"/>
          </w:tcPr>
          <w:p w14:paraId="2EB8DC99" w14:textId="77777777" w:rsidR="00D867AC" w:rsidRDefault="00D867AC" w:rsidP="004B3B57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40" w:type="dxa"/>
            <w:gridSpan w:val="4"/>
            <w:tcBorders>
              <w:right w:val="nil"/>
            </w:tcBorders>
            <w:vAlign w:val="center"/>
          </w:tcPr>
          <w:p w14:paraId="04F394B4" w14:textId="77777777" w:rsidR="00D867AC" w:rsidRDefault="00D867AC" w:rsidP="004B3B57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14:paraId="21304D02" w14:textId="77777777" w:rsidTr="00AF5050">
        <w:trPr>
          <w:cantSplit/>
          <w:trHeight w:val="260"/>
          <w:tblHeader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14:paraId="01719181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7" w:type="dxa"/>
            <w:vMerge/>
            <w:vAlign w:val="center"/>
          </w:tcPr>
          <w:p w14:paraId="7CE7A992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5E615095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0" w:type="dxa"/>
            <w:vAlign w:val="center"/>
          </w:tcPr>
          <w:p w14:paraId="565D43F6" w14:textId="77777777" w:rsidR="00D867AC" w:rsidRDefault="00D867AC" w:rsidP="004B3B57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4B3B57">
              <w:rPr>
                <w:rFonts w:ascii="標楷體" w:eastAsia="標楷體" w:hAnsi="標楷體" w:hint="eastAsia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gridSpan w:val="2"/>
            <w:vAlign w:val="center"/>
          </w:tcPr>
          <w:p w14:paraId="53051A6B" w14:textId="77777777" w:rsidR="00D867AC" w:rsidRDefault="00D867AC" w:rsidP="004B3B57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05D363D9" w14:textId="77777777" w:rsidR="00D867AC" w:rsidRDefault="00D867AC" w:rsidP="004B3B57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19AA41AB" w14:textId="77777777" w:rsidR="00D867AC" w:rsidRDefault="00D867AC" w:rsidP="004B3B57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14:paraId="33A5FBB0" w14:textId="77777777" w:rsidR="00D867AC" w:rsidRDefault="00D867AC" w:rsidP="004B3B57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4B3B57">
              <w:rPr>
                <w:rFonts w:ascii="標楷體" w:eastAsia="標楷體" w:hAnsi="標楷體" w:hint="eastAsia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01B55C1E" w14:textId="77777777" w:rsidR="00D867AC" w:rsidRDefault="00D867AC" w:rsidP="004B3B57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259BA1D3" w14:textId="77777777" w:rsidR="00D867AC" w:rsidRDefault="00D867AC" w:rsidP="004B3B57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5E9BD499" w14:textId="77777777" w:rsidR="00D867AC" w:rsidRDefault="00D867AC" w:rsidP="004B3B57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14:paraId="1B37E43A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4B3B57">
              <w:rPr>
                <w:rFonts w:ascii="標楷體" w:eastAsia="標楷體" w:hAnsi="標楷體" w:hint="eastAsia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4A3B3519" w14:textId="77777777" w:rsidR="00D867AC" w:rsidRDefault="00D867AC" w:rsidP="004B3B57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5C70EA7B" w14:textId="77777777" w:rsidR="00D867AC" w:rsidRDefault="00D867AC" w:rsidP="004B3B57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72E047D3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867AC" w14:paraId="59032AF1" w14:textId="77777777" w:rsidTr="00AF5050">
        <w:trPr>
          <w:cantSplit/>
          <w:trHeight w:val="128"/>
          <w:tblHeader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14:paraId="55071A2B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7" w:type="dxa"/>
            <w:vMerge/>
            <w:vAlign w:val="center"/>
          </w:tcPr>
          <w:p w14:paraId="0C83D8AA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91B9A98" w14:textId="77777777" w:rsidR="00D867AC" w:rsidRDefault="00D867AC" w:rsidP="004B3B57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730692D5" w14:textId="77777777" w:rsidR="00D867AC" w:rsidRDefault="00D867AC" w:rsidP="004B3B57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gridSpan w:val="2"/>
            <w:vAlign w:val="center"/>
          </w:tcPr>
          <w:p w14:paraId="5E3BD882" w14:textId="77777777" w:rsidR="00D867AC" w:rsidRDefault="00D867AC" w:rsidP="004B3B57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38EDD90E" w14:textId="77777777" w:rsidR="00D867AC" w:rsidRDefault="00D867AC" w:rsidP="004B3B57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17ACC229" w14:textId="77777777" w:rsidR="00D867AC" w:rsidRDefault="00D867AC" w:rsidP="004B3B57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59A14ABA" w14:textId="77777777" w:rsidR="00D867AC" w:rsidRDefault="00D867AC" w:rsidP="004B3B57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1BBCA561" w14:textId="77777777" w:rsidR="00D867AC" w:rsidRDefault="00D867AC" w:rsidP="004B3B57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2F212B9E" w14:textId="77777777" w:rsidR="00D867AC" w:rsidRDefault="00D867AC" w:rsidP="004B3B57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26931AC6" w14:textId="77777777" w:rsidR="00D867AC" w:rsidRDefault="00D867AC" w:rsidP="004B3B57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7476F79E" w14:textId="77777777" w:rsidR="00D867AC" w:rsidRDefault="00D867AC" w:rsidP="004B3B57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13065280" w14:textId="77777777" w:rsidR="00D867AC" w:rsidRDefault="00D867AC" w:rsidP="004B3B57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7497B3C4" w14:textId="77777777" w:rsidR="00D867AC" w:rsidRDefault="00D867AC" w:rsidP="004B3B57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7AD85A0A" w14:textId="77777777" w:rsidR="00D867AC" w:rsidRDefault="00D867AC" w:rsidP="004B3B57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14:paraId="5826A2A0" w14:textId="77777777" w:rsidTr="00AF5050">
        <w:trPr>
          <w:cantSplit/>
          <w:trHeight w:val="127"/>
          <w:tblHeader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14:paraId="69933C62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7" w:type="dxa"/>
            <w:vMerge/>
            <w:vAlign w:val="center"/>
          </w:tcPr>
          <w:p w14:paraId="50807DD4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6C67FC03" w14:textId="77777777" w:rsidR="00D867AC" w:rsidRDefault="00D867AC" w:rsidP="004B3B57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6C3C02A9" w14:textId="77777777" w:rsidR="00D867AC" w:rsidRDefault="00D867AC" w:rsidP="004B3B57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gridSpan w:val="2"/>
            <w:vAlign w:val="center"/>
          </w:tcPr>
          <w:p w14:paraId="553F0C19" w14:textId="77777777" w:rsidR="00D867AC" w:rsidRDefault="00D867AC" w:rsidP="004B3B57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6EBFFAEA" w14:textId="77777777" w:rsidR="00D867AC" w:rsidRDefault="00D867AC" w:rsidP="004B3B57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5609C90F" w14:textId="77777777" w:rsidR="00D867AC" w:rsidRDefault="00D867AC" w:rsidP="004B3B57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50732D93" w14:textId="77777777" w:rsidR="00D867AC" w:rsidRDefault="00D867AC" w:rsidP="004B3B57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6DA8342B" w14:textId="77777777" w:rsidR="00D867AC" w:rsidRDefault="00D867AC" w:rsidP="004B3B57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68E658AB" w14:textId="77777777" w:rsidR="00D867AC" w:rsidRDefault="00D867AC" w:rsidP="004B3B57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67E48C7C" w14:textId="77777777" w:rsidR="00D867AC" w:rsidRDefault="00D867AC" w:rsidP="004B3B57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45EE4E42" w14:textId="77777777" w:rsidR="00D867AC" w:rsidRDefault="00D867AC" w:rsidP="004B3B57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623D1251" w14:textId="77777777" w:rsidR="00D867AC" w:rsidRDefault="00D867AC" w:rsidP="004B3B57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5BF48D2F" w14:textId="77777777" w:rsidR="00D867AC" w:rsidRDefault="00D867AC" w:rsidP="004B3B57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4FD92328" w14:textId="77777777" w:rsidR="00D867AC" w:rsidRDefault="00D867AC" w:rsidP="004B3B57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113C7D" w:rsidRPr="00655994" w14:paraId="4BCB63CF" w14:textId="77777777" w:rsidTr="0065599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97"/>
        </w:trPr>
        <w:tc>
          <w:tcPr>
            <w:tcW w:w="823" w:type="dxa"/>
            <w:shd w:val="clear" w:color="auto" w:fill="auto"/>
            <w:vAlign w:val="center"/>
          </w:tcPr>
          <w:p w14:paraId="4C8B9735" w14:textId="77777777" w:rsidR="00113C7D" w:rsidRPr="008B5369" w:rsidRDefault="00113C7D" w:rsidP="00655994">
            <w:pPr>
              <w:spacing w:line="290" w:lineRule="exact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2234B8D4" w14:textId="77777777" w:rsidR="00113C7D" w:rsidRPr="008B5369" w:rsidRDefault="00113C7D" w:rsidP="00655994">
            <w:pPr>
              <w:spacing w:line="29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B5369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A36386" w14:textId="77777777" w:rsidR="00113C7D" w:rsidRPr="00655994" w:rsidRDefault="00113C7D" w:rsidP="00655994">
            <w:pPr>
              <w:spacing w:line="290" w:lineRule="exact"/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55994"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  <w:t>11,381,757,422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62DE299" w14:textId="77777777" w:rsidR="00113C7D" w:rsidRPr="00655994" w:rsidRDefault="00113C7D" w:rsidP="00655994">
            <w:pPr>
              <w:spacing w:line="290" w:lineRule="exact"/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55994"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  <w:t>418,709,372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95AD608" w14:textId="77777777" w:rsidR="00113C7D" w:rsidRPr="00655994" w:rsidRDefault="00113C7D" w:rsidP="00655994">
            <w:pPr>
              <w:spacing w:line="290" w:lineRule="exact"/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55994"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  <w:t>7,569,750,112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CD1D190" w14:textId="77777777" w:rsidR="00113C7D" w:rsidRPr="00655994" w:rsidRDefault="00113C7D" w:rsidP="00655994">
            <w:pPr>
              <w:spacing w:line="290" w:lineRule="exact"/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55994">
              <w:rPr>
                <w:rFonts w:ascii="新細明體" w:hAnsi="新細明體" w:hint="eastAsia"/>
                <w:b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861674A" w14:textId="77777777" w:rsidR="00113C7D" w:rsidRPr="00655994" w:rsidRDefault="00113C7D" w:rsidP="00655994">
            <w:pPr>
              <w:spacing w:line="290" w:lineRule="exact"/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55994"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  <w:t>3,393,297,938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BC463E4" w14:textId="77777777" w:rsidR="00113C7D" w:rsidRPr="00655994" w:rsidRDefault="00113C7D" w:rsidP="00655994">
            <w:pPr>
              <w:spacing w:line="290" w:lineRule="exact"/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55994">
              <w:rPr>
                <w:rFonts w:ascii="新細明體" w:hAnsi="新細明體" w:hint="eastAsia"/>
                <w:b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838EBC9" w14:textId="77777777" w:rsidR="00113C7D" w:rsidRPr="00655994" w:rsidRDefault="00113C7D" w:rsidP="00655994">
            <w:pPr>
              <w:spacing w:line="290" w:lineRule="exact"/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55994">
              <w:rPr>
                <w:rFonts w:ascii="新細明體" w:hAnsi="新細明體" w:hint="eastAsia"/>
                <w:b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ABA3C36" w14:textId="77777777" w:rsidR="00113C7D" w:rsidRPr="00655994" w:rsidRDefault="00113C7D" w:rsidP="00655994">
            <w:pPr>
              <w:spacing w:line="290" w:lineRule="exact"/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55994">
              <w:rPr>
                <w:rFonts w:ascii="新細明體" w:hAnsi="新細明體" w:hint="eastAsia"/>
                <w:b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5A4B451" w14:textId="77777777" w:rsidR="00113C7D" w:rsidRPr="00655994" w:rsidRDefault="00113C7D" w:rsidP="00655994">
            <w:pPr>
              <w:spacing w:line="290" w:lineRule="exact"/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55994">
              <w:rPr>
                <w:rFonts w:ascii="新細明體" w:hAnsi="新細明體" w:hint="eastAsia"/>
                <w:b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AA652F4" w14:textId="77777777" w:rsidR="00113C7D" w:rsidRPr="00655994" w:rsidRDefault="00113C7D" w:rsidP="00655994">
            <w:pPr>
              <w:spacing w:line="290" w:lineRule="exact"/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55994"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  <w:t>418,709,372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9C93814" w14:textId="77777777" w:rsidR="00113C7D" w:rsidRPr="00655994" w:rsidRDefault="00113C7D" w:rsidP="00655994">
            <w:pPr>
              <w:spacing w:line="290" w:lineRule="exact"/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55994"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  <w:t>7,569,750,112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7791E25" w14:textId="77777777" w:rsidR="00113C7D" w:rsidRPr="00655994" w:rsidRDefault="00113C7D" w:rsidP="00655994">
            <w:pPr>
              <w:spacing w:line="290" w:lineRule="exact"/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55994">
              <w:rPr>
                <w:rFonts w:ascii="新細明體" w:hAnsi="新細明體" w:hint="eastAsia"/>
                <w:b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C866B32" w14:textId="77777777" w:rsidR="00113C7D" w:rsidRPr="00655994" w:rsidRDefault="00113C7D" w:rsidP="00655994">
            <w:pPr>
              <w:spacing w:line="290" w:lineRule="exact"/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55994"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  <w:t>3,393,297,938</w:t>
            </w:r>
          </w:p>
        </w:tc>
      </w:tr>
      <w:tr w:rsidR="00113C7D" w:rsidRPr="00655994" w14:paraId="6281540E" w14:textId="77777777" w:rsidTr="00AF50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823" w:type="dxa"/>
            <w:shd w:val="clear" w:color="auto" w:fill="auto"/>
            <w:vAlign w:val="center"/>
          </w:tcPr>
          <w:p w14:paraId="54C0E5C6" w14:textId="77777777" w:rsidR="00113C7D" w:rsidRPr="008B5369" w:rsidRDefault="00113C7D" w:rsidP="00655994">
            <w:pPr>
              <w:spacing w:line="290" w:lineRule="exact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073BB426" w14:textId="77777777" w:rsidR="00113C7D" w:rsidRPr="008B5369" w:rsidRDefault="00113C7D" w:rsidP="00655994">
            <w:pPr>
              <w:spacing w:line="29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B5369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7AD9C4" w14:textId="77777777" w:rsidR="00113C7D" w:rsidRPr="00655994" w:rsidRDefault="00113C7D" w:rsidP="00655994">
            <w:pPr>
              <w:spacing w:line="290" w:lineRule="exact"/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55994"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  <w:t>6,313,702,373</w:t>
            </w:r>
          </w:p>
          <w:p w14:paraId="3C010461" w14:textId="77777777" w:rsidR="00113C7D" w:rsidRPr="00655994" w:rsidRDefault="00113C7D" w:rsidP="00655994">
            <w:pPr>
              <w:spacing w:line="290" w:lineRule="exact"/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55994"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  <w:t>5,068,055,049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E11BE5B" w14:textId="77777777" w:rsidR="00113C7D" w:rsidRPr="00655994" w:rsidRDefault="00113C7D" w:rsidP="00655994">
            <w:pPr>
              <w:spacing w:line="290" w:lineRule="exact"/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55994"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  <w:t>43,658,862</w:t>
            </w:r>
          </w:p>
          <w:p w14:paraId="59C0569D" w14:textId="77777777" w:rsidR="00113C7D" w:rsidRPr="00655994" w:rsidRDefault="00113C7D" w:rsidP="00655994">
            <w:pPr>
              <w:spacing w:line="290" w:lineRule="exact"/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55994"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  <w:t>375,050,510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2C7AFA9" w14:textId="77777777" w:rsidR="00113C7D" w:rsidRPr="00655994" w:rsidRDefault="00113C7D" w:rsidP="00655994">
            <w:pPr>
              <w:spacing w:line="290" w:lineRule="exact"/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55994"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  <w:t>4,448,235,109</w:t>
            </w:r>
          </w:p>
          <w:p w14:paraId="01AAAC15" w14:textId="77777777" w:rsidR="00113C7D" w:rsidRPr="00655994" w:rsidRDefault="00113C7D" w:rsidP="00655994">
            <w:pPr>
              <w:spacing w:line="290" w:lineRule="exact"/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55994"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  <w:t>3,121,515,003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B985243" w14:textId="77777777" w:rsidR="00113C7D" w:rsidRPr="00655994" w:rsidRDefault="00113C7D" w:rsidP="00655994">
            <w:pPr>
              <w:spacing w:line="290" w:lineRule="exact"/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55994"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  <w:t>633,860,575</w:t>
            </w:r>
          </w:p>
          <w:p w14:paraId="6D988365" w14:textId="77777777" w:rsidR="00113C7D" w:rsidRPr="00655994" w:rsidRDefault="00113C7D" w:rsidP="00655994">
            <w:pPr>
              <w:spacing w:line="290" w:lineRule="exact"/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55994"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  <w:t>- 633,860,575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EF5AD3A" w14:textId="77777777" w:rsidR="00113C7D" w:rsidRPr="00655994" w:rsidRDefault="00113C7D" w:rsidP="00655994">
            <w:pPr>
              <w:spacing w:line="290" w:lineRule="exact"/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55994"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  <w:t>2,455,668,977</w:t>
            </w:r>
          </w:p>
          <w:p w14:paraId="020331DD" w14:textId="77777777" w:rsidR="00113C7D" w:rsidRPr="00655994" w:rsidRDefault="00113C7D" w:rsidP="00655994">
            <w:pPr>
              <w:spacing w:line="290" w:lineRule="exact"/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55994"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  <w:t>937,628,961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F9C89B5" w14:textId="77777777" w:rsidR="00113C7D" w:rsidRPr="00655994" w:rsidRDefault="00113C7D" w:rsidP="00655994">
            <w:pPr>
              <w:spacing w:line="290" w:lineRule="exact"/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55994">
              <w:rPr>
                <w:rFonts w:ascii="新細明體" w:hAnsi="新細明體" w:hint="eastAsia"/>
                <w:b/>
                <w:bCs/>
                <w:noProof/>
                <w:spacing w:val="-6"/>
                <w:sz w:val="20"/>
              </w:rPr>
              <w:t>－</w:t>
            </w:r>
          </w:p>
          <w:p w14:paraId="435BB4DB" w14:textId="77777777" w:rsidR="00113C7D" w:rsidRPr="00655994" w:rsidRDefault="00113C7D" w:rsidP="00655994">
            <w:pPr>
              <w:spacing w:line="290" w:lineRule="exact"/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55994">
              <w:rPr>
                <w:rFonts w:ascii="新細明體" w:hAnsi="新細明體" w:hint="eastAsia"/>
                <w:b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03606B5" w14:textId="77777777" w:rsidR="00113C7D" w:rsidRPr="00655994" w:rsidRDefault="00113C7D" w:rsidP="00655994">
            <w:pPr>
              <w:spacing w:line="290" w:lineRule="exact"/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55994">
              <w:rPr>
                <w:rFonts w:ascii="新細明體" w:hAnsi="新細明體" w:hint="eastAsia"/>
                <w:b/>
                <w:bCs/>
                <w:noProof/>
                <w:spacing w:val="-6"/>
                <w:sz w:val="20"/>
              </w:rPr>
              <w:t>－</w:t>
            </w:r>
          </w:p>
          <w:p w14:paraId="23AC1CBB" w14:textId="77777777" w:rsidR="00113C7D" w:rsidRPr="00655994" w:rsidRDefault="00113C7D" w:rsidP="00655994">
            <w:pPr>
              <w:spacing w:line="290" w:lineRule="exact"/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55994">
              <w:rPr>
                <w:rFonts w:ascii="新細明體" w:hAnsi="新細明體" w:hint="eastAsia"/>
                <w:b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CD6F6A5" w14:textId="77777777" w:rsidR="00113C7D" w:rsidRPr="00655994" w:rsidRDefault="00113C7D" w:rsidP="00655994">
            <w:pPr>
              <w:spacing w:line="290" w:lineRule="exact"/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55994">
              <w:rPr>
                <w:rFonts w:ascii="新細明體" w:hAnsi="新細明體" w:hint="eastAsia"/>
                <w:b/>
                <w:bCs/>
                <w:noProof/>
                <w:spacing w:val="-6"/>
                <w:sz w:val="20"/>
              </w:rPr>
              <w:t>－</w:t>
            </w:r>
          </w:p>
          <w:p w14:paraId="7DC0E111" w14:textId="77777777" w:rsidR="00113C7D" w:rsidRPr="00655994" w:rsidRDefault="00113C7D" w:rsidP="00655994">
            <w:pPr>
              <w:spacing w:line="290" w:lineRule="exact"/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55994">
              <w:rPr>
                <w:rFonts w:ascii="新細明體" w:hAnsi="新細明體" w:hint="eastAsia"/>
                <w:b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B87542A" w14:textId="77777777" w:rsidR="00113C7D" w:rsidRPr="00655994" w:rsidRDefault="00113C7D" w:rsidP="00655994">
            <w:pPr>
              <w:spacing w:line="290" w:lineRule="exact"/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55994">
              <w:rPr>
                <w:rFonts w:ascii="新細明體" w:hAnsi="新細明體" w:hint="eastAsia"/>
                <w:b/>
                <w:bCs/>
                <w:noProof/>
                <w:spacing w:val="-6"/>
                <w:sz w:val="20"/>
              </w:rPr>
              <w:t>－</w:t>
            </w:r>
          </w:p>
          <w:p w14:paraId="41B4CD5D" w14:textId="77777777" w:rsidR="00113C7D" w:rsidRPr="00655994" w:rsidRDefault="00113C7D" w:rsidP="00655994">
            <w:pPr>
              <w:spacing w:line="290" w:lineRule="exact"/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55994">
              <w:rPr>
                <w:rFonts w:ascii="新細明體" w:hAnsi="新細明體" w:hint="eastAsia"/>
                <w:b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037373C" w14:textId="77777777" w:rsidR="00113C7D" w:rsidRPr="00655994" w:rsidRDefault="00113C7D" w:rsidP="00655994">
            <w:pPr>
              <w:spacing w:line="290" w:lineRule="exact"/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55994"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  <w:t>43,658,862</w:t>
            </w:r>
          </w:p>
          <w:p w14:paraId="714ED974" w14:textId="77777777" w:rsidR="00113C7D" w:rsidRPr="00655994" w:rsidRDefault="00113C7D" w:rsidP="00655994">
            <w:pPr>
              <w:spacing w:line="290" w:lineRule="exact"/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55994"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  <w:t>375,050,510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8F91D1D" w14:textId="77777777" w:rsidR="00113C7D" w:rsidRPr="00655994" w:rsidRDefault="00113C7D" w:rsidP="00655994">
            <w:pPr>
              <w:spacing w:line="290" w:lineRule="exact"/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55994"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  <w:t>4,448,235,109</w:t>
            </w:r>
          </w:p>
          <w:p w14:paraId="07DEE9FC" w14:textId="77777777" w:rsidR="00113C7D" w:rsidRPr="00655994" w:rsidRDefault="00113C7D" w:rsidP="00655994">
            <w:pPr>
              <w:spacing w:line="290" w:lineRule="exact"/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55994"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  <w:t>3,121,515,003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DC3132F" w14:textId="77777777" w:rsidR="00113C7D" w:rsidRPr="00655994" w:rsidRDefault="00113C7D" w:rsidP="00655994">
            <w:pPr>
              <w:spacing w:line="290" w:lineRule="exact"/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55994"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  <w:t>633,860,575</w:t>
            </w:r>
          </w:p>
          <w:p w14:paraId="0FC3B31E" w14:textId="77777777" w:rsidR="00113C7D" w:rsidRPr="00655994" w:rsidRDefault="00113C7D" w:rsidP="00655994">
            <w:pPr>
              <w:spacing w:line="290" w:lineRule="exact"/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55994"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  <w:t>- 633,860,575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1BB2C7C" w14:textId="77777777" w:rsidR="00113C7D" w:rsidRPr="00655994" w:rsidRDefault="00113C7D" w:rsidP="00655994">
            <w:pPr>
              <w:spacing w:line="290" w:lineRule="exact"/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55994"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  <w:t>2,455,668,977</w:t>
            </w:r>
          </w:p>
          <w:p w14:paraId="64A67FCA" w14:textId="77777777" w:rsidR="00113C7D" w:rsidRPr="00655994" w:rsidRDefault="00113C7D" w:rsidP="00655994">
            <w:pPr>
              <w:spacing w:line="290" w:lineRule="exact"/>
              <w:jc w:val="right"/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</w:pPr>
            <w:r w:rsidRPr="00655994">
              <w:rPr>
                <w:rFonts w:ascii="新細明體" w:hAnsi="新細明體"/>
                <w:b/>
                <w:bCs/>
                <w:noProof/>
                <w:spacing w:val="-6"/>
                <w:sz w:val="20"/>
              </w:rPr>
              <w:t>937,628,961</w:t>
            </w:r>
          </w:p>
        </w:tc>
      </w:tr>
      <w:tr w:rsidR="00113C7D" w14:paraId="60CB9325" w14:textId="77777777" w:rsidTr="00AF50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823" w:type="dxa"/>
            <w:shd w:val="clear" w:color="auto" w:fill="auto"/>
            <w:vAlign w:val="center"/>
          </w:tcPr>
          <w:p w14:paraId="1682779A" w14:textId="77777777" w:rsidR="00113C7D" w:rsidRDefault="00113C7D" w:rsidP="00655994">
            <w:pPr>
              <w:spacing w:line="290" w:lineRule="exact"/>
              <w:jc w:val="center"/>
              <w:rPr>
                <w:rFonts w:ascii="新細明體" w:hAnsi="新細明體"/>
                <w:noProof/>
                <w:sz w:val="20"/>
              </w:rPr>
            </w:pPr>
            <w:r w:rsidRPr="00640741">
              <w:rPr>
                <w:rFonts w:ascii="新細明體" w:hAnsi="新細明體"/>
                <w:noProof/>
                <w:sz w:val="20"/>
              </w:rPr>
              <w:t>106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2633129C" w14:textId="77777777" w:rsidR="00113C7D" w:rsidRDefault="00113C7D" w:rsidP="00655994">
            <w:pPr>
              <w:spacing w:line="29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40741">
              <w:rPr>
                <w:rFonts w:ascii="標楷體" w:eastAsia="標楷體" w:hAnsi="標楷體" w:hint="eastAsia"/>
                <w:noProof/>
                <w:sz w:val="20"/>
              </w:rPr>
              <w:t>政權行使支出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5D9EFA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2A8880D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8,496,202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6785382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1287493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80CF6C7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4642629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1189BA9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8184EAD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78F2A19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A4EE69D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8,496,202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FF1CD3C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A5B331D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7C4C1D7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24D3AEE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7DAB6E5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CA74164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78456C5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B019B4F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7AFF413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4335698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08DC8F4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A631A46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6F3BCE9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FA2E314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6EE4517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DDD607D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8,496,202</w:t>
            </w:r>
          </w:p>
        </w:tc>
      </w:tr>
      <w:tr w:rsidR="00113C7D" w14:paraId="307CCA45" w14:textId="77777777" w:rsidTr="00AF50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823" w:type="dxa"/>
            <w:shd w:val="clear" w:color="auto" w:fill="auto"/>
            <w:vAlign w:val="center"/>
          </w:tcPr>
          <w:p w14:paraId="7CD8D678" w14:textId="77777777" w:rsidR="00113C7D" w:rsidRDefault="00113C7D" w:rsidP="00655994">
            <w:pPr>
              <w:spacing w:line="290" w:lineRule="exact"/>
              <w:jc w:val="center"/>
              <w:rPr>
                <w:rFonts w:ascii="新細明體" w:hAnsi="新細明體"/>
                <w:noProof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z w:val="20"/>
              </w:rPr>
              <w:t>107－112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25A8A63E" w14:textId="77777777" w:rsidR="00113C7D" w:rsidRDefault="00113C7D" w:rsidP="00655994">
            <w:pPr>
              <w:spacing w:line="29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40741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FE5AAF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12,933,100</w:t>
            </w:r>
          </w:p>
          <w:p w14:paraId="25E9D453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33,048,598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6834B72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46,380</w:t>
            </w:r>
          </w:p>
          <w:p w14:paraId="45F21F58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8,658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74A93F05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12,886,720</w:t>
            </w:r>
          </w:p>
          <w:p w14:paraId="1BE38AAB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33,039,940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34B92AC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5468E14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EC55494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34AB541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4186724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739928B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6B79664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C116781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2BC65EE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09F196D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29F4CC1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4506001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A7FE2AC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46,380</w:t>
            </w:r>
          </w:p>
          <w:p w14:paraId="7727D84B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8,658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EA1A018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12,886,720</w:t>
            </w:r>
          </w:p>
          <w:p w14:paraId="29879375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33,039,940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130C812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77828D7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7C392D4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4E496DF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113C7D" w14:paraId="49830213" w14:textId="77777777" w:rsidTr="00AF50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823" w:type="dxa"/>
            <w:shd w:val="clear" w:color="auto" w:fill="auto"/>
            <w:vAlign w:val="center"/>
          </w:tcPr>
          <w:p w14:paraId="3E688A10" w14:textId="77777777" w:rsidR="00113C7D" w:rsidRDefault="00113C7D" w:rsidP="00655994">
            <w:pPr>
              <w:spacing w:line="290" w:lineRule="exact"/>
              <w:jc w:val="center"/>
              <w:rPr>
                <w:rFonts w:ascii="新細明體" w:hAnsi="新細明體"/>
                <w:noProof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z w:val="20"/>
              </w:rPr>
              <w:t>107－112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4B856F37" w14:textId="77777777" w:rsidR="00113C7D" w:rsidRDefault="00113C7D" w:rsidP="00655994">
            <w:pPr>
              <w:spacing w:line="29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40741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9085DEE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1086235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6,439,996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9AC5090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29B7ED3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325D4EAD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0A01D83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2,367,900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998FC2F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D0F8FDB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90EBD45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57FCB73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4,072,096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2ACA3EB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4191723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19945FF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01F2EE4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7569FD8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13EF217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6DA55AA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1153785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5FFBE35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F30EFBE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36A027F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4EE9E01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2,367,900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1303400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147C136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8CC0CF4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719F2C3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4,072,096</w:t>
            </w:r>
          </w:p>
        </w:tc>
      </w:tr>
      <w:tr w:rsidR="00113C7D" w14:paraId="5C8B96DD" w14:textId="77777777" w:rsidTr="00AF50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823" w:type="dxa"/>
            <w:shd w:val="clear" w:color="auto" w:fill="auto"/>
            <w:vAlign w:val="center"/>
          </w:tcPr>
          <w:p w14:paraId="41F36792" w14:textId="77777777" w:rsidR="00113C7D" w:rsidRDefault="00113C7D" w:rsidP="00655994">
            <w:pPr>
              <w:spacing w:line="290" w:lineRule="exact"/>
              <w:jc w:val="center"/>
              <w:rPr>
                <w:rFonts w:ascii="新細明體" w:hAnsi="新細明體"/>
                <w:noProof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z w:val="20"/>
              </w:rPr>
              <w:t>107－112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31D92F9F" w14:textId="77777777" w:rsidR="00113C7D" w:rsidRDefault="00113C7D" w:rsidP="00655994">
            <w:pPr>
              <w:spacing w:line="29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40741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404A998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104,010,603</w:t>
            </w:r>
          </w:p>
          <w:p w14:paraId="71EB2D51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277,465,134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6367B6D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1,750,144</w:t>
            </w:r>
          </w:p>
          <w:p w14:paraId="532A004E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72,195,526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D5A85E8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93,804,693</w:t>
            </w:r>
          </w:p>
          <w:p w14:paraId="64CFD964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167,314,982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4D3AF71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2,514,345</w:t>
            </w:r>
          </w:p>
          <w:p w14:paraId="17FE3AED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- 2,514,345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F274468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10,970,111</w:t>
            </w:r>
          </w:p>
          <w:p w14:paraId="707806FF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35,440,281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7B14DD6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803E57A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8877840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01CFDB4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33D9CAF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DB0CB8E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27DC23A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D911B63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2D48998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1,750,144</w:t>
            </w:r>
          </w:p>
          <w:p w14:paraId="4EAF63E2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72,195,526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997C2DF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93,804,693</w:t>
            </w:r>
          </w:p>
          <w:p w14:paraId="0E1BC2D3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167,314,982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A0DDC03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2,514,345</w:t>
            </w:r>
          </w:p>
          <w:p w14:paraId="60BE443E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- 2,514,345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E4CE09A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10,970,111</w:t>
            </w:r>
          </w:p>
          <w:p w14:paraId="66516B3B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35,440,281</w:t>
            </w:r>
          </w:p>
        </w:tc>
      </w:tr>
      <w:tr w:rsidR="00113C7D" w14:paraId="13CF1D97" w14:textId="77777777" w:rsidTr="00AF50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823" w:type="dxa"/>
            <w:shd w:val="clear" w:color="auto" w:fill="auto"/>
            <w:vAlign w:val="center"/>
          </w:tcPr>
          <w:p w14:paraId="722793B8" w14:textId="77777777" w:rsidR="00113C7D" w:rsidRDefault="00113C7D" w:rsidP="00655994">
            <w:pPr>
              <w:spacing w:line="290" w:lineRule="exact"/>
              <w:jc w:val="center"/>
              <w:rPr>
                <w:rFonts w:ascii="新細明體" w:hAnsi="新細明體"/>
                <w:noProof/>
                <w:sz w:val="20"/>
              </w:rPr>
            </w:pPr>
            <w:r w:rsidRPr="00640741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735AE836" w14:textId="77777777" w:rsidR="00113C7D" w:rsidRDefault="00113C7D" w:rsidP="00655994">
            <w:pPr>
              <w:spacing w:line="29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40741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8B4EE4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308,888,952</w:t>
            </w:r>
          </w:p>
          <w:p w14:paraId="585E2A43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13,242,020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F883757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79,024</w:t>
            </w:r>
          </w:p>
          <w:p w14:paraId="17BFD23C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34F1022B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308,809,928</w:t>
            </w:r>
          </w:p>
          <w:p w14:paraId="1CECF235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13,242,020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91492C7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54FA69F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BB802CB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D500833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257804B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1E18926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45750B8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4C07B7C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74E1951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A2E0706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2D05FC6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EF70CAB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6ADB884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79,024</w:t>
            </w:r>
          </w:p>
          <w:p w14:paraId="518C62DD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1B999FF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308,809,928</w:t>
            </w:r>
          </w:p>
          <w:p w14:paraId="185579B8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13,242,020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22B5685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3A2FB83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E97D091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1292DCF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113C7D" w14:paraId="47AF310A" w14:textId="77777777" w:rsidTr="00AF50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823" w:type="dxa"/>
            <w:shd w:val="clear" w:color="auto" w:fill="auto"/>
            <w:vAlign w:val="center"/>
          </w:tcPr>
          <w:p w14:paraId="0BAEF6F6" w14:textId="77777777" w:rsidR="00113C7D" w:rsidRDefault="00113C7D" w:rsidP="00655994">
            <w:pPr>
              <w:spacing w:line="290" w:lineRule="exact"/>
              <w:jc w:val="center"/>
              <w:rPr>
                <w:rFonts w:ascii="新細明體" w:hAnsi="新細明體"/>
                <w:noProof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z w:val="20"/>
              </w:rPr>
              <w:t>110－112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5244EB52" w14:textId="77777777" w:rsidR="00113C7D" w:rsidRDefault="00113C7D" w:rsidP="00655994">
            <w:pPr>
              <w:spacing w:line="29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40741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9048C38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1,642,479</w:t>
            </w:r>
          </w:p>
          <w:p w14:paraId="7E841B9A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3,636,165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D23EC4A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77,123</w:t>
            </w:r>
          </w:p>
          <w:p w14:paraId="562CAAC6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AA04A3F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1,565,356</w:t>
            </w:r>
          </w:p>
          <w:p w14:paraId="424CFDF8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6,165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EB7FDF2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395E124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7EAECB4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A87B24D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3,630,000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2CFDFA9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BC405E6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A23288A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1D703C1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0B80A35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F6C8047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081E248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1D2D0BB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F9E50FA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77,123</w:t>
            </w:r>
          </w:p>
          <w:p w14:paraId="679565C1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96D7C45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1,565,356</w:t>
            </w:r>
          </w:p>
          <w:p w14:paraId="28455722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6,165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72C74B1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F856CC3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CAA5319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D42D341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3,630,000</w:t>
            </w:r>
          </w:p>
        </w:tc>
      </w:tr>
      <w:tr w:rsidR="00113C7D" w14:paraId="4E73A1F8" w14:textId="77777777" w:rsidTr="00AF50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823" w:type="dxa"/>
            <w:shd w:val="clear" w:color="auto" w:fill="auto"/>
            <w:vAlign w:val="center"/>
          </w:tcPr>
          <w:p w14:paraId="26F930F7" w14:textId="77777777" w:rsidR="00113C7D" w:rsidRDefault="00113C7D" w:rsidP="00655994">
            <w:pPr>
              <w:spacing w:line="290" w:lineRule="exact"/>
              <w:jc w:val="center"/>
              <w:rPr>
                <w:rFonts w:ascii="新細明體" w:hAnsi="新細明體"/>
                <w:noProof/>
                <w:sz w:val="20"/>
              </w:rPr>
            </w:pPr>
            <w:r w:rsidRPr="00640741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40D82F86" w14:textId="77777777" w:rsidR="00113C7D" w:rsidRDefault="00113C7D" w:rsidP="00655994">
            <w:pPr>
              <w:spacing w:line="29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40741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A3FF92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90,136,437</w:t>
            </w:r>
          </w:p>
          <w:p w14:paraId="6E906059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9,583,871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3CD2E25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1700600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1A30F8F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90,136,437</w:t>
            </w:r>
          </w:p>
          <w:p w14:paraId="0798A776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9,583,871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65D0A6D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A659FAF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7ABDD3B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7530669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729CC26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989BE1E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44F8FD1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B4D15C5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7492666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C52C60A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E841CD7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D532838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A3AA418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6B5E597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B35A687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90,136,437</w:t>
            </w:r>
          </w:p>
          <w:p w14:paraId="74424642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9,583,871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D8E3B2D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4810816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5200C8F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98E9840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113C7D" w14:paraId="73F42DA2" w14:textId="77777777" w:rsidTr="00AF50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823" w:type="dxa"/>
            <w:shd w:val="clear" w:color="auto" w:fill="auto"/>
            <w:vAlign w:val="center"/>
          </w:tcPr>
          <w:p w14:paraId="45199550" w14:textId="77777777" w:rsidR="00113C7D" w:rsidRDefault="00113C7D" w:rsidP="00655994">
            <w:pPr>
              <w:spacing w:line="290" w:lineRule="exact"/>
              <w:jc w:val="center"/>
              <w:rPr>
                <w:rFonts w:ascii="新細明體" w:hAnsi="新細明體"/>
                <w:noProof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z w:val="20"/>
              </w:rPr>
              <w:t>108－112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0181FF53" w14:textId="77777777" w:rsidR="00113C7D" w:rsidRDefault="00113C7D" w:rsidP="00655994">
            <w:pPr>
              <w:spacing w:line="29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40741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32CBDC9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347,646,098</w:t>
            </w:r>
          </w:p>
          <w:p w14:paraId="1679AF6D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651,418,097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54B9AB9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2,277,815</w:t>
            </w:r>
          </w:p>
          <w:p w14:paraId="507B98E7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5,924,118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30A5ACC3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180,149,886</w:t>
            </w:r>
          </w:p>
          <w:p w14:paraId="5EE17C52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383,556,904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B6B3A92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50,555,343</w:t>
            </w:r>
          </w:p>
          <w:p w14:paraId="2BB2B248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- 50,555,343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16E3353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215,773,740</w:t>
            </w:r>
          </w:p>
          <w:p w14:paraId="7BB3AF58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211,381,732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75ACC04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1517D03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E35A17A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A808071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ECC2E96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A2431E4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99AEC57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769B0D4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CB18C16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2,277,815</w:t>
            </w:r>
          </w:p>
          <w:p w14:paraId="6257DE04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5,924,118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FED17DE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180,149,886</w:t>
            </w:r>
          </w:p>
          <w:p w14:paraId="25B98661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383,556,904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964EBD6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50,555,343</w:t>
            </w:r>
          </w:p>
          <w:p w14:paraId="0FB85E37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- 50,555,343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F0325EB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215,773,740</w:t>
            </w:r>
          </w:p>
          <w:p w14:paraId="26D27C38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211,381,732</w:t>
            </w:r>
          </w:p>
        </w:tc>
      </w:tr>
      <w:tr w:rsidR="00113C7D" w14:paraId="36A32C0B" w14:textId="77777777" w:rsidTr="00AF50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823" w:type="dxa"/>
            <w:shd w:val="clear" w:color="auto" w:fill="auto"/>
            <w:vAlign w:val="center"/>
          </w:tcPr>
          <w:p w14:paraId="79879004" w14:textId="77777777" w:rsidR="00113C7D" w:rsidRDefault="00113C7D" w:rsidP="00655994">
            <w:pPr>
              <w:spacing w:line="290" w:lineRule="exact"/>
              <w:jc w:val="center"/>
              <w:rPr>
                <w:rFonts w:ascii="新細明體" w:hAnsi="新細明體"/>
                <w:noProof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z w:val="20"/>
              </w:rPr>
              <w:t>109－112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60ACE682" w14:textId="77777777" w:rsidR="00113C7D" w:rsidRDefault="00113C7D" w:rsidP="00655994">
            <w:pPr>
              <w:spacing w:line="29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40741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13E935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566,033,746</w:t>
            </w:r>
          </w:p>
          <w:p w14:paraId="6AE68A3E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648,987,526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9524D42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1,435,482</w:t>
            </w:r>
          </w:p>
          <w:p w14:paraId="556AA3A2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55,238,522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771462B4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503,901,209</w:t>
            </w:r>
          </w:p>
          <w:p w14:paraId="641B7FF6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430,757,781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E08E1DA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35,637,483</w:t>
            </w:r>
          </w:p>
          <w:p w14:paraId="05CD27BD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- 35,637,483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A7A3256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96,334,538</w:t>
            </w:r>
          </w:p>
          <w:p w14:paraId="2CE9DB52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127,353,740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28F969B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9918C86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FC8F72D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BBF54FC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62C2702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6E13AF0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99EE068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F13B9BD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2C97E33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1,435,482</w:t>
            </w:r>
          </w:p>
          <w:p w14:paraId="76FB2BC9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55,238,522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CCBC63E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503,901,209</w:t>
            </w:r>
          </w:p>
          <w:p w14:paraId="5080F4B1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430,757,781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E37FEAB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35,637,483</w:t>
            </w:r>
          </w:p>
          <w:p w14:paraId="4531D431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- 35,637,483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3A62F33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96,334,538</w:t>
            </w:r>
          </w:p>
          <w:p w14:paraId="396D715F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127,353,740</w:t>
            </w:r>
          </w:p>
        </w:tc>
      </w:tr>
      <w:tr w:rsidR="00113C7D" w14:paraId="3C640CB8" w14:textId="77777777" w:rsidTr="00AF50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823" w:type="dxa"/>
            <w:shd w:val="clear" w:color="auto" w:fill="auto"/>
            <w:vAlign w:val="center"/>
          </w:tcPr>
          <w:p w14:paraId="2CDD765E" w14:textId="77777777" w:rsidR="00113C7D" w:rsidRDefault="00113C7D" w:rsidP="00655994">
            <w:pPr>
              <w:spacing w:line="290" w:lineRule="exact"/>
              <w:jc w:val="center"/>
              <w:rPr>
                <w:rFonts w:ascii="新細明體" w:hAnsi="新細明體"/>
                <w:noProof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z w:val="20"/>
              </w:rPr>
              <w:t>92－1</w:t>
            </w:r>
            <w:r w:rsidRPr="00640741">
              <w:rPr>
                <w:rFonts w:ascii="新細明體" w:hAnsi="新細明體"/>
                <w:noProof/>
                <w:sz w:val="20"/>
              </w:rPr>
              <w:t>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4712BBDB" w14:textId="77777777" w:rsidR="00113C7D" w:rsidRDefault="00113C7D" w:rsidP="00655994">
            <w:pPr>
              <w:spacing w:line="29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40741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4BD93E1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2,436,135</w:t>
            </w:r>
          </w:p>
          <w:p w14:paraId="67DEF7FA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7,317,470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DC1878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9A3ADF3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75534F2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2,436,135</w:t>
            </w:r>
          </w:p>
          <w:p w14:paraId="2ADCF072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6,037,470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90118A8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A1BDDAB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A13ADAE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FFACDC5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1,280,000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3B4C514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8F940D2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D3886BE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C95E151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CF1C667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2553F7F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B71E26C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B0829AA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3335632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37E8452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7A7148F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2,436,135</w:t>
            </w:r>
          </w:p>
          <w:p w14:paraId="1FCC7277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6,037,470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15001C5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560A16E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71DE204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074656D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1,280,000</w:t>
            </w:r>
          </w:p>
        </w:tc>
      </w:tr>
      <w:tr w:rsidR="00113C7D" w14:paraId="495B84A8" w14:textId="77777777" w:rsidTr="00AF50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823" w:type="dxa"/>
            <w:shd w:val="clear" w:color="auto" w:fill="auto"/>
            <w:vAlign w:val="center"/>
          </w:tcPr>
          <w:p w14:paraId="6548CE13" w14:textId="77777777" w:rsidR="00113C7D" w:rsidRDefault="00113C7D" w:rsidP="00655994">
            <w:pPr>
              <w:spacing w:line="290" w:lineRule="exact"/>
              <w:jc w:val="center"/>
              <w:rPr>
                <w:rFonts w:ascii="新細明體" w:hAnsi="新細明體"/>
                <w:noProof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z w:val="20"/>
              </w:rPr>
              <w:t>106－112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3516A9F0" w14:textId="77777777" w:rsidR="00113C7D" w:rsidRDefault="00113C7D" w:rsidP="00655994">
            <w:pPr>
              <w:spacing w:line="29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40741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1821967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4,230,780,879</w:t>
            </w:r>
          </w:p>
          <w:p w14:paraId="37156D9E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1,915,300,303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C1B2123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3,400,481</w:t>
            </w:r>
          </w:p>
          <w:p w14:paraId="47D31448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171,322,735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7BDDC76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2,695,195,981</w:t>
            </w:r>
          </w:p>
          <w:p w14:paraId="19BF473A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833,301,142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A1C43ED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443,562,935</w:t>
            </w:r>
          </w:p>
          <w:p w14:paraId="0966BC5C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- 443,562,935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554C00E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1,975,747,352</w:t>
            </w:r>
          </w:p>
          <w:p w14:paraId="5F58C07C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467,113,491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ADD485C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62DE02A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8FD9714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399C2B7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CCFC844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A428DC0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644EFAB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DAB42B1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E2A7CC1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3,400,481</w:t>
            </w:r>
          </w:p>
          <w:p w14:paraId="1F00ED14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171,322,735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193E080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2,695,195,981</w:t>
            </w:r>
          </w:p>
          <w:p w14:paraId="211845E0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833,301,142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B3D5EC5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443,562,935</w:t>
            </w:r>
          </w:p>
          <w:p w14:paraId="3C6979FB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- 443,562,935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5795C37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1,975,747,352</w:t>
            </w:r>
          </w:p>
          <w:p w14:paraId="0BD36F25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467,113,491</w:t>
            </w:r>
          </w:p>
        </w:tc>
      </w:tr>
      <w:tr w:rsidR="00113C7D" w14:paraId="251E16FF" w14:textId="77777777" w:rsidTr="00AF50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823" w:type="dxa"/>
            <w:shd w:val="clear" w:color="auto" w:fill="auto"/>
            <w:vAlign w:val="center"/>
          </w:tcPr>
          <w:p w14:paraId="56FCECEF" w14:textId="77777777" w:rsidR="00113C7D" w:rsidRDefault="00113C7D" w:rsidP="00655994">
            <w:pPr>
              <w:spacing w:line="290" w:lineRule="exact"/>
              <w:jc w:val="center"/>
              <w:rPr>
                <w:rFonts w:ascii="新細明體" w:hAnsi="新細明體"/>
                <w:noProof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z w:val="20"/>
              </w:rPr>
              <w:t>101－112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401A66BD" w14:textId="77777777" w:rsidR="00113C7D" w:rsidRDefault="00113C7D" w:rsidP="00655994">
            <w:pPr>
              <w:spacing w:line="29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40741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E4394D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128,899,055</w:t>
            </w:r>
          </w:p>
          <w:p w14:paraId="0177143F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286,279,463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0505D1F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194,561</w:t>
            </w:r>
          </w:p>
          <w:p w14:paraId="36115CDC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9,139,619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32426C2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123,760,749</w:t>
            </w:r>
          </w:p>
          <w:p w14:paraId="2CEFBB37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170,220,433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3EE058D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61,250,242</w:t>
            </w:r>
          </w:p>
          <w:p w14:paraId="5D579A28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- 61,250,242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4C1E99F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66,193,987</w:t>
            </w:r>
          </w:p>
          <w:p w14:paraId="1E2C1A42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45,669,169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CF810DF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3AC0C02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A559021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F870EF1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B54FBEE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651C522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A0483F0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A467F2F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D89DE41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194,561</w:t>
            </w:r>
          </w:p>
          <w:p w14:paraId="4D203596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9,139,619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7B48A64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123,760,749</w:t>
            </w:r>
          </w:p>
          <w:p w14:paraId="142E026F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170,220,433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4202993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61,250,242</w:t>
            </w:r>
          </w:p>
          <w:p w14:paraId="20E7D0A9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- 61,250,242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83C9837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66,193,987</w:t>
            </w:r>
          </w:p>
          <w:p w14:paraId="47A8785B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45,669,169</w:t>
            </w:r>
          </w:p>
        </w:tc>
      </w:tr>
      <w:tr w:rsidR="00113C7D" w14:paraId="43EFCC17" w14:textId="77777777" w:rsidTr="00AF50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823" w:type="dxa"/>
            <w:shd w:val="clear" w:color="auto" w:fill="auto"/>
            <w:vAlign w:val="center"/>
          </w:tcPr>
          <w:p w14:paraId="0E65099C" w14:textId="77777777" w:rsidR="00113C7D" w:rsidRDefault="00113C7D" w:rsidP="00655994">
            <w:pPr>
              <w:spacing w:line="290" w:lineRule="exact"/>
              <w:jc w:val="center"/>
              <w:rPr>
                <w:rFonts w:ascii="新細明體" w:hAnsi="新細明體"/>
                <w:noProof/>
                <w:sz w:val="20"/>
              </w:rPr>
            </w:pPr>
            <w:r w:rsidRPr="00640741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552E5866" w14:textId="77777777" w:rsidR="00113C7D" w:rsidRDefault="00113C7D" w:rsidP="00655994">
            <w:pPr>
              <w:spacing w:line="29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40741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E0219C4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901,202</w:t>
            </w:r>
          </w:p>
          <w:p w14:paraId="61A376CD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1,303,965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7118763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683D6E7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571,965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1AD83203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901,202</w:t>
            </w:r>
          </w:p>
          <w:p w14:paraId="73036B9D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732,000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5444DA9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8642E54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6520F81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5298A2E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5A6B0AB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6D48589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213A485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69B74A7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4D73210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EA87259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376E56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C90C750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93B1B76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B9937B7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571,965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FFB23A7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901,202</w:t>
            </w:r>
          </w:p>
          <w:p w14:paraId="30936BAD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732,000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296938E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5A781E9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62F7A86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67C26F7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113C7D" w14:paraId="0059E34B" w14:textId="77777777" w:rsidTr="00AF50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823" w:type="dxa"/>
            <w:shd w:val="clear" w:color="auto" w:fill="auto"/>
            <w:vAlign w:val="center"/>
          </w:tcPr>
          <w:p w14:paraId="61755995" w14:textId="77777777" w:rsidR="00113C7D" w:rsidRDefault="00113C7D" w:rsidP="00655994">
            <w:pPr>
              <w:spacing w:line="290" w:lineRule="exact"/>
              <w:jc w:val="center"/>
              <w:rPr>
                <w:rFonts w:ascii="新細明體" w:hAnsi="新細明體"/>
                <w:noProof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z w:val="20"/>
              </w:rPr>
              <w:t>111－112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6DFA910D" w14:textId="77777777" w:rsidR="00113C7D" w:rsidRDefault="00113C7D" w:rsidP="00655994">
            <w:pPr>
              <w:spacing w:line="29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40741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9B9D74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83,197,895</w:t>
            </w:r>
          </w:p>
          <w:p w14:paraId="2CF43D30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42,401,817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0DC304E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29,639,741</w:t>
            </w:r>
          </w:p>
          <w:p w14:paraId="0A360053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3,355,529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4B7176A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53,553,406</w:t>
            </w:r>
          </w:p>
          <w:p w14:paraId="0F0A1E3E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34,068,918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236F71C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1,875,370</w:t>
            </w:r>
          </w:p>
          <w:p w14:paraId="61B2A4B1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- 1,875,370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D650AFF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1,880,118</w:t>
            </w:r>
          </w:p>
          <w:p w14:paraId="4863934E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3,102,000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F16F9CB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F79AE26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A1AB3A2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D6A20CD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B790EDF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E3C55E8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BB87767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EC98741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456A47A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29,639,741</w:t>
            </w:r>
          </w:p>
          <w:p w14:paraId="2AF0AA53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3,355,529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DC2E8FF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53,553,406</w:t>
            </w:r>
          </w:p>
          <w:p w14:paraId="69717D57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34,068,918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1E25270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1,875,370</w:t>
            </w:r>
          </w:p>
          <w:p w14:paraId="228178BE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- 1,875,370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C01D3A2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1,880,118</w:t>
            </w:r>
          </w:p>
          <w:p w14:paraId="4D20DA0C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3,102,000</w:t>
            </w:r>
          </w:p>
        </w:tc>
      </w:tr>
      <w:tr w:rsidR="00113C7D" w14:paraId="6043C17A" w14:textId="77777777" w:rsidTr="00AF50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823" w:type="dxa"/>
            <w:shd w:val="clear" w:color="auto" w:fill="auto"/>
            <w:vAlign w:val="center"/>
          </w:tcPr>
          <w:p w14:paraId="13715B10" w14:textId="77777777" w:rsidR="00113C7D" w:rsidRDefault="00113C7D" w:rsidP="00655994">
            <w:pPr>
              <w:spacing w:line="290" w:lineRule="exact"/>
              <w:jc w:val="center"/>
              <w:rPr>
                <w:rFonts w:ascii="新細明體" w:hAnsi="新細明體"/>
                <w:noProof/>
                <w:sz w:val="20"/>
              </w:rPr>
            </w:pPr>
            <w:r w:rsidRPr="00640741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7EBF2BBC" w14:textId="77777777" w:rsidR="00113C7D" w:rsidRDefault="00113C7D" w:rsidP="00655994">
            <w:pPr>
              <w:spacing w:line="29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40741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FDB8FA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12,578,656</w:t>
            </w:r>
          </w:p>
          <w:p w14:paraId="4EAE073E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9,486,543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558A6C0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25,000</w:t>
            </w:r>
          </w:p>
          <w:p w14:paraId="3501C355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912,500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1FAF5478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12,553,656</w:t>
            </w:r>
          </w:p>
          <w:p w14:paraId="2448491A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8,574,043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4292531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9848BDD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CF66691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3C994E2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7614B29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A8D526B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A9F8347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47BFB4F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364C83C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C628B06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B7C4E4D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AD4DA2F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2C2FA70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25,000</w:t>
            </w:r>
          </w:p>
          <w:p w14:paraId="3D0E91D3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912,500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2FD1E4C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12,553,656</w:t>
            </w:r>
          </w:p>
          <w:p w14:paraId="738030DC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8,574,043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7DF4D74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CAB1369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A148CCA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16A2616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113C7D" w14:paraId="40E6B19E" w14:textId="77777777" w:rsidTr="00AF50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823" w:type="dxa"/>
            <w:shd w:val="clear" w:color="auto" w:fill="auto"/>
            <w:vAlign w:val="center"/>
          </w:tcPr>
          <w:p w14:paraId="22625AF6" w14:textId="77777777" w:rsidR="00113C7D" w:rsidRDefault="00113C7D" w:rsidP="00655994">
            <w:pPr>
              <w:spacing w:line="290" w:lineRule="exact"/>
              <w:jc w:val="center"/>
              <w:rPr>
                <w:rFonts w:ascii="新細明體" w:hAnsi="新細明體"/>
                <w:noProof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z w:val="20"/>
              </w:rPr>
              <w:t>111－112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3248550D" w14:textId="77777777" w:rsidR="00113C7D" w:rsidRDefault="00113C7D" w:rsidP="00655994">
            <w:pPr>
              <w:spacing w:line="29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40741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F3AAB8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50,965,831</w:t>
            </w:r>
          </w:p>
          <w:p w14:paraId="6DE903E5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285,404,823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F476B18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1E437C9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10,828,141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7B3CD91B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15,701,405</w:t>
            </w:r>
          </w:p>
          <w:p w14:paraId="6861DEC3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274,576,682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DABC5B8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1CCE662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CAEFC77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35,264,426</w:t>
            </w:r>
          </w:p>
          <w:p w14:paraId="60184A47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EE6791C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AC0EF8E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6B2DFE5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7442EB5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DC0996A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0CA522B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CBF3395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E2AAD9F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653AC70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30B3250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10,828,141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F95D0A5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15,701,405</w:t>
            </w:r>
          </w:p>
          <w:p w14:paraId="117242E2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274,576,682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77C82A9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EAD6DD4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E5B2F16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35,264,426</w:t>
            </w:r>
          </w:p>
          <w:p w14:paraId="1B2A4D5D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113C7D" w14:paraId="50E190B4" w14:textId="77777777" w:rsidTr="00AF50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823" w:type="dxa"/>
            <w:shd w:val="clear" w:color="auto" w:fill="auto"/>
            <w:vAlign w:val="center"/>
          </w:tcPr>
          <w:p w14:paraId="6D38C327" w14:textId="77777777" w:rsidR="00113C7D" w:rsidRDefault="00113C7D" w:rsidP="00655994">
            <w:pPr>
              <w:spacing w:line="290" w:lineRule="exact"/>
              <w:jc w:val="center"/>
              <w:rPr>
                <w:rFonts w:ascii="新細明體" w:hAnsi="新細明體"/>
                <w:noProof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z w:val="20"/>
              </w:rPr>
              <w:t>109－112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35A39752" w14:textId="77777777" w:rsidR="00113C7D" w:rsidRDefault="00113C7D" w:rsidP="00655994">
            <w:pPr>
              <w:spacing w:line="29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40741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F0EAD8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237,339,703</w:t>
            </w:r>
          </w:p>
          <w:p w14:paraId="386E5A4E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201,088,205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C8B2325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1,256,491</w:t>
            </w:r>
          </w:p>
          <w:p w14:paraId="00D04738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7,087,031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148DDB9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222,370,757</w:t>
            </w:r>
          </w:p>
          <w:p w14:paraId="736EECC1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178,920,351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17D98A9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6,551,685</w:t>
            </w:r>
          </w:p>
          <w:p w14:paraId="4A563847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- 6,551,685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8B9CE10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20,264,140</w:t>
            </w:r>
          </w:p>
          <w:p w14:paraId="3B23320D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8,529,138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043E853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8349C8E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566DCB5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62E05E4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EA4B24D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F590FD5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6C152BF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1902050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1345602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1,256,491</w:t>
            </w:r>
          </w:p>
          <w:p w14:paraId="2FD4665D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7,087,031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267DD3F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222,370,757</w:t>
            </w:r>
          </w:p>
          <w:p w14:paraId="659F7D18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178,920,351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28EFF4D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6,551,685</w:t>
            </w:r>
          </w:p>
          <w:p w14:paraId="32E507F0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- 6,551,685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76E494C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20,264,140</w:t>
            </w:r>
          </w:p>
          <w:p w14:paraId="7CFEAA8B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8,529,138</w:t>
            </w:r>
          </w:p>
        </w:tc>
      </w:tr>
      <w:tr w:rsidR="00113C7D" w14:paraId="20CD7EBC" w14:textId="77777777" w:rsidTr="00AF50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823" w:type="dxa"/>
            <w:shd w:val="clear" w:color="auto" w:fill="auto"/>
            <w:vAlign w:val="center"/>
          </w:tcPr>
          <w:p w14:paraId="78792D1E" w14:textId="77777777" w:rsidR="00113C7D" w:rsidRDefault="00113C7D" w:rsidP="00655994">
            <w:pPr>
              <w:spacing w:line="290" w:lineRule="exact"/>
              <w:jc w:val="center"/>
              <w:rPr>
                <w:rFonts w:ascii="新細明體" w:hAnsi="新細明體"/>
                <w:noProof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z w:val="20"/>
              </w:rPr>
              <w:t>105－112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5BC4CF08" w14:textId="77777777" w:rsidR="00113C7D" w:rsidRDefault="00113C7D" w:rsidP="00655994">
            <w:pPr>
              <w:spacing w:line="29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40741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8475EEB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5111E42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4,242,438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CC2AF5C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3CE06AF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441,078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31E32C23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320F5E8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1,628,622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286B227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46D592A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2024F50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DA98C99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2,172,738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C83AFF0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3014276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25F6C27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1C4F25C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B9263E6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A0F5C67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A58B0E8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787BE26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D969A09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5A02A21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441,078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C7D0C55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44ED246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1,628,622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EE5A683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B31DCAF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2EC1165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5643837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2,172,738</w:t>
            </w:r>
          </w:p>
        </w:tc>
      </w:tr>
      <w:tr w:rsidR="00113C7D" w14:paraId="344E4E7A" w14:textId="77777777" w:rsidTr="00AF50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823" w:type="dxa"/>
            <w:shd w:val="clear" w:color="auto" w:fill="auto"/>
            <w:vAlign w:val="center"/>
          </w:tcPr>
          <w:p w14:paraId="0683A361" w14:textId="77777777" w:rsidR="00113C7D" w:rsidRDefault="00113C7D" w:rsidP="00655994">
            <w:pPr>
              <w:spacing w:line="290" w:lineRule="exact"/>
              <w:jc w:val="center"/>
              <w:rPr>
                <w:rFonts w:ascii="新細明體" w:hAnsi="新細明體"/>
                <w:noProof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z w:val="20"/>
              </w:rPr>
              <w:t>111－112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031F72BE" w14:textId="77777777" w:rsidR="00113C7D" w:rsidRDefault="00113C7D" w:rsidP="00655994">
            <w:pPr>
              <w:spacing w:line="29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640741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81A6D5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135,311,602</w:t>
            </w:r>
          </w:p>
          <w:p w14:paraId="50EA21FB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662,912,413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1267A8B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3,476,620</w:t>
            </w:r>
          </w:p>
          <w:p w14:paraId="7C37F099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38,025,088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9161013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130,507,589</w:t>
            </w:r>
          </w:p>
          <w:p w14:paraId="2E73715C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573,585,779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DD0A2B4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31,913,172</w:t>
            </w:r>
          </w:p>
          <w:p w14:paraId="67FE836B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- 31,913,172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A048A45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33,240,565</w:t>
            </w:r>
          </w:p>
          <w:p w14:paraId="0B395036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19,388,374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0C6E49C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93D08F7" w14:textId="67FBDCBE" w:rsidR="003E2566" w:rsidRPr="003E2566" w:rsidRDefault="00113C7D" w:rsidP="003E2566">
            <w:pPr>
              <w:spacing w:line="290" w:lineRule="exact"/>
              <w:jc w:val="right"/>
              <w:rPr>
                <w:rFonts w:ascii="新細明體" w:hAnsi="新細明體" w:hint="eastAsia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58DD2D6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CDE0CD1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D9EAD27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B659B7D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40B0107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5330B56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246B903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3,476,620</w:t>
            </w:r>
          </w:p>
          <w:p w14:paraId="6E34689A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38,025,088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B9DC4D8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130,507,589</w:t>
            </w:r>
          </w:p>
          <w:p w14:paraId="1E958EC7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573,585,779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A9328F4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31,913,172</w:t>
            </w:r>
          </w:p>
          <w:p w14:paraId="2A970F7B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- 31,913,172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039984F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33,240,565</w:t>
            </w:r>
          </w:p>
          <w:p w14:paraId="3C94D223" w14:textId="77777777" w:rsidR="00113C7D" w:rsidRPr="008B0CCA" w:rsidRDefault="00113C7D" w:rsidP="00655994">
            <w:pPr>
              <w:spacing w:line="290" w:lineRule="exact"/>
              <w:jc w:val="right"/>
              <w:rPr>
                <w:rFonts w:ascii="新細明體" w:hAnsi="新細明體"/>
                <w:noProof/>
                <w:spacing w:val="-6"/>
                <w:sz w:val="20"/>
              </w:rPr>
            </w:pPr>
            <w:r w:rsidRPr="00640741">
              <w:rPr>
                <w:rFonts w:ascii="新細明體" w:hAnsi="新細明體"/>
                <w:noProof/>
                <w:spacing w:val="-6"/>
                <w:sz w:val="20"/>
              </w:rPr>
              <w:t>19,388,374</w:t>
            </w:r>
          </w:p>
        </w:tc>
      </w:tr>
    </w:tbl>
    <w:p w14:paraId="22D1BA59" w14:textId="77777777" w:rsidR="00D867AC" w:rsidRDefault="00D867AC" w:rsidP="00655994">
      <w:pPr>
        <w:spacing w:line="290" w:lineRule="exact"/>
        <w:ind w:right="414"/>
        <w:rPr>
          <w:rFonts w:eastAsia="標楷體"/>
          <w:sz w:val="22"/>
        </w:rPr>
      </w:pPr>
    </w:p>
    <w:sectPr w:rsidR="00D867AC" w:rsidSect="003E25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40" w:orient="landscape" w:code="8"/>
      <w:pgMar w:top="1418" w:right="851" w:bottom="1418" w:left="851" w:header="1020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DE2B6" w14:textId="77777777" w:rsidR="00113C7D" w:rsidRDefault="00113C7D">
      <w:r>
        <w:separator/>
      </w:r>
    </w:p>
  </w:endnote>
  <w:endnote w:type="continuationSeparator" w:id="0">
    <w:p w14:paraId="237D96F4" w14:textId="77777777" w:rsidR="00113C7D" w:rsidRDefault="00113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909B2" w14:textId="77777777" w:rsidR="003E2566" w:rsidRDefault="003E256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321A8" w14:textId="77777777" w:rsidR="003E2566" w:rsidRDefault="003E2566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50B21" w14:textId="7DE54163" w:rsidR="00655994" w:rsidRPr="00655994" w:rsidRDefault="00655994">
    <w:pPr>
      <w:pStyle w:val="a4"/>
      <w:jc w:val="center"/>
      <w:rPr>
        <w:rFonts w:ascii="標楷體" w:eastAsia="標楷體" w:hAnsi="標楷體"/>
      </w:rPr>
    </w:pPr>
    <w:r w:rsidRPr="003E2566">
      <w:rPr>
        <w:rFonts w:ascii="標楷體" w:eastAsia="標楷體" w:hAnsi="標楷體" w:hint="eastAsia"/>
      </w:rPr>
      <w:t>第13-</w:t>
    </w:r>
    <w:sdt>
      <w:sdtPr>
        <w:rPr>
          <w:rFonts w:ascii="標楷體" w:eastAsia="標楷體" w:hAnsi="標楷體"/>
        </w:rPr>
        <w:id w:val="-1601792597"/>
        <w:docPartObj>
          <w:docPartGallery w:val="Page Numbers (Bottom of Page)"/>
          <w:docPartUnique/>
        </w:docPartObj>
      </w:sdtPr>
      <w:sdtEndPr/>
      <w:sdtContent>
        <w:r w:rsidRPr="003E2566">
          <w:rPr>
            <w:rFonts w:ascii="標楷體" w:eastAsia="標楷體" w:hAnsi="標楷體"/>
          </w:rPr>
          <w:fldChar w:fldCharType="begin"/>
        </w:r>
        <w:r w:rsidRPr="003E2566">
          <w:rPr>
            <w:rFonts w:ascii="標楷體" w:eastAsia="標楷體" w:hAnsi="標楷體"/>
          </w:rPr>
          <w:instrText>PAGE   \* MERGEFORMAT</w:instrText>
        </w:r>
        <w:r w:rsidRPr="003E2566">
          <w:rPr>
            <w:rFonts w:ascii="標楷體" w:eastAsia="標楷體" w:hAnsi="標楷體"/>
          </w:rPr>
          <w:fldChar w:fldCharType="separate"/>
        </w:r>
        <w:r w:rsidRPr="003E2566">
          <w:rPr>
            <w:rFonts w:ascii="標楷體" w:eastAsia="標楷體" w:hAnsi="標楷體"/>
            <w:lang w:val="zh-TW"/>
          </w:rPr>
          <w:t>2</w:t>
        </w:r>
        <w:r w:rsidRPr="003E2566">
          <w:rPr>
            <w:rFonts w:ascii="標楷體" w:eastAsia="標楷體" w:hAnsi="標楷體"/>
          </w:rPr>
          <w:fldChar w:fldCharType="end"/>
        </w:r>
        <w:r w:rsidRPr="003E2566">
          <w:rPr>
            <w:rFonts w:ascii="標楷體" w:eastAsia="標楷體" w:hAnsi="標楷體" w:hint="eastAsia"/>
          </w:rPr>
          <w:t>頁</w:t>
        </w:r>
      </w:sdtContent>
    </w:sdt>
  </w:p>
  <w:p w14:paraId="760BF5DB" w14:textId="77777777" w:rsidR="00655994" w:rsidRPr="00655994" w:rsidRDefault="00655994">
    <w:pPr>
      <w:pStyle w:val="a4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86A53" w14:textId="77777777" w:rsidR="00113C7D" w:rsidRDefault="00113C7D">
      <w:r>
        <w:separator/>
      </w:r>
    </w:p>
  </w:footnote>
  <w:footnote w:type="continuationSeparator" w:id="0">
    <w:p w14:paraId="4C83B9D5" w14:textId="77777777" w:rsidR="00113C7D" w:rsidRDefault="00113C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2443D" w14:textId="77777777" w:rsidR="003E2566" w:rsidRDefault="003E256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4431C" w14:textId="128E1DB3" w:rsidR="00D867AC" w:rsidRDefault="00D05CF5">
    <w:pPr>
      <w:jc w:val="center"/>
    </w:pPr>
    <w:r w:rsidRPr="00D05CF5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拾參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D05CF5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D05CF5">
      <w:rPr>
        <w:rFonts w:ascii="標楷體" w:eastAsia="標楷體" w:hAnsi="標楷體" w:hint="eastAsia"/>
        <w:b/>
        <w:spacing w:val="60"/>
        <w:sz w:val="32"/>
        <w:szCs w:val="32"/>
        <w:u w:val="single"/>
      </w:rPr>
      <w:t>高雄市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Pr="00D05CF5">
      <w:rPr>
        <w:rFonts w:ascii="標楷體" w:eastAsia="標楷體" w:hAnsi="標楷體"/>
        <w:b/>
        <w:spacing w:val="60"/>
        <w:sz w:val="32"/>
        <w:szCs w:val="32"/>
        <w:u w:val="single"/>
      </w:rPr>
      <w:t>政事別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</w:t>
    </w:r>
    <w:r w:rsidR="00AB6EA1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  <w:r w:rsidRPr="00D05CF5">
      <w:rPr>
        <w:rFonts w:ascii="標楷體" w:eastAsia="標楷體" w:hAnsi="標楷體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2C48F" w14:textId="385795DF" w:rsidR="00D867AC" w:rsidRDefault="00D05CF5">
    <w:pPr>
      <w:jc w:val="center"/>
      <w:rPr>
        <w:rFonts w:ascii="標楷體" w:eastAsia="標楷體" w:hAnsi="標楷體"/>
        <w:b/>
        <w:sz w:val="32"/>
      </w:rPr>
    </w:pPr>
    <w:r w:rsidRPr="00D05CF5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拾參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proofErr w:type="gramStart"/>
    <w:r w:rsidRPr="00D05CF5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r w:rsidRPr="00D05CF5">
      <w:rPr>
        <w:rFonts w:ascii="標楷體" w:eastAsia="標楷體" w:hAnsi="標楷體" w:hint="eastAsia"/>
        <w:b/>
        <w:spacing w:val="60"/>
        <w:sz w:val="32"/>
        <w:u w:val="single"/>
      </w:rPr>
      <w:t>高雄市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Pr="00D05CF5">
      <w:rPr>
        <w:rFonts w:ascii="標楷體" w:eastAsia="標楷體" w:hAnsi="標楷體"/>
        <w:b/>
        <w:spacing w:val="60"/>
        <w:sz w:val="32"/>
        <w:u w:val="single"/>
      </w:rPr>
      <w:t>政事別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</w:t>
    </w:r>
    <w:r w:rsidR="009D2E50" w:rsidRPr="003F092B">
      <w:rPr>
        <w:rFonts w:ascii="標楷體" w:eastAsia="標楷體" w:hAnsi="標楷體" w:hint="eastAsia"/>
        <w:b/>
        <w:spacing w:val="60"/>
        <w:sz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C7D"/>
    <w:rsid w:val="0001712C"/>
    <w:rsid w:val="000A3326"/>
    <w:rsid w:val="00113C7D"/>
    <w:rsid w:val="001214FD"/>
    <w:rsid w:val="001A4B2C"/>
    <w:rsid w:val="003E2566"/>
    <w:rsid w:val="003F092B"/>
    <w:rsid w:val="004B3B57"/>
    <w:rsid w:val="004E0B7F"/>
    <w:rsid w:val="00543A75"/>
    <w:rsid w:val="00594AE0"/>
    <w:rsid w:val="00655994"/>
    <w:rsid w:val="00734FFE"/>
    <w:rsid w:val="00775C5D"/>
    <w:rsid w:val="008B0CCA"/>
    <w:rsid w:val="008E605A"/>
    <w:rsid w:val="009D2E50"/>
    <w:rsid w:val="00AA7593"/>
    <w:rsid w:val="00AB6EA1"/>
    <w:rsid w:val="00AF5050"/>
    <w:rsid w:val="00B27658"/>
    <w:rsid w:val="00CE74C9"/>
    <w:rsid w:val="00D05CF5"/>
    <w:rsid w:val="00D867AC"/>
    <w:rsid w:val="00EC414C"/>
    <w:rsid w:val="00ED19D3"/>
    <w:rsid w:val="00FB2CFB"/>
    <w:rsid w:val="00FE7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99AD8C"/>
  <w15:chartTrackingRefBased/>
  <w15:docId w15:val="{CD35ED4E-F3EA-49BD-A0AA-84033DE8E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65599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erzft13oNB7gALz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50F14-44FA-4650-97F2-AF08B82D6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erzft13oNB7gALz以前年度歲出決算審定表.dot</Template>
  <TotalTime>28</TotalTime>
  <Pages>1</Pages>
  <Words>864</Words>
  <Characters>2991</Characters>
  <Application>Microsoft Office Word</Application>
  <DocSecurity>0</DocSecurity>
  <Lines>24</Lines>
  <Paragraphs>7</Paragraphs>
  <ScaleCrop>false</ScaleCrop>
  <Company>N.A.O.</Company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曾淑真</dc:creator>
  <cp:keywords/>
  <cp:lastModifiedBy>曾淑真</cp:lastModifiedBy>
  <cp:revision>5</cp:revision>
  <dcterms:created xsi:type="dcterms:W3CDTF">2025-06-10T09:00:00Z</dcterms:created>
  <dcterms:modified xsi:type="dcterms:W3CDTF">2025-06-11T03:30:00Z</dcterms:modified>
</cp:coreProperties>
</file>