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37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5"/>
        <w:gridCol w:w="431"/>
        <w:gridCol w:w="1666"/>
        <w:gridCol w:w="1288"/>
        <w:gridCol w:w="1476"/>
        <w:gridCol w:w="1477"/>
        <w:gridCol w:w="287"/>
        <w:gridCol w:w="1190"/>
        <w:gridCol w:w="1477"/>
        <w:gridCol w:w="1504"/>
        <w:gridCol w:w="1505"/>
        <w:gridCol w:w="1505"/>
        <w:gridCol w:w="1505"/>
        <w:gridCol w:w="1515"/>
        <w:gridCol w:w="1515"/>
        <w:gridCol w:w="1515"/>
        <w:gridCol w:w="1516"/>
      </w:tblGrid>
      <w:tr w:rsidR="00D46CDC" w14:paraId="384C7D16" w14:textId="77777777" w:rsidTr="00290612">
        <w:trPr>
          <w:cantSplit/>
          <w:trHeight w:val="270"/>
          <w:tblHeader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7AE55BD8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1717E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BCAB5" w14:textId="7D8C1106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C3A0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67F5EC23" w14:textId="77777777" w:rsidTr="00290612">
        <w:trPr>
          <w:cantSplit/>
          <w:trHeight w:val="270"/>
          <w:tblHeader/>
        </w:trPr>
        <w:tc>
          <w:tcPr>
            <w:tcW w:w="465" w:type="dxa"/>
            <w:tcBorders>
              <w:top w:val="nil"/>
              <w:left w:val="nil"/>
              <w:right w:val="nil"/>
            </w:tcBorders>
          </w:tcPr>
          <w:p w14:paraId="69678E3B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5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44C85416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7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44EA3FC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3C8E4727" w14:textId="77777777" w:rsidTr="00C34128">
        <w:trPr>
          <w:cantSplit/>
          <w:trHeight w:val="340"/>
          <w:tblHeader/>
        </w:trPr>
        <w:tc>
          <w:tcPr>
            <w:tcW w:w="896" w:type="dxa"/>
            <w:gridSpan w:val="2"/>
            <w:vMerge w:val="restart"/>
            <w:tcBorders>
              <w:left w:val="nil"/>
            </w:tcBorders>
            <w:vAlign w:val="center"/>
          </w:tcPr>
          <w:p w14:paraId="6070E2A4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666" w:type="dxa"/>
            <w:vMerge w:val="restart"/>
            <w:tcBorders>
              <w:left w:val="nil"/>
            </w:tcBorders>
            <w:vAlign w:val="center"/>
          </w:tcPr>
          <w:p w14:paraId="65B384F1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288" w:type="dxa"/>
            <w:vMerge w:val="restart"/>
            <w:vAlign w:val="center"/>
          </w:tcPr>
          <w:p w14:paraId="330009D0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907" w:type="dxa"/>
            <w:gridSpan w:val="5"/>
            <w:vAlign w:val="center"/>
          </w:tcPr>
          <w:p w14:paraId="2385387F" w14:textId="77777777" w:rsidR="00D46CDC" w:rsidRDefault="00D46CDC" w:rsidP="00A74D00">
            <w:pPr>
              <w:ind w:leftChars="-1" w:left="2" w:hangingChars="2" w:hanging="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14:paraId="48D52200" w14:textId="77777777" w:rsidR="00D46CDC" w:rsidRDefault="00D46CDC" w:rsidP="00A74D00">
            <w:pPr>
              <w:ind w:leftChars="-1" w:left="2" w:hangingChars="2" w:hanging="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61" w:type="dxa"/>
            <w:gridSpan w:val="4"/>
            <w:tcBorders>
              <w:right w:val="nil"/>
            </w:tcBorders>
            <w:vAlign w:val="center"/>
          </w:tcPr>
          <w:p w14:paraId="338626E1" w14:textId="77777777" w:rsidR="00D46CDC" w:rsidRDefault="00D46CDC" w:rsidP="00A74D00">
            <w:pPr>
              <w:ind w:leftChars="-1" w:left="2" w:hangingChars="2" w:hanging="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59924778" w14:textId="77777777" w:rsidTr="00C34128">
        <w:trPr>
          <w:cantSplit/>
          <w:trHeight w:val="340"/>
          <w:tblHeader/>
        </w:trPr>
        <w:tc>
          <w:tcPr>
            <w:tcW w:w="896" w:type="dxa"/>
            <w:gridSpan w:val="2"/>
            <w:vMerge/>
            <w:tcBorders>
              <w:left w:val="nil"/>
            </w:tcBorders>
            <w:vAlign w:val="center"/>
          </w:tcPr>
          <w:p w14:paraId="394C6C99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66" w:type="dxa"/>
            <w:vMerge/>
            <w:vAlign w:val="center"/>
          </w:tcPr>
          <w:p w14:paraId="43EF03B9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8" w:type="dxa"/>
            <w:vMerge/>
            <w:vAlign w:val="center"/>
          </w:tcPr>
          <w:p w14:paraId="436E976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6" w:type="dxa"/>
            <w:vAlign w:val="center"/>
          </w:tcPr>
          <w:p w14:paraId="04B2A03D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77" w:type="dxa"/>
            <w:vAlign w:val="center"/>
          </w:tcPr>
          <w:p w14:paraId="53B9ED85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7" w:type="dxa"/>
            <w:gridSpan w:val="2"/>
            <w:vAlign w:val="center"/>
          </w:tcPr>
          <w:p w14:paraId="1ED9EB5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77" w:type="dxa"/>
            <w:vAlign w:val="center"/>
          </w:tcPr>
          <w:p w14:paraId="29267B9E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44611E6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A74D00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5CD87CF5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5" w:type="dxa"/>
            <w:vAlign w:val="center"/>
          </w:tcPr>
          <w:p w14:paraId="783EA28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14:paraId="15EE5251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15" w:type="dxa"/>
            <w:vAlign w:val="center"/>
          </w:tcPr>
          <w:p w14:paraId="72D89A4E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A74D00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15" w:type="dxa"/>
            <w:vAlign w:val="center"/>
          </w:tcPr>
          <w:p w14:paraId="7AA49AF8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15" w:type="dxa"/>
            <w:tcBorders>
              <w:right w:val="nil"/>
            </w:tcBorders>
            <w:vAlign w:val="center"/>
          </w:tcPr>
          <w:p w14:paraId="17DA0705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16" w:type="dxa"/>
            <w:tcBorders>
              <w:right w:val="nil"/>
            </w:tcBorders>
            <w:vAlign w:val="center"/>
          </w:tcPr>
          <w:p w14:paraId="224C0616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78DAE8F9" w14:textId="77777777" w:rsidTr="00C34128">
        <w:trPr>
          <w:cantSplit/>
          <w:trHeight w:val="340"/>
          <w:tblHeader/>
        </w:trPr>
        <w:tc>
          <w:tcPr>
            <w:tcW w:w="896" w:type="dxa"/>
            <w:gridSpan w:val="2"/>
            <w:vMerge/>
            <w:tcBorders>
              <w:left w:val="nil"/>
            </w:tcBorders>
            <w:vAlign w:val="center"/>
          </w:tcPr>
          <w:p w14:paraId="5BCC9963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66" w:type="dxa"/>
            <w:vMerge/>
            <w:vAlign w:val="center"/>
          </w:tcPr>
          <w:p w14:paraId="53256027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8" w:type="dxa"/>
            <w:vAlign w:val="center"/>
          </w:tcPr>
          <w:p w14:paraId="5BE6954D" w14:textId="77777777" w:rsidR="00D46CDC" w:rsidRPr="0041255C" w:rsidRDefault="00D46CDC" w:rsidP="0041255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proofErr w:type="gramStart"/>
            <w:r w:rsidRPr="0041255C">
              <w:rPr>
                <w:rFonts w:ascii="標楷體" w:eastAsia="標楷體" w:hAnsi="標楷體" w:hint="eastAsia"/>
                <w:spacing w:val="-4"/>
                <w:sz w:val="20"/>
              </w:rPr>
              <w:t>應收數</w:t>
            </w:r>
            <w:proofErr w:type="gramEnd"/>
          </w:p>
        </w:tc>
        <w:tc>
          <w:tcPr>
            <w:tcW w:w="1476" w:type="dxa"/>
            <w:vAlign w:val="center"/>
          </w:tcPr>
          <w:p w14:paraId="37FAA2B5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77" w:type="dxa"/>
            <w:vAlign w:val="center"/>
          </w:tcPr>
          <w:p w14:paraId="2540DDA3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77" w:type="dxa"/>
            <w:gridSpan w:val="2"/>
            <w:vAlign w:val="center"/>
          </w:tcPr>
          <w:p w14:paraId="44836E90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77" w:type="dxa"/>
            <w:vAlign w:val="center"/>
          </w:tcPr>
          <w:p w14:paraId="01355492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75FA18BD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1693F13E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449A89CD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77A552BD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15" w:type="dxa"/>
            <w:vAlign w:val="center"/>
          </w:tcPr>
          <w:p w14:paraId="1C6411A0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15" w:type="dxa"/>
            <w:vAlign w:val="center"/>
          </w:tcPr>
          <w:p w14:paraId="4604EF6E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15" w:type="dxa"/>
            <w:tcBorders>
              <w:right w:val="nil"/>
            </w:tcBorders>
            <w:vAlign w:val="center"/>
          </w:tcPr>
          <w:p w14:paraId="466233AA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16" w:type="dxa"/>
            <w:tcBorders>
              <w:right w:val="nil"/>
            </w:tcBorders>
            <w:vAlign w:val="center"/>
          </w:tcPr>
          <w:p w14:paraId="4064DF64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0121E730" w14:textId="77777777" w:rsidTr="00C34128">
        <w:trPr>
          <w:cantSplit/>
          <w:trHeight w:val="340"/>
          <w:tblHeader/>
        </w:trPr>
        <w:tc>
          <w:tcPr>
            <w:tcW w:w="896" w:type="dxa"/>
            <w:gridSpan w:val="2"/>
            <w:vMerge/>
            <w:tcBorders>
              <w:left w:val="nil"/>
            </w:tcBorders>
            <w:vAlign w:val="center"/>
          </w:tcPr>
          <w:p w14:paraId="01289D02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66" w:type="dxa"/>
            <w:vMerge/>
            <w:vAlign w:val="center"/>
          </w:tcPr>
          <w:p w14:paraId="0E1C15A5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8" w:type="dxa"/>
            <w:vAlign w:val="center"/>
          </w:tcPr>
          <w:p w14:paraId="66770C18" w14:textId="77777777" w:rsidR="00D46CDC" w:rsidRPr="0041255C" w:rsidRDefault="00D46CDC" w:rsidP="0041255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41255C">
              <w:rPr>
                <w:rFonts w:ascii="標楷體" w:eastAsia="標楷體" w:hAnsi="標楷體" w:hint="eastAsia"/>
                <w:spacing w:val="-4"/>
                <w:sz w:val="20"/>
              </w:rPr>
              <w:t>保留數</w:t>
            </w:r>
          </w:p>
        </w:tc>
        <w:tc>
          <w:tcPr>
            <w:tcW w:w="1476" w:type="dxa"/>
            <w:vAlign w:val="center"/>
          </w:tcPr>
          <w:p w14:paraId="0017E00F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7" w:type="dxa"/>
            <w:vAlign w:val="center"/>
          </w:tcPr>
          <w:p w14:paraId="2EFB4776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7" w:type="dxa"/>
            <w:gridSpan w:val="2"/>
            <w:vAlign w:val="center"/>
          </w:tcPr>
          <w:p w14:paraId="78F1538E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7" w:type="dxa"/>
            <w:vAlign w:val="center"/>
          </w:tcPr>
          <w:p w14:paraId="5D1F6652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18A53BD2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15F4AD93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66B3A26A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146A9753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15" w:type="dxa"/>
            <w:vAlign w:val="center"/>
          </w:tcPr>
          <w:p w14:paraId="583C0452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15" w:type="dxa"/>
            <w:vAlign w:val="center"/>
          </w:tcPr>
          <w:p w14:paraId="117EAE56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15" w:type="dxa"/>
            <w:tcBorders>
              <w:right w:val="nil"/>
            </w:tcBorders>
            <w:vAlign w:val="center"/>
          </w:tcPr>
          <w:p w14:paraId="43F2C5F9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16" w:type="dxa"/>
            <w:tcBorders>
              <w:right w:val="nil"/>
            </w:tcBorders>
            <w:vAlign w:val="center"/>
          </w:tcPr>
          <w:p w14:paraId="53A1CC27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1C3A07" w:rsidRPr="00214B3E" w14:paraId="022606CD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36FAAE15" w14:textId="77777777" w:rsidR="001C3A07" w:rsidRPr="00214B3E" w:rsidRDefault="001C3A07" w:rsidP="006F445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49F51E04" w14:textId="77777777" w:rsidR="001C3A07" w:rsidRPr="00214B3E" w:rsidRDefault="001C3A07" w:rsidP="00492EF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14B3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B8D56BE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17,591,484,974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45A850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377,474,359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356F77B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11,547,877,013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3A60EB2C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32AC762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5,666,133,602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B2FD09F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4632B51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B81AE2D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903AF78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D6F4E23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377,474,359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2154965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11,547,877,013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5AD4F68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4CC0699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5,666,133,602</w:t>
            </w:r>
          </w:p>
        </w:tc>
      </w:tr>
      <w:tr w:rsidR="001C3A07" w:rsidRPr="00214B3E" w14:paraId="60B165B5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07DF87E5" w14:textId="77777777" w:rsidR="001C3A07" w:rsidRPr="00214B3E" w:rsidRDefault="001C3A07" w:rsidP="006F445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256D101F" w14:textId="77777777" w:rsidR="001C3A07" w:rsidRPr="00214B3E" w:rsidRDefault="001C3A07" w:rsidP="00492EF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14B3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4103B02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15,094,534,264</w:t>
            </w:r>
          </w:p>
          <w:p w14:paraId="5DB4B0CD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2,496,950,710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EF8E5F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232,378,253</w:t>
            </w:r>
          </w:p>
          <w:p w14:paraId="3C35D3EA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145,096,106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80F8628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10,106,874,710</w:t>
            </w:r>
          </w:p>
          <w:p w14:paraId="069A97AF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1,441,002,303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73B9BE75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1,905,365</w:t>
            </w:r>
          </w:p>
          <w:p w14:paraId="37CC7CF3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- 1,905,365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AE2463A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4,757,186,666</w:t>
            </w:r>
          </w:p>
          <w:p w14:paraId="15ACF1A5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908,946,936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6BF00DD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890E16D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924BC7C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15FA921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DE826C9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E24D805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67FF9FA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6A5D493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2D8BC55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232,378,253</w:t>
            </w:r>
          </w:p>
          <w:p w14:paraId="6FBDD3CE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145,096,106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0737840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10,106,874,710</w:t>
            </w:r>
          </w:p>
          <w:p w14:paraId="48D9172D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1,441,002,303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B5AF0B7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1,905,365</w:t>
            </w:r>
          </w:p>
          <w:p w14:paraId="7AD16E60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- 1,905,365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F84472B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4,757,186,666</w:t>
            </w:r>
          </w:p>
          <w:p w14:paraId="20AB24D9" w14:textId="77777777" w:rsidR="001C3A07" w:rsidRPr="00214B3E" w:rsidRDefault="001C3A07" w:rsidP="00492EF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/>
                <w:b/>
                <w:noProof/>
                <w:spacing w:val="-6"/>
                <w:sz w:val="20"/>
              </w:rPr>
              <w:t>908,946,936</w:t>
            </w:r>
          </w:p>
        </w:tc>
      </w:tr>
      <w:tr w:rsidR="001C3A07" w14:paraId="59A9EC1E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1097B888" w14:textId="77777777" w:rsidR="001C3A07" w:rsidRDefault="001C3A07" w:rsidP="00EA7972">
            <w:pPr>
              <w:ind w:rightChars="-59" w:right="-142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278F02D6" w14:textId="77777777" w:rsidR="001C3A07" w:rsidRDefault="001C3A07" w:rsidP="00492EF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46CA5E2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6,727,006,020</w:t>
            </w:r>
          </w:p>
          <w:p w14:paraId="47249649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85,567,431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A6376C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A92052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1,183,000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349CDD2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6,727,006,020</w:t>
            </w:r>
          </w:p>
          <w:p w14:paraId="3169B793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84,384,431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3FB4446A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B17153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F553653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11D855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EA51EFA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A23E74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E42B5B2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412112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D9E53E1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04BC41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6B6BF7D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DCE8E4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4DF3B70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F7EB8B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1,183,000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C13DB48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6,727,006,020</w:t>
            </w:r>
          </w:p>
          <w:p w14:paraId="20D0444F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84,384,431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0D94B82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32BF00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4D637BE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255E92" w14:textId="77777777" w:rsidR="001C3A07" w:rsidRPr="00B205E3" w:rsidRDefault="001C3A07" w:rsidP="00492EF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A7972" w14:paraId="42AFB204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66D41602" w14:textId="191000CF" w:rsidR="00EA7972" w:rsidRDefault="00EA7972" w:rsidP="00EA7972">
            <w:pPr>
              <w:jc w:val="center"/>
              <w:rPr>
                <w:rFonts w:ascii="新細明體" w:hAnsi="新細明體"/>
                <w:sz w:val="20"/>
              </w:rPr>
            </w:pPr>
            <w:r w:rsidRPr="00212A1D">
              <w:rPr>
                <w:rFonts w:ascii="新細明體" w:hAnsi="新細明體" w:hint="eastAsia"/>
                <w:noProof/>
                <w:sz w:val="20"/>
              </w:rPr>
              <w:t>88下及89－11</w:t>
            </w:r>
            <w:r w:rsidR="00815394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715D4621" w14:textId="77777777" w:rsidR="00EA7972" w:rsidRDefault="00EA7972" w:rsidP="00EA797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258666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953,579,024</w:t>
            </w:r>
          </w:p>
          <w:p w14:paraId="345D9EE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A5550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222,794,857</w:t>
            </w:r>
          </w:p>
          <w:p w14:paraId="0FBB392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C8D01B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334,101,745</w:t>
            </w:r>
          </w:p>
          <w:p w14:paraId="68885E5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52980FA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9DC15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50F764E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396,682,422</w:t>
            </w:r>
          </w:p>
          <w:p w14:paraId="6D3A7BA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7A6B67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B2FCB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A962B0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FDCC5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C94F7CE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F35748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768168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35542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BE9E92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222,794,857</w:t>
            </w:r>
          </w:p>
          <w:p w14:paraId="77A1811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9E20AA1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334,101,745</w:t>
            </w:r>
          </w:p>
          <w:p w14:paraId="3FBE69A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6E8EB9E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A3B0B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2C0202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396,682,422</w:t>
            </w:r>
          </w:p>
          <w:p w14:paraId="6F9F05D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A7972" w14:paraId="7AE128D6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694D242F" w14:textId="77777777" w:rsidR="00EA7972" w:rsidRDefault="00EA7972" w:rsidP="00EA7972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102－112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4F720C05" w14:textId="77777777" w:rsidR="00EA7972" w:rsidRDefault="00EA7972" w:rsidP="00EA797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543F9B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62,357,992</w:t>
            </w:r>
          </w:p>
          <w:p w14:paraId="7BCF38B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47,684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BFCBE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83,070</w:t>
            </w:r>
          </w:p>
          <w:p w14:paraId="73FD32E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396C2A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53,843,464</w:t>
            </w:r>
          </w:p>
          <w:p w14:paraId="59B6488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3,000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41091DF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CE513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70D5F7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8,431,458</w:t>
            </w:r>
          </w:p>
          <w:p w14:paraId="4714984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44,684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C227DC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4159D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0219A9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34D09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9326DF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B0AEE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B32095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9E18E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12DB01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83,070</w:t>
            </w:r>
          </w:p>
          <w:p w14:paraId="70C8D38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3677081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53,843,464</w:t>
            </w:r>
          </w:p>
          <w:p w14:paraId="1253E0F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3,000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6E9AD2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A5B4E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91A9B3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8,431,458</w:t>
            </w:r>
          </w:p>
          <w:p w14:paraId="2CC0C8B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44,684</w:t>
            </w:r>
          </w:p>
        </w:tc>
      </w:tr>
      <w:tr w:rsidR="00EA7972" w14:paraId="2F6C765F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2AE88C76" w14:textId="77777777" w:rsidR="00EA7972" w:rsidRDefault="00EA7972" w:rsidP="00EA7972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101－102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366141F1" w14:textId="77777777" w:rsidR="00EA7972" w:rsidRDefault="00EA7972" w:rsidP="00EA797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信託管理收入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C2B816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12,645,241</w:t>
            </w:r>
          </w:p>
          <w:p w14:paraId="3C1152B8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9F3D0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F5FE4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A27D80E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98862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175E48D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1CA04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03D33D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12,645,241</w:t>
            </w:r>
          </w:p>
          <w:p w14:paraId="06FA582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D13DD7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23817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32A48F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3CD41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0A132F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2D694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02C3918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9738B8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367AD0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64E81E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92977D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E6CAF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F0471F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94F89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6113C88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12,645,241</w:t>
            </w:r>
          </w:p>
          <w:p w14:paraId="2E4BDD1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A7972" w14:paraId="1E11D483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6F05DFE5" w14:textId="77777777" w:rsidR="00EA7972" w:rsidRDefault="00EA7972" w:rsidP="00EA7972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81－112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4F6B35AC" w14:textId="77777777" w:rsidR="00EA7972" w:rsidRDefault="00EA7972" w:rsidP="00EA797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EF6ED7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1,425,576,460</w:t>
            </w:r>
          </w:p>
          <w:p w14:paraId="4200A9E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27,154,984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81C05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623,754</w:t>
            </w:r>
          </w:p>
          <w:p w14:paraId="42BC3B1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58,156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A32F23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685,309,708</w:t>
            </w:r>
          </w:p>
          <w:p w14:paraId="1F83D9B1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160,000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2043126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24B3C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10ECD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739,642,998</w:t>
            </w:r>
          </w:p>
          <w:p w14:paraId="7B5C073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26,936,828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48DD1E1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B952D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3AB10F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B6A2E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D955E1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46E20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85A32A8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564A7E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474C07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623,754</w:t>
            </w:r>
          </w:p>
          <w:p w14:paraId="3E08059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58,156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4CA8D6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685,309,708</w:t>
            </w:r>
          </w:p>
          <w:p w14:paraId="799E85D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160,000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180C35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D3032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12BBBA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739,642,998</w:t>
            </w:r>
          </w:p>
          <w:p w14:paraId="65CA545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26,936,828</w:t>
            </w:r>
          </w:p>
        </w:tc>
      </w:tr>
      <w:tr w:rsidR="00EA7972" w14:paraId="2930783A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2D126FB2" w14:textId="77777777" w:rsidR="00EA7972" w:rsidRDefault="00EA7972" w:rsidP="00EA7972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3753CBCB" w14:textId="77777777" w:rsidR="00EA7972" w:rsidRPr="00EA7972" w:rsidRDefault="00EA7972" w:rsidP="00EA7972">
            <w:pPr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A797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4BDF33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3,050,000,000</w:t>
            </w:r>
          </w:p>
          <w:p w14:paraId="2627DE2B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82EE0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F1D37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F4B398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EBB99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053B373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C1E14B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7ECC971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3,050,000,000</w:t>
            </w:r>
          </w:p>
          <w:p w14:paraId="01F8F408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6B693A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4C133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28AEF4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09D0F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EA204E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A2A061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1EF855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DAA41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AD4A44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AFD11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5F49B1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EED5B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C8999D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DF5DBE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51C01F1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3,050,000,000</w:t>
            </w:r>
          </w:p>
          <w:p w14:paraId="1E832BB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A7972" w14:paraId="0E96E3D9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438108C2" w14:textId="77777777" w:rsidR="00EA7972" w:rsidRDefault="00EA7972" w:rsidP="00EA7972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106－109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4839E373" w14:textId="77777777" w:rsidR="00EA7972" w:rsidRDefault="00EA7972" w:rsidP="00EA797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補助收入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FD79EF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15,866,656</w:t>
            </w:r>
          </w:p>
          <w:p w14:paraId="3DFA9B6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696,678,590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27F23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364,112</w:t>
            </w:r>
          </w:p>
          <w:p w14:paraId="61840C3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15,156,640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1D634F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15,261,645</w:t>
            </w:r>
          </w:p>
          <w:p w14:paraId="31BB838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267,657,439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01B2E0E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6A396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42A306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240,899</w:t>
            </w:r>
          </w:p>
          <w:p w14:paraId="1190423B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413,864,511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6497E5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7FBBB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B50867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424A4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929877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3E1CF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EE94568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188A4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67DF4C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364,112</w:t>
            </w:r>
          </w:p>
          <w:p w14:paraId="3923489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15,156,640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9A560D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15,261,645</w:t>
            </w:r>
          </w:p>
          <w:p w14:paraId="7881D01B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267,657,439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719832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C89BC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30CCE6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240,899</w:t>
            </w:r>
          </w:p>
          <w:p w14:paraId="7D57063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413,864,511</w:t>
            </w:r>
          </w:p>
        </w:tc>
      </w:tr>
      <w:tr w:rsidR="00EA7972" w14:paraId="17BF3C44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4DAFAA36" w14:textId="77777777" w:rsidR="00EA7972" w:rsidRDefault="00EA7972" w:rsidP="00EA7972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6721C42A" w14:textId="77777777" w:rsidR="00EA7972" w:rsidRDefault="00EA7972" w:rsidP="00EA797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56F645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2,489,228,112</w:t>
            </w:r>
          </w:p>
          <w:p w14:paraId="6D69125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1,650,783,721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F2021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3,543,759</w:t>
            </w:r>
          </w:p>
          <w:p w14:paraId="49477F9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124,558,886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6F62C6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1,978,854,764</w:t>
            </w:r>
          </w:p>
          <w:p w14:paraId="3D124AE1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1,083,614,557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01CF5CF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1,905,365</w:t>
            </w:r>
          </w:p>
          <w:p w14:paraId="0B2DAD7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- 1,905,365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265A51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508,734,954</w:t>
            </w:r>
          </w:p>
          <w:p w14:paraId="407B974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440,704,913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066417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E9B26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96D897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3F334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59E381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DA2D9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A13908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9D993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80B8F9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3,543,759</w:t>
            </w:r>
          </w:p>
          <w:p w14:paraId="0E90B87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124,558,886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101D64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1,978,854,764</w:t>
            </w:r>
          </w:p>
          <w:p w14:paraId="1E85E68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1,083,614,557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1E91A71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1,905,365</w:t>
            </w:r>
          </w:p>
          <w:p w14:paraId="36A8154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- 1,905,365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9450F6B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508,734,954</w:t>
            </w:r>
          </w:p>
          <w:p w14:paraId="196D78C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440,704,913</w:t>
            </w:r>
          </w:p>
        </w:tc>
      </w:tr>
      <w:tr w:rsidR="00EA7972" w14:paraId="062B5EE0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1E77CB9B" w14:textId="77777777" w:rsidR="00EA7972" w:rsidRDefault="00EA7972" w:rsidP="00EA7972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74CAB70C" w14:textId="77777777" w:rsidR="00EA7972" w:rsidRDefault="00EA7972" w:rsidP="00EA797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FDD3AF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149,976,687</w:t>
            </w:r>
          </w:p>
          <w:p w14:paraId="052C46C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36,647,900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A46F2E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3,706,599</w:t>
            </w:r>
          </w:p>
          <w:p w14:paraId="5549E93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4,069,024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F85A57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136,331,123</w:t>
            </w:r>
          </w:p>
          <w:p w14:paraId="1529E468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5,182,876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032C2E4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F7C14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BBF24E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9,938,965</w:t>
            </w:r>
          </w:p>
          <w:p w14:paraId="7EF692EB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27,396,000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46F30A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A9D36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61EF4E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A4F78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FB92B8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C7649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56B7F9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0B030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97ED87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3,706,599</w:t>
            </w:r>
          </w:p>
          <w:p w14:paraId="224403C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4,069,024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652F238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136,331,123</w:t>
            </w:r>
          </w:p>
          <w:p w14:paraId="572315E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5,182,876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80C044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0DDF7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F424B1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9,938,965</w:t>
            </w:r>
          </w:p>
          <w:p w14:paraId="1D489FE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27,396,000</w:t>
            </w:r>
          </w:p>
        </w:tc>
      </w:tr>
      <w:tr w:rsidR="00EA7972" w14:paraId="22698E76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48E377D0" w14:textId="77777777" w:rsidR="00EA7972" w:rsidRDefault="00EA7972" w:rsidP="00EA7972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88－112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5978487E" w14:textId="77777777" w:rsidR="00EA7972" w:rsidRDefault="00EA7972" w:rsidP="00EA797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681F31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208,298,072</w:t>
            </w:r>
          </w:p>
          <w:p w14:paraId="7258D4EF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70,400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EDCB9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1,262,102</w:t>
            </w:r>
          </w:p>
          <w:p w14:paraId="41A80F9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70,400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76ABC0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176,166,241</w:t>
            </w:r>
          </w:p>
          <w:p w14:paraId="04BBCD1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33B75A2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0939A5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8F53560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30,869,729</w:t>
            </w:r>
          </w:p>
          <w:p w14:paraId="620D73D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921383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76C2FD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9234D6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5D8564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0D33BC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A8EAB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541CC92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51BF33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320F048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1,262,102</w:t>
            </w:r>
          </w:p>
          <w:p w14:paraId="21AEAB16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70,400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4E635E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176,166,241</w:t>
            </w:r>
          </w:p>
          <w:p w14:paraId="4EAF81CA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E13012B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209FD7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50A0F769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/>
                <w:noProof/>
                <w:spacing w:val="-6"/>
                <w:sz w:val="20"/>
              </w:rPr>
              <w:t>30,869,729</w:t>
            </w:r>
          </w:p>
          <w:p w14:paraId="4A405E2C" w14:textId="77777777" w:rsidR="00EA7972" w:rsidRPr="00B205E3" w:rsidRDefault="00EA7972" w:rsidP="00EA797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58EFC29F" w14:textId="05C6A247" w:rsidR="00D46CDC" w:rsidRDefault="00D46CDC" w:rsidP="00EA7972">
      <w:pPr>
        <w:ind w:right="414" w:firstLineChars="21" w:firstLine="46"/>
        <w:rPr>
          <w:rFonts w:eastAsia="標楷體"/>
          <w:sz w:val="22"/>
        </w:rPr>
      </w:pPr>
    </w:p>
    <w:sectPr w:rsidR="00D46CDC" w:rsidSect="006F4454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F5E36" w14:textId="77777777" w:rsidR="001C3A07" w:rsidRDefault="001C3A07">
      <w:r>
        <w:separator/>
      </w:r>
    </w:p>
  </w:endnote>
  <w:endnote w:type="continuationSeparator" w:id="0">
    <w:p w14:paraId="1512138E" w14:textId="77777777" w:rsidR="001C3A07" w:rsidRDefault="001C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386386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BC245B0" w14:textId="4A66D150" w:rsidR="006F4454" w:rsidRPr="00072269" w:rsidRDefault="006F4454">
        <w:pPr>
          <w:pStyle w:val="a4"/>
          <w:jc w:val="center"/>
          <w:rPr>
            <w:rFonts w:ascii="標楷體" w:eastAsia="標楷體" w:hAnsi="標楷體"/>
          </w:rPr>
        </w:pPr>
        <w:r w:rsidRPr="00072269">
          <w:rPr>
            <w:rFonts w:ascii="標楷體" w:eastAsia="標楷體" w:hAnsi="標楷體" w:hint="eastAsia"/>
          </w:rPr>
          <w:t>第12-</w:t>
        </w:r>
        <w:r w:rsidRPr="00072269">
          <w:rPr>
            <w:rFonts w:ascii="標楷體" w:eastAsia="標楷體" w:hAnsi="標楷體"/>
          </w:rPr>
          <w:fldChar w:fldCharType="begin"/>
        </w:r>
        <w:r w:rsidRPr="00072269">
          <w:rPr>
            <w:rFonts w:ascii="標楷體" w:eastAsia="標楷體" w:hAnsi="標楷體"/>
          </w:rPr>
          <w:instrText>PAGE   \* MERGEFORMAT</w:instrText>
        </w:r>
        <w:r w:rsidRPr="00072269">
          <w:rPr>
            <w:rFonts w:ascii="標楷體" w:eastAsia="標楷體" w:hAnsi="標楷體"/>
          </w:rPr>
          <w:fldChar w:fldCharType="separate"/>
        </w:r>
        <w:r w:rsidRPr="00072269">
          <w:rPr>
            <w:rFonts w:ascii="標楷體" w:eastAsia="標楷體" w:hAnsi="標楷體"/>
            <w:lang w:val="zh-TW"/>
          </w:rPr>
          <w:t>2</w:t>
        </w:r>
        <w:r w:rsidRPr="00072269">
          <w:rPr>
            <w:rFonts w:ascii="標楷體" w:eastAsia="標楷體" w:hAnsi="標楷體"/>
          </w:rPr>
          <w:fldChar w:fldCharType="end"/>
        </w:r>
        <w:r w:rsidRPr="00072269">
          <w:rPr>
            <w:rFonts w:ascii="標楷體" w:eastAsia="標楷體" w:hAnsi="標楷體" w:hint="eastAsia"/>
          </w:rPr>
          <w:t>頁</w:t>
        </w:r>
      </w:p>
    </w:sdtContent>
  </w:sdt>
  <w:p w14:paraId="4CD3D10D" w14:textId="77777777" w:rsidR="006F4454" w:rsidRDefault="006F445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A268E" w14:textId="77777777" w:rsidR="001C3A07" w:rsidRDefault="001C3A07">
      <w:r>
        <w:separator/>
      </w:r>
    </w:p>
  </w:footnote>
  <w:footnote w:type="continuationSeparator" w:id="0">
    <w:p w14:paraId="2C168C52" w14:textId="77777777" w:rsidR="001C3A07" w:rsidRDefault="001C3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8D9C" w14:textId="23CC7808" w:rsidR="00D46CDC" w:rsidRDefault="00661400">
    <w:pPr>
      <w:jc w:val="center"/>
    </w:pPr>
    <w:r w:rsidRPr="0066140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6140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61400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661400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38BFF" w14:textId="70BEBCE3" w:rsidR="00D46CDC" w:rsidRDefault="00661400">
    <w:pPr>
      <w:jc w:val="center"/>
      <w:rPr>
        <w:b/>
        <w:sz w:val="32"/>
      </w:rPr>
    </w:pPr>
    <w:r w:rsidRPr="0066140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661400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661400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A07"/>
    <w:rsid w:val="00072269"/>
    <w:rsid w:val="001021E7"/>
    <w:rsid w:val="001512E9"/>
    <w:rsid w:val="001C3A07"/>
    <w:rsid w:val="001F4CCA"/>
    <w:rsid w:val="00290612"/>
    <w:rsid w:val="003179F9"/>
    <w:rsid w:val="0034287E"/>
    <w:rsid w:val="0041255C"/>
    <w:rsid w:val="005E1975"/>
    <w:rsid w:val="00653A7E"/>
    <w:rsid w:val="00661400"/>
    <w:rsid w:val="006F4454"/>
    <w:rsid w:val="007D75E7"/>
    <w:rsid w:val="00815394"/>
    <w:rsid w:val="0085742D"/>
    <w:rsid w:val="00860F6F"/>
    <w:rsid w:val="009564E5"/>
    <w:rsid w:val="009E1C1B"/>
    <w:rsid w:val="00A74D00"/>
    <w:rsid w:val="00B205E3"/>
    <w:rsid w:val="00B40E8D"/>
    <w:rsid w:val="00BB53F0"/>
    <w:rsid w:val="00C34128"/>
    <w:rsid w:val="00CB1EE5"/>
    <w:rsid w:val="00D46CDC"/>
    <w:rsid w:val="00E17170"/>
    <w:rsid w:val="00EA1B26"/>
    <w:rsid w:val="00EA7972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6088CD2"/>
  <w15:chartTrackingRefBased/>
  <w15:docId w15:val="{C352C2FB-122D-479C-993E-71891E6C5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6F445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cKcslx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7cKcslx以前年度歲入決算審定表.dot</Template>
  <TotalTime>45</TotalTime>
  <Pages>1</Pages>
  <Words>562</Words>
  <Characters>1614</Characters>
  <Application>Microsoft Office Word</Application>
  <DocSecurity>0</DocSecurity>
  <Lines>13</Lines>
  <Paragraphs>4</Paragraphs>
  <ScaleCrop>false</ScaleCrop>
  <Company>N.A.O.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陳俊玎</dc:creator>
  <cp:keywords/>
  <cp:lastModifiedBy>黃國星</cp:lastModifiedBy>
  <cp:revision>12</cp:revision>
  <cp:lastPrinted>2025-06-06T05:45:00Z</cp:lastPrinted>
  <dcterms:created xsi:type="dcterms:W3CDTF">2025-06-05T03:53:00Z</dcterms:created>
  <dcterms:modified xsi:type="dcterms:W3CDTF">2025-06-28T05:54:00Z</dcterms:modified>
</cp:coreProperties>
</file>