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6479"/>
        <w:gridCol w:w="14761"/>
      </w:tblGrid>
      <w:tr w:rsidR="00A02984" w14:paraId="3C28860D" w14:textId="77777777" w:rsidTr="00A96972">
        <w:trPr>
          <w:cantSplit/>
          <w:trHeight w:val="270"/>
          <w:tblHeader/>
        </w:trPr>
        <w:tc>
          <w:tcPr>
            <w:tcW w:w="628" w:type="dxa"/>
          </w:tcPr>
          <w:p w14:paraId="654988C6" w14:textId="77777777" w:rsidR="00A02984" w:rsidRDefault="00A02984" w:rsidP="002A0E8D">
            <w:pPr>
              <w:adjustRightInd w:val="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9" w:type="dxa"/>
            <w:vMerge w:val="restart"/>
            <w:vAlign w:val="center"/>
          </w:tcPr>
          <w:p w14:paraId="5110F8B5" w14:textId="77777777" w:rsidR="00A02984" w:rsidRDefault="00A02984" w:rsidP="00F14B12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61" w:type="dxa"/>
            <w:vMerge w:val="restart"/>
            <w:vAlign w:val="center"/>
          </w:tcPr>
          <w:p w14:paraId="13221D5C" w14:textId="77777777" w:rsidR="00A02984" w:rsidRDefault="00A02984" w:rsidP="00F14B12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1ECD1197" w14:textId="77777777" w:rsidR="00A02984" w:rsidRDefault="00A02984" w:rsidP="00F14B12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A02984" w14:paraId="78241856" w14:textId="77777777" w:rsidTr="00A96972">
        <w:trPr>
          <w:cantSplit/>
          <w:trHeight w:val="270"/>
          <w:tblHeader/>
        </w:trPr>
        <w:tc>
          <w:tcPr>
            <w:tcW w:w="628" w:type="dxa"/>
          </w:tcPr>
          <w:p w14:paraId="79AB8366" w14:textId="77777777" w:rsidR="00A02984" w:rsidRDefault="00A02984" w:rsidP="002A0E8D">
            <w:pPr>
              <w:adjustRightInd w:val="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9" w:type="dxa"/>
            <w:vMerge/>
          </w:tcPr>
          <w:p w14:paraId="43DCE8B9" w14:textId="77777777" w:rsidR="00A02984" w:rsidRDefault="00A02984" w:rsidP="00F14B12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61" w:type="dxa"/>
            <w:vMerge/>
            <w:vAlign w:val="bottom"/>
          </w:tcPr>
          <w:p w14:paraId="0CD8E70A" w14:textId="77777777" w:rsidR="00A02984" w:rsidRDefault="00A02984" w:rsidP="00F14B12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</w:tbl>
    <w:tbl>
      <w:tblPr>
        <w:tblW w:w="21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11"/>
        <w:gridCol w:w="1650"/>
        <w:gridCol w:w="1384"/>
        <w:gridCol w:w="1385"/>
        <w:gridCol w:w="1385"/>
        <w:gridCol w:w="1400"/>
        <w:gridCol w:w="1485"/>
        <w:gridCol w:w="1500"/>
        <w:gridCol w:w="1577"/>
        <w:gridCol w:w="1423"/>
        <w:gridCol w:w="794"/>
        <w:gridCol w:w="1582"/>
        <w:gridCol w:w="738"/>
        <w:gridCol w:w="1299"/>
        <w:gridCol w:w="876"/>
      </w:tblGrid>
      <w:tr w:rsidR="008459CA" w14:paraId="7B3DB6EA" w14:textId="77777777" w:rsidTr="008459CA">
        <w:trPr>
          <w:cantSplit/>
          <w:tblHeader/>
        </w:trPr>
        <w:tc>
          <w:tcPr>
            <w:tcW w:w="3406" w:type="dxa"/>
            <w:gridSpan w:val="2"/>
            <w:tcBorders>
              <w:left w:val="nil"/>
            </w:tcBorders>
            <w:vAlign w:val="center"/>
          </w:tcPr>
          <w:p w14:paraId="0D1B6BFF" w14:textId="24EF6581" w:rsidR="008459CA" w:rsidRDefault="008459CA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50" w:type="dxa"/>
            <w:vMerge w:val="restart"/>
            <w:vAlign w:val="center"/>
          </w:tcPr>
          <w:p w14:paraId="11105B1E" w14:textId="2654D67B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54" w:type="dxa"/>
            <w:gridSpan w:val="4"/>
            <w:vAlign w:val="center"/>
          </w:tcPr>
          <w:p w14:paraId="700ABF85" w14:textId="0954A563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79" w:type="dxa"/>
            <w:gridSpan w:val="5"/>
            <w:vAlign w:val="center"/>
          </w:tcPr>
          <w:p w14:paraId="5D95B940" w14:textId="4ACDD6EB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0" w:type="dxa"/>
            <w:gridSpan w:val="2"/>
            <w:vAlign w:val="center"/>
          </w:tcPr>
          <w:p w14:paraId="3E3058D0" w14:textId="77777777" w:rsidR="00F427EE" w:rsidRDefault="00A96972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C4676F4" w14:textId="5FCBF60F" w:rsidR="008459CA" w:rsidRDefault="00A96972" w:rsidP="00F427E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</w:t>
            </w:r>
            <w:r w:rsidR="008459CA"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75" w:type="dxa"/>
            <w:gridSpan w:val="2"/>
            <w:tcBorders>
              <w:right w:val="nil"/>
            </w:tcBorders>
            <w:vAlign w:val="center"/>
          </w:tcPr>
          <w:p w14:paraId="664E4EEC" w14:textId="77777777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5369D4E" w14:textId="77777777" w:rsidR="008459CA" w:rsidRDefault="008459CA" w:rsidP="003C06B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2A0E8D" w14:paraId="4DDD22BA" w14:textId="77777777" w:rsidTr="008459CA">
        <w:trPr>
          <w:cantSplit/>
          <w:tblHeader/>
        </w:trPr>
        <w:tc>
          <w:tcPr>
            <w:tcW w:w="595" w:type="dxa"/>
            <w:tcBorders>
              <w:left w:val="nil"/>
            </w:tcBorders>
            <w:vAlign w:val="center"/>
          </w:tcPr>
          <w:p w14:paraId="099F1956" w14:textId="77777777" w:rsidR="002A0E8D" w:rsidRPr="002A0E8D" w:rsidRDefault="002A0E8D" w:rsidP="002A0E8D">
            <w:pPr>
              <w:jc w:val="center"/>
              <w:rPr>
                <w:rFonts w:eastAsia="標楷體"/>
                <w:sz w:val="20"/>
              </w:rPr>
            </w:pPr>
            <w:r w:rsidRPr="002A0E8D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811" w:type="dxa"/>
            <w:vAlign w:val="center"/>
          </w:tcPr>
          <w:p w14:paraId="68A79411" w14:textId="77777777" w:rsidR="002A0E8D" w:rsidRDefault="002A0E8D" w:rsidP="003C06B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50" w:type="dxa"/>
            <w:vMerge/>
            <w:vAlign w:val="center"/>
          </w:tcPr>
          <w:p w14:paraId="7FE84656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4" w:type="dxa"/>
            <w:vAlign w:val="center"/>
          </w:tcPr>
          <w:p w14:paraId="0CDF3C3E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5" w:type="dxa"/>
            <w:vAlign w:val="center"/>
          </w:tcPr>
          <w:p w14:paraId="6B16D8AF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85" w:type="dxa"/>
            <w:vAlign w:val="center"/>
          </w:tcPr>
          <w:p w14:paraId="66839A52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00" w:type="dxa"/>
            <w:vAlign w:val="center"/>
          </w:tcPr>
          <w:p w14:paraId="61C43998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85" w:type="dxa"/>
            <w:vAlign w:val="center"/>
          </w:tcPr>
          <w:p w14:paraId="3FE25516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0" w:type="dxa"/>
            <w:vAlign w:val="center"/>
          </w:tcPr>
          <w:p w14:paraId="68E6F0CD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77" w:type="dxa"/>
            <w:vAlign w:val="center"/>
          </w:tcPr>
          <w:p w14:paraId="7EB0D112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23" w:type="dxa"/>
            <w:vAlign w:val="center"/>
          </w:tcPr>
          <w:p w14:paraId="60518F41" w14:textId="77777777" w:rsidR="002A0E8D" w:rsidRDefault="002A0E8D" w:rsidP="003C06B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4" w:type="dxa"/>
            <w:vAlign w:val="center"/>
          </w:tcPr>
          <w:p w14:paraId="33F1AA39" w14:textId="77777777" w:rsidR="002A0E8D" w:rsidRDefault="002A0E8D" w:rsidP="003C0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82" w:type="dxa"/>
            <w:vAlign w:val="center"/>
          </w:tcPr>
          <w:p w14:paraId="591C1EFA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38" w:type="dxa"/>
            <w:vAlign w:val="center"/>
          </w:tcPr>
          <w:p w14:paraId="26DD4798" w14:textId="77777777" w:rsidR="002A0E8D" w:rsidRDefault="002A0E8D" w:rsidP="003C06B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299" w:type="dxa"/>
            <w:vAlign w:val="center"/>
          </w:tcPr>
          <w:p w14:paraId="121065D8" w14:textId="77777777" w:rsidR="002A0E8D" w:rsidRDefault="002A0E8D" w:rsidP="003C06B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76" w:type="dxa"/>
            <w:tcBorders>
              <w:right w:val="nil"/>
            </w:tcBorders>
            <w:vAlign w:val="center"/>
          </w:tcPr>
          <w:p w14:paraId="1A1FB7DC" w14:textId="77777777" w:rsidR="002A0E8D" w:rsidRDefault="002A0E8D" w:rsidP="003C06B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2A0E8D" w:rsidRPr="0068065C" w14:paraId="05810D76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378A0F10" w14:textId="77777777" w:rsidR="00E0790A" w:rsidRPr="006B76D2" w:rsidRDefault="00E0790A" w:rsidP="003C06B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14:paraId="6DF551A7" w14:textId="4862ED1B" w:rsidR="00E0790A" w:rsidRPr="005E59C4" w:rsidRDefault="00E0790A" w:rsidP="003C06BB">
            <w:pPr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  <w:r w:rsidRPr="005E59C4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合計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74A78E3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169,571,535,000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F0C9B2A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158,958,815,317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1A9A075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3,100,505,179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37D6846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2,043,312,171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15E8A5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164,102,632,667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C8AEA04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158,956,417,146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4080D6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3,100,505,179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D9B3C01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2,045,710,342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759B6EC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164,102,632,667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7CB5D4B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100.00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FC6CCC2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- 5,468,902,333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8A9DF08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- 3.23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7DE045C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spacing w:val="-20"/>
                <w:sz w:val="20"/>
              </w:rPr>
            </w:pPr>
            <w:r w:rsidRPr="0068065C">
              <w:rPr>
                <w:rFonts w:ascii="新細明體" w:hAnsi="新細明體" w:hint="eastAsia"/>
                <w:b/>
                <w:bCs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59F7B7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b/>
                <w:bCs/>
                <w:spacing w:val="-20"/>
                <w:sz w:val="20"/>
              </w:rPr>
            </w:pPr>
            <w:r w:rsidRPr="0068065C">
              <w:rPr>
                <w:rFonts w:ascii="新細明體" w:hAnsi="新細明體" w:hint="eastAsia"/>
                <w:b/>
                <w:bCs/>
                <w:noProof/>
                <w:spacing w:val="-20"/>
                <w:sz w:val="20"/>
              </w:rPr>
              <w:t>－</w:t>
            </w:r>
          </w:p>
        </w:tc>
      </w:tr>
      <w:tr w:rsidR="002A0E8D" w:rsidRPr="006B76D2" w14:paraId="4F22EFB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42EE2383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F9B130D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高雄市議會主管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B36AA6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801,338,000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34BCC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749,253,785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13A624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150,000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7D904A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3,129,204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95346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752,532,989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07CE7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749,253,785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88D23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150,000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FF6901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3,129,204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1023D4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752,532,989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DF4FFB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B0206A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- 48,805,011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7C667D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- 6.09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189C8D2" w14:textId="77777777" w:rsidR="00E0790A" w:rsidRPr="006B76D2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6B76D2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DE9D87C" w14:textId="77777777" w:rsidR="00E0790A" w:rsidRPr="006B76D2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6B76D2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6B76D2" w14:paraId="05FDD60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05262A73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335CA1F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197F39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7,397,514,828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D69745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6,736,625,137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1A0671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124,626,799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1A006E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163,053,294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36413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7,024,305,230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71744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6,734,226,966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875C8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124,626,799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F492F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165,451,465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AB7AA6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7,024,305,230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104D7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4.28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3789C6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- 373,209,598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514207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- 5.05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02E25F0" w14:textId="77777777" w:rsidR="00E0790A" w:rsidRPr="006B76D2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6B76D2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721E37" w14:textId="77777777" w:rsidR="00E0790A" w:rsidRPr="006B76D2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6B76D2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013A79" w14:paraId="1EBC51DE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56D56087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3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7A13099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高雄市政府民政局主管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DD22E9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1,490,942,544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351CB2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1,434,073,518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3EBFD9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8,939,793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F6BB8C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25,382,286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9CBC5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1,468,395,597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1F1BD1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1,434,073,518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1F07F7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8,939,793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55C23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25,382,286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F09236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1,468,395,597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CA01BA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0.89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552C65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- 22,546,947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38EDEA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- 1.51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B01771A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242FBA2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013A79" w14:paraId="634A9FB9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3B694DED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4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16A379A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高雄市政府財政局主管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2E3CE6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4,048,939,000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872663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3,705,631,748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7C829A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4F2545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182,839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9B612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3,705,814,587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EC030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3,705,631,748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3D94F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08884C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182,839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5B615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3,705,814,587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CB35CA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2.26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7F5E55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- 343,124,413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6BBAF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- 8.47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F10581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36CE2EE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013A79" w14:paraId="43F8DD7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2596A190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5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686C1B76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高雄市政府教育局主管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666693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57,898,547,794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1E02E2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57,878,808,725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057D56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12,808,821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4A2A9A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5378A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57,891,617,546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049A59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57,878,808,725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619D5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12,808,821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DE019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2EF3E9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57,891,617,546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F42018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35.28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242430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- 6,930,248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31173F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- 0.01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F9B05E6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93E3EB7" w14:textId="77777777" w:rsidR="00E0790A" w:rsidRPr="00013A79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013A79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421E1893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7FD9CCD6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6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A4C4A57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高雄市政府經濟發展局主管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BCCA52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956,627,457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4E88FD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830,672,922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8E2768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33,007,388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2E91F6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39,274,273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67C6B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902,954,583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C3FD2D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830,672,922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896DD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33,007,388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E466BE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39,274,273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EA63E4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902,954,583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AAF2C7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0.55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D48A2F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- 53,672,874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6A00B1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- 5.61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4D6177F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4502811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32083AD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13F377FE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7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77BBE54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高雄市政府工務局主管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1416C7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8,194,228,581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5EAE3C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6,800,736,622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F320FC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779,776,589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E93489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411,009,053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557F4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7,991,522,264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00DB9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6,800,736,622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5F572B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779,776,589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3FCE1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411,009,053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ED25E3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7,991,522,264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775223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4.87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3AFA28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- 202,706,317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3FBE8F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- 2.47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263616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EF5AD59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5E003577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5FB11080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8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6CFD916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高雄市政府社會局主管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EC7C6F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21,059,833,216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129688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19,686,932,932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C9C82E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50,587,518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B577D3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137,083,157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6A7D8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19,874,603,607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E5E997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19,686,932,932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33591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50,587,518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ED3A1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137,083,157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1DA7ED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19,874,603,607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641BD7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12.11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30DC47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- 1,185,229,609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36BAF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- 5.63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8B02067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D7D481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1DE2A668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1AAA8AB5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9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308E32E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高雄市政府警察局主管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700284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11,577,374,000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C166AC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11,300,185,698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30B7B0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36,818,577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A7ADB5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4,995,500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3D436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11,341,999,775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74F224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11,300,185,698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E3CF0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36,818,577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8AC87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4,995,500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63A480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11,341,999,775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4EA7F6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6.91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325543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- 235,374,225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A1DF4F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- 2.03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A4A855C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7EB0319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55D53745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07BD99AF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10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6F8FE73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高雄市政府衛生局主管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49466D1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8,068,260,800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D34FF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7,819,804,998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EAE827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25,114,403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7CF74E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20,114,120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C5B1A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7,865,033,521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73DB37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7,819,804,998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1B3EA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25,114,403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3FD67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20,114,120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912D9B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7,865,033,521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335FB9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4.79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3901E69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- 203,227,279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F76A4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- 2.52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6B447D5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D3498C3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0EDEA47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22BC9A7E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F7753CC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高雄市政府環境保護局主管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FD6680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5,964,262,077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F61300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5,480,202,218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E7D516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106,166,964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8A84E0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103,309,207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C6678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5,689,678,389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57F02C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5,480,202,218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9A90F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106,166,964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8B92E0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103,309,207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328712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5,689,678,389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18ABDF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3.47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2A7694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- 274,583,688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B7F996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- 4.60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92BA8A7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AF1F206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8D5110" w14:paraId="796C099F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4109806A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12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D174C1D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高雄市政府地政局主管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1CFDF1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1,244,755,678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EAE0DB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1,174,143,181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650B3D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46,239,137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11120B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3,324,170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20065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1,223,706,488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CA0CC0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1,174,143,181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BF9D9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46,239,137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50C994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3,324,170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F6139E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1,223,706,488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FF84EA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33EE4BC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- 21,049,190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7DE462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- 1.69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536CBE5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238D5BA" w14:textId="77777777" w:rsidR="00E0790A" w:rsidRPr="008D511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8D511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5F89DE6F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4C382B0E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13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D239A1C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高雄市政府新聞局主管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9DBCFA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229,732,961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0B93AD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215,822,497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D1229E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114,657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CDE9C4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9,507,328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1EE27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225,444,482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2E35E7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215,822,497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AC475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114,657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397FF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9,507,328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3EFED4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225,444,482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66E3A2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DBA761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- 4,288,479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551FEF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- 1.87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5B0228E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2A519D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538104E5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39CA328F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14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E61ABC1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高雄市政府農業局主管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04070A0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2,553,874,693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D19167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2,314,845,085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67EF41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1,836,085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F663C8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3,661,464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02C75F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2,320,342,634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4B6285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2,314,845,085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35B65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1,836,085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6A12D0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3,661,464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04A38D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2,320,342,634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7295B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78E7A8D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- 233,532,059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44FB8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- 9.14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3721F2A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228624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15177C8D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08A99F07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15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23B55620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高雄市政府勞工局主管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EB5D94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969,483,015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15D2F7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859,062,509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EF3BF5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20,737,918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7FFC91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13,010,150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D24D7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892,810,577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0F2034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859,062,509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75889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20,737,918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06377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13,010,150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889A63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892,810,577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BA86B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5CEE23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- 76,672,438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CC81ED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- 7.91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453B197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9D0AA06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4C09E2F3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7EB832E4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16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3A63677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高雄市政府捷運工程局主管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A84525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6,020,270,000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156B42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5,620,150,562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64A4E5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BACBB2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349,694,000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945C3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5,969,844,562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A2D21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5,620,150,562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B63B9D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DC568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349,694,000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EF429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5,969,844,562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BDA8FB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3.64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AC953A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- 50,425,438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89AE92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- 0.84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9EFAC6C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AB6A5F7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36289961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1E3D9E6C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17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5ED141EA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高雄市政府消防局主管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CDA8E8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3,062,663,466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79A35F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2,979,865,818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2163B8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50,537,232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9F64CE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3,314,826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F065B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3,033,717,876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7A579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2,979,865,818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7E6A2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50,537,232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DBC675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3,314,826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D62FE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3,033,717,876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6F897F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1.85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9E9EF7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- 28,945,590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9465D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- 0.95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130EF7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C32064D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52C942CC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5575A4C6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18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8848F79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高雄市政府文化局主管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080E24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2,456,734,077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B75CF6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2,312,526,718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1A1934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69,928,087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E9CF3B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51,626,632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3ED8A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2,434,081,437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09327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2,312,526,718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E2C05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69,928,087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FAE9F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51,626,632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EF2A9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2,434,081,437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E408AC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1.48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D183A6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- 22,652,640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843F0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- 0.92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D73CF2E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E00268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EE3C30" w14:paraId="3408D4FE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61EF4E31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19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34C56A0B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高雄市政府交通局主管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481FB6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3,683,438,056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9960B8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2,731,580,248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C45694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57,509,673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DE5835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48,298,974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EC8ED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2,837,388,895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63015E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2,731,580,248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C55CA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57,509,673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77FE6F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48,298,974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0CCF82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2,837,388,895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2581F1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1.73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9ADC78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- 846,049,161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CCE19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- 22.97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0F709E7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43CC7E" w14:textId="77777777" w:rsidR="00E0790A" w:rsidRPr="00EE3C30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EE3C30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4A587B14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75E5582F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20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49B9D17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高雄市政府海洋局主管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0E6789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1,140,026,515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4ABF3D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954,271,933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3B7776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92,983,692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06C3F5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44,539,888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C620A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1,091,795,513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DE934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954,271,933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C5265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92,983,692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95CDB1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44,539,888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A4E6C2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1,091,795,513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D99049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0.67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251F39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- 48,231,002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CF9CBE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- 4.23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6114386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F585243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701FC5A9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7D15FBF3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21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088AC7FC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高雄市政府都市發展局主管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4F26C1F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361,064,166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CEB51F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319,586,841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AB4E7B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515,416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929658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2,214,200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28483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322,316,457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867B9A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319,586,841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E4A1AA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515,416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BEE44F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2,214,200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ED8F47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322,316,457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427B51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0.20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25A822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- 38,747,709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3EF8D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- 10.73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BDE1E10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334153E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04EABA40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3F394EBF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22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2975970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高雄市政府法制局主管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434EE99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81,425,090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5641FC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70,851,275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D23A13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AEC438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292,500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E73A4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71,143,775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5B3A46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70,851,275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7B647B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E980C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292,500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6FE61E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71,143,775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7FFC92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AD54B1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- 10,281,315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AD99D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- 12.63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5F40F8C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F052F0B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4AE8A9E3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6E180697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23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63715AD3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高雄市政府觀光局主管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0EB63AE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1,085,022,659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FFE791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984,846,919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07985D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42,749,837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1111C7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52,942,283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7DEF5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1,080,539,039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55102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984,846,919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59F07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42,749,837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6A59C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52,942,283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002CD4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1,080,539,039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68A208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C0E4E3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- 4,483,620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BDC050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- 0.41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B99DFC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EE881E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7983C292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2297982C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24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4A5E9917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高雄市政府水利局主管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A23EBD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8,781,467,395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F1B3A7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6,715,651,241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29F039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1,082,121,854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95A2E5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295,894,148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B1BCE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8,093,667,243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4A9451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6,715,651,241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CCC1BE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1,082,121,854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58697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295,894,148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D35C5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8,093,667,243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E8B3CF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4.93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EAEC02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- 687,800,152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10D50C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- 7.83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6E0FB98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020E87D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7A4ED65A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64B735F1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25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21AE8452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高雄市政府毒品防制局主管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F1707F8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157,250,836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199883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151,488,616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A0A842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07BFF5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008C0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151,488,616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00871C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151,488,616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F01066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60737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03A7D5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151,488,616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EE735A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0.09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702AA7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- 5,762,220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C52DD7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- 3.66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07F614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67825CB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475985B7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40EA2C40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26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73A3DC04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高雄市政府運動發展局主管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03C85A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1,382,085,000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CE04FC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1,111,524,737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46165B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167,682,518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78861A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98,370,086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16BEF2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1,377,577,341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A8391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1,111,524,737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DA3AFE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167,682,518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BA0FF40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98,370,086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6D004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1,377,577,341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2B1AA2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0.84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4DA1ACC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- 4,507,659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E42E285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- 0.33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6F8DD10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457300" w14:textId="77777777" w:rsidR="00E0790A" w:rsidRPr="00A824A4" w:rsidRDefault="00E0790A" w:rsidP="003C06BB">
            <w:pPr>
              <w:jc w:val="right"/>
              <w:rPr>
                <w:rFonts w:ascii="新細明體" w:hAnsi="新細明體"/>
                <w:b/>
                <w:spacing w:val="-20"/>
                <w:sz w:val="20"/>
              </w:rPr>
            </w:pPr>
            <w:r w:rsidRPr="00A824A4">
              <w:rPr>
                <w:rFonts w:ascii="新細明體" w:hAnsi="新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2A0E8D" w:rsidRPr="00A824A4" w14:paraId="536D4200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653C5ACB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27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173E838C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高雄市政府青年局主管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449449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169,916,366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D9073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158,087,935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5F6587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6ADA441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7,304,000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831A3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165,391,935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691B08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158,087,935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2F2C1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BBA63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7,304,000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E4F588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165,391,935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1AC42EB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0.10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88FE30D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- 4,524,431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062D9B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- 2.66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F1082E0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79B6F9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0E8D" w:rsidRPr="00A824A4" w14:paraId="1106F989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57041E4E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28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560C1DD2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9E0E15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8,733,133,853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331E7ED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7,861,580,899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C9B4BB6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289,552,221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CB44C14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151,784,589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D74F43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8,302,917,709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E08BFCB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7,861,580,899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B28B5E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289,552,221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C99469A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151,784,589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F365749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8,302,917,709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2BF92EA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5.06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A73FD89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- 430,216,144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ED26B80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10"/>
                <w:sz w:val="20"/>
              </w:rPr>
              <w:t>- 4.93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972FB91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B29E36E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2A0E8D" w:rsidRPr="00A824A4" w14:paraId="6E9E7903" w14:textId="77777777" w:rsidTr="008459C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95" w:type="dxa"/>
            <w:shd w:val="clear" w:color="auto" w:fill="auto"/>
            <w:vAlign w:val="center"/>
          </w:tcPr>
          <w:p w14:paraId="0723CEBF" w14:textId="77777777" w:rsidR="00E0790A" w:rsidRPr="005E59C4" w:rsidRDefault="00E0790A" w:rsidP="003C06BB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5E59C4">
              <w:rPr>
                <w:rFonts w:ascii="新細明體" w:hAnsi="新細明體"/>
                <w:bCs/>
                <w:noProof/>
                <w:sz w:val="20"/>
              </w:rPr>
              <w:t>29</w:t>
            </w:r>
          </w:p>
        </w:tc>
        <w:tc>
          <w:tcPr>
            <w:tcW w:w="2811" w:type="dxa"/>
            <w:shd w:val="clear" w:color="auto" w:fill="auto"/>
            <w:vAlign w:val="center"/>
          </w:tcPr>
          <w:p w14:paraId="57309C39" w14:textId="77777777" w:rsidR="00E0790A" w:rsidRPr="0068065C" w:rsidRDefault="00E0790A" w:rsidP="003C06B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8065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7EE624F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/>
                <w:noProof/>
                <w:spacing w:val="-6"/>
                <w:sz w:val="20"/>
              </w:rPr>
              <w:t>1,322,877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E26593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039D307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561558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1C3A9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001CEA9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620E9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CD7D2CF" w14:textId="77777777" w:rsidR="00E0790A" w:rsidRPr="002A0E8D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2A0E8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EBF4283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A678A6A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135AA7F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- 1,322,877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DAA77F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10"/>
                <w:sz w:val="20"/>
              </w:rPr>
              <w:t>- 100.00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958996A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024F06" w14:textId="77777777" w:rsidR="00E0790A" w:rsidRPr="0068065C" w:rsidRDefault="00E0790A" w:rsidP="003C06BB">
            <w:pPr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8065C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7A5650F5" w14:textId="31956DBF" w:rsidR="002955E5" w:rsidRDefault="002955E5" w:rsidP="002955E5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C40C3C">
        <w:rPr>
          <w:rFonts w:ascii="標楷體" w:eastAsia="標楷體" w:hAnsi="標楷體" w:hint="eastAsia"/>
          <w:sz w:val="20"/>
        </w:rPr>
        <w:t>113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</w:t>
      </w:r>
      <w:r w:rsidR="00C40C3C">
        <w:rPr>
          <w:rFonts w:ascii="標楷體" w:eastAsia="標楷體" w:hAnsi="標楷體" w:hint="eastAsia"/>
          <w:sz w:val="20"/>
        </w:rPr>
        <w:t>4億元</w:t>
      </w:r>
      <w:r>
        <w:rPr>
          <w:rFonts w:ascii="標楷體" w:eastAsia="標楷體" w:hAnsi="標楷體" w:hint="eastAsia"/>
          <w:sz w:val="20"/>
        </w:rPr>
        <w:t>，經</w:t>
      </w:r>
      <w:r w:rsidR="00C40C3C">
        <w:rPr>
          <w:rFonts w:ascii="標楷體" w:eastAsia="標楷體" w:hAnsi="標楷體" w:hint="eastAsia"/>
          <w:sz w:val="20"/>
        </w:rPr>
        <w:t>高雄</w:t>
      </w:r>
      <w:r>
        <w:rPr>
          <w:rFonts w:ascii="標楷體" w:eastAsia="標楷體" w:hAnsi="標楷體" w:hint="eastAsia"/>
          <w:sz w:val="20"/>
        </w:rPr>
        <w:t>市政府核准動支</w:t>
      </w:r>
      <w:r w:rsidR="00C40C3C">
        <w:rPr>
          <w:rFonts w:ascii="標楷體" w:eastAsia="標楷體" w:hAnsi="標楷體" w:hint="eastAsia"/>
          <w:sz w:val="20"/>
        </w:rPr>
        <w:t>3億9,867萬餘元</w:t>
      </w:r>
      <w:r>
        <w:rPr>
          <w:rFonts w:ascii="標楷體" w:eastAsia="標楷體" w:hAnsi="標楷體" w:hint="eastAsia"/>
          <w:sz w:val="20"/>
        </w:rPr>
        <w:t>，賸餘</w:t>
      </w:r>
      <w:r w:rsidR="00C40C3C">
        <w:rPr>
          <w:rFonts w:ascii="標楷體" w:eastAsia="標楷體" w:hAnsi="標楷體" w:hint="eastAsia"/>
          <w:sz w:val="20"/>
        </w:rPr>
        <w:t>132</w:t>
      </w:r>
      <w:r>
        <w:rPr>
          <w:rFonts w:ascii="標楷體" w:eastAsia="標楷體" w:hAnsi="標楷體" w:hint="eastAsia"/>
          <w:sz w:val="20"/>
        </w:rPr>
        <w:t>萬</w:t>
      </w:r>
      <w:r w:rsidR="00C40C3C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p w14:paraId="5C6CC40F" w14:textId="77777777" w:rsidR="002955E5" w:rsidRDefault="002955E5" w:rsidP="002955E5"/>
    <w:p w14:paraId="77316465" w14:textId="77777777" w:rsidR="00384CB6" w:rsidRPr="00384CB6" w:rsidRDefault="00384CB6" w:rsidP="00384CB6"/>
    <w:p w14:paraId="474BE0C1" w14:textId="77777777" w:rsidR="00384CB6" w:rsidRPr="00384CB6" w:rsidRDefault="00384CB6" w:rsidP="00384CB6"/>
    <w:p w14:paraId="493BCE15" w14:textId="77777777" w:rsidR="00384CB6" w:rsidRPr="00384CB6" w:rsidRDefault="00384CB6" w:rsidP="00384CB6">
      <w:pPr>
        <w:jc w:val="center"/>
      </w:pPr>
    </w:p>
    <w:sectPr w:rsidR="00384CB6" w:rsidRPr="00384CB6" w:rsidSect="00384CB6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84123" w14:textId="77777777" w:rsidR="002955E5" w:rsidRDefault="002955E5">
      <w:r>
        <w:separator/>
      </w:r>
    </w:p>
  </w:endnote>
  <w:endnote w:type="continuationSeparator" w:id="0">
    <w:p w14:paraId="5FD76B62" w14:textId="77777777" w:rsidR="002955E5" w:rsidRDefault="0029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F42E" w14:textId="5BAAC2D6" w:rsidR="005E59C4" w:rsidRPr="005E59C4" w:rsidRDefault="005E59C4">
    <w:pPr>
      <w:pStyle w:val="a4"/>
      <w:jc w:val="center"/>
      <w:rPr>
        <w:rFonts w:ascii="標楷體" w:eastAsia="標楷體" w:hAnsi="標楷體"/>
      </w:rPr>
    </w:pPr>
    <w:r w:rsidRPr="005E59C4">
      <w:rPr>
        <w:rFonts w:ascii="標楷體" w:eastAsia="標楷體" w:hAnsi="標楷體" w:hint="eastAsia"/>
      </w:rPr>
      <w:t>第11-1</w:t>
    </w:r>
    <w:sdt>
      <w:sdtPr>
        <w:rPr>
          <w:rFonts w:ascii="標楷體" w:eastAsia="標楷體" w:hAnsi="標楷體" w:hint="eastAsia"/>
        </w:rPr>
        <w:id w:val="-285972024"/>
        <w:docPartObj>
          <w:docPartGallery w:val="Page Numbers (Bottom of Page)"/>
          <w:docPartUnique/>
        </w:docPartObj>
      </w:sdtPr>
      <w:sdtEndPr>
        <w:rPr>
          <w:rFonts w:hint="default"/>
        </w:rPr>
      </w:sdtEndPr>
      <w:sdtContent>
        <w:r w:rsidRPr="005E59C4">
          <w:rPr>
            <w:rFonts w:ascii="標楷體" w:eastAsia="標楷體" w:hAnsi="標楷體" w:hint="eastAsia"/>
          </w:rPr>
          <w:t>頁</w:t>
        </w:r>
      </w:sdtContent>
    </w:sdt>
  </w:p>
  <w:p w14:paraId="1360FD2E" w14:textId="77777777" w:rsidR="005E59C4" w:rsidRDefault="005E59C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EC903" w14:textId="77777777" w:rsidR="002955E5" w:rsidRDefault="002955E5">
      <w:r>
        <w:separator/>
      </w:r>
    </w:p>
  </w:footnote>
  <w:footnote w:type="continuationSeparator" w:id="0">
    <w:p w14:paraId="513B2A5E" w14:textId="77777777" w:rsidR="002955E5" w:rsidRDefault="0029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BEB1" w14:textId="339D2EB4" w:rsidR="002955E5" w:rsidRDefault="00547E46">
    <w:pPr>
      <w:pStyle w:val="a3"/>
      <w:jc w:val="center"/>
    </w:pPr>
    <w:r w:rsidRPr="00547E46">
      <w:rPr>
        <w:rFonts w:ascii="標楷體" w:eastAsia="標楷體" w:hAnsi="標楷體"/>
        <w:b/>
        <w:spacing w:val="60"/>
        <w:sz w:val="36"/>
        <w:u w:val="single"/>
      </w:rPr>
      <w:t>肆</w:t>
    </w:r>
    <w:r w:rsidR="002955E5">
      <w:rPr>
        <w:rFonts w:ascii="標楷體" w:eastAsia="標楷體" w:hint="eastAsia"/>
        <w:b/>
        <w:spacing w:val="60"/>
        <w:sz w:val="36"/>
        <w:u w:val="single"/>
      </w:rPr>
      <w:t>、中華民國</w:t>
    </w:r>
    <w:proofErr w:type="gramStart"/>
    <w:r w:rsidRPr="00547E46">
      <w:rPr>
        <w:rFonts w:ascii="標楷體" w:eastAsia="標楷體" w:hAnsi="標楷體" w:hint="eastAsia"/>
        <w:b/>
        <w:spacing w:val="60"/>
        <w:sz w:val="36"/>
        <w:u w:val="single"/>
      </w:rPr>
      <w:t>113</w:t>
    </w:r>
    <w:proofErr w:type="gramEnd"/>
    <w:r w:rsidR="002955E5">
      <w:rPr>
        <w:rFonts w:ascii="標楷體" w:eastAsia="標楷體" w:hint="eastAsia"/>
        <w:b/>
        <w:spacing w:val="60"/>
        <w:sz w:val="36"/>
        <w:u w:val="single"/>
      </w:rPr>
      <w:t>年度</w:t>
    </w:r>
    <w:r w:rsidRPr="00547E46">
      <w:rPr>
        <w:rFonts w:ascii="標楷體" w:eastAsia="標楷體" w:hAnsi="標楷體" w:hint="eastAsia"/>
        <w:b/>
        <w:spacing w:val="60"/>
        <w:sz w:val="36"/>
        <w:u w:val="single"/>
      </w:rPr>
      <w:t>高雄市</w:t>
    </w:r>
    <w:r w:rsidR="002955E5">
      <w:rPr>
        <w:rFonts w:ascii="標楷體" w:eastAsia="標楷體" w:hint="eastAsia"/>
        <w:b/>
        <w:spacing w:val="60"/>
        <w:sz w:val="36"/>
        <w:u w:val="single"/>
      </w:rPr>
      <w:t>總決算歲出機關別決算審定表</w:t>
    </w:r>
    <w:r w:rsidRPr="00547E46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5FB4" w14:textId="79971603" w:rsidR="002955E5" w:rsidRDefault="005E59C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2955E5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47E46" w:rsidRPr="00547E4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2955E5">
      <w:rPr>
        <w:rFonts w:ascii="標楷體" w:eastAsia="標楷體" w:hint="eastAsia"/>
        <w:b/>
        <w:spacing w:val="60"/>
        <w:sz w:val="32"/>
        <w:u w:val="single"/>
      </w:rPr>
      <w:t>年度</w:t>
    </w:r>
    <w:r w:rsidR="00547E46" w:rsidRPr="00547E46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2955E5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BC45EE">
      <w:rPr>
        <w:rFonts w:ascii="標楷體" w:eastAsia="標楷體" w:hint="eastAsia"/>
        <w:b/>
        <w:spacing w:val="60"/>
        <w:sz w:val="32"/>
        <w:u w:val="single"/>
      </w:rPr>
      <w:t>總</w:t>
    </w:r>
    <w:r w:rsidR="002955E5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E5"/>
    <w:rsid w:val="000B31B3"/>
    <w:rsid w:val="002955E5"/>
    <w:rsid w:val="002A0E8D"/>
    <w:rsid w:val="00384CB6"/>
    <w:rsid w:val="003E5F93"/>
    <w:rsid w:val="00500474"/>
    <w:rsid w:val="00547E46"/>
    <w:rsid w:val="005E2995"/>
    <w:rsid w:val="005E59C4"/>
    <w:rsid w:val="0068065C"/>
    <w:rsid w:val="008459CA"/>
    <w:rsid w:val="00A02984"/>
    <w:rsid w:val="00A04344"/>
    <w:rsid w:val="00A96972"/>
    <w:rsid w:val="00AB78EB"/>
    <w:rsid w:val="00AC5B4D"/>
    <w:rsid w:val="00BC45EE"/>
    <w:rsid w:val="00C40C3C"/>
    <w:rsid w:val="00CE7DE6"/>
    <w:rsid w:val="00D12356"/>
    <w:rsid w:val="00D85877"/>
    <w:rsid w:val="00DE7AFC"/>
    <w:rsid w:val="00E0790A"/>
    <w:rsid w:val="00F427EE"/>
    <w:rsid w:val="00FF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1BD025C"/>
  <w15:chartTrackingRefBased/>
  <w15:docId w15:val="{E1D60B78-46B0-4307-9226-B4C57D7C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E59C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ZOVmCaKky&#27506;&#20986;&#27231;&#3836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tZOVmCaKky歲出機關別決算審定表.dot</Template>
  <TotalTime>80</TotalTime>
  <Pages>1</Pages>
  <Words>933</Words>
  <Characters>3806</Characters>
  <Application>Microsoft Office Word</Application>
  <DocSecurity>0</DocSecurity>
  <Lines>31</Lines>
  <Paragraphs>9</Paragraphs>
  <ScaleCrop>false</ScaleCrop>
  <Company>N.A.O.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黃國星</cp:lastModifiedBy>
  <cp:revision>11</cp:revision>
  <cp:lastPrinted>2025-06-10T01:52:00Z</cp:lastPrinted>
  <dcterms:created xsi:type="dcterms:W3CDTF">2025-06-06T08:29:00Z</dcterms:created>
  <dcterms:modified xsi:type="dcterms:W3CDTF">2025-07-05T04:45:00Z</dcterms:modified>
</cp:coreProperties>
</file>