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"/>
        <w:gridCol w:w="234"/>
        <w:gridCol w:w="116"/>
        <w:gridCol w:w="2875"/>
        <w:gridCol w:w="1482"/>
        <w:gridCol w:w="1485"/>
        <w:gridCol w:w="565"/>
        <w:gridCol w:w="910"/>
        <w:gridCol w:w="6"/>
        <w:gridCol w:w="1480"/>
        <w:gridCol w:w="1484"/>
        <w:gridCol w:w="1472"/>
        <w:gridCol w:w="8"/>
        <w:gridCol w:w="1481"/>
        <w:gridCol w:w="1484"/>
        <w:gridCol w:w="1488"/>
        <w:gridCol w:w="811"/>
        <w:gridCol w:w="1374"/>
        <w:gridCol w:w="708"/>
        <w:gridCol w:w="1276"/>
        <w:gridCol w:w="747"/>
      </w:tblGrid>
      <w:tr w:rsidR="0033339B" w14:paraId="0B9D56BC" w14:textId="77777777" w:rsidTr="00BA58D9">
        <w:trPr>
          <w:cantSplit/>
          <w:trHeight w:val="270"/>
          <w:tblHeader/>
        </w:trPr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8B065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2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3E651" w14:textId="77777777" w:rsidR="0033339B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25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759D0" w14:textId="67195E3F" w:rsidR="0033339B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34185D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14:paraId="09036BF3" w14:textId="77777777" w:rsidTr="00BA58D9">
        <w:trPr>
          <w:cantSplit/>
          <w:trHeight w:val="270"/>
          <w:tblHeader/>
        </w:trPr>
        <w:tc>
          <w:tcPr>
            <w:tcW w:w="590" w:type="dxa"/>
            <w:gridSpan w:val="2"/>
            <w:tcBorders>
              <w:top w:val="nil"/>
              <w:left w:val="nil"/>
              <w:right w:val="nil"/>
            </w:tcBorders>
          </w:tcPr>
          <w:p w14:paraId="2E1524EE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25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7C368A3F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25" w:type="dxa"/>
            <w:gridSpan w:val="14"/>
            <w:vMerge/>
            <w:tcBorders>
              <w:top w:val="nil"/>
              <w:left w:val="nil"/>
              <w:right w:val="nil"/>
            </w:tcBorders>
          </w:tcPr>
          <w:p w14:paraId="53629BE4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14:paraId="08C08178" w14:textId="77777777" w:rsidTr="00BA58D9">
        <w:trPr>
          <w:cantSplit/>
          <w:tblHeader/>
        </w:trPr>
        <w:tc>
          <w:tcPr>
            <w:tcW w:w="3583" w:type="dxa"/>
            <w:gridSpan w:val="4"/>
            <w:tcBorders>
              <w:left w:val="nil"/>
            </w:tcBorders>
            <w:vAlign w:val="center"/>
          </w:tcPr>
          <w:p w14:paraId="6350EEE4" w14:textId="77777777" w:rsidR="0033339B" w:rsidRDefault="0033339B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82" w:type="dxa"/>
            <w:vMerge w:val="restart"/>
            <w:vAlign w:val="center"/>
          </w:tcPr>
          <w:p w14:paraId="32E981B6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930" w:type="dxa"/>
            <w:gridSpan w:val="6"/>
            <w:vAlign w:val="center"/>
          </w:tcPr>
          <w:p w14:paraId="4321F7A3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740" w:type="dxa"/>
            <w:gridSpan w:val="6"/>
            <w:vAlign w:val="center"/>
          </w:tcPr>
          <w:p w14:paraId="0925FDDD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082" w:type="dxa"/>
            <w:gridSpan w:val="2"/>
            <w:vAlign w:val="center"/>
          </w:tcPr>
          <w:p w14:paraId="1188AC01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2023" w:type="dxa"/>
            <w:gridSpan w:val="2"/>
            <w:tcBorders>
              <w:right w:val="nil"/>
            </w:tcBorders>
            <w:vAlign w:val="center"/>
          </w:tcPr>
          <w:p w14:paraId="433B55FD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565EAA85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BA58D9" w14:paraId="19DED70C" w14:textId="77777777" w:rsidTr="00BA58D9">
        <w:trPr>
          <w:cantSplit/>
          <w:tblHeader/>
        </w:trPr>
        <w:tc>
          <w:tcPr>
            <w:tcW w:w="355" w:type="dxa"/>
            <w:tcBorders>
              <w:left w:val="nil"/>
            </w:tcBorders>
            <w:vAlign w:val="center"/>
          </w:tcPr>
          <w:p w14:paraId="5C338134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52" w:type="dxa"/>
            <w:gridSpan w:val="2"/>
            <w:tcBorders>
              <w:left w:val="nil"/>
            </w:tcBorders>
            <w:vAlign w:val="center"/>
          </w:tcPr>
          <w:p w14:paraId="3EF092F7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76" w:type="dxa"/>
            <w:vAlign w:val="center"/>
          </w:tcPr>
          <w:p w14:paraId="2E42D6DD" w14:textId="77777777" w:rsidR="0033339B" w:rsidRDefault="0033339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482" w:type="dxa"/>
            <w:vMerge/>
            <w:vAlign w:val="center"/>
          </w:tcPr>
          <w:p w14:paraId="55399A8D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5" w:type="dxa"/>
            <w:vAlign w:val="center"/>
          </w:tcPr>
          <w:p w14:paraId="1DEAEAE4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5" w:type="dxa"/>
            <w:gridSpan w:val="2"/>
            <w:vAlign w:val="center"/>
          </w:tcPr>
          <w:p w14:paraId="5841F43C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86" w:type="dxa"/>
            <w:gridSpan w:val="2"/>
            <w:vAlign w:val="center"/>
          </w:tcPr>
          <w:p w14:paraId="75437F9B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4" w:type="dxa"/>
            <w:vAlign w:val="center"/>
          </w:tcPr>
          <w:p w14:paraId="39834708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72" w:type="dxa"/>
            <w:vAlign w:val="center"/>
          </w:tcPr>
          <w:p w14:paraId="7C48E322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89" w:type="dxa"/>
            <w:gridSpan w:val="2"/>
            <w:vAlign w:val="center"/>
          </w:tcPr>
          <w:p w14:paraId="133E7867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84" w:type="dxa"/>
            <w:vAlign w:val="center"/>
          </w:tcPr>
          <w:p w14:paraId="5E9DD45E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4" w:type="dxa"/>
            <w:vAlign w:val="center"/>
          </w:tcPr>
          <w:p w14:paraId="67E908E4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11" w:type="dxa"/>
            <w:vAlign w:val="center"/>
          </w:tcPr>
          <w:p w14:paraId="7206FE7F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374" w:type="dxa"/>
            <w:vAlign w:val="center"/>
          </w:tcPr>
          <w:p w14:paraId="115E4F04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08" w:type="dxa"/>
            <w:vAlign w:val="center"/>
          </w:tcPr>
          <w:p w14:paraId="6A0A101C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276" w:type="dxa"/>
            <w:vAlign w:val="center"/>
          </w:tcPr>
          <w:p w14:paraId="1F190333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47" w:type="dxa"/>
            <w:tcBorders>
              <w:right w:val="nil"/>
            </w:tcBorders>
            <w:vAlign w:val="center"/>
          </w:tcPr>
          <w:p w14:paraId="1D9C8D20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BA58D9" w:rsidRPr="00E5049F" w14:paraId="2D889359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60BFFB1C" w14:textId="77777777" w:rsidR="0034185D" w:rsidRPr="00E5049F" w:rsidRDefault="0034185D" w:rsidP="009F73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40113D1C" w14:textId="77777777" w:rsidR="0034185D" w:rsidRPr="00E5049F" w:rsidRDefault="0034185D" w:rsidP="009F73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76" w:type="dxa"/>
            <w:shd w:val="clear" w:color="auto" w:fill="auto"/>
            <w:vAlign w:val="center"/>
          </w:tcPr>
          <w:p w14:paraId="70623023" w14:textId="77777777" w:rsidR="0034185D" w:rsidRPr="00E5049F" w:rsidRDefault="0034185D" w:rsidP="009F738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5049F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01DDAE2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169,571,535,000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06F806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158,958,815,317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409E1F5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3,100,505,179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D259D0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2,043,312,171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7707085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164,102,632,667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63D8AF4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158,956,417,146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0AC9FCC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3,100,505,179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1F450E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2,045,710,342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4CFFD7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164,102,632,667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A3A9DE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100.00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5C7E30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- 5,468,902,333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05D946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- 3.23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122B5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3115D49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</w:tr>
      <w:tr w:rsidR="00BA58D9" w:rsidRPr="00E5049F" w14:paraId="1A64C7B7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6B89860C" w14:textId="77777777" w:rsidR="0034185D" w:rsidRPr="00E5049F" w:rsidRDefault="0034185D" w:rsidP="009F73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5049F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15E87236" w14:textId="77777777" w:rsidR="0034185D" w:rsidRPr="00E5049F" w:rsidRDefault="0034185D" w:rsidP="009F73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76" w:type="dxa"/>
            <w:shd w:val="clear" w:color="auto" w:fill="auto"/>
            <w:vAlign w:val="center"/>
          </w:tcPr>
          <w:p w14:paraId="11723672" w14:textId="77777777" w:rsidR="0034185D" w:rsidRPr="00E5049F" w:rsidRDefault="0034185D" w:rsidP="009F738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5049F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59F691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26,072,718,440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F8E66C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24,921,962,194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0508A8B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248,499,166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383D73E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191,981,698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2895708B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25,362,443,058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080B3A6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24,919,564,023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31CB18FE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248,499,166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578A90E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194,379,869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9E4E1F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25,362,443,058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5CBD1BC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15.46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DDFFF9B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- 710,275,382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55DB45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- 2.72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DDA34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1FCD19D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</w:tr>
      <w:tr w:rsidR="00BA58D9" w14:paraId="16749B55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274E67F6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05F70FDA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0901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227DC9C" w14:textId="77777777" w:rsidR="0034185D" w:rsidRDefault="0034185D" w:rsidP="009F73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90901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7E47324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1,128,589,775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C608CF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1,040,439,747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6F0C71A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11,299,218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4B7063D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60,526,261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31B3F39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1,112,265,226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5F95E88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1,040,439,747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1506BE7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11,299,218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3EC4B36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60,526,261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B22E1F7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1,112,265,226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443840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0.68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D2C6BA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- 16,324,549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2A326B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- 1.45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DD036B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ED903D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BA58D9" w14:paraId="61EE01ED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1277D217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19C37767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0901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AC862FC" w14:textId="77777777" w:rsidR="0034185D" w:rsidRDefault="0034185D" w:rsidP="009F73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90901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748A631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801,338,000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C07776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749,253,785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457C06A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150,000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4219027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3,129,204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5480BDD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752,532,989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69FEB6F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749,253,785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6BBD2858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150,000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52C1AE48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3,129,204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B47D2C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752,532,989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3D6EE9B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0.46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30943B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- 48,805,011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57861D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- 6.09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4EF13E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3D89938B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BA58D9" w14:paraId="2BD69540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02CCD76A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0770A9B8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0901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82BB1C5" w14:textId="77777777" w:rsidR="0034185D" w:rsidRDefault="0034185D" w:rsidP="009F73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90901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0F4F865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11,540,138,665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8E1492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10,815,275,011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75C0C4D8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200,231,371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7F4C849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123,147,894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35873A8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11,138,654,276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1FDDCE6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10,812,876,840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1B44DC9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200,231,371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3BCFD1D8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125,546,065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EB21367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11,138,654,276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09F184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6.79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2734F08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- 401,484,389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CABCDA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- 3.48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FE879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40A5987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BA58D9" w14:paraId="19CF6192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62287C6F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463A9367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0901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5035B188" w14:textId="77777777" w:rsidR="0034185D" w:rsidRDefault="0034185D" w:rsidP="009F73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90901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36E8837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11,577,374,000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107B2D7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11,300,185,698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6F64905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36,818,577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0020FD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4,995,500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6A270B8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11,341,999,775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76F1A15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11,300,185,698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2EC68A6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36,818,577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11B758B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4,995,500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1D36E8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11,341,999,775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6742EE4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6.91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DBCFCF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- 235,374,225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40F59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- 2.03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1A1FE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7646EBC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BA58D9" w14:paraId="592E5D7A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43DEEDB0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5A5155FF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0901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D5D0866" w14:textId="77777777" w:rsidR="0034185D" w:rsidRDefault="0034185D" w:rsidP="009F73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90901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75183F6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1,025,278,000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E45CA3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1,016,807,953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166B211B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26E1D81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182,839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412B7E3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1,016,990,792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3C95BCA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1,016,807,953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57722C4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5218833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182,839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16DD6E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1,016,990,792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3DD934AE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0.62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0C6C0D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- 8,287,208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E1CD5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- 0.81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8EF0B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5EB4CD2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BA58D9" w:rsidRPr="00E5049F" w14:paraId="540D4D5B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62C50023" w14:textId="77777777" w:rsidR="0034185D" w:rsidRPr="00E5049F" w:rsidRDefault="0034185D" w:rsidP="009F73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5049F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3AA3315B" w14:textId="77777777" w:rsidR="0034185D" w:rsidRPr="00E5049F" w:rsidRDefault="0034185D" w:rsidP="009F73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76" w:type="dxa"/>
            <w:shd w:val="clear" w:color="auto" w:fill="auto"/>
            <w:vAlign w:val="center"/>
          </w:tcPr>
          <w:p w14:paraId="21A94674" w14:textId="77777777" w:rsidR="0034185D" w:rsidRPr="00E5049F" w:rsidRDefault="0034185D" w:rsidP="009F738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5049F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7600942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62,096,250,574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F41597E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61,640,442,776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5912F3D7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250,534,083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47215A5E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161,686,676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6594AB2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62,052,663,535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1375E8C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61,640,442,776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2D70FC2E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250,534,083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62874647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161,686,676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A9FFC4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62,052,663,535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669D9AD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37.81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748FCC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- 43,587,039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616F2C7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- 0.07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6C9FD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73E173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</w:tr>
      <w:tr w:rsidR="00BA58D9" w14:paraId="46C057F6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1D5D74A0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254FEC6D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0901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62DE453" w14:textId="77777777" w:rsidR="0034185D" w:rsidRDefault="0034185D" w:rsidP="009F73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90901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299CE5A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57,869,987,093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322CC3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57,850,336,665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6900918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12,808,821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55DBA91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66F26E9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57,863,145,486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7D892FCE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57,850,336,665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12FBDE5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12,808,821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638D3D5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3C762F7B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57,863,145,486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D086078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35.26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569ACD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- 6,841,607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217A3D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- 0.01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F6629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2A31777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BA58D9" w14:paraId="1699F492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5BFB4265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512F0836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0901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45AF28F" w14:textId="77777777" w:rsidR="0034185D" w:rsidRDefault="0034185D" w:rsidP="009F73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90901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001823DB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4,226,263,481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9243C1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3,790,106,111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3E22D6D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237,725,262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5997CC77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161,686,676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2F8BE87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4,189,518,049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2561108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3,790,106,111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17C36D2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237,725,262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3F3F127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161,686,676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1B31F0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4,189,518,049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7FBA9FF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2.55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598B9B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- 36,745,432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F18ED8E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- 0.87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5E3F2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4CA9511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BA58D9" w:rsidRPr="00E5049F" w14:paraId="06CC82BB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2B484481" w14:textId="77777777" w:rsidR="0034185D" w:rsidRPr="00E5049F" w:rsidRDefault="0034185D" w:rsidP="009F73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5049F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0E78DCF0" w14:textId="77777777" w:rsidR="0034185D" w:rsidRPr="00E5049F" w:rsidRDefault="0034185D" w:rsidP="009F73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76" w:type="dxa"/>
            <w:shd w:val="clear" w:color="auto" w:fill="auto"/>
            <w:vAlign w:val="center"/>
          </w:tcPr>
          <w:p w14:paraId="4DC08F05" w14:textId="77777777" w:rsidR="0034185D" w:rsidRPr="00E5049F" w:rsidRDefault="0034185D" w:rsidP="009F738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5049F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F3B969E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24,610,216,953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C0E298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20,621,187,043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265B085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1,367,592,875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D5AC5B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1,161,953,143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6E6009D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23,150,733,061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75659F4B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20,621,187,043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569CF09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1,367,592,875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5DC5A8F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1,161,953,143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2EEFD3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23,150,733,061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57514C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14.11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7A9E79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- 1,459,483,892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C2559A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- 5.93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EE1DE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1CFF3CC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</w:tr>
      <w:tr w:rsidR="00BA58D9" w14:paraId="78895156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6EBFF5E1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5548B08C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0901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0A9D5C8" w14:textId="77777777" w:rsidR="0034185D" w:rsidRDefault="0034185D" w:rsidP="009F73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90901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E7B3B3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4,334,122,410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89B737E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3,336,572,201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4EAA5967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435,737,016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783499D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243,920,269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14FE8348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4,016,229,486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02FF213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3,336,572,201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10AA46C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435,737,016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6F6AD7B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243,920,269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0E1EBD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4,016,229,486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621235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2.45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054CBA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- 317,892,924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0153E07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- 7.33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F95827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2DB7A03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BA58D9" w14:paraId="5B462FF6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470252C4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3F2E133A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0901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5A472BB" w14:textId="77777777" w:rsidR="0034185D" w:rsidRDefault="0034185D" w:rsidP="009F73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90901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70D267E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50,489,000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2E88E9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43,652,917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3EB3EF6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3,234,775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17F34DFB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200,000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6C0365AE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47,087,692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5960B9B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43,652,917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6EC0DAA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3,234,775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7791DFB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200,000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324114D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47,087,692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5C8C14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0.03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1ABF72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- 3,401,308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360ACE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- 6.74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49670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402D22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BA58D9" w14:paraId="7CB402F4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2EAAD6DF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6B01EF11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0901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443D5902" w14:textId="77777777" w:rsidR="0034185D" w:rsidRDefault="0034185D" w:rsidP="009F73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90901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008C890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17,962,409,037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A72A41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15,209,728,672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0B0D130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855,391,052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FA05D6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820,072,948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162D31A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16,885,192,672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5ED65F9E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15,209,728,672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611F1C5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855,391,052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18EC8A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820,072,948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DB3F44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16,885,192,672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5BAFF4B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10.29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84B94AE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- 1,077,216,365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6939148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- 6.00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39483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E94C77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BA58D9" w14:paraId="5618C188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20E240BB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22DA039A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0901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0C8F13B" w14:textId="77777777" w:rsidR="0034185D" w:rsidRDefault="0034185D" w:rsidP="009F73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90901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57DB267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2,263,196,506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D5EBE3B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2,031,233,253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06B4969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73,230,032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5902827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97,759,926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5054C88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2,202,223,211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5F9CE78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2,031,233,253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216C4BF7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73,230,032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52AB159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97,759,926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8688ABE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2,202,223,211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D9F4DA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1.34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373B798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- 60,973,295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957229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- 2.69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D651D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3F0FA42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BA58D9" w:rsidRPr="00E5049F" w14:paraId="526879EE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0EC5710D" w14:textId="77777777" w:rsidR="0034185D" w:rsidRPr="00E5049F" w:rsidRDefault="0034185D" w:rsidP="009F73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5049F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478EAFC0" w14:textId="77777777" w:rsidR="0034185D" w:rsidRPr="00E5049F" w:rsidRDefault="0034185D" w:rsidP="009F73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76" w:type="dxa"/>
            <w:shd w:val="clear" w:color="auto" w:fill="auto"/>
            <w:vAlign w:val="center"/>
          </w:tcPr>
          <w:p w14:paraId="47F94326" w14:textId="77777777" w:rsidR="0034185D" w:rsidRPr="00E5049F" w:rsidRDefault="0034185D" w:rsidP="009F738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5049F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4091DFF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31,814,924,867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7492A4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30,008,627,528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0CE76D5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96,439,839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255B498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170,207,427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3A20711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30,275,274,794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09A08B2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30,008,627,528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6F0634C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96,439,839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5C245EB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170,207,427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A523578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30,275,274,794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3EDA362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18.45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45B5B7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- 1,539,650,073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FCFD48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- 4.84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18BD5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1723C5D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</w:tr>
      <w:tr w:rsidR="00BA58D9" w14:paraId="486664F1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0D1A703D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4A50804B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0901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D569690" w14:textId="77777777" w:rsidR="0034185D" w:rsidRDefault="0034185D" w:rsidP="009F73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90901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4DDAD99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3,680,553,000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FD985E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3,616,017,017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36F32D9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2A299E1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19A22808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3,616,017,017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7CE6684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3,616,017,017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2E3CA1C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671610C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48D72F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3,616,017,017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51801FB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2.20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B4D428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- 64,535,983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DFD7AA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- 1.75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58059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BDAEA9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BA58D9" w14:paraId="2779EE54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1B3B537C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4DFE7F08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0901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375C3E95" w14:textId="77777777" w:rsidR="0034185D" w:rsidRDefault="0034185D" w:rsidP="009F73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90901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8D9AA7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1,354,571,062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16CF33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1,224,695,677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4BBA6A7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714,388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4993B5B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52,851,850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42AE37C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1,278,261,915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309E4CB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1,224,695,677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43F1111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714,388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122A9E8B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52,851,850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810EA87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1,278,261,915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C02011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0.78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3F03368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- 76,309,147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0F1002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- 5.63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9F130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39A91AE7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BA58D9" w14:paraId="1E393273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0BB8E143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4EA68B86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0901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64378C2" w14:textId="77777777" w:rsidR="0034185D" w:rsidRDefault="0034185D" w:rsidP="009F73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90901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457C8597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18,119,315,006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51DC6E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16,830,654,679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7264459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56,517,218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BCF6CA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94,991,307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2F87392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16,982,163,204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71A9414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16,830,654,679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0539F0A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56,517,218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1AD2D30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94,991,307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4F64D2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16,982,163,204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7FB491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10.35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E306C8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- 1,137,151,802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2C010BE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- 6.28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4F2E7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41B6D5E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BA58D9" w14:paraId="0167EBB8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13512159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2A791652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0901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25A0A1B" w14:textId="77777777" w:rsidR="0034185D" w:rsidRDefault="0034185D" w:rsidP="009F73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90901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534257C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434,974,163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32DEF9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365,966,541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044E631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14,093,830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4E3BD89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2,250,150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68F03ED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382,310,521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63A89EB7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365,966,541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56DDCB0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14,093,830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15C3227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2,250,150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A0CFA6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382,310,521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5EF01C5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0.23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C7BE91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- 52,663,642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8A99C4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- 12.11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DE0F5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B00311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BA58D9" w14:paraId="75B7213B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0ACA9357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18832B81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0901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B28A9FF" w14:textId="77777777" w:rsidR="0034185D" w:rsidRDefault="0034185D" w:rsidP="009F73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90901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20E91A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8,225,511,636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3F7DA5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7,971,293,614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3680076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25,114,403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68AA004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20,114,120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5CD933D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8,016,522,137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13A620E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7,971,293,614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67495CC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25,114,403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478A80B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20,114,120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3D3637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8,016,522,137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7F9CCD2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4.89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D7694E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- 208,989,499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93C207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- 2.54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B5487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5FA91C7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BA58D9" w:rsidRPr="00E5049F" w14:paraId="51F81613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0D82C042" w14:textId="77777777" w:rsidR="0034185D" w:rsidRPr="00E5049F" w:rsidRDefault="0034185D" w:rsidP="009F73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5049F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6C166623" w14:textId="77777777" w:rsidR="0034185D" w:rsidRPr="00E5049F" w:rsidRDefault="0034185D" w:rsidP="009F73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76" w:type="dxa"/>
            <w:shd w:val="clear" w:color="auto" w:fill="auto"/>
            <w:vAlign w:val="center"/>
          </w:tcPr>
          <w:p w14:paraId="32593577" w14:textId="77777777" w:rsidR="0034185D" w:rsidRPr="00E5049F" w:rsidRDefault="0034185D" w:rsidP="009F738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5049F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2364EDA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12,925,822,436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1FEB85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10,974,097,561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53F3188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847,886,995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2FFFF58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205,698,638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097B7F7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12,027,683,194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61D57A8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10,974,097,561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55CB654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847,886,995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76F8A6B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205,698,638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3C20791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12,027,683,194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4D36E68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7.33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E3F64F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- 898,139,242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110779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- 6.95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C900C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D2F7DC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</w:tr>
      <w:tr w:rsidR="00BA58D9" w14:paraId="5832B482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3573C353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35191AA0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0901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F1F2CF1" w14:textId="77777777" w:rsidR="0034185D" w:rsidRDefault="0034185D" w:rsidP="009F73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90901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0A0BD19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12,472,916,270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274AF5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10,567,181,024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5176EDB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847,371,579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5A89D11B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203,484,438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7427EAE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11,618,037,041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3A6C521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10,567,181,024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689583E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847,371,579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4AF34A48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203,484,438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275798E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11,618,037,041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FC52EC7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7.08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AA05B3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- 854,879,229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4D90FE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- 6.85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44A5A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292E39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BA58D9" w14:paraId="26433096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2C43BB18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3D6D465C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0901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4310B92" w14:textId="77777777" w:rsidR="0034185D" w:rsidRDefault="0034185D" w:rsidP="009F73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90901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089592D8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452,906,166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D2F21C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406,916,537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44301A8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515,416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4756B5B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2,214,200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27A4472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409,646,153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644A1C0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406,916,537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0A22EEC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515,416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792DEEE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2,214,200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233D64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409,646,153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9AF8C0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0.25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E9AB6B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- 43,260,013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061493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- 9.55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43048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791142F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BA58D9" w:rsidRPr="00E5049F" w14:paraId="02957CB9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7AABB425" w14:textId="77777777" w:rsidR="0034185D" w:rsidRPr="00E5049F" w:rsidRDefault="0034185D" w:rsidP="009F73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5049F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282ADE7D" w14:textId="77777777" w:rsidR="0034185D" w:rsidRPr="00E5049F" w:rsidRDefault="0034185D" w:rsidP="009F73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76" w:type="dxa"/>
            <w:shd w:val="clear" w:color="auto" w:fill="auto"/>
            <w:vAlign w:val="center"/>
          </w:tcPr>
          <w:p w14:paraId="0FA61C62" w14:textId="77777777" w:rsidR="0034185D" w:rsidRPr="00E5049F" w:rsidRDefault="0034185D" w:rsidP="009F738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5049F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729B8D3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6,720,492,000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484E72B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6,366,228,683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09A5506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2609B1CB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5CF68BB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6,366,228,683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7959E20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6,366,228,683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084254B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73B875F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691CF1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6,366,228,683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2C2305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3.88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EC67AE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- 354,263,317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F653027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- 5.27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F5324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34963C5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</w:tr>
      <w:tr w:rsidR="00BA58D9" w14:paraId="2A1880E0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3BDE71A4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5FBA6F67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0901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E50B68F" w14:textId="77777777" w:rsidR="0034185D" w:rsidRDefault="0034185D" w:rsidP="009F73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90901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4978544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6,720,492,000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845265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6,366,228,683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7FDBD00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2EC9B91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0BCED26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6,366,228,683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186B20A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6,366,228,683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60D0489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317E6D6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A36DA8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6,366,228,683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56996E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3.88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ECDED8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- 354,263,317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1F6D2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- 5.27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AB41B7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7A04ED8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BA58D9" w:rsidRPr="00E5049F" w14:paraId="55E310E9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0914D38A" w14:textId="77777777" w:rsidR="0034185D" w:rsidRPr="00E5049F" w:rsidRDefault="0034185D" w:rsidP="009F73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5049F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7F041784" w14:textId="77777777" w:rsidR="0034185D" w:rsidRPr="00E5049F" w:rsidRDefault="0034185D" w:rsidP="009F73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76" w:type="dxa"/>
            <w:shd w:val="clear" w:color="auto" w:fill="auto"/>
            <w:vAlign w:val="center"/>
          </w:tcPr>
          <w:p w14:paraId="5B07209B" w14:textId="77777777" w:rsidR="0034185D" w:rsidRPr="00E5049F" w:rsidRDefault="0034185D" w:rsidP="009F738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5049F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3B7ACBA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3,300,329,000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0E47EDE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2,923,917,199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08E3EE6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2B3CD01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5707B57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2,923,917,199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5DC91EB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2,923,917,199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07AB80A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59739FB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3C43FB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2,923,917,199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5ACE68A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1.78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B92194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- 376,411,801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EE0724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- 11.41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8C5A6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2A74977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</w:tr>
      <w:tr w:rsidR="00BA58D9" w14:paraId="765A0C41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030C9756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151665CF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0901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74C6615" w14:textId="77777777" w:rsidR="0034185D" w:rsidRDefault="0034185D" w:rsidP="009F73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90901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8F500B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3,284,919,000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A29DC4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2,911,595,451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52F366AE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5EB6FC7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2D0090F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2,911,595,451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09C51F0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2,911,595,451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6A433EB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30C97B5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3C8CE34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2,911,595,451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3F75F7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1.77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4159E0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- 373,323,549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C5BADC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- 11.36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25CF0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2985354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BA58D9" w14:paraId="78723C55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7795188A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2DDB5AF3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0901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533CD6A5" w14:textId="77777777" w:rsidR="0034185D" w:rsidRDefault="0034185D" w:rsidP="009F73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90901">
              <w:rPr>
                <w:rFonts w:ascii="標楷體" w:eastAsia="標楷體" w:hAnsi="標楷體" w:hint="eastAsia"/>
                <w:noProof/>
                <w:sz w:val="20"/>
              </w:rPr>
              <w:t>還本付息事務支出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00364E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15,410,000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D42365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12,321,748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702BE50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5EFDF83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5028122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12,321,748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2C4D102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12,321,748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2372560E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745C2A67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ED3B10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12,321,748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6A3AF38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0.01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29DF67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- 3,088,252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104D3F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- 20.04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44DFD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A4BC93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BA58D9" w:rsidRPr="00E5049F" w14:paraId="57AD2DF7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5181796C" w14:textId="77777777" w:rsidR="0034185D" w:rsidRPr="00E5049F" w:rsidRDefault="0034185D" w:rsidP="009F73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5049F">
              <w:rPr>
                <w:rFonts w:ascii="新細明體" w:eastAsia="標楷體" w:hAnsi="新細明體"/>
                <w:b/>
                <w:noProof/>
                <w:sz w:val="20"/>
              </w:rPr>
              <w:t>9</w:t>
            </w: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6F1BF77A" w14:textId="77777777" w:rsidR="0034185D" w:rsidRPr="00E5049F" w:rsidRDefault="0034185D" w:rsidP="009F73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76" w:type="dxa"/>
            <w:shd w:val="clear" w:color="auto" w:fill="auto"/>
            <w:vAlign w:val="center"/>
          </w:tcPr>
          <w:p w14:paraId="1EF1FBF5" w14:textId="77777777" w:rsidR="0034185D" w:rsidRPr="00E5049F" w:rsidRDefault="0034185D" w:rsidP="009F738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5049F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445BAA9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2,030,780,730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BAB37D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1,502,352,333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428B2C8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289,552,221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7037C13B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151,784,589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25FCE94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1,943,689,143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728CF69E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1,502,352,333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24DDF85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289,552,221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728D260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151,784,589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2BF7CCA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1,943,689,143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5C72156D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1.18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FACE7BE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- 87,091,587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743222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b/>
                <w:noProof/>
                <w:kern w:val="0"/>
                <w:sz w:val="20"/>
              </w:rPr>
              <w:t>- 4.29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8188CE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56A3CD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b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</w:tr>
      <w:tr w:rsidR="00BA58D9" w14:paraId="108EF8F3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29C95478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2BBA3D1D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0901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2C739E2" w14:textId="77777777" w:rsidR="0034185D" w:rsidRDefault="0034185D" w:rsidP="009F73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90901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50045D5B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2,029,457,853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27E461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1,502,352,333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5154F9D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289,552,221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44017A2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151,784,589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07B739B4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1,943,689,143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1B2D6F9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1,502,352,333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391E5BA8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289,552,221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5CAEFC2B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151,784,589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00CEA0B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1,943,689,143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A7B7B77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1.18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E3C6B67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- 85,768,710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EF15330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- 4.23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11538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22BEE61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BA58D9" w14:paraId="4CB9D82D" w14:textId="77777777" w:rsidTr="001868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4"/>
        </w:trPr>
        <w:tc>
          <w:tcPr>
            <w:tcW w:w="355" w:type="dxa"/>
            <w:shd w:val="clear" w:color="auto" w:fill="auto"/>
            <w:vAlign w:val="center"/>
          </w:tcPr>
          <w:p w14:paraId="57F132E8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2" w:type="dxa"/>
            <w:gridSpan w:val="2"/>
            <w:shd w:val="clear" w:color="auto" w:fill="auto"/>
            <w:vAlign w:val="center"/>
          </w:tcPr>
          <w:p w14:paraId="5B3AC3B3" w14:textId="77777777" w:rsidR="0034185D" w:rsidRDefault="0034185D" w:rsidP="009F73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790901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8728690" w14:textId="77777777" w:rsidR="0034185D" w:rsidRDefault="0034185D" w:rsidP="009F73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90901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5CA128A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1,322,877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DA1E06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1" w:type="dxa"/>
            <w:gridSpan w:val="3"/>
            <w:shd w:val="clear" w:color="auto" w:fill="auto"/>
            <w:vAlign w:val="center"/>
          </w:tcPr>
          <w:p w14:paraId="362A45F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ECB660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2C151A91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</w:tcPr>
          <w:p w14:paraId="40A8FD39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2E0757A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6ABAD412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C66A30A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8896AB6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ACF84CF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- 1,322,877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26D7FC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- 100.00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38AFC5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28BBEE83" w14:textId="77777777" w:rsidR="0034185D" w:rsidRPr="002540C0" w:rsidRDefault="0034185D" w:rsidP="009F7382">
            <w:pPr>
              <w:jc w:val="right"/>
              <w:rPr>
                <w:rFonts w:ascii="新細明體" w:eastAsia="標楷體" w:hAnsi="新細明體"/>
                <w:kern w:val="0"/>
                <w:sz w:val="20"/>
              </w:rPr>
            </w:pPr>
            <w:r w:rsidRPr="002540C0">
              <w:rPr>
                <w:rFonts w:ascii="新細明體" w:eastAsia="標楷體" w:hAnsi="新細明體"/>
                <w:noProof/>
                <w:kern w:val="0"/>
                <w:sz w:val="20"/>
              </w:rPr>
              <w:t>--</w:t>
            </w:r>
          </w:p>
        </w:tc>
      </w:tr>
    </w:tbl>
    <w:p w14:paraId="30EEF657" w14:textId="251AD6C1" w:rsidR="00ED38BF" w:rsidRDefault="0034185D">
      <w:pPr>
        <w:ind w:right="7"/>
        <w:jc w:val="both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/>
          <w:sz w:val="20"/>
        </w:rPr>
        <w:t>註</w:t>
      </w:r>
      <w:proofErr w:type="gramEnd"/>
      <w:r>
        <w:rPr>
          <w:rFonts w:ascii="標楷體" w:eastAsia="標楷體" w:hAnsi="標楷體"/>
          <w:sz w:val="20"/>
        </w:rPr>
        <w:t>：</w:t>
      </w:r>
      <w:proofErr w:type="gramStart"/>
      <w:r w:rsidR="008E1599">
        <w:rPr>
          <w:rFonts w:ascii="標楷體" w:eastAsia="標楷體" w:hAnsi="標楷體" w:hint="eastAsia"/>
          <w:sz w:val="20"/>
        </w:rPr>
        <w:t>113</w:t>
      </w:r>
      <w:proofErr w:type="gramEnd"/>
      <w:r>
        <w:rPr>
          <w:rFonts w:ascii="標楷體" w:eastAsia="標楷體" w:hAnsi="標楷體"/>
          <w:sz w:val="20"/>
        </w:rPr>
        <w:t>年度第二預備金原編列預算數</w:t>
      </w:r>
      <w:r w:rsidR="008E1599">
        <w:rPr>
          <w:rFonts w:ascii="標楷體" w:eastAsia="標楷體" w:hAnsi="標楷體" w:hint="eastAsia"/>
          <w:sz w:val="20"/>
        </w:rPr>
        <w:t>4億元</w:t>
      </w:r>
      <w:r>
        <w:rPr>
          <w:rFonts w:ascii="標楷體" w:eastAsia="標楷體" w:hAnsi="標楷體"/>
          <w:sz w:val="20"/>
        </w:rPr>
        <w:t>，經</w:t>
      </w:r>
      <w:r w:rsidR="008E1599">
        <w:rPr>
          <w:rFonts w:ascii="標楷體" w:eastAsia="標楷體" w:hAnsi="標楷體" w:hint="eastAsia"/>
          <w:sz w:val="20"/>
        </w:rPr>
        <w:t>高雄</w:t>
      </w:r>
      <w:r>
        <w:rPr>
          <w:rFonts w:ascii="標楷體" w:eastAsia="標楷體" w:hAnsi="標楷體"/>
          <w:sz w:val="20"/>
        </w:rPr>
        <w:t>市政府核准動支</w:t>
      </w:r>
      <w:r w:rsidR="008E1599">
        <w:rPr>
          <w:rFonts w:ascii="標楷體" w:eastAsia="標楷體" w:hAnsi="標楷體" w:hint="eastAsia"/>
          <w:sz w:val="20"/>
        </w:rPr>
        <w:t>3億9</w:t>
      </w:r>
      <w:r w:rsidR="008E1599">
        <w:rPr>
          <w:rFonts w:ascii="標楷體" w:eastAsia="標楷體" w:hAnsi="標楷體"/>
          <w:sz w:val="20"/>
        </w:rPr>
        <w:t>,</w:t>
      </w:r>
      <w:r w:rsidR="008E1599">
        <w:rPr>
          <w:rFonts w:ascii="標楷體" w:eastAsia="標楷體" w:hAnsi="標楷體" w:hint="eastAsia"/>
          <w:sz w:val="20"/>
        </w:rPr>
        <w:t>867萬餘元</w:t>
      </w:r>
      <w:r>
        <w:rPr>
          <w:rFonts w:ascii="標楷體" w:eastAsia="標楷體" w:hAnsi="標楷體"/>
          <w:sz w:val="20"/>
        </w:rPr>
        <w:t>，賸餘1</w:t>
      </w:r>
      <w:r w:rsidR="008E1599">
        <w:rPr>
          <w:rFonts w:ascii="標楷體" w:eastAsia="標楷體" w:hAnsi="標楷體" w:hint="eastAsia"/>
          <w:sz w:val="20"/>
        </w:rPr>
        <w:t>3</w:t>
      </w:r>
      <w:r w:rsidR="008E1599">
        <w:rPr>
          <w:rFonts w:ascii="標楷體" w:eastAsia="標楷體" w:hAnsi="標楷體"/>
          <w:sz w:val="20"/>
        </w:rPr>
        <w:t>2</w:t>
      </w:r>
      <w:r>
        <w:rPr>
          <w:rFonts w:ascii="標楷體" w:eastAsia="標楷體" w:hAnsi="標楷體"/>
          <w:sz w:val="20"/>
        </w:rPr>
        <w:t>萬餘元。</w:t>
      </w:r>
    </w:p>
    <w:sectPr w:rsidR="00ED38BF" w:rsidSect="00503259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0FEBE" w14:textId="77777777" w:rsidR="0034185D" w:rsidRDefault="0034185D">
      <w:r>
        <w:separator/>
      </w:r>
    </w:p>
  </w:endnote>
  <w:endnote w:type="continuationSeparator" w:id="0">
    <w:p w14:paraId="0882AC9E" w14:textId="77777777" w:rsidR="0034185D" w:rsidRDefault="0034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FE717" w14:textId="69831A40" w:rsidR="00073EA6" w:rsidRDefault="00073EA6" w:rsidP="00073EA6">
    <w:pPr>
      <w:pStyle w:val="a4"/>
      <w:ind w:firstLine="200"/>
      <w:jc w:val="center"/>
    </w:pPr>
    <w:r>
      <w:rPr>
        <w:rFonts w:ascii="標楷體" w:eastAsia="標楷體" w:hAnsi="標楷體" w:hint="eastAsia"/>
      </w:rPr>
      <w:t>第</w:t>
    </w:r>
    <w:r>
      <w:rPr>
        <w:rFonts w:ascii="標楷體" w:eastAsia="標楷體" w:hAnsi="標楷體"/>
      </w:rPr>
      <w:t>10</w:t>
    </w:r>
    <w:r w:rsidR="009729A7">
      <w:rPr>
        <w:rFonts w:ascii="標楷體" w:eastAsia="標楷體" w:hAnsi="標楷體" w:hint="eastAsia"/>
      </w:rPr>
      <w:t>-1</w:t>
    </w:r>
    <w:r>
      <w:rPr>
        <w:rFonts w:ascii="標楷體" w:eastAsia="標楷體" w:hAnsi="標楷體" w:hint="eastAsia"/>
      </w:rPr>
      <w:t>-</w:t>
    </w:r>
    <w:r>
      <w:rPr>
        <w:rFonts w:ascii="標楷體" w:eastAsia="標楷體" w:hAnsi="標楷體"/>
      </w:rPr>
      <w:t>1</w:t>
    </w:r>
    <w:r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D2293" w14:textId="77777777" w:rsidR="0034185D" w:rsidRDefault="0034185D">
      <w:r>
        <w:separator/>
      </w:r>
    </w:p>
  </w:footnote>
  <w:footnote w:type="continuationSeparator" w:id="0">
    <w:p w14:paraId="13A9AE6E" w14:textId="77777777" w:rsidR="0034185D" w:rsidRDefault="0034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5989E" w14:textId="0D4C8308" w:rsidR="0033339B" w:rsidRDefault="000676A5">
    <w:pPr>
      <w:pStyle w:val="a3"/>
      <w:jc w:val="center"/>
    </w:pPr>
    <w:r w:rsidRPr="000676A5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0676A5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0676A5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</w:t>
    </w:r>
    <w:r w:rsidR="007A5795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0676A5">
      <w:rPr>
        <w:rFonts w:ascii="標楷體" w:eastAsia="標楷體" w:hAnsi="標楷體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172DE" w14:textId="478ADFAE" w:rsidR="0018687C" w:rsidRDefault="0018687C" w:rsidP="0018687C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>
      <w:rPr>
        <w:rFonts w:ascii="標楷體" w:eastAsia="標楷體" w:hint="eastAsia"/>
        <w:b/>
        <w:spacing w:val="60"/>
        <w:sz w:val="32"/>
        <w:u w:val="single"/>
      </w:rPr>
      <w:t>歲出政事別</w:t>
    </w:r>
  </w:p>
  <w:p w14:paraId="34055CF9" w14:textId="3A4B583C" w:rsidR="0033339B" w:rsidRDefault="00D9296F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一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0676A5" w:rsidRPr="000676A5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33339B">
      <w:rPr>
        <w:rFonts w:ascii="標楷體" w:eastAsia="標楷體" w:hint="eastAsia"/>
        <w:b/>
        <w:spacing w:val="60"/>
        <w:sz w:val="32"/>
        <w:u w:val="single"/>
      </w:rPr>
      <w:t>年度</w:t>
    </w:r>
    <w:r w:rsidR="000676A5" w:rsidRPr="000676A5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="0033339B">
      <w:rPr>
        <w:rFonts w:ascii="標楷體" w:eastAsia="標楷體" w:hint="eastAsia"/>
        <w:b/>
        <w:spacing w:val="60"/>
        <w:sz w:val="32"/>
        <w:u w:val="single"/>
      </w:rPr>
      <w:t>總決算歲出政事別決算審定</w:t>
    </w:r>
    <w:r w:rsidR="00586E92">
      <w:rPr>
        <w:rFonts w:ascii="標楷體" w:eastAsia="標楷體" w:hint="eastAsia"/>
        <w:b/>
        <w:spacing w:val="60"/>
        <w:sz w:val="32"/>
        <w:u w:val="single"/>
      </w:rPr>
      <w:t>總</w:t>
    </w:r>
    <w:r w:rsidR="0033339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85D"/>
    <w:rsid w:val="00012B65"/>
    <w:rsid w:val="000676A5"/>
    <w:rsid w:val="00073EA6"/>
    <w:rsid w:val="000C5542"/>
    <w:rsid w:val="000F7EBC"/>
    <w:rsid w:val="00176556"/>
    <w:rsid w:val="0018687C"/>
    <w:rsid w:val="001D045E"/>
    <w:rsid w:val="002540C0"/>
    <w:rsid w:val="0033339B"/>
    <w:rsid w:val="0034185D"/>
    <w:rsid w:val="003B22B5"/>
    <w:rsid w:val="00415D28"/>
    <w:rsid w:val="00503259"/>
    <w:rsid w:val="00586E92"/>
    <w:rsid w:val="005A0053"/>
    <w:rsid w:val="005C229D"/>
    <w:rsid w:val="00671557"/>
    <w:rsid w:val="007A5795"/>
    <w:rsid w:val="007C5530"/>
    <w:rsid w:val="00822C64"/>
    <w:rsid w:val="008E1599"/>
    <w:rsid w:val="009729A7"/>
    <w:rsid w:val="00A70E4D"/>
    <w:rsid w:val="00B10685"/>
    <w:rsid w:val="00B72CD3"/>
    <w:rsid w:val="00BA58D9"/>
    <w:rsid w:val="00C84213"/>
    <w:rsid w:val="00D3677E"/>
    <w:rsid w:val="00D9296F"/>
    <w:rsid w:val="00E14208"/>
    <w:rsid w:val="00E97D4A"/>
    <w:rsid w:val="00ED38BF"/>
    <w:rsid w:val="00EF4AE3"/>
    <w:rsid w:val="00F3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2976F78"/>
  <w15:chartTrackingRefBased/>
  <w15:docId w15:val="{DD297BA9-BF38-4BA3-A28F-63CF3EBA3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semiHidden/>
    <w:rsid w:val="00073EA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6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0fqgyPDL2a3piH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0fqgyPDL2a3piH歲出政事別決算審定表.dot</Template>
  <TotalTime>27</TotalTime>
  <Pages>1</Pages>
  <Words>856</Words>
  <Characters>3961</Characters>
  <Application>Microsoft Office Word</Application>
  <DocSecurity>0</DocSecurity>
  <Lines>33</Lines>
  <Paragraphs>9</Paragraphs>
  <ScaleCrop>false</ScaleCrop>
  <Company>N.A.O.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黃怡菁</dc:creator>
  <cp:keywords/>
  <cp:lastModifiedBy>黃國星</cp:lastModifiedBy>
  <cp:revision>14</cp:revision>
  <cp:lastPrinted>2025-06-03T02:31:00Z</cp:lastPrinted>
  <dcterms:created xsi:type="dcterms:W3CDTF">2025-06-02T09:22:00Z</dcterms:created>
  <dcterms:modified xsi:type="dcterms:W3CDTF">2025-06-28T05:51:00Z</dcterms:modified>
</cp:coreProperties>
</file>