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2FB620DB" w14:textId="77777777" w:rsidTr="001B335E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C2E34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557E1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4E85" w14:textId="47AFAB7C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B335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61C62E82" w14:textId="77777777" w:rsidTr="001B335E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7917318B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9D4A659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DFE59C2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167CFC81" w14:textId="77777777" w:rsidTr="003A143E">
        <w:trPr>
          <w:cantSplit/>
          <w:trHeight w:val="340"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0AF31290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2A1BCFE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0804274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22640F36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73A84F79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1AFDD26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1354F816" w14:textId="77777777" w:rsidTr="003A143E">
        <w:trPr>
          <w:cantSplit/>
          <w:trHeight w:val="340"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3EFA0DA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2AFAA9AE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6D4C53EC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243C6B2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3CE7E96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27F2B2C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24C1F86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40644FE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635A36B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16F3117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05F187B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1DEFC1D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11EBE020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2101D3A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5E20EDE7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3053A105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1B335E" w:rsidRPr="00484F31" w14:paraId="6116BD7F" w14:textId="77777777" w:rsidTr="00EE27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710D3B35" w14:textId="77777777" w:rsidR="001B335E" w:rsidRPr="00484F31" w:rsidRDefault="001B335E" w:rsidP="00EE270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3A55811" w14:textId="77777777" w:rsidR="001B335E" w:rsidRPr="00484F31" w:rsidRDefault="001B335E" w:rsidP="00EE270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93048BD" w14:textId="77777777" w:rsidR="001B335E" w:rsidRPr="00484F31" w:rsidRDefault="001B335E" w:rsidP="00EE2704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84F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6335DA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834,332,000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15D911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483,374,767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235382B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230,074,040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B89F09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BA1F2B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713,448,807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4A9B0C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2B00D0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- 9,970,488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FCB034D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4A95B6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483,374,767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5E40F4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220,103,552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EEC8AE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956E63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703,478,319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B8A820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- 130,853,681</w:t>
            </w:r>
          </w:p>
        </w:tc>
      </w:tr>
      <w:tr w:rsidR="001B335E" w:rsidRPr="00484F31" w14:paraId="1B5E913C" w14:textId="77777777" w:rsidTr="00EE27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4070A43A" w14:textId="34AA4BDD" w:rsidR="001B335E" w:rsidRPr="00484F31" w:rsidRDefault="00E12C1B" w:rsidP="00EE270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3C591EE9" w14:textId="77777777" w:rsidR="001B335E" w:rsidRPr="00484F31" w:rsidRDefault="001B335E" w:rsidP="00EE2704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4203A251" w14:textId="77777777" w:rsidR="001B335E" w:rsidRPr="00484F31" w:rsidRDefault="001B335E" w:rsidP="00EE2704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484F31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76D6D1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834,332,000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1BDE28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483,374,767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2649EB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230,074,040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EEAEB6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B15D00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713,448,807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3499D86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2CCCF7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- 9,970,488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BFC471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E02368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483,374,767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BB061B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220,103,552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CE5EB8F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8ABE2B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703,478,319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4AE3CC8" w14:textId="77777777" w:rsidR="001B335E" w:rsidRPr="00484F31" w:rsidRDefault="001B335E" w:rsidP="00EE270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84F31">
              <w:rPr>
                <w:rFonts w:ascii="新細明體" w:hAnsi="新細明體"/>
                <w:b/>
                <w:noProof/>
                <w:spacing w:val="-6"/>
                <w:sz w:val="20"/>
              </w:rPr>
              <w:t>- 130,853,681</w:t>
            </w:r>
          </w:p>
        </w:tc>
      </w:tr>
      <w:tr w:rsidR="001B335E" w14:paraId="01104FE0" w14:textId="77777777" w:rsidTr="00EE27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300" w:type="dxa"/>
            <w:shd w:val="clear" w:color="auto" w:fill="auto"/>
            <w:vAlign w:val="center"/>
          </w:tcPr>
          <w:p w14:paraId="15F676B4" w14:textId="77777777" w:rsidR="001B335E" w:rsidRDefault="001B335E" w:rsidP="00EE270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B348AF1" w14:textId="535872F0" w:rsidR="001B335E" w:rsidRDefault="00E12C1B" w:rsidP="00EE2704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9C31832" w14:textId="77777777" w:rsidR="001B335E" w:rsidRDefault="001B335E" w:rsidP="00EE2704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D2AD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83E511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834,332,000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F7B224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483,374,767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79D763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230,074,040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48AF4D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7A21F9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713,448,807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7610D1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700714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- 9,970,488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CC6C58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656341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483,374,767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9D950D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220,103,552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46BBE6F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757056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703,478,319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86335B6" w14:textId="77777777" w:rsidR="001B335E" w:rsidRPr="00DF667B" w:rsidRDefault="001B335E" w:rsidP="00EE270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D2AD6">
              <w:rPr>
                <w:rFonts w:ascii="新細明體" w:hAnsi="新細明體"/>
                <w:noProof/>
                <w:spacing w:val="-6"/>
                <w:sz w:val="20"/>
              </w:rPr>
              <w:t>- 130,853,681</w:t>
            </w:r>
          </w:p>
        </w:tc>
      </w:tr>
    </w:tbl>
    <w:p w14:paraId="08DA760F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 w:rsidSect="003A143E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E3A72" w14:textId="77777777" w:rsidR="001B335E" w:rsidRDefault="001B335E">
      <w:r>
        <w:separator/>
      </w:r>
    </w:p>
  </w:endnote>
  <w:endnote w:type="continuationSeparator" w:id="0">
    <w:p w14:paraId="4CCE2232" w14:textId="77777777" w:rsidR="001B335E" w:rsidRDefault="001B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926B" w14:textId="14744990" w:rsidR="003A143E" w:rsidRPr="003A143E" w:rsidRDefault="003A143E">
    <w:pPr>
      <w:pStyle w:val="a4"/>
      <w:jc w:val="center"/>
      <w:rPr>
        <w:rFonts w:ascii="標楷體" w:eastAsia="標楷體" w:hAnsi="標楷體"/>
      </w:rPr>
    </w:pPr>
    <w:r w:rsidRPr="003A143E">
      <w:rPr>
        <w:rFonts w:ascii="標楷體" w:eastAsia="標楷體" w:hAnsi="標楷體" w:hint="eastAsia"/>
      </w:rPr>
      <w:t>第9-3-</w:t>
    </w:r>
    <w:sdt>
      <w:sdtPr>
        <w:rPr>
          <w:rFonts w:ascii="標楷體" w:eastAsia="標楷體" w:hAnsi="標楷體"/>
        </w:rPr>
        <w:id w:val="810225121"/>
        <w:docPartObj>
          <w:docPartGallery w:val="Page Numbers (Bottom of Page)"/>
          <w:docPartUnique/>
        </w:docPartObj>
      </w:sdtPr>
      <w:sdtEndPr/>
      <w:sdtContent>
        <w:r w:rsidRPr="003A143E">
          <w:rPr>
            <w:rFonts w:ascii="標楷體" w:eastAsia="標楷體" w:hAnsi="標楷體"/>
          </w:rPr>
          <w:fldChar w:fldCharType="begin"/>
        </w:r>
        <w:r w:rsidRPr="003A143E">
          <w:rPr>
            <w:rFonts w:ascii="標楷體" w:eastAsia="標楷體" w:hAnsi="標楷體"/>
          </w:rPr>
          <w:instrText>PAGE   \* MERGEFORMAT</w:instrText>
        </w:r>
        <w:r w:rsidRPr="003A143E">
          <w:rPr>
            <w:rFonts w:ascii="標楷體" w:eastAsia="標楷體" w:hAnsi="標楷體"/>
          </w:rPr>
          <w:fldChar w:fldCharType="separate"/>
        </w:r>
        <w:r w:rsidRPr="003A143E">
          <w:rPr>
            <w:rFonts w:ascii="標楷體" w:eastAsia="標楷體" w:hAnsi="標楷體"/>
            <w:lang w:val="zh-TW"/>
          </w:rPr>
          <w:t>2</w:t>
        </w:r>
        <w:r w:rsidRPr="003A143E">
          <w:rPr>
            <w:rFonts w:ascii="標楷體" w:eastAsia="標楷體" w:hAnsi="標楷體"/>
          </w:rPr>
          <w:fldChar w:fldCharType="end"/>
        </w:r>
        <w:r w:rsidRPr="003A143E">
          <w:rPr>
            <w:rFonts w:ascii="標楷體" w:eastAsia="標楷體" w:hAnsi="標楷體" w:hint="eastAsia"/>
          </w:rPr>
          <w:t>頁</w:t>
        </w:r>
      </w:sdtContent>
    </w:sdt>
  </w:p>
  <w:p w14:paraId="6D679824" w14:textId="77777777" w:rsidR="003A143E" w:rsidRPr="003A143E" w:rsidRDefault="003A143E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FC2C4" w14:textId="77777777" w:rsidR="001B335E" w:rsidRDefault="001B335E">
      <w:r>
        <w:separator/>
      </w:r>
    </w:p>
  </w:footnote>
  <w:footnote w:type="continuationSeparator" w:id="0">
    <w:p w14:paraId="2E35629F" w14:textId="77777777" w:rsidR="001B335E" w:rsidRDefault="001B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79AF" w14:textId="213F42F3" w:rsidR="00A82CB1" w:rsidRDefault="00B045E7">
    <w:pPr>
      <w:pStyle w:val="a3"/>
      <w:jc w:val="center"/>
    </w:pPr>
    <w:r w:rsidRPr="00B045E7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B045E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B045E7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B045E7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B045E7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03CE2" w14:textId="18F1E13A" w:rsidR="00A82CB1" w:rsidRDefault="003A143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B045E7" w:rsidRPr="00B045E7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B045E7" w:rsidRPr="00B045E7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B045E7" w:rsidRPr="00B045E7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6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5E"/>
    <w:rsid w:val="000E0216"/>
    <w:rsid w:val="00183F3F"/>
    <w:rsid w:val="001B335E"/>
    <w:rsid w:val="003A143E"/>
    <w:rsid w:val="003C15BB"/>
    <w:rsid w:val="009C47CC"/>
    <w:rsid w:val="00A82CB1"/>
    <w:rsid w:val="00B045E7"/>
    <w:rsid w:val="00CB0F10"/>
    <w:rsid w:val="00DF667B"/>
    <w:rsid w:val="00E1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AB1D680"/>
  <w15:chartTrackingRefBased/>
  <w15:docId w15:val="{9F166CA1-DCE8-4EA0-A214-980C64C6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3A143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5eZnewv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O5eZnewv歲入來源別總表.dot</Template>
  <TotalTime>8</TotalTime>
  <Pages>1</Pages>
  <Words>131</Words>
  <Characters>355</Characters>
  <Application>Microsoft Office Word</Application>
  <DocSecurity>0</DocSecurity>
  <Lines>2</Lines>
  <Paragraphs>1</Paragraphs>
  <ScaleCrop>false</ScaleCrop>
  <Company>N.A.O.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湯靜芸</dc:creator>
  <cp:keywords/>
  <cp:lastModifiedBy>湯靜芸</cp:lastModifiedBy>
  <cp:revision>4</cp:revision>
  <dcterms:created xsi:type="dcterms:W3CDTF">2025-06-03T07:10:00Z</dcterms:created>
  <dcterms:modified xsi:type="dcterms:W3CDTF">2025-06-06T08:26:00Z</dcterms:modified>
</cp:coreProperties>
</file>