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56EC7583" w14:textId="77777777" w:rsidTr="00737E09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D0FB6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0871E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C671C" w14:textId="0ACF76B6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737E0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6092D9C4" w14:textId="77777777" w:rsidTr="00737E09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14:paraId="48650259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6617EF6A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3F48A29B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0C776CAF" w14:textId="77777777" w:rsidTr="005B36EF">
        <w:trPr>
          <w:cantSplit/>
          <w:trHeight w:val="340"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7CB91CA6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648D1473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13565B45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72F81139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31B9A986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3AA95039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3ECF33CD" w14:textId="77777777" w:rsidTr="005B36EF">
        <w:trPr>
          <w:cantSplit/>
          <w:trHeight w:val="340"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5C911E1C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463CFC47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2CA6FD0C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1D46734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32C03970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136859B4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254603F7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0A12EFB4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13827F1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10537A9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6D93B545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569E08E8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07C89B67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35FE8035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7F893729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4E160BCA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737E09" w:rsidRPr="001860C9" w14:paraId="734DAA3D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18B5BF8A" w14:textId="77777777" w:rsidR="00737E09" w:rsidRPr="001860C9" w:rsidRDefault="00737E09" w:rsidP="008859C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F81C583" w14:textId="77777777" w:rsidR="00737E09" w:rsidRPr="001860C9" w:rsidRDefault="00737E09" w:rsidP="008859C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0082E4CC" w14:textId="77777777" w:rsidR="00737E09" w:rsidRPr="001860C9" w:rsidRDefault="00737E09" w:rsidP="008859C4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1860C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900E0C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163,047,400,000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77B516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158,549,024,664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6AB9F3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8,700,467,288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6C7885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2,066,750,311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58469B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169,316,242,263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2997C4D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5428791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200,000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457873C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CEC0688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158,549,024,664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5C33AF0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8,700,667,288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DB8F77B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2,066,750,311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FB11E8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169,316,442,263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9EAE485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6,269,042,263</w:t>
            </w:r>
          </w:p>
        </w:tc>
      </w:tr>
      <w:tr w:rsidR="00737E09" w:rsidRPr="001860C9" w14:paraId="0EF28A88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0588E3E5" w14:textId="77777777" w:rsidR="00737E09" w:rsidRPr="001860C9" w:rsidRDefault="00737E09" w:rsidP="008859C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F9B73DF" w14:textId="77777777" w:rsidR="00737E09" w:rsidRPr="001860C9" w:rsidRDefault="00737E09" w:rsidP="008859C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39B92E3E" w14:textId="77777777" w:rsidR="00737E09" w:rsidRPr="001860C9" w:rsidRDefault="00737E09" w:rsidP="008859C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1860C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2FE0A9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88,186,899,000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CA6899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92,612,025,192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1B67B5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5,496,998,552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667872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27,446,090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27AA9E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98,136,469,834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7C95D51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30DD840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52DD157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9C4B207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92,612,025,192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9EE6B98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5,496,998,552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AA270C6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27,446,090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CD2B82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98,136,469,834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E0AC9F5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9,949,570,834</w:t>
            </w:r>
          </w:p>
        </w:tc>
      </w:tr>
      <w:tr w:rsidR="00737E09" w14:paraId="7116B8E0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09B944AC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38C35FB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4FF9A33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遺產及贈與稅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CB8352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1,300,000,000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79D71A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2,403,005,137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B3DD31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D8009C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9C1FB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2,403,005,137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A78738F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9F61FE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2318F92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25D9A8D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2,403,005,137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BFEC3C6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7A977BE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63ABB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2,403,005,137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9BE357C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1,103,005,137</w:t>
            </w:r>
          </w:p>
        </w:tc>
      </w:tr>
      <w:tr w:rsidR="00737E09" w14:paraId="2CD63764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0FBF599F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ADDE022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CEC5B1B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700415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903,799,000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597B6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805,060,269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E0468F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40,289,233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BFFA681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A3727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845,349,502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E6A08C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4DFAF2E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4505F57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A66481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805,060,269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0E8C97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40,289,233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D85A0A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A7169B6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845,349,502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BF122F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- 58,449,498</w:t>
            </w:r>
          </w:p>
        </w:tc>
      </w:tr>
      <w:tr w:rsidR="00737E09" w14:paraId="00E201A0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3117C7E1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785BC054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2EE3C31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88105F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1,200,000,000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E8EDFE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1,690,885,536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FF0F2D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F60C63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46000A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1,690,885,536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57C63D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00DF6C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2C136CA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95FBEF2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1,690,885,536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92D2267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8DB71C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EB6AA6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1,690,885,536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0B312B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490,885,536</w:t>
            </w:r>
          </w:p>
        </w:tc>
      </w:tr>
      <w:tr w:rsidR="00737E09" w14:paraId="59010151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7965165C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617D351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4B128E3C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E77C66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7,544,000,000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89C1E6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7,675,790,769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8477551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86C6FBA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072177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7,675,790,769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39BA57A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5280B9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C518AA1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F40161C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7,675,790,769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89CFEE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9EC79E7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00D689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7,675,790,769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D712764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131,790,769</w:t>
            </w:r>
          </w:p>
        </w:tc>
      </w:tr>
      <w:tr w:rsidR="00737E09" w14:paraId="406B1C67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169C600A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81D0A6C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D2579D8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C03E8C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19,550,000,000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72C23A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20,826,534,420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5F95C3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00FBC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C80C5D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20,826,534,420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28F040E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39B76BD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E26E87A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5B19CE3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20,826,534,420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9DC8102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4E340C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22F6FD3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20,826,534,420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0E1C5BA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1,276,534,420</w:t>
            </w:r>
          </w:p>
        </w:tc>
      </w:tr>
      <w:tr w:rsidR="00737E09" w14:paraId="6BB9C2A6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682D7F38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4768573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41EA5B27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B7C0D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11,649,000,000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6E7BA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12,106,299,335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8ABDAA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9AF03C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EFF009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12,106,299,335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7C6960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8770121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87346B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96D0B17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12,106,299,335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74F29B3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2FFA8A6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4F59C01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12,106,299,335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D6EB8F2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457,299,335</w:t>
            </w:r>
          </w:p>
        </w:tc>
      </w:tr>
      <w:tr w:rsidR="00737E09" w14:paraId="20C05C48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506D56FC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DAEE4FB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9932616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契稅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28D69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1,835,000,000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BDF67D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2,875,434,803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CA5EEC1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C537AE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F5F8AE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2,875,434,803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3522FB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2FC2BD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F2978DF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50ED73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2,875,434,803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563A48F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AACEFA6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7263C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2,875,434,803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A6ADD8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1,040,434,803</w:t>
            </w:r>
          </w:p>
        </w:tc>
      </w:tr>
      <w:tr w:rsidR="00737E09" w14:paraId="5C553EF0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0EA0F566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FF30938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8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39B587E7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娛樂稅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2B8B9A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230,000,000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5974EE4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260,509,187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BA404A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415151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D962A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260,509,187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EA95191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0AAFF6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B1585C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B8D8B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260,509,187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55F1BB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CB7304A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AC48DE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260,509,187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184BD0D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30,509,187</w:t>
            </w:r>
          </w:p>
        </w:tc>
      </w:tr>
      <w:tr w:rsidR="00737E09" w14:paraId="6153F059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4D5C6543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CA5AC1B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9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AC86FD0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76368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43,912,100,000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16F38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43,904,793,807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8A0A2A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5,456,709,319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B4D1F7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27,446,090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E7A901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49,388,949,216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A4B4EA7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615147E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1BFE59C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9D88895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43,904,793,807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2FCA02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5,456,709,319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0990B2E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27,446,090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A4EA5B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49,388,949,216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6388506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5,476,849,216</w:t>
            </w:r>
          </w:p>
        </w:tc>
      </w:tr>
      <w:tr w:rsidR="00737E09" w14:paraId="0E441282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6C3876DF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D354278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10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F43E05F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0349C5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63,000,000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31D951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63,711,929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6ACE9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8472B6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31939F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63,711,929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2F91CFF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9DA1B22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F4FBF8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1740951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63,711,929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964FC1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07E651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BF93C96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63,711,929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3960B8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711,929</w:t>
            </w:r>
          </w:p>
        </w:tc>
      </w:tr>
      <w:tr w:rsidR="00737E09" w:rsidRPr="001860C9" w14:paraId="421E3946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6486B301" w14:textId="77777777" w:rsidR="00737E09" w:rsidRPr="001860C9" w:rsidRDefault="00737E09" w:rsidP="008859C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E8E2CE5" w14:textId="77777777" w:rsidR="00737E09" w:rsidRPr="001860C9" w:rsidRDefault="00737E09" w:rsidP="008859C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4F5D0683" w14:textId="77777777" w:rsidR="00737E09" w:rsidRPr="001860C9" w:rsidRDefault="00737E09" w:rsidP="008859C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1860C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CFA7B5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2,546,171,000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61959C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2,652,219,578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B546C2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587,570,102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684616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558A05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3,239,789,680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99C94FF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70CB070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200,000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CD97C33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E7E7D41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2,652,219,578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5980074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587,770,102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5633CF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D0E8BF4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3,239,989,680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21BDDF1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693,818,680</w:t>
            </w:r>
          </w:p>
        </w:tc>
      </w:tr>
      <w:tr w:rsidR="00737E09" w14:paraId="67F01A1A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1C87FA4A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799A3C7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4C2CDA4A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BF304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2,526,971,000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4AC2D7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2,567,013,526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59436A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586,419,502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7C05C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F6C66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3,153,433,028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526949D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4204F95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699ED6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A35864D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2,567,013,526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26DF172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586,419,502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ED4621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4C4686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3,153,433,028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DE6BD12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626,462,028</w:t>
            </w:r>
          </w:p>
        </w:tc>
      </w:tr>
      <w:tr w:rsidR="00737E09" w14:paraId="429F5C6A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01264AFD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51782D5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20304B0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D7BB14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1,124,000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30B60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17,447,754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C4C4A6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B8E97F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E29B21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17,447,754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96633B4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0DA5DC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44B750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DD5651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17,447,754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E92D04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14D4036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BA51A6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17,447,754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7F1CF02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16,323,754</w:t>
            </w:r>
          </w:p>
        </w:tc>
      </w:tr>
      <w:tr w:rsidR="00737E09" w14:paraId="5CC8B6C5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76A91C6E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50B4A491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3D1A2B36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F89CF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18,076,000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FAAB493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67,758,298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DE6D7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1,150,600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1AC7C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6DCFD7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68,908,898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CB59B2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73D05C3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200,000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B12ECAC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0E4C5E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67,758,298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F94696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1,350,600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B9B3655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C80260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69,108,898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B3FE1DC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51,032,898</w:t>
            </w:r>
          </w:p>
        </w:tc>
      </w:tr>
      <w:tr w:rsidR="00737E09" w:rsidRPr="001860C9" w14:paraId="1B0DA321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1B189B87" w14:textId="77777777" w:rsidR="00737E09" w:rsidRPr="001860C9" w:rsidRDefault="00737E09" w:rsidP="008859C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A135C77" w14:textId="77777777" w:rsidR="00737E09" w:rsidRPr="001860C9" w:rsidRDefault="00737E09" w:rsidP="008859C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73CF1393" w14:textId="77777777" w:rsidR="00737E09" w:rsidRPr="001860C9" w:rsidRDefault="00737E09" w:rsidP="008859C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1860C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2EE024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6,025,791,000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59BB18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6,301,577,508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6B3E6B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61,585,719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465946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DBBA6E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6,363,163,227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28BEC4C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CF4ED62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B43B746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FDAB6D8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6,301,577,508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4A56212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61,585,719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7B03212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D7D94BC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6,363,163,227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5BFD2FA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337,372,227</w:t>
            </w:r>
          </w:p>
        </w:tc>
      </w:tr>
      <w:tr w:rsidR="00737E09" w14:paraId="09770B9F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7537E873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7CDD7E35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83FAFF6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4E623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1,144,838,000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197B8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1,534,286,572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A54E8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339,400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CC15785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476D0D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1,534,625,972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F2F3622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13C88D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A5AD48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9984E3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1,534,286,572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2FE0BB2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339,400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713727A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1B5863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1,534,625,972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41A8BEF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389,787,972</w:t>
            </w:r>
          </w:p>
        </w:tc>
      </w:tr>
      <w:tr w:rsidR="00737E09" w14:paraId="7F43F75A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3705844A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9B0E731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42A23A9C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AF5D85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4,880,953,000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A391E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4,767,290,936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213BE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61,246,319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04302F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B9736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4,828,537,255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68D520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691541A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05436B3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9C32EE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4,767,290,936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FEBC89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61,246,319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7A005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A6C2D7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4,828,537,255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3195E51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- 52,415,745</w:t>
            </w:r>
          </w:p>
        </w:tc>
      </w:tr>
      <w:tr w:rsidR="00737E09" w:rsidRPr="001860C9" w14:paraId="4EA37C19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6D754529" w14:textId="77777777" w:rsidR="00737E09" w:rsidRPr="001860C9" w:rsidRDefault="00737E09" w:rsidP="008859C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6EB246A" w14:textId="77777777" w:rsidR="00737E09" w:rsidRPr="001860C9" w:rsidRDefault="00737E09" w:rsidP="008859C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45E0CD5A" w14:textId="77777777" w:rsidR="00737E09" w:rsidRPr="001860C9" w:rsidRDefault="00737E09" w:rsidP="008859C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1860C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32BD2D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755,593,000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1904C21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779,027,608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C54D3B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57,187,591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308F9A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54,034,019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01BF25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890,249,218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70EAAC3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8B9B6C9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7A5FC7B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5D3F51E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779,027,608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F6F523F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57,187,591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CB30645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54,034,019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B042E34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890,249,218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A6D5003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134,656,218</w:t>
            </w:r>
          </w:p>
        </w:tc>
      </w:tr>
      <w:tr w:rsidR="00737E09" w14:paraId="733E6DA7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70DCB268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5DB52C20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A6ABAA5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86F873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724,773,000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F62992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730,255,119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A59F0E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57,187,591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D3ADD5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54,034,019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C0A4BC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841,476,729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57CB0C4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B961B54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8A35455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CE7339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730,255,119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CB32BA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57,187,591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09E92EA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54,034,019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E76EE6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841,476,729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3A4C5A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116,703,729</w:t>
            </w:r>
          </w:p>
        </w:tc>
      </w:tr>
      <w:tr w:rsidR="00737E09" w14:paraId="7432B76D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3D019A67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18D2947" w14:textId="23BC0149" w:rsidR="00737E09" w:rsidRDefault="006D2897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2"/>
                <w:sz w:val="20"/>
              </w:rPr>
              <w:t>4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F7543B0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B287EF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30,820,000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C15CEB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48,772,489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A89135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D77DB6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1FE98B2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48,772,489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F349585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F58D347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DAE31F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EBFD581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48,772,489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6E8A9C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C846DA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D5324A3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48,772,489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9B15C6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17,952,489</w:t>
            </w:r>
          </w:p>
        </w:tc>
      </w:tr>
      <w:tr w:rsidR="00737E09" w:rsidRPr="001860C9" w14:paraId="43BE4B1B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58B3D2E6" w14:textId="77777777" w:rsidR="00737E09" w:rsidRPr="001860C9" w:rsidRDefault="00737E09" w:rsidP="008859C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5AE969A" w14:textId="77777777" w:rsidR="00737E09" w:rsidRPr="001860C9" w:rsidRDefault="00737E09" w:rsidP="008859C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15D44BA5" w14:textId="77777777" w:rsidR="00737E09" w:rsidRPr="001860C9" w:rsidRDefault="00737E09" w:rsidP="008859C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1860C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66A72D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4,919,495,000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281F98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202,453,048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350F789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2,050,000,000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354380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A6B3B61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2,252,453,048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ED19C5A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A6817AA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660AEF8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625549C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202,453,048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12BA976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2,050,000,000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310BD9B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4469D75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2,252,453,048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4134EAF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- 2,667,041,952</w:t>
            </w:r>
          </w:p>
        </w:tc>
      </w:tr>
      <w:tr w:rsidR="00737E09" w14:paraId="2F5D64E6" w14:textId="77777777" w:rsidTr="003964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76541D7D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3FC424B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4F87F0B7" w14:textId="77777777" w:rsidR="00737E09" w:rsidRPr="00396463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22"/>
                <w:sz w:val="20"/>
              </w:rPr>
            </w:pPr>
            <w:r w:rsidRPr="00396463">
              <w:rPr>
                <w:rFonts w:ascii="標楷體" w:eastAsia="標楷體" w:hAnsi="標楷體" w:hint="eastAsia"/>
                <w:noProof/>
                <w:spacing w:val="-22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2A828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4,818,725,000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DE8461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89696F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2,050,000,000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9EAC4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4306C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2,100,000,000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36850A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3EB8F81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EED2A7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B8318EF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50,000,000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F604C6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2,050,000,000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C602BD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07EACD2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2,100,000,000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6B8ECB2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- 2,718,725,000</w:t>
            </w:r>
          </w:p>
        </w:tc>
      </w:tr>
      <w:tr w:rsidR="00737E09" w14:paraId="58015A13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2CF48553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BAB9CB7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41A7F0F9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投資收益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D447C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100,770,000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D2E73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152,453,048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FD638E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E0FD0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56CE9A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152,453,048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F40CF7A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4643385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31931A2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891F62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152,453,048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29D425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607977F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C4B8F1F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152,453,048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9BE63A4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51,683,048</w:t>
            </w:r>
          </w:p>
        </w:tc>
      </w:tr>
      <w:tr w:rsidR="00737E09" w:rsidRPr="001860C9" w14:paraId="000967A1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46E98064" w14:textId="77777777" w:rsidR="00737E09" w:rsidRPr="001860C9" w:rsidRDefault="00737E09" w:rsidP="008859C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6EF4EFA" w14:textId="77777777" w:rsidR="00737E09" w:rsidRPr="001860C9" w:rsidRDefault="00737E09" w:rsidP="008859C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25B58DB6" w14:textId="77777777" w:rsidR="00737E09" w:rsidRPr="001860C9" w:rsidRDefault="00737E09" w:rsidP="008859C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1860C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0A3E22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53,896,728,000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FE6EFA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49,536,854,491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F43160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172,215,007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1737CB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1,918,270,702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FC453C5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51,627,340,200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9CE6B0F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EEDE4A9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769E271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20C1A0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49,536,854,491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7B0CFEC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172,215,007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5255E6F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1,918,270,702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5A4B007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51,627,340,200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A01BF02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- 2,269,387,800</w:t>
            </w:r>
          </w:p>
        </w:tc>
      </w:tr>
      <w:tr w:rsidR="00737E09" w14:paraId="25827C13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03D92BF0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D773C41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24F553D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85BB55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53,896,728,000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70923C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49,536,854,491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A6BFEC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172,215,007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1D7615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1,918,270,702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47EA0F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51,627,340,200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4EB178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9F2FE06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A07ED72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D2CE9E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49,536,854,491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F164BA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172,215,007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5617F31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1,918,270,702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8594AC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51,627,340,200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4957A51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- 2,269,387,800</w:t>
            </w:r>
          </w:p>
        </w:tc>
      </w:tr>
      <w:tr w:rsidR="00737E09" w:rsidRPr="001860C9" w14:paraId="74F6E9B1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19DEA81E" w14:textId="77777777" w:rsidR="00737E09" w:rsidRPr="001860C9" w:rsidRDefault="00737E09" w:rsidP="008859C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DE437C1" w14:textId="77777777" w:rsidR="00737E09" w:rsidRPr="001860C9" w:rsidRDefault="00737E09" w:rsidP="008859C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073BAB14" w14:textId="77777777" w:rsidR="00737E09" w:rsidRPr="001860C9" w:rsidRDefault="00737E09" w:rsidP="008859C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1860C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1EC814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1,678,615,000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EE6862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1,449,873,220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272528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50,746,672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C95A27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66,999,500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6947636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1,567,619,392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87F31F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286CFB1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8DA9491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4823B4C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1,449,873,220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29840F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50,746,672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ABC2F28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66,999,500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069E71A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1,567,619,392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9D3948E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- 110,995,608</w:t>
            </w:r>
          </w:p>
        </w:tc>
      </w:tr>
      <w:tr w:rsidR="00737E09" w14:paraId="661A5120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3F7030E6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E10BC4C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3149A28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6AD59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1,678,615,000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5919CDC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1,449,873,220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3B8003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50,746,672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AAAFA2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66,999,500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E20AAB4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1,567,619,392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6416E7D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738ACF7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4506DB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C8E44EC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1,449,873,220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8F6EF18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50,746,672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43F51FE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66,999,500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C397B27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1,567,619,392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436670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- 110,995,608</w:t>
            </w:r>
          </w:p>
        </w:tc>
      </w:tr>
      <w:tr w:rsidR="00737E09" w:rsidRPr="001860C9" w14:paraId="02741BFC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1AA728A5" w14:textId="77777777" w:rsidR="00737E09" w:rsidRPr="001860C9" w:rsidRDefault="00737E09" w:rsidP="008859C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9CF0AA0" w14:textId="77777777" w:rsidR="00737E09" w:rsidRPr="001860C9" w:rsidRDefault="00737E09" w:rsidP="008859C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36D756F2" w14:textId="77777777" w:rsidR="00737E09" w:rsidRPr="001860C9" w:rsidRDefault="00737E09" w:rsidP="008859C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1860C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2F4BF1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5,038,108,000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814812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5,014,994,019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5B6CD8E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224,163,645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F89388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B40A52C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5,239,157,664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A0D3784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8179514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BBED6BE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340EC86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5,014,994,019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BE9EAE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224,163,645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7DA566D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E324594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5,239,157,664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9A3F829" w14:textId="77777777" w:rsidR="00737E09" w:rsidRPr="001860C9" w:rsidRDefault="00737E09" w:rsidP="008859C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860C9">
              <w:rPr>
                <w:rFonts w:ascii="新細明體" w:hAnsi="新細明體"/>
                <w:b/>
                <w:noProof/>
                <w:spacing w:val="-6"/>
                <w:sz w:val="20"/>
              </w:rPr>
              <w:t>201,049,664</w:t>
            </w:r>
          </w:p>
        </w:tc>
      </w:tr>
      <w:tr w:rsidR="00737E09" w14:paraId="33113203" w14:textId="77777777" w:rsidTr="005B36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3B6232EB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14826D5" w14:textId="77777777" w:rsidR="00737E09" w:rsidRDefault="00737E09" w:rsidP="008859C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8069279" w14:textId="77777777" w:rsidR="00737E09" w:rsidRDefault="00737E09" w:rsidP="008859C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A6477F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2DDE4E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5,038,108,000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B658F0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5,014,994,019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7EB9BD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224,163,645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A87D9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1E72CD4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5,239,157,664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CAF771E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27972ED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83A9AFB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B586174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5,014,994,019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89F89E9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224,163,645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B7AA9A1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BCA543D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5,239,157,664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C0E7E54" w14:textId="77777777" w:rsidR="00737E09" w:rsidRPr="00DF667B" w:rsidRDefault="00737E09" w:rsidP="008859C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6477F">
              <w:rPr>
                <w:rFonts w:ascii="新細明體" w:hAnsi="新細明體"/>
                <w:noProof/>
                <w:spacing w:val="-6"/>
                <w:sz w:val="20"/>
              </w:rPr>
              <w:t>201,049,664</w:t>
            </w:r>
          </w:p>
        </w:tc>
      </w:tr>
    </w:tbl>
    <w:p w14:paraId="62F4EBC6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 w:rsidSect="005B36EF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10942" w14:textId="77777777" w:rsidR="00737E09" w:rsidRDefault="00737E09">
      <w:r>
        <w:separator/>
      </w:r>
    </w:p>
  </w:endnote>
  <w:endnote w:type="continuationSeparator" w:id="0">
    <w:p w14:paraId="613EACDB" w14:textId="77777777" w:rsidR="00737E09" w:rsidRDefault="00737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CA0A5" w14:textId="1C1C7797" w:rsidR="005B36EF" w:rsidRDefault="005B36EF">
    <w:pPr>
      <w:pStyle w:val="a4"/>
      <w:jc w:val="center"/>
    </w:pPr>
    <w:r w:rsidRPr="005B36EF">
      <w:rPr>
        <w:rFonts w:ascii="標楷體" w:eastAsia="標楷體" w:hAnsi="標楷體" w:hint="eastAsia"/>
      </w:rPr>
      <w:t>第9-</w:t>
    </w:r>
    <w:sdt>
      <w:sdtPr>
        <w:rPr>
          <w:rFonts w:ascii="標楷體" w:eastAsia="標楷體" w:hAnsi="標楷體"/>
        </w:rPr>
        <w:id w:val="-1705640798"/>
        <w:docPartObj>
          <w:docPartGallery w:val="Page Numbers (Bottom of Page)"/>
          <w:docPartUnique/>
        </w:docPartObj>
      </w:sdtPr>
      <w:sdtEndPr>
        <w:rPr>
          <w:rFonts w:ascii="Times New Roman" w:eastAsia="新細明體" w:hAnsi="Times New Roman"/>
        </w:rPr>
      </w:sdtEndPr>
      <w:sdtContent>
        <w:r w:rsidRPr="005B36EF">
          <w:rPr>
            <w:rFonts w:ascii="標楷體" w:eastAsia="標楷體" w:hAnsi="標楷體" w:hint="eastAsia"/>
          </w:rPr>
          <w:t>2</w:t>
        </w:r>
        <w:r w:rsidR="00BC338B">
          <w:rPr>
            <w:rFonts w:ascii="標楷體" w:eastAsia="標楷體" w:hAnsi="標楷體" w:hint="eastAsia"/>
          </w:rPr>
          <w:t>-1</w:t>
        </w:r>
        <w:r w:rsidRPr="005B36EF">
          <w:rPr>
            <w:rFonts w:ascii="標楷體" w:eastAsia="標楷體" w:hAnsi="標楷體" w:hint="eastAsia"/>
          </w:rPr>
          <w:t>頁</w:t>
        </w:r>
      </w:sdtContent>
    </w:sdt>
  </w:p>
  <w:p w14:paraId="0D959FB5" w14:textId="77777777" w:rsidR="005B36EF" w:rsidRDefault="005B36E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5E37E" w14:textId="77777777" w:rsidR="00737E09" w:rsidRDefault="00737E09">
      <w:r>
        <w:separator/>
      </w:r>
    </w:p>
  </w:footnote>
  <w:footnote w:type="continuationSeparator" w:id="0">
    <w:p w14:paraId="5AA89468" w14:textId="77777777" w:rsidR="00737E09" w:rsidRDefault="00737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799C2" w14:textId="4446D9D1" w:rsidR="00A82CB1" w:rsidRDefault="006E3555">
    <w:pPr>
      <w:pStyle w:val="a3"/>
      <w:jc w:val="center"/>
    </w:pPr>
    <w:r w:rsidRPr="006E3555">
      <w:rPr>
        <w:rFonts w:ascii="標楷體" w:eastAsia="標楷體" w:hAnsi="標楷體" w:hint="eastAsia"/>
        <w:b/>
        <w:spacing w:val="60"/>
        <w:sz w:val="32"/>
        <w:szCs w:val="32"/>
        <w:u w:val="single"/>
      </w:rPr>
      <w:t>貳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6E355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6E3555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6E3555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6E3555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43589" w14:textId="474E4456" w:rsidR="00A82CB1" w:rsidRDefault="005B36EF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6E3555" w:rsidRPr="006E3555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="006E3555" w:rsidRPr="006E3555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6E3555" w:rsidRPr="006E3555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09"/>
    <w:rsid w:val="000E0216"/>
    <w:rsid w:val="0015220C"/>
    <w:rsid w:val="00183F3F"/>
    <w:rsid w:val="00396463"/>
    <w:rsid w:val="003A2BBC"/>
    <w:rsid w:val="003C15BB"/>
    <w:rsid w:val="005B36EF"/>
    <w:rsid w:val="006D2897"/>
    <w:rsid w:val="006E3555"/>
    <w:rsid w:val="00737E09"/>
    <w:rsid w:val="009C47CC"/>
    <w:rsid w:val="00A82CB1"/>
    <w:rsid w:val="00BC338B"/>
    <w:rsid w:val="00CB0F10"/>
    <w:rsid w:val="00DF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BEF8CA1"/>
  <w15:chartTrackingRefBased/>
  <w15:docId w15:val="{F88F3CCC-F435-4AA2-B391-F55750113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5B36E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G7cwXs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G7cwXs歲入來源別總表.dot</Template>
  <TotalTime>11</TotalTime>
  <Pages>1</Pages>
  <Words>671</Words>
  <Characters>3260</Characters>
  <Application>Microsoft Office Word</Application>
  <DocSecurity>0</DocSecurity>
  <Lines>27</Lines>
  <Paragraphs>7</Paragraphs>
  <ScaleCrop>false</ScaleCrop>
  <Company>N.A.O.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湯靜芸</dc:creator>
  <cp:keywords/>
  <cp:lastModifiedBy>湯靜芸</cp:lastModifiedBy>
  <cp:revision>8</cp:revision>
  <cp:lastPrinted>2025-06-10T08:29:00Z</cp:lastPrinted>
  <dcterms:created xsi:type="dcterms:W3CDTF">2025-06-03T07:08:00Z</dcterms:created>
  <dcterms:modified xsi:type="dcterms:W3CDTF">2025-06-10T08:30:00Z</dcterms:modified>
</cp:coreProperties>
</file>