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204"/>
        <w:gridCol w:w="2773"/>
        <w:gridCol w:w="2733"/>
        <w:gridCol w:w="2734"/>
        <w:gridCol w:w="2733"/>
        <w:gridCol w:w="2734"/>
        <w:gridCol w:w="2733"/>
        <w:gridCol w:w="2734"/>
      </w:tblGrid>
      <w:tr w:rsidR="00763EEF" w14:paraId="7023455C" w14:textId="77777777" w:rsidTr="005E4998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08DD7A" w14:textId="77777777" w:rsidR="00763EEF" w:rsidRPr="001D79E3" w:rsidRDefault="00763EEF" w:rsidP="00F12E7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204" w:type="dxa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68256995" w14:textId="77777777" w:rsidR="00763EEF" w:rsidRPr="001D79E3" w:rsidRDefault="00763EEF" w:rsidP="00F12E7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9174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7E507847" w14:textId="77777777" w:rsidR="00763EEF" w:rsidRPr="005C62A3" w:rsidRDefault="00763EEF" w:rsidP="00F12E75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63EEF" w14:paraId="6C6B760B" w14:textId="77777777" w:rsidTr="005E4998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428C725" w14:textId="77777777" w:rsidR="00763EEF" w:rsidRPr="001D79E3" w:rsidRDefault="00763EEF" w:rsidP="00F12E7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204" w:type="dxa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7B6C9F7E" w14:textId="77777777" w:rsidR="00763EEF" w:rsidRPr="001D79E3" w:rsidRDefault="00763EEF" w:rsidP="00F12E75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9174" w:type="dxa"/>
            <w:gridSpan w:val="7"/>
            <w:vMerge/>
            <w:tcBorders>
              <w:left w:val="nil"/>
            </w:tcBorders>
            <w:vAlign w:val="center"/>
          </w:tcPr>
          <w:p w14:paraId="112FA8CD" w14:textId="77777777" w:rsidR="00763EEF" w:rsidRPr="00CC0D84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763EEF" w14:paraId="14BB213D" w14:textId="77777777" w:rsidTr="005E4998">
        <w:tc>
          <w:tcPr>
            <w:tcW w:w="2694" w:type="dxa"/>
            <w:gridSpan w:val="2"/>
            <w:tcBorders>
              <w:tl2br w:val="single" w:sz="4" w:space="0" w:color="auto"/>
            </w:tcBorders>
            <w:vAlign w:val="center"/>
          </w:tcPr>
          <w:p w14:paraId="719C7F53" w14:textId="77777777" w:rsidR="00763EEF" w:rsidRDefault="00763EEF" w:rsidP="00F12E75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1BCD92C2" w14:textId="77777777" w:rsidR="00763EEF" w:rsidRDefault="00763EEF" w:rsidP="00F12E75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73" w:type="dxa"/>
            <w:vAlign w:val="center"/>
          </w:tcPr>
          <w:p w14:paraId="58AB626C" w14:textId="77777777" w:rsidR="00190BE5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高雄市議會</w:t>
            </w:r>
          </w:p>
          <w:p w14:paraId="3883DCD7" w14:textId="59B39015" w:rsidR="00763EEF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主管</w:t>
            </w:r>
          </w:p>
        </w:tc>
        <w:tc>
          <w:tcPr>
            <w:tcW w:w="2733" w:type="dxa"/>
            <w:vAlign w:val="center"/>
          </w:tcPr>
          <w:p w14:paraId="0C20306F" w14:textId="77777777" w:rsidR="00190BE5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35BBFF12" w14:textId="41EBBF8C" w:rsidR="00763EEF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主管</w:t>
            </w:r>
          </w:p>
        </w:tc>
        <w:tc>
          <w:tcPr>
            <w:tcW w:w="2734" w:type="dxa"/>
            <w:vAlign w:val="center"/>
          </w:tcPr>
          <w:p w14:paraId="5506B87C" w14:textId="77777777" w:rsidR="00845850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08351CA6" w14:textId="7DE03E6A" w:rsidR="00763EEF" w:rsidRDefault="00763EEF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民政局主管</w:t>
            </w:r>
          </w:p>
        </w:tc>
        <w:tc>
          <w:tcPr>
            <w:tcW w:w="2733" w:type="dxa"/>
            <w:vAlign w:val="center"/>
          </w:tcPr>
          <w:p w14:paraId="5630F9B2" w14:textId="77777777" w:rsidR="00845850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7898CE3D" w14:textId="2FE8120F" w:rsidR="00763EEF" w:rsidRDefault="00763EEF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財政局主管</w:t>
            </w:r>
          </w:p>
        </w:tc>
        <w:tc>
          <w:tcPr>
            <w:tcW w:w="2734" w:type="dxa"/>
            <w:vAlign w:val="center"/>
          </w:tcPr>
          <w:p w14:paraId="0AB0C341" w14:textId="77777777" w:rsidR="00845850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192CF45F" w14:textId="3A3F3A4E" w:rsidR="00763EEF" w:rsidRDefault="00763EEF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教育局主管</w:t>
            </w:r>
          </w:p>
        </w:tc>
        <w:tc>
          <w:tcPr>
            <w:tcW w:w="2733" w:type="dxa"/>
            <w:vAlign w:val="center"/>
          </w:tcPr>
          <w:p w14:paraId="434A060D" w14:textId="77777777" w:rsidR="00845850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6CA79DE0" w14:textId="09D6F6BE" w:rsidR="00763EEF" w:rsidRDefault="00763EEF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經濟發展局主管</w:t>
            </w:r>
          </w:p>
        </w:tc>
        <w:tc>
          <w:tcPr>
            <w:tcW w:w="2734" w:type="dxa"/>
            <w:vAlign w:val="center"/>
          </w:tcPr>
          <w:p w14:paraId="63C89802" w14:textId="77777777" w:rsidR="00845850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75609182" w14:textId="217C7B31" w:rsidR="00763EEF" w:rsidRDefault="00763EEF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工務局主管</w:t>
            </w:r>
          </w:p>
        </w:tc>
      </w:tr>
      <w:tr w:rsidR="00763EEF" w:rsidRPr="00C87709" w14:paraId="23F8EAD3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69F6E21F" w14:textId="77777777" w:rsidR="00763EEF" w:rsidRPr="0012699E" w:rsidRDefault="00763EEF" w:rsidP="00C37964">
            <w:pPr>
              <w:spacing w:line="240" w:lineRule="exact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12699E">
              <w:rPr>
                <w:rFonts w:ascii="標楷體" w:eastAsia="標楷體" w:hAnsi="標楷體" w:hint="eastAsia"/>
                <w:b/>
                <w:bCs/>
                <w:noProof/>
                <w:spacing w:val="1100"/>
                <w:kern w:val="0"/>
                <w:sz w:val="20"/>
                <w:fitText w:val="2600" w:id="-701307648"/>
              </w:rPr>
              <w:t>合</w:t>
            </w:r>
            <w:r w:rsidRPr="0012699E">
              <w:rPr>
                <w:rFonts w:ascii="標楷體" w:eastAsia="標楷體" w:hAnsi="標楷體" w:hint="eastAsia"/>
                <w:b/>
                <w:bCs/>
                <w:noProof/>
                <w:kern w:val="0"/>
                <w:sz w:val="20"/>
                <w:fitText w:val="2600" w:id="-701307648"/>
              </w:rPr>
              <w:t>計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3F4DAB9C" w14:textId="77777777" w:rsidR="00763EEF" w:rsidRPr="00C87709" w:rsidRDefault="00763EEF" w:rsidP="00F12E7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87709">
              <w:rPr>
                <w:rFonts w:ascii="新細明體" w:hAnsi="新細明體"/>
                <w:b/>
                <w:noProof/>
                <w:sz w:val="20"/>
              </w:rPr>
              <w:t>752,532,989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1BD4C2D" w14:textId="77777777" w:rsidR="00763EEF" w:rsidRPr="00C87709" w:rsidRDefault="00763EEF" w:rsidP="00F12E7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87709">
              <w:rPr>
                <w:rFonts w:ascii="新細明體" w:hAnsi="新細明體"/>
                <w:b/>
                <w:noProof/>
                <w:sz w:val="20"/>
              </w:rPr>
              <w:t>7,024,305,230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6201F47" w14:textId="77777777" w:rsidR="00763EEF" w:rsidRPr="00C87709" w:rsidRDefault="00763EEF" w:rsidP="00F12E7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87709">
              <w:rPr>
                <w:rFonts w:ascii="新細明體" w:hAnsi="新細明體"/>
                <w:b/>
                <w:noProof/>
                <w:sz w:val="20"/>
              </w:rPr>
              <w:t>1,468,395,597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95CEB31" w14:textId="77777777" w:rsidR="00763EEF" w:rsidRPr="00C87709" w:rsidRDefault="00763EEF" w:rsidP="00F12E7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87709">
              <w:rPr>
                <w:rFonts w:ascii="新細明體" w:hAnsi="新細明體"/>
                <w:b/>
                <w:noProof/>
                <w:sz w:val="20"/>
              </w:rPr>
              <w:t>3,705,814,587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CB78F25" w14:textId="77777777" w:rsidR="00763EEF" w:rsidRPr="00C87709" w:rsidRDefault="00763EEF" w:rsidP="00F12E7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87709">
              <w:rPr>
                <w:rFonts w:ascii="新細明體" w:hAnsi="新細明體"/>
                <w:b/>
                <w:noProof/>
                <w:sz w:val="20"/>
              </w:rPr>
              <w:t>57,891,617,546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8FB37D5" w14:textId="77777777" w:rsidR="00763EEF" w:rsidRPr="00C87709" w:rsidRDefault="00763EEF" w:rsidP="00F12E7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87709">
              <w:rPr>
                <w:rFonts w:ascii="新細明體" w:hAnsi="新細明體"/>
                <w:b/>
                <w:noProof/>
                <w:sz w:val="20"/>
              </w:rPr>
              <w:t>902,954,583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899EBD3" w14:textId="77777777" w:rsidR="00763EEF" w:rsidRPr="00C87709" w:rsidRDefault="00763EEF" w:rsidP="00F12E7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87709">
              <w:rPr>
                <w:rFonts w:ascii="新細明體" w:hAnsi="新細明體"/>
                <w:b/>
                <w:noProof/>
                <w:sz w:val="20"/>
              </w:rPr>
              <w:t>7,991,522,264</w:t>
            </w:r>
          </w:p>
        </w:tc>
      </w:tr>
      <w:tr w:rsidR="00763EEF" w14:paraId="11006FDC" w14:textId="77777777" w:rsidTr="005E4998">
        <w:tblPrEx>
          <w:tblBorders>
            <w:insideH w:val="none" w:sz="0" w:space="0" w:color="auto"/>
          </w:tblBorders>
        </w:tblPrEx>
        <w:trPr>
          <w:trHeight w:hRule="exact" w:val="323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1F556D15" w14:textId="665C30F3" w:rsidR="00763EEF" w:rsidRDefault="00A438C4" w:rsidP="00304C20">
            <w:pPr>
              <w:adjustRightInd w:val="0"/>
              <w:spacing w:line="240" w:lineRule="exact"/>
              <w:jc w:val="both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="00763EEF" w:rsidRPr="00C37964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行政支</w:t>
            </w:r>
            <w:r w:rsidR="00763EEF" w:rsidRPr="00C37964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2B467C9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A26B56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1,048,121,568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4A08FBC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5AF6A8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45961B6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AA602E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DCA328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664AA3AB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58CFFB19" w14:textId="77777777" w:rsidR="00763EEF" w:rsidRDefault="00763EEF" w:rsidP="00B579EE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C37964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立法支</w:t>
            </w:r>
            <w:r w:rsidRPr="00C37964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3DE0E66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752,532,989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7F465C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5F11AA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D9905B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27DE1A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2459948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316370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3E0BAE44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5875CEEE" w14:textId="77777777" w:rsidR="00763EEF" w:rsidRDefault="00763EEF" w:rsidP="00B579EE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C37964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民政支</w:t>
            </w:r>
            <w:r w:rsidRPr="00C37964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3A906B4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171904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5,558,393,138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CB9318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1,322,836,774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7AD452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D41FB5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7536E0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6B1CCD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5DCE0A25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61294AF5" w14:textId="77777777" w:rsidR="00763EEF" w:rsidRDefault="00763EEF" w:rsidP="00B579EE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C37964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警政支</w:t>
            </w:r>
            <w:r w:rsidRPr="00C37964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082D743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2CF57D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768A27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42EDD7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4F31DD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DCC5B08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3CD15E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3A6C8E6D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4468155E" w14:textId="77777777" w:rsidR="00763EEF" w:rsidRDefault="00763EEF" w:rsidP="00B579EE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C37964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財務支</w:t>
            </w:r>
            <w:r w:rsidRPr="00C37964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68088E8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B502FD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E48862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F4E61D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1,016,990,792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D0CB51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B8B5B7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C40BBA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18D4A287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71A0B660" w14:textId="77777777" w:rsidR="00763EEF" w:rsidRDefault="00763EEF" w:rsidP="00B579EE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C37964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教育支</w:t>
            </w:r>
            <w:r w:rsidRPr="00C37964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3D81655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81A1DD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58,279,001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CF87DE8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402DFD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D52C5B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57,804,866,485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B77488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4A256D08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019F77AF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306BC79F" w14:textId="77777777" w:rsidR="00763EEF" w:rsidRDefault="00763EEF" w:rsidP="00B579EE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C37964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文化支</w:t>
            </w:r>
            <w:r w:rsidRPr="00C37964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31D5E98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66D379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6FB4BC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9,912,295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1966DD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301214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86,751,061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D65AB6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06C9BB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036EBDA4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5DBF15C4" w14:textId="77777777" w:rsidR="00763EEF" w:rsidRDefault="00763EEF" w:rsidP="00B579EE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C37964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農業支</w:t>
            </w:r>
            <w:r w:rsidRPr="00C37964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06B2EBF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912B63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DE5869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9693F8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5B7BEE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5231348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DA7A4E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3E0862BB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4A6DF021" w14:textId="77777777" w:rsidR="00763EEF" w:rsidRDefault="00763EEF" w:rsidP="00B579EE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Pr="00C37964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工業支</w:t>
            </w:r>
            <w:r w:rsidRPr="00C37964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76A1FAA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F18C7C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4B42C3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F11833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DE490A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48E3A4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47,087,692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F5D6C1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537E5" w14:paraId="166AE0F7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62C07892" w14:textId="4AD00CEA" w:rsidR="007537E5" w:rsidRDefault="007537E5" w:rsidP="007537E5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9758EB">
              <w:rPr>
                <w:rFonts w:ascii="標楷體" w:eastAsia="標楷體" w:hAnsi="標楷體" w:hint="eastAsia"/>
                <w:noProof/>
                <w:spacing w:val="250"/>
                <w:kern w:val="0"/>
                <w:sz w:val="20"/>
                <w:fitText w:val="2300" w:id="-701308158"/>
              </w:rPr>
              <w:t>交通支</w:t>
            </w:r>
            <w:r w:rsidRPr="009758EB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08158"/>
              </w:rPr>
              <w:t>出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0CDE74AD" w14:textId="77777777" w:rsidR="007537E5" w:rsidRDefault="007537E5" w:rsidP="007537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D2EB915" w14:textId="77777777" w:rsidR="007537E5" w:rsidRDefault="007537E5" w:rsidP="007537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359,511,523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47F493A" w14:textId="77777777" w:rsidR="007537E5" w:rsidRDefault="007537E5" w:rsidP="007537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135,646,528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228ED71" w14:textId="77777777" w:rsidR="007537E5" w:rsidRDefault="007537E5" w:rsidP="007537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729EACF" w14:textId="77777777" w:rsidR="007537E5" w:rsidRDefault="007537E5" w:rsidP="007537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E21CA43" w14:textId="77777777" w:rsidR="007537E5" w:rsidRDefault="007537E5" w:rsidP="007537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4159359F" w14:textId="77777777" w:rsidR="007537E5" w:rsidRDefault="007537E5" w:rsidP="007537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7,880,075,568</w:t>
            </w:r>
          </w:p>
        </w:tc>
      </w:tr>
      <w:tr w:rsidR="00763EEF" w14:paraId="6D4CE147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1D453328" w14:textId="77777777" w:rsidR="00763EEF" w:rsidRDefault="00763EEF" w:rsidP="00B579EE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C37964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300" w:id="-701308158"/>
              </w:rPr>
              <w:t>其他經濟服務支</w:t>
            </w:r>
            <w:r w:rsidRPr="00C37964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08158"/>
              </w:rPr>
              <w:t>出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02C84DB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9592FB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4D87F34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38C779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62,181,000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ED55178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8A3529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855,866,891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CA5522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24,117,000</w:t>
            </w:r>
          </w:p>
        </w:tc>
      </w:tr>
      <w:tr w:rsidR="00763EEF" w14:paraId="11F82874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396B559B" w14:textId="77777777" w:rsidR="00763EEF" w:rsidRDefault="00763EEF" w:rsidP="00B579EE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9758EB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社會保險支</w:t>
            </w:r>
            <w:r w:rsidRPr="009758EB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65BFFC0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134F89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83123A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03187F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73B22A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2ADDC9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2F3E72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12206FE8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783496B8" w14:textId="77777777" w:rsidR="00763EEF" w:rsidRDefault="00763EEF" w:rsidP="00B579EE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9D7352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社會救助支</w:t>
            </w:r>
            <w:r w:rsidRPr="009D7352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148713F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D15E62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C2AACC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C32FC8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B0E7D5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5EC4D1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555A82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586B1CD3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0171D04E" w14:textId="77777777" w:rsidR="00763EEF" w:rsidRDefault="00763EEF" w:rsidP="00B579EE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9D7352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福利服務支</w:t>
            </w:r>
            <w:r w:rsidRPr="009D7352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0650FC9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BF6951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DC2FBE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C46349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C5B775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BFD33C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BB7E22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76D9DAD8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203DA8D7" w14:textId="77777777" w:rsidR="00763EEF" w:rsidRDefault="00763EEF" w:rsidP="00B579EE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9D7352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國民就業支</w:t>
            </w:r>
            <w:r w:rsidRPr="009D7352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7882FFF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4A1B77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B080DE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F09F6D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C4F581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AF451B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9EF92A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2912D598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1EAD8A14" w14:textId="77777777" w:rsidR="00763EEF" w:rsidRDefault="00763EEF" w:rsidP="00B579EE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9D7352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醫療保健支</w:t>
            </w:r>
            <w:r w:rsidRPr="009D7352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0296F39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40C996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266470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8BEFDD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21D842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1631AC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2079CA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52CE1DF9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5298F0F9" w14:textId="77777777" w:rsidR="00763EEF" w:rsidRDefault="00763EEF" w:rsidP="00B579EE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9D7352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環境保護支</w:t>
            </w:r>
            <w:r w:rsidRPr="009D7352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5061689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3F6EE9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32B8FA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93335D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CA44A4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5C3285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AF0613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26E8B700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4860ACA1" w14:textId="77777777" w:rsidR="00763EEF" w:rsidRDefault="00763EEF" w:rsidP="00B579EE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9D7352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社區發展支</w:t>
            </w:r>
            <w:r w:rsidRPr="009D7352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3FCB67C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9599F4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E403A0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0FF63F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0AB5FA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980C6A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4C52FE0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87,329,696</w:t>
            </w:r>
          </w:p>
        </w:tc>
      </w:tr>
      <w:tr w:rsidR="00763EEF" w14:paraId="3490AF8E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48C14E05" w14:textId="77777777" w:rsidR="00763EEF" w:rsidRDefault="00763EEF" w:rsidP="00B579EE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9D7352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300" w:id="-701312000"/>
              </w:rPr>
              <w:t>退休撫卹給付支</w:t>
            </w:r>
            <w:r w:rsidRPr="009D7352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3ADAF98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DA440A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150595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28084B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7707B6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13C1D1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A34543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5429D99D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2DABBD0B" w14:textId="77777777" w:rsidR="00763EEF" w:rsidRDefault="00763EEF" w:rsidP="00B579EE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9D7352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債務付息支</w:t>
            </w:r>
            <w:r w:rsidRPr="009D7352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30801C6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DCE40E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C9BF10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57B361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2,614,321,047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2D8182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72388B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9412B5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3805879D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648E50D9" w14:textId="77777777" w:rsidR="00763EEF" w:rsidRDefault="00763EEF" w:rsidP="00B579EE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9D7352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300" w:id="-701312000"/>
              </w:rPr>
              <w:t>還本付息事務支</w:t>
            </w:r>
            <w:r w:rsidRPr="009D7352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42C0757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C68226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1FC11F8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E4A476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12,321,748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2A26BC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C0D62A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488F2ED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1FC9463D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473055C5" w14:textId="77777777" w:rsidR="00763EEF" w:rsidRDefault="00763EEF" w:rsidP="00B579EE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22.</w:t>
            </w:r>
            <w:r w:rsidRPr="007537E5">
              <w:rPr>
                <w:rFonts w:ascii="標楷體" w:eastAsia="標楷體" w:hAnsi="標楷體" w:hint="eastAsia"/>
                <w:noProof/>
                <w:spacing w:val="250"/>
                <w:kern w:val="0"/>
                <w:sz w:val="20"/>
                <w:fitText w:val="2300" w:id="-701312000"/>
              </w:rPr>
              <w:t>其他支</w:t>
            </w:r>
            <w:r w:rsidRPr="007537E5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2457483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3799A0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B15EB2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2EB52B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8D139F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DAA238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322F97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07985D51" w14:textId="77777777" w:rsidR="00763EEF" w:rsidRDefault="00763EEF" w:rsidP="00763EEF"/>
    <w:p w14:paraId="5E559D83" w14:textId="16185D39" w:rsidR="00220612" w:rsidRDefault="00220612" w:rsidP="00763EEF">
      <w:r>
        <w:br w:type="page"/>
      </w:r>
    </w:p>
    <w:p w14:paraId="3FBD144C" w14:textId="77777777" w:rsidR="00763EEF" w:rsidRPr="00763EEF" w:rsidRDefault="00763EEF" w:rsidP="00763EEF"/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204"/>
        <w:gridCol w:w="2922"/>
        <w:gridCol w:w="2709"/>
        <w:gridCol w:w="2708"/>
        <w:gridCol w:w="2709"/>
        <w:gridCol w:w="2708"/>
        <w:gridCol w:w="2709"/>
        <w:gridCol w:w="2709"/>
      </w:tblGrid>
      <w:tr w:rsidR="00763EEF" w14:paraId="6DFD34CE" w14:textId="77777777" w:rsidTr="005E4998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888B7A" w14:textId="77777777" w:rsidR="00763EEF" w:rsidRPr="001D79E3" w:rsidRDefault="00763EEF" w:rsidP="00F12E7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204" w:type="dxa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325B757A" w14:textId="77777777" w:rsidR="00763EEF" w:rsidRPr="001D79E3" w:rsidRDefault="00763EEF" w:rsidP="00F12E7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9174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79B69EF6" w14:textId="77777777" w:rsidR="00763EEF" w:rsidRPr="005C62A3" w:rsidRDefault="00763EEF" w:rsidP="00F12E75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63EEF" w14:paraId="18A18580" w14:textId="77777777" w:rsidTr="005E4998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5DFC357" w14:textId="77777777" w:rsidR="00763EEF" w:rsidRPr="001D79E3" w:rsidRDefault="00763EEF" w:rsidP="00F12E7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204" w:type="dxa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1455A7DE" w14:textId="77777777" w:rsidR="00763EEF" w:rsidRPr="001D79E3" w:rsidRDefault="00763EEF" w:rsidP="00F12E75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9174" w:type="dxa"/>
            <w:gridSpan w:val="7"/>
            <w:vMerge/>
            <w:tcBorders>
              <w:left w:val="nil"/>
            </w:tcBorders>
            <w:vAlign w:val="center"/>
          </w:tcPr>
          <w:p w14:paraId="35159929" w14:textId="77777777" w:rsidR="00763EEF" w:rsidRPr="00CC0D84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763EEF" w14:paraId="59A8562A" w14:textId="77777777" w:rsidTr="005E4998">
        <w:tc>
          <w:tcPr>
            <w:tcW w:w="2694" w:type="dxa"/>
            <w:gridSpan w:val="2"/>
            <w:tcBorders>
              <w:tl2br w:val="single" w:sz="4" w:space="0" w:color="auto"/>
            </w:tcBorders>
            <w:vAlign w:val="center"/>
          </w:tcPr>
          <w:p w14:paraId="078B3D8B" w14:textId="77777777" w:rsidR="00763EEF" w:rsidRDefault="00763EEF" w:rsidP="00F12E75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03C4C043" w14:textId="77777777" w:rsidR="00763EEF" w:rsidRDefault="00763EEF" w:rsidP="00F12E75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922" w:type="dxa"/>
            <w:vAlign w:val="center"/>
          </w:tcPr>
          <w:p w14:paraId="628CDBF4" w14:textId="77777777" w:rsidR="00845850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2E1077BF" w14:textId="50DF09E3" w:rsidR="00763EEF" w:rsidRDefault="00763EEF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社會局主管</w:t>
            </w:r>
          </w:p>
        </w:tc>
        <w:tc>
          <w:tcPr>
            <w:tcW w:w="2709" w:type="dxa"/>
            <w:vAlign w:val="center"/>
          </w:tcPr>
          <w:p w14:paraId="5317D381" w14:textId="77777777" w:rsidR="00845850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48CEB713" w14:textId="5419CF68" w:rsidR="00763EEF" w:rsidRDefault="00763EEF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2708" w:type="dxa"/>
            <w:vAlign w:val="center"/>
          </w:tcPr>
          <w:p w14:paraId="37147C63" w14:textId="77777777" w:rsidR="00845850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3D5221D4" w14:textId="27F4B729" w:rsidR="00763EEF" w:rsidRDefault="00763EEF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2709" w:type="dxa"/>
            <w:vAlign w:val="center"/>
          </w:tcPr>
          <w:p w14:paraId="53477265" w14:textId="77777777" w:rsidR="00845850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12E89843" w14:textId="76FC6A20" w:rsidR="00763EEF" w:rsidRDefault="00763EEF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環境保護局主管</w:t>
            </w:r>
          </w:p>
        </w:tc>
        <w:tc>
          <w:tcPr>
            <w:tcW w:w="2708" w:type="dxa"/>
            <w:vAlign w:val="center"/>
          </w:tcPr>
          <w:p w14:paraId="6E5F508E" w14:textId="77777777" w:rsidR="00845850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0025F871" w14:textId="59A245BB" w:rsidR="00763EEF" w:rsidRDefault="00763EEF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地政局主管</w:t>
            </w:r>
          </w:p>
        </w:tc>
        <w:tc>
          <w:tcPr>
            <w:tcW w:w="2709" w:type="dxa"/>
            <w:vAlign w:val="center"/>
          </w:tcPr>
          <w:p w14:paraId="328DAC91" w14:textId="77777777" w:rsidR="00845850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4BB8C012" w14:textId="00221577" w:rsidR="00763EEF" w:rsidRDefault="00763EEF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新聞局主管</w:t>
            </w:r>
          </w:p>
        </w:tc>
        <w:tc>
          <w:tcPr>
            <w:tcW w:w="2709" w:type="dxa"/>
            <w:vAlign w:val="center"/>
          </w:tcPr>
          <w:p w14:paraId="6B68454C" w14:textId="77777777" w:rsidR="00845850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09AD5526" w14:textId="1A3769F3" w:rsidR="00763EEF" w:rsidRDefault="00763EEF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農業局主管</w:t>
            </w:r>
          </w:p>
        </w:tc>
      </w:tr>
      <w:tr w:rsidR="00763EEF" w:rsidRPr="000A2F03" w14:paraId="426A0475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29FE6E6A" w14:textId="77777777" w:rsidR="00763EEF" w:rsidRPr="0012699E" w:rsidRDefault="00763EEF" w:rsidP="00D36689">
            <w:pPr>
              <w:spacing w:line="240" w:lineRule="exact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12699E">
              <w:rPr>
                <w:rFonts w:ascii="標楷體" w:eastAsia="標楷體" w:hAnsi="標楷體" w:hint="eastAsia"/>
                <w:b/>
                <w:bCs/>
                <w:noProof/>
                <w:spacing w:val="1100"/>
                <w:kern w:val="0"/>
                <w:sz w:val="20"/>
                <w:fitText w:val="2600" w:id="-701307648"/>
              </w:rPr>
              <w:t>合</w:t>
            </w:r>
            <w:r w:rsidRPr="0012699E">
              <w:rPr>
                <w:rFonts w:ascii="標楷體" w:eastAsia="標楷體" w:hAnsi="標楷體" w:hint="eastAsia"/>
                <w:b/>
                <w:bCs/>
                <w:noProof/>
                <w:kern w:val="0"/>
                <w:sz w:val="20"/>
                <w:fitText w:val="2600" w:id="-701307648"/>
              </w:rPr>
              <w:t>計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20DE943A" w14:textId="77777777" w:rsidR="00763EEF" w:rsidRPr="000A2F03" w:rsidRDefault="00763EEF" w:rsidP="00F12E7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A2F03">
              <w:rPr>
                <w:rFonts w:ascii="新細明體" w:hAnsi="新細明體"/>
                <w:b/>
                <w:noProof/>
                <w:sz w:val="20"/>
              </w:rPr>
              <w:t>19,874,603,607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5E945FF" w14:textId="77777777" w:rsidR="00763EEF" w:rsidRPr="000A2F03" w:rsidRDefault="00763EEF" w:rsidP="00F12E7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A2F03">
              <w:rPr>
                <w:rFonts w:ascii="新細明體" w:hAnsi="新細明體"/>
                <w:b/>
                <w:noProof/>
                <w:sz w:val="20"/>
              </w:rPr>
              <w:t>11,341,999,775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12F01B5" w14:textId="77777777" w:rsidR="00763EEF" w:rsidRPr="000A2F03" w:rsidRDefault="00763EEF" w:rsidP="00F12E7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A2F03">
              <w:rPr>
                <w:rFonts w:ascii="新細明體" w:hAnsi="新細明體"/>
                <w:b/>
                <w:noProof/>
                <w:sz w:val="20"/>
              </w:rPr>
              <w:t>7,865,033,521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3614DD3" w14:textId="77777777" w:rsidR="00763EEF" w:rsidRPr="000A2F03" w:rsidRDefault="00763EEF" w:rsidP="00F12E7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A2F03">
              <w:rPr>
                <w:rFonts w:ascii="新細明體" w:hAnsi="新細明體"/>
                <w:b/>
                <w:noProof/>
                <w:sz w:val="20"/>
              </w:rPr>
              <w:t>5,689,678,389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6F38605" w14:textId="77777777" w:rsidR="00763EEF" w:rsidRPr="000A2F03" w:rsidRDefault="00763EEF" w:rsidP="00F12E7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A2F03">
              <w:rPr>
                <w:rFonts w:ascii="新細明體" w:hAnsi="新細明體"/>
                <w:b/>
                <w:noProof/>
                <w:sz w:val="20"/>
              </w:rPr>
              <w:t>1,223,706,488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7695D15" w14:textId="77777777" w:rsidR="00763EEF" w:rsidRPr="000A2F03" w:rsidRDefault="00763EEF" w:rsidP="00F12E7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A2F03">
              <w:rPr>
                <w:rFonts w:ascii="新細明體" w:hAnsi="新細明體"/>
                <w:b/>
                <w:noProof/>
                <w:sz w:val="20"/>
              </w:rPr>
              <w:t>225,444,482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024E4CB" w14:textId="77777777" w:rsidR="00763EEF" w:rsidRPr="000A2F03" w:rsidRDefault="00763EEF" w:rsidP="00F12E75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A2F03">
              <w:rPr>
                <w:rFonts w:ascii="新細明體" w:hAnsi="新細明體"/>
                <w:b/>
                <w:noProof/>
                <w:sz w:val="20"/>
              </w:rPr>
              <w:t>2,320,342,634</w:t>
            </w:r>
          </w:p>
        </w:tc>
      </w:tr>
      <w:tr w:rsidR="00763EEF" w14:paraId="28CFFD26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7839C5A1" w14:textId="58BE554F" w:rsidR="00763EEF" w:rsidRDefault="0012699E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="00763EEF" w:rsidRPr="00826B8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41082"/>
              </w:rPr>
              <w:t>行政支</w:t>
            </w:r>
            <w:r w:rsidR="00763EEF"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41082"/>
              </w:rPr>
              <w:t>出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5B5FBC7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2CE926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9D42DF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BF4832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E58238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658642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80667F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67C14BA6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4E2F631C" w14:textId="6E7B0E1E" w:rsidR="00763EEF" w:rsidRDefault="0012699E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="00763EEF" w:rsidRPr="00826B8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41082"/>
              </w:rPr>
              <w:t>立法支</w:t>
            </w:r>
            <w:r w:rsidR="00763EEF"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41082"/>
              </w:rPr>
              <w:t>出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0AFA0DE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5F3290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C791B6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D1C100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8A0F5A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1FCD83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BFF99F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411CA126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7D8019BC" w14:textId="7812303F" w:rsidR="00763EEF" w:rsidRDefault="0012699E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="00763EEF" w:rsidRPr="00826B8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41082"/>
              </w:rPr>
              <w:t>民政支</w:t>
            </w:r>
            <w:r w:rsidR="00763EEF"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41082"/>
              </w:rPr>
              <w:t>出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366839D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7806A7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480296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3C0F84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D02C8D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1,223,706,488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EDFA75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5246AA8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4EF797DF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025EFAC9" w14:textId="5BFC6130" w:rsidR="00763EEF" w:rsidRDefault="0012699E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="00763EEF" w:rsidRPr="00826B8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41082"/>
              </w:rPr>
              <w:t>警政支</w:t>
            </w:r>
            <w:r w:rsidR="00763EEF"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41082"/>
              </w:rPr>
              <w:t>出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10C7AB8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70CA1A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11,341,999,775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AA2705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4BB957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B60C48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A5F420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3751D7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1D38B51D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0B8A30B7" w14:textId="311B58F8" w:rsidR="00763EEF" w:rsidRDefault="0012699E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="00763EEF" w:rsidRPr="00826B8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41082"/>
              </w:rPr>
              <w:t>財務支</w:t>
            </w:r>
            <w:r w:rsidR="00763EEF"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41082"/>
              </w:rPr>
              <w:t>出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4F7B82C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054927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782A87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A864FB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DAC57C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7B0274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BE00BF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5D14E56B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2388E8F6" w14:textId="3F944715" w:rsidR="00763EEF" w:rsidRDefault="0012699E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="00763EEF" w:rsidRPr="00826B8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41082"/>
              </w:rPr>
              <w:t>教育支</w:t>
            </w:r>
            <w:r w:rsidR="00763EEF"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41082"/>
              </w:rPr>
              <w:t>出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565DED8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C6E047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3AD704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FB9AFD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19C50C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4D2E10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910302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515FAFD2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05B2271F" w14:textId="7E3A27D9" w:rsidR="00763EEF" w:rsidRDefault="0012699E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="00763EEF" w:rsidRPr="00826B8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41082"/>
              </w:rPr>
              <w:t>文化支</w:t>
            </w:r>
            <w:r w:rsidR="00763EEF"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41082"/>
              </w:rPr>
              <w:t>出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1E937D4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B3A867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F44F2A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31E84D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4DB8D4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5C73D0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225,444,482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77CFF6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67055177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5EE8E01B" w14:textId="092EFD09" w:rsidR="00763EEF" w:rsidRDefault="0012699E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="00763EEF" w:rsidRPr="00826B8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41082"/>
              </w:rPr>
              <w:t>農業支</w:t>
            </w:r>
            <w:r w:rsidR="00763EEF"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41082"/>
              </w:rPr>
              <w:t>出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26EA5D5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80B1A1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CF57FA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12F47E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DE6CDD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A72EE1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625E66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1,127,707,760</w:t>
            </w:r>
          </w:p>
        </w:tc>
      </w:tr>
      <w:tr w:rsidR="00763EEF" w14:paraId="33FC5B4C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52131DB8" w14:textId="79852260" w:rsidR="00763EEF" w:rsidRDefault="0012699E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="00763EEF" w:rsidRPr="00826B8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41082"/>
              </w:rPr>
              <w:t>工業支</w:t>
            </w:r>
            <w:r w:rsidR="00763EEF"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41082"/>
              </w:rPr>
              <w:t>出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4267ED5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809FA9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1DFBC6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F4BF98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0AFE99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7A1E96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983E53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67E85851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73474BEC" w14:textId="3ADEEB86" w:rsidR="00763EEF" w:rsidRDefault="0012699E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="00763EEF" w:rsidRPr="009758EB">
              <w:rPr>
                <w:rFonts w:ascii="標楷體" w:eastAsia="標楷體" w:hAnsi="標楷體" w:hint="eastAsia"/>
                <w:noProof/>
                <w:spacing w:val="253"/>
                <w:kern w:val="0"/>
                <w:sz w:val="20"/>
                <w:fitText w:val="2320" w:id="-701240832"/>
              </w:rPr>
              <w:t>交通支</w:t>
            </w:r>
            <w:r w:rsidR="00763EEF" w:rsidRPr="009758EB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320" w:id="-701240832"/>
              </w:rPr>
              <w:t>出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11388A5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120950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A01404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D0C83E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42CAB5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0B585C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ED9784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2BB079B5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5791066C" w14:textId="1E64071A" w:rsidR="00763EEF" w:rsidRDefault="0012699E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="00763EEF" w:rsidRPr="009758EB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300" w:id="-701308158"/>
              </w:rPr>
              <w:t>其他經濟服務支</w:t>
            </w:r>
            <w:r w:rsidR="00763EEF" w:rsidRPr="009758EB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08158"/>
              </w:rPr>
              <w:t>出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71B045C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2710C3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5EEE48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8C14E7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AEBA25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CBEBFA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CCBA61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11828C9F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2C39E035" w14:textId="4E3776D6" w:rsidR="00763EEF" w:rsidRDefault="0012699E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="00763EEF" w:rsidRPr="0012699E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社會保險支</w:t>
            </w:r>
            <w:r w:rsidR="00763EEF" w:rsidRPr="0012699E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435B27B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3,422,015,138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B0FAF3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3C17DA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0FDB9F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0D349B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4BEB79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395B66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194,001,879</w:t>
            </w:r>
          </w:p>
        </w:tc>
      </w:tr>
      <w:tr w:rsidR="00763EEF" w14:paraId="3349EA0A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58595A05" w14:textId="68C0347F" w:rsidR="00763EEF" w:rsidRDefault="0012699E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="00763EEF" w:rsidRPr="0012699E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社會救助支</w:t>
            </w:r>
            <w:r w:rsidR="00763EEF" w:rsidRPr="0012699E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76DF5CB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1,276,961,915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1F5A03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7104B0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71A23E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0E12EB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9C9E05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0B177B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00CD2CDA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35A45D92" w14:textId="2CA0AA4B" w:rsidR="00763EEF" w:rsidRDefault="0012699E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="00763EEF" w:rsidRPr="0012699E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福利服務支</w:t>
            </w:r>
            <w:r w:rsidR="00763EEF" w:rsidRPr="0012699E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7DA68A8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15,175,626,554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91C84E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62460E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CA71C1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1ECAC5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F9B67B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7E755A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998,632,995</w:t>
            </w:r>
          </w:p>
        </w:tc>
      </w:tr>
      <w:tr w:rsidR="00763EEF" w14:paraId="61E9CF1B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5A3E6A8E" w14:textId="50694556" w:rsidR="00763EEF" w:rsidRDefault="0012699E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="00763EEF" w:rsidRPr="005E4998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國民就業支</w:t>
            </w:r>
            <w:r w:rsidR="00763EEF" w:rsidRPr="005E4998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278AAEB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E5E763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8E99828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47F2C9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DDF8D6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4417B3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F21E20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6AAC682F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61BB3C76" w14:textId="05DB4D78" w:rsidR="00763EEF" w:rsidRDefault="0012699E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="00763EEF" w:rsidRPr="0012699E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醫療保健支</w:t>
            </w:r>
            <w:r w:rsidR="00763EEF" w:rsidRPr="0012699E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670B6C28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C412CF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B6627C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7,865,033,521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9105A9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3709BF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21C1A4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B294E4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70BEE7EE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7325B8F9" w14:textId="1370C6EE" w:rsidR="00763EEF" w:rsidRDefault="0012699E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="00763EEF" w:rsidRPr="0012699E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環境保護支</w:t>
            </w:r>
            <w:r w:rsidR="00763EEF" w:rsidRPr="0012699E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093629D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DF0AB1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4DFBCB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6567C2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5,689,678,389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EE7058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FCB8F1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F3E3688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5F8C52DD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66D47E35" w14:textId="4D36CA54" w:rsidR="00763EEF" w:rsidRDefault="0012699E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="00763EEF" w:rsidRPr="0012699E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社區發展支</w:t>
            </w:r>
            <w:r w:rsidR="00763EEF" w:rsidRPr="0012699E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00FAB51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D00D95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49DBC3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24B3DE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B92788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D27D988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CD12BD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2AB27A34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2553CE1D" w14:textId="128732CB" w:rsidR="00763EEF" w:rsidRDefault="0012699E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="00763EEF" w:rsidRPr="00D36689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300" w:id="-701312000"/>
              </w:rPr>
              <w:t>退休撫卹給付支</w:t>
            </w:r>
            <w:r w:rsidR="00763EEF" w:rsidRPr="00D36689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1B17029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CCBC68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08B26A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55745D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01FFDA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653161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C830DB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26BC9B77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1C06EA5E" w14:textId="18CB2C1E" w:rsidR="00763EEF" w:rsidRDefault="0012699E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="00763EEF" w:rsidRPr="0012699E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債務付息支</w:t>
            </w:r>
            <w:r w:rsidR="00763EEF" w:rsidRPr="0012699E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5059EAF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49714B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30373C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67E2A7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130948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FC0370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C0BAB6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765AA3F9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2CA4EB6A" w14:textId="33C2E9ED" w:rsidR="00763EEF" w:rsidRDefault="0012699E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="00763EEF" w:rsidRPr="0012699E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300" w:id="-701312000"/>
              </w:rPr>
              <w:t>還本付息事務支</w:t>
            </w:r>
            <w:r w:rsidR="00763EEF" w:rsidRPr="0012699E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4DE80A6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9E4543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7803F7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E0F7E8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3754FF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689919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6A440E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59CFBABD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0E51814B" w14:textId="0C65D5F2" w:rsidR="00763EEF" w:rsidRDefault="0012699E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22.</w:t>
            </w:r>
            <w:r w:rsidR="00763EEF" w:rsidRPr="000F5626">
              <w:rPr>
                <w:rFonts w:ascii="標楷體" w:eastAsia="標楷體" w:hAnsi="標楷體" w:hint="eastAsia"/>
                <w:noProof/>
                <w:spacing w:val="250"/>
                <w:kern w:val="0"/>
                <w:sz w:val="20"/>
                <w:fitText w:val="2300" w:id="-701312000"/>
              </w:rPr>
              <w:t>其他支</w:t>
            </w:r>
            <w:r w:rsidR="00763EEF" w:rsidRPr="000F5626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922" w:type="dxa"/>
            <w:shd w:val="clear" w:color="auto" w:fill="auto"/>
            <w:vAlign w:val="center"/>
          </w:tcPr>
          <w:p w14:paraId="67D9DB3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BBB6C9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0421C7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34A2CB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FA22028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9B8506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EF28B1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113BD162" w14:textId="77777777" w:rsidR="00763EEF" w:rsidRDefault="00763EEF" w:rsidP="00763EEF"/>
    <w:p w14:paraId="35CA25C9" w14:textId="03A0C419" w:rsidR="00845850" w:rsidRDefault="00845850" w:rsidP="00763EEF">
      <w:r>
        <w:br w:type="page"/>
      </w:r>
    </w:p>
    <w:p w14:paraId="498FA5BC" w14:textId="77777777" w:rsidR="00763EEF" w:rsidRPr="00763EEF" w:rsidRDefault="00763EEF" w:rsidP="00763EEF"/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243"/>
        <w:gridCol w:w="11"/>
        <w:gridCol w:w="2723"/>
        <w:gridCol w:w="2733"/>
        <w:gridCol w:w="2734"/>
        <w:gridCol w:w="2733"/>
        <w:gridCol w:w="2734"/>
        <w:gridCol w:w="2733"/>
        <w:gridCol w:w="2734"/>
      </w:tblGrid>
      <w:tr w:rsidR="00763EEF" w14:paraId="17E26869" w14:textId="77777777" w:rsidTr="009758EB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0BB3DC7" w14:textId="77777777" w:rsidR="00763EEF" w:rsidRPr="001D79E3" w:rsidRDefault="00763EEF" w:rsidP="00F12E7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254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3A3DE5B1" w14:textId="77777777" w:rsidR="00763EEF" w:rsidRPr="001D79E3" w:rsidRDefault="00763EEF" w:rsidP="00F12E7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9124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73A18E71" w14:textId="77777777" w:rsidR="00763EEF" w:rsidRPr="005C62A3" w:rsidRDefault="00763EEF" w:rsidP="00F12E75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63EEF" w14:paraId="3334FB1C" w14:textId="77777777" w:rsidTr="009758EB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3CC3239" w14:textId="77777777" w:rsidR="00763EEF" w:rsidRPr="001D79E3" w:rsidRDefault="00763EEF" w:rsidP="00F12E7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254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2BAFA9BF" w14:textId="77777777" w:rsidR="00763EEF" w:rsidRPr="001D79E3" w:rsidRDefault="00763EEF" w:rsidP="00F12E75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9124" w:type="dxa"/>
            <w:gridSpan w:val="7"/>
            <w:vMerge/>
            <w:tcBorders>
              <w:left w:val="nil"/>
            </w:tcBorders>
            <w:vAlign w:val="center"/>
          </w:tcPr>
          <w:p w14:paraId="0D0FD397" w14:textId="77777777" w:rsidR="00763EEF" w:rsidRPr="00CC0D84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763EEF" w14:paraId="2FCE04AF" w14:textId="77777777" w:rsidTr="005E4998">
        <w:tc>
          <w:tcPr>
            <w:tcW w:w="2733" w:type="dxa"/>
            <w:gridSpan w:val="2"/>
            <w:tcBorders>
              <w:tl2br w:val="single" w:sz="4" w:space="0" w:color="auto"/>
            </w:tcBorders>
            <w:vAlign w:val="center"/>
          </w:tcPr>
          <w:p w14:paraId="12921DF1" w14:textId="77777777" w:rsidR="00763EEF" w:rsidRDefault="00763EEF" w:rsidP="00F12E75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0A9365F2" w14:textId="77777777" w:rsidR="00763EEF" w:rsidRDefault="00763EEF" w:rsidP="00F12E75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34" w:type="dxa"/>
            <w:gridSpan w:val="2"/>
            <w:vAlign w:val="center"/>
          </w:tcPr>
          <w:p w14:paraId="1DF099C9" w14:textId="77777777" w:rsidR="00845850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53BA9BA7" w14:textId="32486A0B" w:rsidR="00763EEF" w:rsidRDefault="00763EEF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勞工局主管</w:t>
            </w:r>
          </w:p>
        </w:tc>
        <w:tc>
          <w:tcPr>
            <w:tcW w:w="2733" w:type="dxa"/>
            <w:vAlign w:val="center"/>
          </w:tcPr>
          <w:p w14:paraId="1D31A2E0" w14:textId="77777777" w:rsidR="00845850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38F22BFC" w14:textId="14421FFA" w:rsidR="00763EEF" w:rsidRDefault="00763EEF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捷運工程局主管</w:t>
            </w:r>
          </w:p>
        </w:tc>
        <w:tc>
          <w:tcPr>
            <w:tcW w:w="2734" w:type="dxa"/>
            <w:vAlign w:val="center"/>
          </w:tcPr>
          <w:p w14:paraId="4B4BEC66" w14:textId="77777777" w:rsidR="00845850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3D8E45FA" w14:textId="3AB8D8E6" w:rsidR="00763EEF" w:rsidRDefault="00763EEF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2733" w:type="dxa"/>
            <w:vAlign w:val="center"/>
          </w:tcPr>
          <w:p w14:paraId="3D64886C" w14:textId="77777777" w:rsidR="00845850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161F6316" w14:textId="54D26DDA" w:rsidR="00763EEF" w:rsidRDefault="00763EEF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文化局主管</w:t>
            </w:r>
          </w:p>
        </w:tc>
        <w:tc>
          <w:tcPr>
            <w:tcW w:w="2734" w:type="dxa"/>
            <w:vAlign w:val="center"/>
          </w:tcPr>
          <w:p w14:paraId="02E3927F" w14:textId="77777777" w:rsidR="00845850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4D28FF9C" w14:textId="6F77D040" w:rsidR="00763EEF" w:rsidRDefault="00763EEF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交通局主管</w:t>
            </w:r>
          </w:p>
        </w:tc>
        <w:tc>
          <w:tcPr>
            <w:tcW w:w="2733" w:type="dxa"/>
            <w:vAlign w:val="center"/>
          </w:tcPr>
          <w:p w14:paraId="73F571B1" w14:textId="77777777" w:rsidR="00845850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38E2DB7D" w14:textId="2A1794A1" w:rsidR="00763EEF" w:rsidRDefault="00763EEF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海洋局主管</w:t>
            </w:r>
          </w:p>
        </w:tc>
        <w:tc>
          <w:tcPr>
            <w:tcW w:w="2734" w:type="dxa"/>
            <w:vAlign w:val="center"/>
          </w:tcPr>
          <w:p w14:paraId="52A28E42" w14:textId="77777777" w:rsidR="00845850" w:rsidRDefault="00763EEF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720B1FC0" w14:textId="41386BF1" w:rsidR="00763EEF" w:rsidRDefault="00763EEF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都市發展局主管</w:t>
            </w:r>
          </w:p>
        </w:tc>
      </w:tr>
      <w:tr w:rsidR="00763EEF" w:rsidRPr="007178CF" w14:paraId="7D51B82E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0D9671D6" w14:textId="77777777" w:rsidR="00763EEF" w:rsidRPr="007178CF" w:rsidRDefault="00763EEF" w:rsidP="00F12E75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178CF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F99E46D" w14:textId="77777777" w:rsidR="00763EEF" w:rsidRPr="007178CF" w:rsidRDefault="00763EEF" w:rsidP="00F12E7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7178CF">
              <w:rPr>
                <w:rFonts w:ascii="新細明體" w:hAnsi="新細明體"/>
                <w:b/>
                <w:noProof/>
                <w:sz w:val="20"/>
              </w:rPr>
              <w:t>892,810,577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DDD0097" w14:textId="77777777" w:rsidR="00763EEF" w:rsidRPr="007178CF" w:rsidRDefault="00763EEF" w:rsidP="00F12E7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7178CF">
              <w:rPr>
                <w:rFonts w:ascii="新細明體" w:hAnsi="新細明體"/>
                <w:b/>
                <w:noProof/>
                <w:sz w:val="20"/>
              </w:rPr>
              <w:t>5,969,844,562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26C7647" w14:textId="77777777" w:rsidR="00763EEF" w:rsidRPr="007178CF" w:rsidRDefault="00763EEF" w:rsidP="00F12E7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7178CF">
              <w:rPr>
                <w:rFonts w:ascii="新細明體" w:hAnsi="新細明體"/>
                <w:b/>
                <w:noProof/>
                <w:sz w:val="20"/>
              </w:rPr>
              <w:t>3,033,717,876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60237F7" w14:textId="77777777" w:rsidR="00763EEF" w:rsidRPr="007178CF" w:rsidRDefault="00763EEF" w:rsidP="00F12E7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7178CF">
              <w:rPr>
                <w:rFonts w:ascii="新細明體" w:hAnsi="新細明體"/>
                <w:b/>
                <w:noProof/>
                <w:sz w:val="20"/>
              </w:rPr>
              <w:t>2,434,081,437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E29E514" w14:textId="77777777" w:rsidR="00763EEF" w:rsidRPr="007178CF" w:rsidRDefault="00763EEF" w:rsidP="00F12E7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7178CF">
              <w:rPr>
                <w:rFonts w:ascii="新細明體" w:hAnsi="新細明體"/>
                <w:b/>
                <w:noProof/>
                <w:sz w:val="20"/>
              </w:rPr>
              <w:t>2,837,388,895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846351E" w14:textId="77777777" w:rsidR="00763EEF" w:rsidRPr="007178CF" w:rsidRDefault="00763EEF" w:rsidP="00F12E7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7178CF">
              <w:rPr>
                <w:rFonts w:ascii="新細明體" w:hAnsi="新細明體"/>
                <w:b/>
                <w:noProof/>
                <w:sz w:val="20"/>
              </w:rPr>
              <w:t>1,091,795,513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8707553" w14:textId="77777777" w:rsidR="00763EEF" w:rsidRPr="007178CF" w:rsidRDefault="00763EEF" w:rsidP="00F12E7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7178CF">
              <w:rPr>
                <w:rFonts w:ascii="新細明體" w:hAnsi="新細明體"/>
                <w:b/>
                <w:noProof/>
                <w:sz w:val="20"/>
              </w:rPr>
              <w:t>322,316,457</w:t>
            </w:r>
          </w:p>
        </w:tc>
      </w:tr>
      <w:tr w:rsidR="00763EEF" w14:paraId="05D3DE30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4313C468" w14:textId="3326C29E" w:rsidR="00763EEF" w:rsidRDefault="005E4998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="00763EEF" w:rsidRPr="00826B87">
              <w:rPr>
                <w:rFonts w:ascii="標楷體" w:eastAsia="標楷體" w:hAnsi="標楷體" w:hint="eastAsia"/>
                <w:noProof/>
                <w:spacing w:val="278"/>
                <w:kern w:val="0"/>
                <w:sz w:val="20"/>
                <w:fitText w:val="2468" w:id="-701242110"/>
              </w:rPr>
              <w:t>行政支</w:t>
            </w:r>
            <w:r w:rsidR="00763EEF"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468" w:id="-701242110"/>
              </w:rPr>
              <w:t>出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862A1D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AE6DF8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61A7A5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0D420D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4FCABA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C51ED8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E120EF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11FF0B00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2BFF987A" w14:textId="77777777" w:rsidR="00763EEF" w:rsidRDefault="00763EEF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826B87">
              <w:rPr>
                <w:rFonts w:ascii="標楷體" w:eastAsia="標楷體" w:hAnsi="標楷體" w:hint="eastAsia"/>
                <w:noProof/>
                <w:spacing w:val="278"/>
                <w:kern w:val="0"/>
                <w:sz w:val="20"/>
                <w:fitText w:val="2468" w:id="-701242110"/>
              </w:rPr>
              <w:t>立法支</w:t>
            </w:r>
            <w:r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468" w:id="-701242110"/>
              </w:rPr>
              <w:t>出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7894D4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9663ED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28476E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ED1238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484CB5B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1E3950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2DA0BA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55BFA04F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0055AAFD" w14:textId="77777777" w:rsidR="00763EEF" w:rsidRDefault="00763EEF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826B87">
              <w:rPr>
                <w:rFonts w:ascii="標楷體" w:eastAsia="標楷體" w:hAnsi="標楷體" w:hint="eastAsia"/>
                <w:noProof/>
                <w:spacing w:val="278"/>
                <w:kern w:val="0"/>
                <w:sz w:val="20"/>
                <w:fitText w:val="2468" w:id="-701242110"/>
              </w:rPr>
              <w:t>民政支</w:t>
            </w:r>
            <w:r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468" w:id="-701242110"/>
              </w:rPr>
              <w:t>出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18D50E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566639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407C22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3,033,717,876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8B0C07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FD37A3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F03FDD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472E495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5D309A84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3375E884" w14:textId="77777777" w:rsidR="00763EEF" w:rsidRDefault="00763EEF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826B87">
              <w:rPr>
                <w:rFonts w:ascii="標楷體" w:eastAsia="標楷體" w:hAnsi="標楷體" w:hint="eastAsia"/>
                <w:noProof/>
                <w:spacing w:val="278"/>
                <w:kern w:val="0"/>
                <w:sz w:val="20"/>
                <w:fitText w:val="2468" w:id="-701242110"/>
              </w:rPr>
              <w:t>警政支</w:t>
            </w:r>
            <w:r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468" w:id="-701242110"/>
              </w:rPr>
              <w:t>出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D65E66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945883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B885F2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9B84B7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4E32FED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566B72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08D061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6EAAA116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2CA4B031" w14:textId="77777777" w:rsidR="00763EEF" w:rsidRDefault="00763EEF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826B87">
              <w:rPr>
                <w:rFonts w:ascii="標楷體" w:eastAsia="標楷體" w:hAnsi="標楷體" w:hint="eastAsia"/>
                <w:noProof/>
                <w:spacing w:val="278"/>
                <w:kern w:val="0"/>
                <w:sz w:val="20"/>
                <w:fitText w:val="2468" w:id="-701242110"/>
              </w:rPr>
              <w:t>財務支</w:t>
            </w:r>
            <w:r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468" w:id="-701242110"/>
              </w:rPr>
              <w:t>出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508136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1DD3AD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F26736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1267D48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CA0E9A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42FA15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24DD32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2952335E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22F2B6FD" w14:textId="77777777" w:rsidR="00763EEF" w:rsidRDefault="00763EEF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826B87">
              <w:rPr>
                <w:rFonts w:ascii="標楷體" w:eastAsia="標楷體" w:hAnsi="標楷體" w:hint="eastAsia"/>
                <w:noProof/>
                <w:spacing w:val="278"/>
                <w:kern w:val="0"/>
                <w:sz w:val="20"/>
                <w:fitText w:val="2468" w:id="-701242110"/>
              </w:rPr>
              <w:t>教育支</w:t>
            </w:r>
            <w:r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468" w:id="-701242110"/>
              </w:rPr>
              <w:t>出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462D44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E75EBB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CE0184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C113FE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CCE4DE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18F527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25C486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2092507B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51896D79" w14:textId="77777777" w:rsidR="00763EEF" w:rsidRDefault="00763EEF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826B87">
              <w:rPr>
                <w:rFonts w:ascii="標楷體" w:eastAsia="標楷體" w:hAnsi="標楷體" w:hint="eastAsia"/>
                <w:noProof/>
                <w:spacing w:val="278"/>
                <w:kern w:val="0"/>
                <w:sz w:val="20"/>
                <w:fitText w:val="2468" w:id="-701242110"/>
              </w:rPr>
              <w:t>文化支</w:t>
            </w:r>
            <w:r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468" w:id="-701242110"/>
              </w:rPr>
              <w:t>出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039A10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DE2B2B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CEE693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14794A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2,434,081,437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21DFE6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3B51F9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68AA96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28789669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282633A9" w14:textId="77777777" w:rsidR="00763EEF" w:rsidRDefault="00763EEF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826B87">
              <w:rPr>
                <w:rFonts w:ascii="標楷體" w:eastAsia="標楷體" w:hAnsi="標楷體" w:hint="eastAsia"/>
                <w:noProof/>
                <w:spacing w:val="278"/>
                <w:kern w:val="0"/>
                <w:sz w:val="20"/>
                <w:fitText w:val="2468" w:id="-701242110"/>
              </w:rPr>
              <w:t>農業支</w:t>
            </w:r>
            <w:r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468" w:id="-701242110"/>
              </w:rPr>
              <w:t>出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C989DF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5F179E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BDD827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BE2948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E69BB2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93E2148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723,213,135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F8FBDF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4B05C60E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352F0B85" w14:textId="77777777" w:rsidR="00763EEF" w:rsidRDefault="00763EEF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Pr="00826B87">
              <w:rPr>
                <w:rFonts w:ascii="標楷體" w:eastAsia="標楷體" w:hAnsi="標楷體" w:hint="eastAsia"/>
                <w:noProof/>
                <w:spacing w:val="278"/>
                <w:kern w:val="0"/>
                <w:sz w:val="20"/>
                <w:fitText w:val="2468" w:id="-701242110"/>
              </w:rPr>
              <w:t>工業支</w:t>
            </w:r>
            <w:r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468" w:id="-701242110"/>
              </w:rPr>
              <w:t>出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8D9AAD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17B8C18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BBA189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D4EF2B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48C3086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D26967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4C67F3E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510F8447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378BE3B3" w14:textId="3FF3916E" w:rsidR="00763EEF" w:rsidRDefault="00023A40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023A40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826B87">
              <w:rPr>
                <w:rFonts w:ascii="標楷體" w:eastAsia="標楷體" w:hAnsi="標楷體" w:hint="eastAsia"/>
                <w:noProof/>
                <w:spacing w:val="260"/>
                <w:kern w:val="0"/>
                <w:sz w:val="20"/>
                <w:fitText w:val="2360" w:id="-701241597"/>
              </w:rPr>
              <w:t>交通支</w:t>
            </w:r>
            <w:r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360" w:id="-701241597"/>
              </w:rPr>
              <w:t>出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CAB10F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9B76DE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5,672,570,158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D005FB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2656BD8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7E6E7F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2,837,388,895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05D551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796D8F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0665ADA1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5B52893C" w14:textId="3C980C56" w:rsidR="00763EEF" w:rsidRDefault="00023A40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="00763EEF" w:rsidRPr="009758EB">
              <w:rPr>
                <w:rFonts w:ascii="標楷體" w:eastAsia="標楷體" w:hAnsi="標楷體" w:hint="eastAsia"/>
                <w:noProof/>
                <w:spacing w:val="54"/>
                <w:kern w:val="0"/>
                <w:sz w:val="20"/>
                <w:fitText w:val="2360" w:id="-701241343"/>
              </w:rPr>
              <w:t>其他經濟服務支</w:t>
            </w:r>
            <w:r w:rsidR="00763EEF" w:rsidRPr="009758EB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360" w:id="-701241343"/>
              </w:rPr>
              <w:t>出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8679CC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9F6AAA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6FCB3A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784433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812738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6E631B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69,878,779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80E4478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2EECEB7C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05C29A89" w14:textId="6C12809A" w:rsidR="00763EEF" w:rsidRDefault="00023A40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="00763EEF" w:rsidRPr="009758EB">
              <w:rPr>
                <w:rFonts w:ascii="標楷體" w:eastAsia="標楷體" w:hAnsi="標楷體" w:hint="eastAsia"/>
                <w:noProof/>
                <w:spacing w:val="116"/>
                <w:kern w:val="0"/>
                <w:sz w:val="20"/>
                <w:fitText w:val="2360" w:id="-701241343"/>
              </w:rPr>
              <w:t>社會保險支</w:t>
            </w:r>
            <w:r w:rsidR="00763EEF" w:rsidRPr="009758EB">
              <w:rPr>
                <w:rFonts w:ascii="標楷體" w:eastAsia="標楷體" w:hAnsi="標楷體" w:hint="eastAsia"/>
                <w:noProof/>
                <w:kern w:val="0"/>
                <w:sz w:val="20"/>
                <w:fitText w:val="2360" w:id="-701241343"/>
              </w:rPr>
              <w:t>出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5AF3138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CFFF4B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25B828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BABF0B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E3EEE6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F4DE12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9C3284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7D4ED30F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5212B6A8" w14:textId="5E134FE7" w:rsidR="00763EEF" w:rsidRDefault="00023A40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="00763EEF" w:rsidRPr="00826B87">
              <w:rPr>
                <w:rFonts w:ascii="標楷體" w:eastAsia="標楷體" w:hAnsi="標楷體" w:hint="eastAsia"/>
                <w:noProof/>
                <w:spacing w:val="116"/>
                <w:kern w:val="0"/>
                <w:sz w:val="20"/>
                <w:fitText w:val="2360" w:id="-701241343"/>
              </w:rPr>
              <w:t>社會救助支</w:t>
            </w:r>
            <w:r w:rsidR="00763EEF"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360" w:id="-701241343"/>
              </w:rPr>
              <w:t>出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2F6373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AB1910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9147A2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19FEDA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F6C3F3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6C2C36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1,300,000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8CF21C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63BF36D7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5403E082" w14:textId="3F6567F8" w:rsidR="00763EEF" w:rsidRPr="00023A40" w:rsidRDefault="00023A40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="00763EEF" w:rsidRPr="00826B87">
              <w:rPr>
                <w:rFonts w:ascii="標楷體" w:eastAsia="標楷體" w:hAnsi="標楷體" w:hint="eastAsia"/>
                <w:noProof/>
                <w:spacing w:val="116"/>
                <w:kern w:val="0"/>
                <w:sz w:val="20"/>
                <w:fitText w:val="2360" w:id="-701241343"/>
              </w:rPr>
              <w:t>福利服務支</w:t>
            </w:r>
            <w:r w:rsidR="00763EEF"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360" w:id="-701241343"/>
              </w:rPr>
              <w:t>出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3C8B10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510,500,056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53BE5D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5ECEE2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D7821F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4BC8AA8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01FF4D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297,403,599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501DE6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59C48F1A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39A7D350" w14:textId="4254665B" w:rsidR="00763EEF" w:rsidRPr="00023A40" w:rsidRDefault="00023A40" w:rsidP="00826B87">
            <w:pPr>
              <w:snapToGrid w:val="0"/>
              <w:spacing w:line="240" w:lineRule="exact"/>
              <w:rPr>
                <w:rFonts w:ascii="標楷體" w:eastAsia="標楷體" w:hAnsi="標楷體"/>
                <w:noProof/>
                <w:spacing w:val="50"/>
                <w:kern w:val="0"/>
                <w:sz w:val="20"/>
              </w:rPr>
            </w:pPr>
            <w:r w:rsidRPr="00023A40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="00763EEF" w:rsidRPr="00826B87">
              <w:rPr>
                <w:rFonts w:ascii="標楷體" w:eastAsia="標楷體" w:hAnsi="標楷體" w:hint="eastAsia"/>
                <w:noProof/>
                <w:spacing w:val="116"/>
                <w:kern w:val="0"/>
                <w:sz w:val="20"/>
                <w:fitText w:val="2360" w:id="-701241343"/>
              </w:rPr>
              <w:t>國民就業支</w:t>
            </w:r>
            <w:r w:rsidR="00763EEF"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360" w:id="-701241343"/>
              </w:rPr>
              <w:t>出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6626B8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382,310,521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8C4984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9129B1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9D5474F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61D55C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E706FF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A84F55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685CCED8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64B2AE63" w14:textId="1501E904" w:rsidR="00763EEF" w:rsidRPr="00023A40" w:rsidRDefault="00023A40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="00763EEF" w:rsidRPr="00826B87">
              <w:rPr>
                <w:rFonts w:ascii="標楷體" w:eastAsia="標楷體" w:hAnsi="標楷體" w:hint="eastAsia"/>
                <w:noProof/>
                <w:spacing w:val="116"/>
                <w:kern w:val="0"/>
                <w:sz w:val="20"/>
                <w:fitText w:val="2360" w:id="-701241343"/>
              </w:rPr>
              <w:t>醫療保健支</w:t>
            </w:r>
            <w:r w:rsidR="00763EEF"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360" w:id="-701241343"/>
              </w:rPr>
              <w:t>出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5D8F2EB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EEBEAE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B9E747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8E77C1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391077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DD7B95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7EE346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0E0036F7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4B783199" w14:textId="4D2B4721" w:rsidR="00763EEF" w:rsidRPr="00023A40" w:rsidRDefault="00023A40" w:rsidP="00826B87">
            <w:pPr>
              <w:spacing w:line="240" w:lineRule="exact"/>
              <w:rPr>
                <w:rFonts w:ascii="標楷體" w:eastAsia="標楷體" w:hAnsi="標楷體"/>
                <w:noProof/>
                <w:spacing w:val="110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</w:rPr>
              <w:t>17.</w:t>
            </w:r>
            <w:r w:rsidR="00763EEF" w:rsidRPr="00826B87">
              <w:rPr>
                <w:rFonts w:ascii="標楷體" w:eastAsia="標楷體" w:hAnsi="標楷體" w:hint="eastAsia"/>
                <w:noProof/>
                <w:spacing w:val="116"/>
                <w:kern w:val="0"/>
                <w:sz w:val="20"/>
                <w:fitText w:val="2360" w:id="-701241343"/>
              </w:rPr>
              <w:t>環境保護支</w:t>
            </w:r>
            <w:r w:rsidR="00763EEF"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360" w:id="-701241343"/>
              </w:rPr>
              <w:t>出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D13A17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525EE6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B37CAA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66604F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2DA511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C6526B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F8AE1A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184A2098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39494D1D" w14:textId="4281D287" w:rsidR="00763EEF" w:rsidRPr="00023A40" w:rsidRDefault="00023A40" w:rsidP="00826B87">
            <w:pPr>
              <w:spacing w:line="240" w:lineRule="exact"/>
              <w:rPr>
                <w:rFonts w:ascii="標楷體" w:eastAsia="標楷體" w:hAnsi="標楷體"/>
                <w:noProof/>
                <w:spacing w:val="110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</w:rPr>
              <w:t>18.</w:t>
            </w:r>
            <w:r w:rsidR="00763EEF" w:rsidRPr="00826B87">
              <w:rPr>
                <w:rFonts w:ascii="標楷體" w:eastAsia="標楷體" w:hAnsi="標楷體" w:hint="eastAsia"/>
                <w:noProof/>
                <w:spacing w:val="116"/>
                <w:kern w:val="0"/>
                <w:sz w:val="20"/>
                <w:fitText w:val="2360" w:id="-701241343"/>
              </w:rPr>
              <w:t>社區發展支</w:t>
            </w:r>
            <w:r w:rsidR="00763EEF"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360" w:id="-701241343"/>
              </w:rPr>
              <w:t>出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C2031E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A26E84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1AA77B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3C0561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4B4892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6CFF59B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B229210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322,316,457</w:t>
            </w:r>
          </w:p>
        </w:tc>
      </w:tr>
      <w:tr w:rsidR="00763EEF" w14:paraId="751F7ED8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6ED12435" w14:textId="28222DC5" w:rsidR="00763EEF" w:rsidRPr="00D36689" w:rsidRDefault="00D36689" w:rsidP="00826B87">
            <w:pPr>
              <w:spacing w:line="240" w:lineRule="exact"/>
              <w:rPr>
                <w:rFonts w:ascii="標楷體" w:eastAsia="標楷體" w:hAnsi="標楷體"/>
                <w:noProof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</w:rPr>
              <w:t>19.</w:t>
            </w:r>
            <w:r w:rsidR="00763EEF" w:rsidRPr="00826B87">
              <w:rPr>
                <w:rFonts w:ascii="標楷體" w:eastAsia="標楷體" w:hAnsi="標楷體" w:hint="eastAsia"/>
                <w:noProof/>
                <w:spacing w:val="54"/>
                <w:kern w:val="0"/>
                <w:sz w:val="20"/>
                <w:fitText w:val="2360" w:id="-701241343"/>
              </w:rPr>
              <w:t>退休撫卹給付支</w:t>
            </w:r>
            <w:r w:rsidR="00763EEF" w:rsidRPr="00826B87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360" w:id="-701241343"/>
              </w:rPr>
              <w:t>出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866FFE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27474D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8B27AB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5219F9C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498FE51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0556E9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8815826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657B5579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54522AE4" w14:textId="1DB86587" w:rsidR="00763EEF" w:rsidRDefault="00023A40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="00763EEF" w:rsidRPr="00826B87">
              <w:rPr>
                <w:rFonts w:ascii="標楷體" w:eastAsia="標楷體" w:hAnsi="標楷體" w:hint="eastAsia"/>
                <w:noProof/>
                <w:spacing w:val="116"/>
                <w:kern w:val="0"/>
                <w:sz w:val="20"/>
                <w:fitText w:val="2360" w:id="-701241343"/>
              </w:rPr>
              <w:t>債務付息支</w:t>
            </w:r>
            <w:r w:rsidR="00763EEF"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360" w:id="-701241343"/>
              </w:rPr>
              <w:t>出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F444192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894689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297,274,404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07D27B8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C69A6E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C346BF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21FD015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97E832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0E16060D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478AF406" w14:textId="7E573D73" w:rsidR="00763EEF" w:rsidRDefault="00D36689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="00763EEF" w:rsidRPr="00826B87">
              <w:rPr>
                <w:rFonts w:ascii="標楷體" w:eastAsia="標楷體" w:hAnsi="標楷體" w:hint="eastAsia"/>
                <w:noProof/>
                <w:spacing w:val="54"/>
                <w:kern w:val="0"/>
                <w:sz w:val="20"/>
                <w:fitText w:val="2360" w:id="-701241343"/>
              </w:rPr>
              <w:t>還本付息事務支</w:t>
            </w:r>
            <w:r w:rsidR="00763EEF" w:rsidRPr="00826B87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360" w:id="-701241343"/>
              </w:rPr>
              <w:t>出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8C067B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856BF27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42F00A71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0DCD71A3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D8D32D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CE5080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972A44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3EEF" w14:paraId="042257BA" w14:textId="77777777" w:rsidTr="005E499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733" w:type="dxa"/>
            <w:gridSpan w:val="2"/>
            <w:shd w:val="clear" w:color="auto" w:fill="auto"/>
            <w:vAlign w:val="center"/>
          </w:tcPr>
          <w:p w14:paraId="7DF2DFA9" w14:textId="05A74DBB" w:rsidR="00763EEF" w:rsidRDefault="00D36689" w:rsidP="00826B87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22.</w:t>
            </w:r>
            <w:r w:rsidR="00763EEF" w:rsidRPr="00826B87">
              <w:rPr>
                <w:rFonts w:ascii="標楷體" w:eastAsia="標楷體" w:hAnsi="標楷體" w:hint="eastAsia"/>
                <w:noProof/>
                <w:spacing w:val="260"/>
                <w:kern w:val="0"/>
                <w:sz w:val="20"/>
                <w:fitText w:val="2360" w:id="-701241343"/>
              </w:rPr>
              <w:t>其他支</w:t>
            </w:r>
            <w:r w:rsidR="00763EEF"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360" w:id="-701241343"/>
              </w:rPr>
              <w:t>出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97B4669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9491944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445B077D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733B32AE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4114291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D79E03A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79BEEBC" w14:textId="77777777" w:rsidR="00763EEF" w:rsidRDefault="00763EEF" w:rsidP="00F12E7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348C1B3D" w14:textId="77777777" w:rsidR="00763EEF" w:rsidRDefault="00763EEF" w:rsidP="00763EEF"/>
    <w:p w14:paraId="019BFD5C" w14:textId="57B0C229" w:rsidR="00845850" w:rsidRDefault="00845850" w:rsidP="00763EEF">
      <w:r>
        <w:br w:type="page"/>
      </w:r>
    </w:p>
    <w:p w14:paraId="33159176" w14:textId="77777777" w:rsidR="00763EEF" w:rsidRPr="00763EEF" w:rsidRDefault="00763EEF" w:rsidP="00763EEF"/>
    <w:tbl>
      <w:tblPr>
        <w:tblW w:w="218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204"/>
        <w:gridCol w:w="50"/>
        <w:gridCol w:w="2383"/>
        <w:gridCol w:w="2384"/>
        <w:gridCol w:w="2384"/>
        <w:gridCol w:w="2384"/>
        <w:gridCol w:w="2384"/>
        <w:gridCol w:w="2384"/>
        <w:gridCol w:w="2384"/>
        <w:gridCol w:w="2384"/>
        <w:gridCol w:w="15"/>
      </w:tblGrid>
      <w:tr w:rsidR="00190BE5" w14:paraId="4FFC51B6" w14:textId="086FEFAF" w:rsidTr="005E4998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853764E" w14:textId="77777777" w:rsidR="00190BE5" w:rsidRPr="001D79E3" w:rsidRDefault="00190BE5" w:rsidP="00F12E7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204" w:type="dxa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14EE7DE9" w14:textId="77777777" w:rsidR="00190BE5" w:rsidRPr="001D79E3" w:rsidRDefault="00190BE5" w:rsidP="00F12E7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9136" w:type="dxa"/>
            <w:gridSpan w:val="10"/>
            <w:vMerge w:val="restart"/>
            <w:tcBorders>
              <w:top w:val="nil"/>
              <w:left w:val="nil"/>
            </w:tcBorders>
            <w:vAlign w:val="bottom"/>
          </w:tcPr>
          <w:p w14:paraId="494AD0AF" w14:textId="513CE0B1" w:rsidR="00190BE5" w:rsidRDefault="00190BE5" w:rsidP="00F12E75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190BE5" w14:paraId="19C06E32" w14:textId="5634A7AF" w:rsidTr="005E4998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DD7908E" w14:textId="77777777" w:rsidR="00190BE5" w:rsidRPr="001D79E3" w:rsidRDefault="00190BE5" w:rsidP="00F12E7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204" w:type="dxa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71D15E77" w14:textId="77777777" w:rsidR="00190BE5" w:rsidRPr="001D79E3" w:rsidRDefault="00190BE5" w:rsidP="00F12E75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9136" w:type="dxa"/>
            <w:gridSpan w:val="10"/>
            <w:vMerge/>
            <w:tcBorders>
              <w:left w:val="nil"/>
            </w:tcBorders>
            <w:vAlign w:val="center"/>
          </w:tcPr>
          <w:p w14:paraId="3D11C3CF" w14:textId="77777777" w:rsidR="00190BE5" w:rsidRPr="00CC0D84" w:rsidRDefault="00190BE5" w:rsidP="00F12E75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190BE5" w14:paraId="1448FF1E" w14:textId="6D91B0DE" w:rsidTr="005E4998">
        <w:trPr>
          <w:gridAfter w:val="1"/>
          <w:wAfter w:w="15" w:type="dxa"/>
        </w:trPr>
        <w:tc>
          <w:tcPr>
            <w:tcW w:w="2744" w:type="dxa"/>
            <w:gridSpan w:val="3"/>
            <w:tcBorders>
              <w:tl2br w:val="single" w:sz="4" w:space="0" w:color="auto"/>
            </w:tcBorders>
            <w:vAlign w:val="center"/>
          </w:tcPr>
          <w:p w14:paraId="0650374E" w14:textId="77777777" w:rsidR="00190BE5" w:rsidRDefault="00190BE5" w:rsidP="00F12E75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4E665538" w14:textId="77777777" w:rsidR="00190BE5" w:rsidRDefault="00190BE5" w:rsidP="00F12E75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383" w:type="dxa"/>
            <w:vAlign w:val="center"/>
          </w:tcPr>
          <w:p w14:paraId="736FD9C3" w14:textId="77777777" w:rsidR="00845850" w:rsidRDefault="00190BE5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46E033CA" w14:textId="250207FA" w:rsidR="00190BE5" w:rsidRDefault="00190BE5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法制局主管</w:t>
            </w:r>
          </w:p>
        </w:tc>
        <w:tc>
          <w:tcPr>
            <w:tcW w:w="2384" w:type="dxa"/>
            <w:vAlign w:val="center"/>
          </w:tcPr>
          <w:p w14:paraId="35C2F11C" w14:textId="77777777" w:rsidR="00845850" w:rsidRDefault="00190BE5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222F9C2F" w14:textId="12A88D2D" w:rsidR="00190BE5" w:rsidRDefault="00190BE5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觀光局主管</w:t>
            </w:r>
          </w:p>
        </w:tc>
        <w:tc>
          <w:tcPr>
            <w:tcW w:w="2384" w:type="dxa"/>
            <w:vAlign w:val="center"/>
          </w:tcPr>
          <w:p w14:paraId="1DF38C82" w14:textId="77777777" w:rsidR="00845850" w:rsidRDefault="00190BE5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17877BB6" w14:textId="236210A0" w:rsidR="00190BE5" w:rsidRDefault="00190BE5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水利局主管</w:t>
            </w:r>
          </w:p>
        </w:tc>
        <w:tc>
          <w:tcPr>
            <w:tcW w:w="2384" w:type="dxa"/>
            <w:vAlign w:val="center"/>
          </w:tcPr>
          <w:p w14:paraId="07BC8591" w14:textId="77777777" w:rsidR="00845850" w:rsidRDefault="00190BE5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43A1B747" w14:textId="665CD122" w:rsidR="00190BE5" w:rsidRDefault="00190BE5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毒品防制局主管</w:t>
            </w:r>
          </w:p>
        </w:tc>
        <w:tc>
          <w:tcPr>
            <w:tcW w:w="2384" w:type="dxa"/>
            <w:vAlign w:val="center"/>
          </w:tcPr>
          <w:p w14:paraId="70E2B340" w14:textId="77777777" w:rsidR="00845850" w:rsidRDefault="00190BE5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2E01078B" w14:textId="4403A007" w:rsidR="00190BE5" w:rsidRDefault="00190BE5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運動發展局主管</w:t>
            </w:r>
          </w:p>
        </w:tc>
        <w:tc>
          <w:tcPr>
            <w:tcW w:w="2384" w:type="dxa"/>
            <w:vAlign w:val="center"/>
          </w:tcPr>
          <w:p w14:paraId="70FA49A7" w14:textId="77777777" w:rsidR="00845850" w:rsidRDefault="00190BE5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788B36C9" w14:textId="4CE88820" w:rsidR="00190BE5" w:rsidRDefault="00190BE5" w:rsidP="0084585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青年局主管</w:t>
            </w:r>
          </w:p>
        </w:tc>
        <w:tc>
          <w:tcPr>
            <w:tcW w:w="2384" w:type="dxa"/>
            <w:vAlign w:val="center"/>
          </w:tcPr>
          <w:p w14:paraId="0FC1AE50" w14:textId="77777777" w:rsidR="00190BE5" w:rsidRDefault="00190BE5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統籌支撥科目</w:t>
            </w:r>
          </w:p>
        </w:tc>
        <w:tc>
          <w:tcPr>
            <w:tcW w:w="2384" w:type="dxa"/>
            <w:vAlign w:val="center"/>
          </w:tcPr>
          <w:p w14:paraId="093B183B" w14:textId="5370BF4B" w:rsidR="00190BE5" w:rsidRDefault="00190BE5" w:rsidP="00F12E75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合計</w:t>
            </w:r>
          </w:p>
        </w:tc>
      </w:tr>
      <w:tr w:rsidR="00190BE5" w:rsidRPr="00B04AC7" w14:paraId="59A4D1FE" w14:textId="3B1D5258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4F6FE363" w14:textId="77777777" w:rsidR="00190BE5" w:rsidRPr="00B04AC7" w:rsidRDefault="00190BE5" w:rsidP="00190BE5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04AC7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12731D5E" w14:textId="77777777" w:rsidR="00190BE5" w:rsidRPr="00B04AC7" w:rsidRDefault="00190BE5" w:rsidP="00190BE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04AC7">
              <w:rPr>
                <w:rFonts w:ascii="新細明體" w:hAnsi="新細明體"/>
                <w:b/>
                <w:noProof/>
                <w:sz w:val="20"/>
              </w:rPr>
              <w:t>71,143,775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653A4ECD" w14:textId="77777777" w:rsidR="00190BE5" w:rsidRPr="00B04AC7" w:rsidRDefault="00190BE5" w:rsidP="00190BE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04AC7">
              <w:rPr>
                <w:rFonts w:ascii="新細明體" w:hAnsi="新細明體"/>
                <w:b/>
                <w:noProof/>
                <w:sz w:val="20"/>
              </w:rPr>
              <w:t>1,080,539,039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8EDFC65" w14:textId="77777777" w:rsidR="00190BE5" w:rsidRPr="00B04AC7" w:rsidRDefault="00190BE5" w:rsidP="00190BE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04AC7">
              <w:rPr>
                <w:rFonts w:ascii="新細明體" w:hAnsi="新細明體"/>
                <w:b/>
                <w:noProof/>
                <w:sz w:val="20"/>
              </w:rPr>
              <w:t>8,093,667,243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2CF87414" w14:textId="77777777" w:rsidR="00190BE5" w:rsidRPr="00B04AC7" w:rsidRDefault="00190BE5" w:rsidP="00190BE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04AC7">
              <w:rPr>
                <w:rFonts w:ascii="新細明體" w:hAnsi="新細明體"/>
                <w:b/>
                <w:noProof/>
                <w:sz w:val="20"/>
              </w:rPr>
              <w:t>151,488,616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5289DE62" w14:textId="77777777" w:rsidR="00190BE5" w:rsidRPr="00B04AC7" w:rsidRDefault="00190BE5" w:rsidP="00190BE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04AC7">
              <w:rPr>
                <w:rFonts w:ascii="新細明體" w:hAnsi="新細明體"/>
                <w:b/>
                <w:noProof/>
                <w:sz w:val="20"/>
              </w:rPr>
              <w:t>1,377,577,341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E253B82" w14:textId="77777777" w:rsidR="00190BE5" w:rsidRPr="00B04AC7" w:rsidRDefault="00190BE5" w:rsidP="00190BE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04AC7">
              <w:rPr>
                <w:rFonts w:ascii="新細明體" w:hAnsi="新細明體"/>
                <w:b/>
                <w:noProof/>
                <w:sz w:val="20"/>
              </w:rPr>
              <w:t>165,391,935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45689EE7" w14:textId="77777777" w:rsidR="00190BE5" w:rsidRPr="00B04AC7" w:rsidRDefault="00190BE5" w:rsidP="00190BE5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04AC7">
              <w:rPr>
                <w:rFonts w:ascii="新細明體" w:hAnsi="新細明體"/>
                <w:b/>
                <w:noProof/>
                <w:sz w:val="20"/>
              </w:rPr>
              <w:t>8,302,917,709</w:t>
            </w:r>
          </w:p>
        </w:tc>
        <w:tc>
          <w:tcPr>
            <w:tcW w:w="2384" w:type="dxa"/>
            <w:vAlign w:val="center"/>
          </w:tcPr>
          <w:p w14:paraId="6EECDBAC" w14:textId="65C644C7" w:rsidR="00190BE5" w:rsidRP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190BE5">
              <w:rPr>
                <w:rFonts w:ascii="新細明體" w:hAnsi="新細明體"/>
                <w:b/>
                <w:bCs/>
                <w:noProof/>
                <w:sz w:val="20"/>
              </w:rPr>
              <w:t>164,102,632,667</w:t>
            </w:r>
          </w:p>
        </w:tc>
      </w:tr>
      <w:tr w:rsidR="00190BE5" w14:paraId="67C5DE22" w14:textId="0FB4504C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2318E174" w14:textId="77777777" w:rsidR="00190BE5" w:rsidRDefault="00190BE5" w:rsidP="00190BE5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F262EB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826B87">
              <w:rPr>
                <w:rFonts w:ascii="標楷體" w:eastAsia="標楷體" w:hAnsi="標楷體" w:hint="eastAsia"/>
                <w:noProof/>
                <w:spacing w:val="280"/>
                <w:kern w:val="0"/>
                <w:sz w:val="20"/>
                <w:fitText w:val="2480" w:id="-701244156"/>
              </w:rPr>
              <w:t>行政支</w:t>
            </w:r>
            <w:r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480" w:id="-701244156"/>
              </w:rPr>
              <w:t>出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0C8DF35D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64,143,658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CBDF08E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5DC25326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2FCB14D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32A77F1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7F482F64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F4F142E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vAlign w:val="center"/>
          </w:tcPr>
          <w:p w14:paraId="13791C00" w14:textId="02496EAC" w:rsidR="00190BE5" w:rsidRPr="007471C5" w:rsidRDefault="00190BE5" w:rsidP="00190BE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190BE5">
              <w:rPr>
                <w:rFonts w:ascii="新細明體" w:hAnsi="新細明體"/>
                <w:noProof/>
                <w:sz w:val="20"/>
              </w:rPr>
              <w:t>1,112,265,226</w:t>
            </w:r>
          </w:p>
        </w:tc>
      </w:tr>
      <w:tr w:rsidR="00190BE5" w14:paraId="13EB1E82" w14:textId="2833DBCE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2CE7ABC0" w14:textId="77777777" w:rsidR="00190BE5" w:rsidRDefault="00190BE5" w:rsidP="00190BE5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D36689">
              <w:rPr>
                <w:rFonts w:ascii="標楷體" w:eastAsia="標楷體" w:hAnsi="標楷體" w:hint="eastAsia"/>
                <w:noProof/>
                <w:spacing w:val="280"/>
                <w:kern w:val="0"/>
                <w:sz w:val="20"/>
                <w:fitText w:val="2480" w:id="-701244156"/>
              </w:rPr>
              <w:t>立法支</w:t>
            </w:r>
            <w:r w:rsidRPr="00D36689">
              <w:rPr>
                <w:rFonts w:ascii="標楷體" w:eastAsia="標楷體" w:hAnsi="標楷體" w:hint="eastAsia"/>
                <w:noProof/>
                <w:kern w:val="0"/>
                <w:sz w:val="20"/>
                <w:fitText w:val="2480" w:id="-701244156"/>
              </w:rPr>
              <w:t>出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4EB49FB8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2602DD0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ECA417B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703ED902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61823F4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572815CA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7D8D188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vAlign w:val="center"/>
          </w:tcPr>
          <w:p w14:paraId="68844354" w14:textId="56277F52" w:rsidR="00190BE5" w:rsidRPr="007471C5" w:rsidRDefault="00190BE5" w:rsidP="00190BE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190BE5">
              <w:rPr>
                <w:rFonts w:ascii="新細明體" w:hAnsi="新細明體"/>
                <w:noProof/>
                <w:sz w:val="20"/>
              </w:rPr>
              <w:t>752,532,989</w:t>
            </w:r>
          </w:p>
        </w:tc>
      </w:tr>
      <w:tr w:rsidR="00190BE5" w14:paraId="432D8DA2" w14:textId="3517D105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3DFE1B5F" w14:textId="77777777" w:rsidR="00190BE5" w:rsidRDefault="00190BE5" w:rsidP="00190BE5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D36689">
              <w:rPr>
                <w:rFonts w:ascii="標楷體" w:eastAsia="標楷體" w:hAnsi="標楷體" w:hint="eastAsia"/>
                <w:noProof/>
                <w:spacing w:val="280"/>
                <w:kern w:val="0"/>
                <w:sz w:val="20"/>
                <w:fitText w:val="2480" w:id="-701244156"/>
              </w:rPr>
              <w:t>民政支</w:t>
            </w:r>
            <w:r w:rsidRPr="00D36689">
              <w:rPr>
                <w:rFonts w:ascii="標楷體" w:eastAsia="標楷體" w:hAnsi="標楷體" w:hint="eastAsia"/>
                <w:noProof/>
                <w:kern w:val="0"/>
                <w:sz w:val="20"/>
                <w:fitText w:val="2480" w:id="-701244156"/>
              </w:rPr>
              <w:t>出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586CE38D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64628278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234252A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1582817F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4AAE9251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26301B93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1E9E8A54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vAlign w:val="center"/>
          </w:tcPr>
          <w:p w14:paraId="6DBA8F0C" w14:textId="444C4788" w:rsidR="00190BE5" w:rsidRPr="007471C5" w:rsidRDefault="00190BE5" w:rsidP="00190BE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190BE5">
              <w:rPr>
                <w:rFonts w:ascii="新細明體" w:hAnsi="新細明體"/>
                <w:noProof/>
                <w:sz w:val="20"/>
              </w:rPr>
              <w:t>11,138,654,276</w:t>
            </w:r>
          </w:p>
        </w:tc>
      </w:tr>
      <w:tr w:rsidR="00190BE5" w14:paraId="0856812A" w14:textId="290E9E38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459F66E1" w14:textId="77777777" w:rsidR="00190BE5" w:rsidRDefault="00190BE5" w:rsidP="00190BE5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D36689">
              <w:rPr>
                <w:rFonts w:ascii="標楷體" w:eastAsia="標楷體" w:hAnsi="標楷體" w:hint="eastAsia"/>
                <w:noProof/>
                <w:spacing w:val="280"/>
                <w:kern w:val="0"/>
                <w:sz w:val="20"/>
                <w:fitText w:val="2480" w:id="-701244156"/>
              </w:rPr>
              <w:t>警政支</w:t>
            </w:r>
            <w:r w:rsidRPr="00D36689">
              <w:rPr>
                <w:rFonts w:ascii="標楷體" w:eastAsia="標楷體" w:hAnsi="標楷體" w:hint="eastAsia"/>
                <w:noProof/>
                <w:kern w:val="0"/>
                <w:sz w:val="20"/>
                <w:fitText w:val="2480" w:id="-701244156"/>
              </w:rPr>
              <w:t>出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0F3A9637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55A1729A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2DB667BF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49B6D025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55BF968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47BB5B7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8F70A65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vAlign w:val="center"/>
          </w:tcPr>
          <w:p w14:paraId="30D8A2AF" w14:textId="3D60F59D" w:rsidR="00190BE5" w:rsidRPr="007471C5" w:rsidRDefault="00190BE5" w:rsidP="00190BE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190BE5">
              <w:rPr>
                <w:rFonts w:ascii="新細明體" w:hAnsi="新細明體"/>
                <w:noProof/>
                <w:sz w:val="20"/>
              </w:rPr>
              <w:t>11,341,999,775</w:t>
            </w:r>
          </w:p>
        </w:tc>
      </w:tr>
      <w:tr w:rsidR="00190BE5" w14:paraId="42327314" w14:textId="01E5F356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79A5CBC5" w14:textId="77777777" w:rsidR="00190BE5" w:rsidRDefault="00190BE5" w:rsidP="00190BE5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D36689">
              <w:rPr>
                <w:rFonts w:ascii="標楷體" w:eastAsia="標楷體" w:hAnsi="標楷體" w:hint="eastAsia"/>
                <w:noProof/>
                <w:spacing w:val="280"/>
                <w:kern w:val="0"/>
                <w:sz w:val="20"/>
                <w:fitText w:val="2480" w:id="-701244156"/>
              </w:rPr>
              <w:t>財務支</w:t>
            </w:r>
            <w:r w:rsidRPr="00D36689">
              <w:rPr>
                <w:rFonts w:ascii="標楷體" w:eastAsia="標楷體" w:hAnsi="標楷體" w:hint="eastAsia"/>
                <w:noProof/>
                <w:kern w:val="0"/>
                <w:sz w:val="20"/>
                <w:fitText w:val="2480" w:id="-701244156"/>
              </w:rPr>
              <w:t>出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68874883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28F5C4D9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778D8AF3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C188F7B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25451742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669A13F1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FFC0401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vAlign w:val="center"/>
          </w:tcPr>
          <w:p w14:paraId="6DB4E2F6" w14:textId="4BBB4D45" w:rsidR="00190BE5" w:rsidRPr="007471C5" w:rsidRDefault="00190BE5" w:rsidP="00190BE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190BE5">
              <w:rPr>
                <w:rFonts w:ascii="新細明體" w:hAnsi="新細明體"/>
                <w:noProof/>
                <w:sz w:val="20"/>
              </w:rPr>
              <w:t>1,016,990,792</w:t>
            </w:r>
          </w:p>
        </w:tc>
      </w:tr>
      <w:tr w:rsidR="00190BE5" w14:paraId="151AF6F0" w14:textId="4F73E477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2475A281" w14:textId="77777777" w:rsidR="00190BE5" w:rsidRDefault="00190BE5" w:rsidP="00190BE5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D36689">
              <w:rPr>
                <w:rFonts w:ascii="標楷體" w:eastAsia="標楷體" w:hAnsi="標楷體" w:hint="eastAsia"/>
                <w:noProof/>
                <w:spacing w:val="280"/>
                <w:kern w:val="0"/>
                <w:sz w:val="20"/>
                <w:fitText w:val="2480" w:id="-701244156"/>
              </w:rPr>
              <w:t>教育支</w:t>
            </w:r>
            <w:r w:rsidRPr="00D36689">
              <w:rPr>
                <w:rFonts w:ascii="標楷體" w:eastAsia="標楷體" w:hAnsi="標楷體" w:hint="eastAsia"/>
                <w:noProof/>
                <w:kern w:val="0"/>
                <w:sz w:val="20"/>
                <w:fitText w:val="2480" w:id="-701244156"/>
              </w:rPr>
              <w:t>出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4FE7F957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11556D94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15597A9E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24C1CD8D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9F75F02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62049FD3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66744228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vAlign w:val="center"/>
          </w:tcPr>
          <w:p w14:paraId="2C1085C5" w14:textId="6B90239C" w:rsidR="00190BE5" w:rsidRPr="007471C5" w:rsidRDefault="00190BE5" w:rsidP="00190BE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190BE5">
              <w:rPr>
                <w:rFonts w:ascii="新細明體" w:hAnsi="新細明體"/>
                <w:noProof/>
                <w:sz w:val="20"/>
              </w:rPr>
              <w:t>57,863,145,486</w:t>
            </w:r>
          </w:p>
        </w:tc>
      </w:tr>
      <w:tr w:rsidR="00190BE5" w14:paraId="3C723D10" w14:textId="10E8968F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46801913" w14:textId="77777777" w:rsidR="00190BE5" w:rsidRDefault="00190BE5" w:rsidP="00190BE5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D36689">
              <w:rPr>
                <w:rFonts w:ascii="標楷體" w:eastAsia="標楷體" w:hAnsi="標楷體" w:hint="eastAsia"/>
                <w:noProof/>
                <w:spacing w:val="280"/>
                <w:kern w:val="0"/>
                <w:sz w:val="20"/>
                <w:fitText w:val="2480" w:id="-701244156"/>
              </w:rPr>
              <w:t>文化支</w:t>
            </w:r>
            <w:r w:rsidRPr="00D36689">
              <w:rPr>
                <w:rFonts w:ascii="標楷體" w:eastAsia="標楷體" w:hAnsi="標楷體" w:hint="eastAsia"/>
                <w:noProof/>
                <w:kern w:val="0"/>
                <w:sz w:val="20"/>
                <w:fitText w:val="2480" w:id="-701244156"/>
              </w:rPr>
              <w:t>出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3B4EB71C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55D37268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55,751,433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2BD8D354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830054C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25480EE6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1,377,577,341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587062AC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6A864782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vAlign w:val="center"/>
          </w:tcPr>
          <w:p w14:paraId="45E4A412" w14:textId="13B305D2" w:rsidR="00190BE5" w:rsidRPr="007471C5" w:rsidRDefault="00190BE5" w:rsidP="00190BE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190BE5">
              <w:rPr>
                <w:rFonts w:ascii="新細明體" w:hAnsi="新細明體"/>
                <w:noProof/>
                <w:sz w:val="20"/>
              </w:rPr>
              <w:t>4,189,518,049</w:t>
            </w:r>
          </w:p>
        </w:tc>
      </w:tr>
      <w:tr w:rsidR="00190BE5" w14:paraId="53857751" w14:textId="6F772240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059D6BCD" w14:textId="5C668F67" w:rsidR="00190BE5" w:rsidRPr="00D36689" w:rsidRDefault="00D36689" w:rsidP="00190BE5">
            <w:pPr>
              <w:spacing w:line="240" w:lineRule="exact"/>
              <w:rPr>
                <w:rFonts w:ascii="標楷體" w:eastAsia="標楷體" w:hAnsi="標楷體"/>
                <w:noProof/>
                <w:spacing w:val="280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kern w:val="0"/>
                <w:sz w:val="20"/>
              </w:rPr>
              <w:t>8.</w:t>
            </w:r>
            <w:r w:rsidR="00190BE5" w:rsidRPr="00826B87">
              <w:rPr>
                <w:rFonts w:ascii="標楷體" w:eastAsia="標楷體" w:hAnsi="標楷體" w:hint="eastAsia"/>
                <w:noProof/>
                <w:spacing w:val="280"/>
                <w:kern w:val="0"/>
                <w:sz w:val="20"/>
                <w:fitText w:val="2480" w:id="-701243904"/>
              </w:rPr>
              <w:t>農業支</w:t>
            </w:r>
            <w:r w:rsidR="00190BE5"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480" w:id="-701243904"/>
              </w:rPr>
              <w:t>出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033D5AEA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63D56267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C2CE762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2,165,308,591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1B55C8A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15ABEDFB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7FD57379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ABBD920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vAlign w:val="center"/>
          </w:tcPr>
          <w:p w14:paraId="4869D7AD" w14:textId="55F2FD5D" w:rsidR="00190BE5" w:rsidRPr="007471C5" w:rsidRDefault="00190BE5" w:rsidP="00190BE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190BE5">
              <w:rPr>
                <w:rFonts w:ascii="新細明體" w:hAnsi="新細明體"/>
                <w:noProof/>
                <w:sz w:val="20"/>
              </w:rPr>
              <w:t>4,016,229,486</w:t>
            </w:r>
          </w:p>
        </w:tc>
      </w:tr>
      <w:tr w:rsidR="00190BE5" w14:paraId="704F3CD0" w14:textId="1F83ED61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423F3E56" w14:textId="54870B40" w:rsidR="00190BE5" w:rsidRDefault="00D36689" w:rsidP="00D3668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="00190BE5" w:rsidRPr="00D36689">
              <w:rPr>
                <w:rFonts w:ascii="標楷體" w:eastAsia="標楷體" w:hAnsi="標楷體" w:hint="eastAsia"/>
                <w:noProof/>
                <w:spacing w:val="280"/>
                <w:kern w:val="0"/>
                <w:sz w:val="20"/>
                <w:fitText w:val="2480" w:id="-701243391"/>
              </w:rPr>
              <w:t>工業支</w:t>
            </w:r>
            <w:r w:rsidR="00190BE5" w:rsidRPr="00D36689">
              <w:rPr>
                <w:rFonts w:ascii="標楷體" w:eastAsia="標楷體" w:hAnsi="標楷體" w:hint="eastAsia"/>
                <w:noProof/>
                <w:kern w:val="0"/>
                <w:sz w:val="20"/>
                <w:fitText w:val="2480" w:id="-701243391"/>
              </w:rPr>
              <w:t>出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0F472FE7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9056F69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208FD55B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48F8BF1A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9C82762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5E9B9365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11727DC2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vAlign w:val="center"/>
          </w:tcPr>
          <w:p w14:paraId="23365A70" w14:textId="65EEBBD7" w:rsidR="00190BE5" w:rsidRPr="007471C5" w:rsidRDefault="00190BE5" w:rsidP="00190BE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190BE5">
              <w:rPr>
                <w:rFonts w:ascii="新細明體" w:hAnsi="新細明體"/>
                <w:noProof/>
                <w:sz w:val="20"/>
              </w:rPr>
              <w:t>47,087,692</w:t>
            </w:r>
          </w:p>
        </w:tc>
      </w:tr>
      <w:tr w:rsidR="00190BE5" w14:paraId="5DD81880" w14:textId="77383700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2ADCE064" w14:textId="77777777" w:rsidR="00190BE5" w:rsidRDefault="00190BE5" w:rsidP="00D3668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826B87">
              <w:rPr>
                <w:rFonts w:ascii="標楷體" w:eastAsia="標楷體" w:hAnsi="標楷體" w:hint="eastAsia"/>
                <w:noProof/>
                <w:spacing w:val="263"/>
                <w:kern w:val="0"/>
                <w:sz w:val="20"/>
                <w:fitText w:val="2380" w:id="-701242876"/>
              </w:rPr>
              <w:t>交通支</w:t>
            </w:r>
            <w:r w:rsidRPr="00826B87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380" w:id="-701242876"/>
              </w:rPr>
              <w:t>出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7699144C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69AC9BBF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1DDFDD35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0360688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23A565CD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1B3F2D83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61C1AB5E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vAlign w:val="center"/>
          </w:tcPr>
          <w:p w14:paraId="42A303AB" w14:textId="12A905E5" w:rsidR="00190BE5" w:rsidRPr="007471C5" w:rsidRDefault="00190BE5" w:rsidP="00190BE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190BE5">
              <w:rPr>
                <w:rFonts w:ascii="新細明體" w:hAnsi="新細明體"/>
                <w:noProof/>
                <w:sz w:val="20"/>
              </w:rPr>
              <w:t>16,885,192,672</w:t>
            </w:r>
          </w:p>
        </w:tc>
      </w:tr>
      <w:tr w:rsidR="00190BE5" w14:paraId="4B2D4EBD" w14:textId="02D09CF4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4630E128" w14:textId="77777777" w:rsidR="00190BE5" w:rsidRDefault="00190BE5" w:rsidP="00D3668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826B87">
              <w:rPr>
                <w:rFonts w:ascii="標楷體" w:eastAsia="標楷體" w:hAnsi="標楷體" w:hint="eastAsia"/>
                <w:noProof/>
                <w:spacing w:val="55"/>
                <w:kern w:val="0"/>
                <w:sz w:val="20"/>
                <w:fitText w:val="2380" w:id="-701242624"/>
              </w:rPr>
              <w:t>其他經濟服務支</w:t>
            </w:r>
            <w:r w:rsidRPr="00826B87">
              <w:rPr>
                <w:rFonts w:ascii="標楷體" w:eastAsia="標楷體" w:hAnsi="標楷體" w:hint="eastAsia"/>
                <w:noProof/>
                <w:spacing w:val="5"/>
                <w:kern w:val="0"/>
                <w:sz w:val="20"/>
                <w:fitText w:val="2380" w:id="-701242624"/>
              </w:rPr>
              <w:t>出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5C3AA2A2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507DF84B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1,024,787,606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BAB2E1D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4114D258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56D66291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79904464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165,391,935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2E9CA9DD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vAlign w:val="center"/>
          </w:tcPr>
          <w:p w14:paraId="1821EA5A" w14:textId="7953CD0C" w:rsidR="00190BE5" w:rsidRPr="007471C5" w:rsidRDefault="00190BE5" w:rsidP="00190BE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190BE5">
              <w:rPr>
                <w:rFonts w:ascii="新細明體" w:hAnsi="新細明體"/>
                <w:noProof/>
                <w:sz w:val="20"/>
              </w:rPr>
              <w:t>2,202,223,211</w:t>
            </w:r>
          </w:p>
        </w:tc>
      </w:tr>
      <w:tr w:rsidR="00190BE5" w14:paraId="6CB4D22B" w14:textId="68282A87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24327F21" w14:textId="77777777" w:rsidR="00190BE5" w:rsidRDefault="00190BE5" w:rsidP="00D36689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826B87">
              <w:rPr>
                <w:rFonts w:ascii="標楷體" w:eastAsia="標楷體" w:hAnsi="標楷體" w:hint="eastAsia"/>
                <w:noProof/>
                <w:spacing w:val="116"/>
                <w:kern w:val="0"/>
                <w:sz w:val="20"/>
                <w:fitText w:val="2360" w:id="-701242872"/>
              </w:rPr>
              <w:t>社會保險支</w:t>
            </w:r>
            <w:r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360" w:id="-701242872"/>
              </w:rPr>
              <w:t>出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4043DFFE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6F4E64C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7C33AEF9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65CC7D97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70FB02DD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68A9BF89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5325D04C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vAlign w:val="center"/>
          </w:tcPr>
          <w:p w14:paraId="67F477D9" w14:textId="1EEE41AB" w:rsidR="00190BE5" w:rsidRPr="007471C5" w:rsidRDefault="00190BE5" w:rsidP="00190BE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190BE5">
              <w:rPr>
                <w:rFonts w:ascii="新細明體" w:hAnsi="新細明體"/>
                <w:noProof/>
                <w:sz w:val="20"/>
              </w:rPr>
              <w:t>3,616,017,017</w:t>
            </w:r>
          </w:p>
        </w:tc>
      </w:tr>
      <w:tr w:rsidR="00190BE5" w14:paraId="3ACFACDB" w14:textId="28A6B4DF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6FEF9E4D" w14:textId="77777777" w:rsidR="00190BE5" w:rsidRDefault="00190BE5" w:rsidP="00190BE5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826B87">
              <w:rPr>
                <w:rFonts w:ascii="標楷體" w:eastAsia="標楷體" w:hAnsi="標楷體" w:hint="eastAsia"/>
                <w:noProof/>
                <w:spacing w:val="118"/>
                <w:kern w:val="0"/>
                <w:sz w:val="20"/>
                <w:fitText w:val="2380" w:id="-701242624"/>
              </w:rPr>
              <w:t>社會救助支</w:t>
            </w:r>
            <w:r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380" w:id="-701242624"/>
              </w:rPr>
              <w:t>出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5698D25A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FCAB391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5E579897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6185CDAB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652FF9C7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7C8E2D44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756B9212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vAlign w:val="center"/>
          </w:tcPr>
          <w:p w14:paraId="1E759E37" w14:textId="3559FDC9" w:rsidR="00190BE5" w:rsidRPr="007471C5" w:rsidRDefault="00190BE5" w:rsidP="00190BE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190BE5">
              <w:rPr>
                <w:rFonts w:ascii="新細明體" w:hAnsi="新細明體"/>
                <w:noProof/>
                <w:sz w:val="20"/>
              </w:rPr>
              <w:t>1,278,261,915</w:t>
            </w:r>
          </w:p>
        </w:tc>
      </w:tr>
      <w:tr w:rsidR="00190BE5" w14:paraId="792CB23D" w14:textId="2143573C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4C273230" w14:textId="77777777" w:rsidR="00190BE5" w:rsidRDefault="00190BE5" w:rsidP="00190BE5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826B87">
              <w:rPr>
                <w:rFonts w:ascii="標楷體" w:eastAsia="標楷體" w:hAnsi="標楷體" w:hint="eastAsia"/>
                <w:noProof/>
                <w:spacing w:val="118"/>
                <w:kern w:val="0"/>
                <w:sz w:val="20"/>
                <w:fitText w:val="2380" w:id="-701242624"/>
              </w:rPr>
              <w:t>福利服務支</w:t>
            </w:r>
            <w:r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380" w:id="-701242624"/>
              </w:rPr>
              <w:t>出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16BD331B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735E5A36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5B7CDCB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775EA81B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563F8F7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6752D799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7025E770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vAlign w:val="center"/>
          </w:tcPr>
          <w:p w14:paraId="2F765591" w14:textId="5869D87E" w:rsidR="00190BE5" w:rsidRPr="007471C5" w:rsidRDefault="00190BE5" w:rsidP="00190BE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190BE5">
              <w:rPr>
                <w:rFonts w:ascii="新細明體" w:hAnsi="新細明體"/>
                <w:noProof/>
                <w:sz w:val="20"/>
              </w:rPr>
              <w:t>16,982,163,204</w:t>
            </w:r>
          </w:p>
        </w:tc>
      </w:tr>
      <w:tr w:rsidR="00190BE5" w14:paraId="1C168B45" w14:textId="69BD5B10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42BEC66C" w14:textId="77777777" w:rsidR="00190BE5" w:rsidRDefault="00190BE5" w:rsidP="00190BE5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826B87">
              <w:rPr>
                <w:rFonts w:ascii="標楷體" w:eastAsia="標楷體" w:hAnsi="標楷體" w:hint="eastAsia"/>
                <w:noProof/>
                <w:spacing w:val="118"/>
                <w:kern w:val="0"/>
                <w:sz w:val="20"/>
                <w:fitText w:val="2380" w:id="-701242624"/>
              </w:rPr>
              <w:t>國民就業支</w:t>
            </w:r>
            <w:r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380" w:id="-701242624"/>
              </w:rPr>
              <w:t>出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2BCEE53E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B3D445B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8741FD1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59F556B6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40C7064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5C4071DC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2F5CF457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vAlign w:val="center"/>
          </w:tcPr>
          <w:p w14:paraId="205B6847" w14:textId="6FA336C2" w:rsidR="00190BE5" w:rsidRPr="007471C5" w:rsidRDefault="00190BE5" w:rsidP="00190BE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190BE5">
              <w:rPr>
                <w:rFonts w:ascii="新細明體" w:hAnsi="新細明體"/>
                <w:noProof/>
                <w:sz w:val="20"/>
              </w:rPr>
              <w:t>382,310,521</w:t>
            </w:r>
          </w:p>
        </w:tc>
      </w:tr>
      <w:tr w:rsidR="00190BE5" w14:paraId="33BCC375" w14:textId="6DBC421C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27E98B7E" w14:textId="77777777" w:rsidR="00190BE5" w:rsidRDefault="00190BE5" w:rsidP="00190BE5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826B87">
              <w:rPr>
                <w:rFonts w:ascii="標楷體" w:eastAsia="標楷體" w:hAnsi="標楷體" w:hint="eastAsia"/>
                <w:noProof/>
                <w:spacing w:val="118"/>
                <w:kern w:val="0"/>
                <w:sz w:val="20"/>
                <w:fitText w:val="2380" w:id="-701242624"/>
              </w:rPr>
              <w:t>醫療保健支</w:t>
            </w:r>
            <w:r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380" w:id="-701242624"/>
              </w:rPr>
              <w:t>出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459927CE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1F98EB2C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4882A896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578A65C5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151,488,616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736F2A41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AB4EAD7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59A1EAE2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vAlign w:val="center"/>
          </w:tcPr>
          <w:p w14:paraId="6A410F99" w14:textId="63789A46" w:rsidR="00190BE5" w:rsidRPr="007471C5" w:rsidRDefault="00190BE5" w:rsidP="00190BE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190BE5">
              <w:rPr>
                <w:rFonts w:ascii="新細明體" w:hAnsi="新細明體"/>
                <w:noProof/>
                <w:sz w:val="20"/>
              </w:rPr>
              <w:t>8,016,522,137</w:t>
            </w:r>
          </w:p>
        </w:tc>
      </w:tr>
      <w:tr w:rsidR="00190BE5" w14:paraId="33D8C201" w14:textId="5D006248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6BA333CC" w14:textId="77777777" w:rsidR="00190BE5" w:rsidRDefault="00190BE5" w:rsidP="00190BE5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826B87">
              <w:rPr>
                <w:rFonts w:ascii="標楷體" w:eastAsia="標楷體" w:hAnsi="標楷體" w:hint="eastAsia"/>
                <w:noProof/>
                <w:spacing w:val="118"/>
                <w:kern w:val="0"/>
                <w:sz w:val="20"/>
                <w:fitText w:val="2380" w:id="-701242624"/>
              </w:rPr>
              <w:t>環境保護支</w:t>
            </w:r>
            <w:r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380" w:id="-701242624"/>
              </w:rPr>
              <w:t>出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6F070035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7A9FEF0E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64A2EB63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5,928,358,652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592D262E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41E9E29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15A65081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286B34E3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vAlign w:val="center"/>
          </w:tcPr>
          <w:p w14:paraId="72C74E1A" w14:textId="24C35B8E" w:rsidR="00190BE5" w:rsidRPr="007471C5" w:rsidRDefault="00190BE5" w:rsidP="00190BE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190BE5">
              <w:rPr>
                <w:rFonts w:ascii="新細明體" w:hAnsi="新細明體"/>
                <w:noProof/>
                <w:sz w:val="20"/>
              </w:rPr>
              <w:t>11,618,037,041</w:t>
            </w:r>
          </w:p>
        </w:tc>
      </w:tr>
      <w:tr w:rsidR="00190BE5" w14:paraId="1B5F2A3B" w14:textId="630C3580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1D977C87" w14:textId="77777777" w:rsidR="00190BE5" w:rsidRDefault="00190BE5" w:rsidP="00190BE5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826B87">
              <w:rPr>
                <w:rFonts w:ascii="標楷體" w:eastAsia="標楷體" w:hAnsi="標楷體" w:hint="eastAsia"/>
                <w:noProof/>
                <w:spacing w:val="118"/>
                <w:kern w:val="0"/>
                <w:sz w:val="20"/>
                <w:fitText w:val="2380" w:id="-701242624"/>
              </w:rPr>
              <w:t>社區發展支</w:t>
            </w:r>
            <w:r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380" w:id="-701242624"/>
              </w:rPr>
              <w:t>出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57910A8D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724EB64F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50B4F4E7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492413AA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813411F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65B5E600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E45807E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vAlign w:val="center"/>
          </w:tcPr>
          <w:p w14:paraId="666D6BA7" w14:textId="759C0E2E" w:rsidR="00190BE5" w:rsidRPr="007471C5" w:rsidRDefault="00190BE5" w:rsidP="00190BE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190BE5">
              <w:rPr>
                <w:rFonts w:ascii="新細明體" w:hAnsi="新細明體"/>
                <w:noProof/>
                <w:sz w:val="20"/>
              </w:rPr>
              <w:t>409,646,153</w:t>
            </w:r>
          </w:p>
        </w:tc>
      </w:tr>
      <w:tr w:rsidR="00190BE5" w14:paraId="52515A0A" w14:textId="0EC7E50D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2CE3E5B6" w14:textId="77777777" w:rsidR="00190BE5" w:rsidRDefault="00190BE5" w:rsidP="00190BE5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826B87">
              <w:rPr>
                <w:rFonts w:ascii="標楷體" w:eastAsia="標楷體" w:hAnsi="標楷體" w:hint="eastAsia"/>
                <w:noProof/>
                <w:spacing w:val="55"/>
                <w:kern w:val="0"/>
                <w:sz w:val="20"/>
                <w:fitText w:val="2380" w:id="-701242624"/>
              </w:rPr>
              <w:t>退休撫卹給付支</w:t>
            </w:r>
            <w:r w:rsidRPr="00826B87">
              <w:rPr>
                <w:rFonts w:ascii="標楷體" w:eastAsia="標楷體" w:hAnsi="標楷體" w:hint="eastAsia"/>
                <w:noProof/>
                <w:spacing w:val="5"/>
                <w:kern w:val="0"/>
                <w:sz w:val="20"/>
                <w:fitText w:val="2380" w:id="-701242624"/>
              </w:rPr>
              <w:t>出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3DF04D83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46DA5EA0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426CF744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6956CF0E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425246BE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6970CE1F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27A07911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6,366,228,683</w:t>
            </w:r>
          </w:p>
        </w:tc>
        <w:tc>
          <w:tcPr>
            <w:tcW w:w="2384" w:type="dxa"/>
            <w:vAlign w:val="center"/>
          </w:tcPr>
          <w:p w14:paraId="25AACF1C" w14:textId="7ED8F25E" w:rsidR="00190BE5" w:rsidRPr="007471C5" w:rsidRDefault="00190BE5" w:rsidP="00190BE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190BE5">
              <w:rPr>
                <w:rFonts w:ascii="新細明體" w:hAnsi="新細明體"/>
                <w:noProof/>
                <w:sz w:val="20"/>
              </w:rPr>
              <w:t>6,366,228,683</w:t>
            </w:r>
          </w:p>
        </w:tc>
      </w:tr>
      <w:tr w:rsidR="00190BE5" w14:paraId="6F3113A6" w14:textId="24D81F2B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15F81BCF" w14:textId="77777777" w:rsidR="00190BE5" w:rsidRDefault="00190BE5" w:rsidP="00190BE5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826B87">
              <w:rPr>
                <w:rFonts w:ascii="標楷體" w:eastAsia="標楷體" w:hAnsi="標楷體" w:hint="eastAsia"/>
                <w:noProof/>
                <w:spacing w:val="118"/>
                <w:kern w:val="0"/>
                <w:sz w:val="20"/>
                <w:fitText w:val="2380" w:id="-701242624"/>
              </w:rPr>
              <w:t>債務付息支</w:t>
            </w:r>
            <w:r w:rsidRPr="00826B87">
              <w:rPr>
                <w:rFonts w:ascii="標楷體" w:eastAsia="標楷體" w:hAnsi="標楷體" w:hint="eastAsia"/>
                <w:noProof/>
                <w:kern w:val="0"/>
                <w:sz w:val="20"/>
                <w:fitText w:val="2380" w:id="-701242624"/>
              </w:rPr>
              <w:t>出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6A4F966F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A4B100C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7CB3492A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50AC1EE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8BE69B5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0BE9F89C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29F32076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vAlign w:val="center"/>
          </w:tcPr>
          <w:p w14:paraId="12307EBA" w14:textId="63D7037F" w:rsidR="00190BE5" w:rsidRPr="007471C5" w:rsidRDefault="00190BE5" w:rsidP="00190BE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190BE5">
              <w:rPr>
                <w:rFonts w:ascii="新細明體" w:hAnsi="新細明體"/>
                <w:noProof/>
                <w:sz w:val="20"/>
              </w:rPr>
              <w:t>2,911,595,451</w:t>
            </w:r>
          </w:p>
        </w:tc>
      </w:tr>
      <w:tr w:rsidR="00190BE5" w14:paraId="2C9DE864" w14:textId="697A71B2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48CBBDC4" w14:textId="77777777" w:rsidR="00190BE5" w:rsidRDefault="00190BE5" w:rsidP="00190BE5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826B87">
              <w:rPr>
                <w:rFonts w:ascii="標楷體" w:eastAsia="標楷體" w:hAnsi="標楷體" w:hint="eastAsia"/>
                <w:noProof/>
                <w:spacing w:val="55"/>
                <w:kern w:val="0"/>
                <w:sz w:val="20"/>
                <w:fitText w:val="2380" w:id="-701242624"/>
              </w:rPr>
              <w:t>還本付息事務支</w:t>
            </w:r>
            <w:r w:rsidRPr="00826B87">
              <w:rPr>
                <w:rFonts w:ascii="標楷體" w:eastAsia="標楷體" w:hAnsi="標楷體" w:hint="eastAsia"/>
                <w:noProof/>
                <w:spacing w:val="5"/>
                <w:kern w:val="0"/>
                <w:sz w:val="20"/>
                <w:fitText w:val="2380" w:id="-701242624"/>
              </w:rPr>
              <w:t>出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4B3BE8C9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545E4607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FB160AC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12D67011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4795FDE3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6039D2C4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25579939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vAlign w:val="center"/>
          </w:tcPr>
          <w:p w14:paraId="1968A87C" w14:textId="4AAE0903" w:rsidR="00190BE5" w:rsidRPr="007471C5" w:rsidRDefault="00190BE5" w:rsidP="00190BE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190BE5">
              <w:rPr>
                <w:rFonts w:ascii="新細明體" w:hAnsi="新細明體"/>
                <w:noProof/>
                <w:sz w:val="20"/>
              </w:rPr>
              <w:t>12,321,748</w:t>
            </w:r>
          </w:p>
        </w:tc>
      </w:tr>
      <w:tr w:rsidR="00190BE5" w14:paraId="4B16F3C6" w14:textId="5F146953" w:rsidTr="005E4998">
        <w:tblPrEx>
          <w:tblBorders>
            <w:insideH w:val="none" w:sz="0" w:space="0" w:color="auto"/>
          </w:tblBorders>
        </w:tblPrEx>
        <w:trPr>
          <w:gridAfter w:val="1"/>
          <w:wAfter w:w="15" w:type="dxa"/>
          <w:trHeight w:val="325"/>
        </w:trPr>
        <w:tc>
          <w:tcPr>
            <w:tcW w:w="2744" w:type="dxa"/>
            <w:gridSpan w:val="3"/>
            <w:shd w:val="clear" w:color="auto" w:fill="auto"/>
            <w:vAlign w:val="center"/>
          </w:tcPr>
          <w:p w14:paraId="40E8FF26" w14:textId="77777777" w:rsidR="00190BE5" w:rsidRDefault="00190BE5" w:rsidP="00190BE5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22.</w:t>
            </w:r>
            <w:r w:rsidRPr="00826B87">
              <w:rPr>
                <w:rFonts w:ascii="標楷體" w:eastAsia="標楷體" w:hAnsi="標楷體" w:hint="eastAsia"/>
                <w:noProof/>
                <w:spacing w:val="263"/>
                <w:kern w:val="0"/>
                <w:sz w:val="20"/>
                <w:fitText w:val="2380" w:id="-701242624"/>
              </w:rPr>
              <w:t>其他支</w:t>
            </w:r>
            <w:r w:rsidRPr="00826B87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380" w:id="-701242624"/>
              </w:rPr>
              <w:t>出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45911ED5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7,000,117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6B58BCE6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4653B67F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148CF231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7E340349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2C6EFE48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91DE640" w14:textId="77777777" w:rsidR="00190BE5" w:rsidRDefault="00190BE5" w:rsidP="00190BE5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7471C5">
              <w:rPr>
                <w:rFonts w:ascii="新細明體" w:hAnsi="新細明體"/>
                <w:noProof/>
                <w:sz w:val="20"/>
              </w:rPr>
              <w:t>1,936,689,026</w:t>
            </w:r>
          </w:p>
        </w:tc>
        <w:tc>
          <w:tcPr>
            <w:tcW w:w="2384" w:type="dxa"/>
            <w:vAlign w:val="center"/>
          </w:tcPr>
          <w:p w14:paraId="2D196B8C" w14:textId="119C84D2" w:rsidR="00190BE5" w:rsidRPr="007471C5" w:rsidRDefault="00190BE5" w:rsidP="00190BE5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190BE5">
              <w:rPr>
                <w:rFonts w:ascii="新細明體" w:hAnsi="新細明體"/>
                <w:noProof/>
                <w:sz w:val="20"/>
              </w:rPr>
              <w:t>1,943,689,143</w:t>
            </w:r>
          </w:p>
        </w:tc>
      </w:tr>
    </w:tbl>
    <w:p w14:paraId="4A92DA8E" w14:textId="77777777" w:rsidR="00763EEF" w:rsidRDefault="00763EEF" w:rsidP="00763EEF"/>
    <w:p w14:paraId="2B66DD28" w14:textId="03ECC75C" w:rsidR="00763EEF" w:rsidRPr="00763EEF" w:rsidRDefault="00763EEF" w:rsidP="00763EEF"/>
    <w:p w14:paraId="62F3D9B0" w14:textId="77777777" w:rsidR="00763EEF" w:rsidRDefault="00763EEF" w:rsidP="00763EEF"/>
    <w:sectPr w:rsidR="00763EEF" w:rsidSect="008458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115C1" w14:textId="77777777" w:rsidR="00763EEF" w:rsidRDefault="00763EEF">
      <w:r>
        <w:separator/>
      </w:r>
    </w:p>
  </w:endnote>
  <w:endnote w:type="continuationSeparator" w:id="0">
    <w:p w14:paraId="362CB8BC" w14:textId="77777777" w:rsidR="00763EEF" w:rsidRDefault="00763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039BA" w14:textId="77777777" w:rsidR="003922D6" w:rsidRDefault="003922D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7970007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4FB55CF0" w14:textId="43143A36" w:rsidR="00845850" w:rsidRPr="00845850" w:rsidRDefault="00845850">
        <w:pPr>
          <w:pStyle w:val="a4"/>
          <w:jc w:val="center"/>
          <w:rPr>
            <w:rFonts w:ascii="標楷體" w:eastAsia="標楷體" w:hAnsi="標楷體"/>
          </w:rPr>
        </w:pPr>
        <w:r w:rsidRPr="00845850">
          <w:rPr>
            <w:rFonts w:ascii="標楷體" w:eastAsia="標楷體" w:hAnsi="標楷體" w:hint="eastAsia"/>
          </w:rPr>
          <w:t>第</w:t>
        </w:r>
        <w:r>
          <w:rPr>
            <w:rFonts w:ascii="標楷體" w:eastAsia="標楷體" w:hAnsi="標楷體" w:hint="eastAsia"/>
          </w:rPr>
          <w:t>7</w:t>
        </w:r>
        <w:r w:rsidRPr="00845850">
          <w:rPr>
            <w:rFonts w:ascii="標楷體" w:eastAsia="標楷體" w:hAnsi="標楷體" w:hint="eastAsia"/>
          </w:rPr>
          <w:t>-</w:t>
        </w:r>
        <w:r w:rsidRPr="00845850">
          <w:rPr>
            <w:rFonts w:ascii="標楷體" w:eastAsia="標楷體" w:hAnsi="標楷體"/>
          </w:rPr>
          <w:fldChar w:fldCharType="begin"/>
        </w:r>
        <w:r w:rsidRPr="00845850">
          <w:rPr>
            <w:rFonts w:ascii="標楷體" w:eastAsia="標楷體" w:hAnsi="標楷體"/>
          </w:rPr>
          <w:instrText>PAGE   \* MERGEFORMAT</w:instrText>
        </w:r>
        <w:r w:rsidRPr="00845850">
          <w:rPr>
            <w:rFonts w:ascii="標楷體" w:eastAsia="標楷體" w:hAnsi="標楷體"/>
          </w:rPr>
          <w:fldChar w:fldCharType="separate"/>
        </w:r>
        <w:r w:rsidRPr="00845850">
          <w:rPr>
            <w:rFonts w:ascii="標楷體" w:eastAsia="標楷體" w:hAnsi="標楷體"/>
            <w:lang w:val="zh-TW"/>
          </w:rPr>
          <w:t>2</w:t>
        </w:r>
        <w:r w:rsidRPr="00845850">
          <w:rPr>
            <w:rFonts w:ascii="標楷體" w:eastAsia="標楷體" w:hAnsi="標楷體"/>
          </w:rPr>
          <w:fldChar w:fldCharType="end"/>
        </w:r>
        <w:r w:rsidRPr="00845850">
          <w:rPr>
            <w:rFonts w:ascii="標楷體" w:eastAsia="標楷體" w:hAnsi="標楷體" w:hint="eastAsia"/>
          </w:rPr>
          <w:t>頁</w:t>
        </w:r>
      </w:p>
    </w:sdtContent>
  </w:sdt>
  <w:p w14:paraId="4D704593" w14:textId="77777777" w:rsidR="00845850" w:rsidRDefault="00845850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01483" w14:textId="618428A2" w:rsidR="00845850" w:rsidRPr="00845850" w:rsidRDefault="00845850">
    <w:pPr>
      <w:pStyle w:val="a4"/>
      <w:jc w:val="center"/>
      <w:rPr>
        <w:rFonts w:ascii="標楷體" w:eastAsia="標楷體" w:hAnsi="標楷體"/>
      </w:rPr>
    </w:pPr>
    <w:r w:rsidRPr="00845850">
      <w:rPr>
        <w:rFonts w:ascii="標楷體" w:eastAsia="標楷體" w:hAnsi="標楷體" w:hint="eastAsia"/>
      </w:rPr>
      <w:t>第</w:t>
    </w:r>
    <w:r>
      <w:rPr>
        <w:rFonts w:ascii="標楷體" w:eastAsia="標楷體" w:hAnsi="標楷體" w:hint="eastAsia"/>
      </w:rPr>
      <w:t>7</w:t>
    </w:r>
    <w:r w:rsidRPr="00845850">
      <w:rPr>
        <w:rFonts w:ascii="標楷體" w:eastAsia="標楷體" w:hAnsi="標楷體" w:hint="eastAsia"/>
      </w:rPr>
      <w:t>-</w:t>
    </w:r>
    <w:sdt>
      <w:sdtPr>
        <w:rPr>
          <w:rFonts w:ascii="標楷體" w:eastAsia="標楷體" w:hAnsi="標楷體"/>
        </w:rPr>
        <w:id w:val="1571234926"/>
        <w:docPartObj>
          <w:docPartGallery w:val="Page Numbers (Bottom of Page)"/>
          <w:docPartUnique/>
        </w:docPartObj>
      </w:sdtPr>
      <w:sdtEndPr/>
      <w:sdtContent>
        <w:r w:rsidRPr="00845850">
          <w:rPr>
            <w:rFonts w:ascii="標楷體" w:eastAsia="標楷體" w:hAnsi="標楷體"/>
          </w:rPr>
          <w:fldChar w:fldCharType="begin"/>
        </w:r>
        <w:r w:rsidRPr="00845850">
          <w:rPr>
            <w:rFonts w:ascii="標楷體" w:eastAsia="標楷體" w:hAnsi="標楷體"/>
          </w:rPr>
          <w:instrText>PAGE   \* MERGEFORMAT</w:instrText>
        </w:r>
        <w:r w:rsidRPr="00845850">
          <w:rPr>
            <w:rFonts w:ascii="標楷體" w:eastAsia="標楷體" w:hAnsi="標楷體"/>
          </w:rPr>
          <w:fldChar w:fldCharType="separate"/>
        </w:r>
        <w:r w:rsidRPr="00845850">
          <w:rPr>
            <w:rFonts w:ascii="標楷體" w:eastAsia="標楷體" w:hAnsi="標楷體"/>
            <w:lang w:val="zh-TW"/>
          </w:rPr>
          <w:t>2</w:t>
        </w:r>
        <w:r w:rsidRPr="00845850">
          <w:rPr>
            <w:rFonts w:ascii="標楷體" w:eastAsia="標楷體" w:hAnsi="標楷體"/>
          </w:rPr>
          <w:fldChar w:fldCharType="end"/>
        </w:r>
        <w:r w:rsidRPr="00845850">
          <w:rPr>
            <w:rFonts w:ascii="標楷體" w:eastAsia="標楷體" w:hAnsi="標楷體" w:hint="eastAsia"/>
          </w:rPr>
          <w:t>頁</w:t>
        </w:r>
      </w:sdtContent>
    </w:sdt>
  </w:p>
  <w:p w14:paraId="05EA671D" w14:textId="77777777" w:rsidR="00845850" w:rsidRPr="00845850" w:rsidRDefault="00845850">
    <w:pPr>
      <w:pStyle w:val="a4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999B7" w14:textId="77777777" w:rsidR="00763EEF" w:rsidRDefault="00763EEF">
      <w:r>
        <w:separator/>
      </w:r>
    </w:p>
  </w:footnote>
  <w:footnote w:type="continuationSeparator" w:id="0">
    <w:p w14:paraId="3517524B" w14:textId="77777777" w:rsidR="00763EEF" w:rsidRDefault="00763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C57A2" w14:textId="77777777" w:rsidR="003922D6" w:rsidRDefault="003922D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66CD1" w14:textId="16CD848E" w:rsidR="003A0BB1" w:rsidRDefault="00220612">
    <w:pPr>
      <w:jc w:val="center"/>
      <w:rPr>
        <w:rFonts w:ascii="標楷體" w:eastAsia="標楷體"/>
        <w:b/>
        <w:sz w:val="36"/>
        <w:u w:val="single"/>
      </w:rPr>
    </w:pPr>
    <w:r w:rsidRPr="00220612">
      <w:rPr>
        <w:rFonts w:ascii="標楷體" w:eastAsia="標楷體" w:hint="eastAsia"/>
        <w:b/>
        <w:spacing w:val="60"/>
        <w:sz w:val="32"/>
        <w:szCs w:val="32"/>
        <w:u w:val="single"/>
      </w:rPr>
      <w:t>柒、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763EEF" w:rsidRPr="00763EEF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763EEF" w:rsidRPr="00763EEF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D360A3"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歲出政事別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科目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決算審定數綜計表</w:t>
    </w:r>
    <w:r w:rsidR="00763EEF" w:rsidRPr="00763EEF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8194A" w14:textId="020599C0" w:rsidR="003A0BB1" w:rsidRDefault="00845850">
    <w:pPr>
      <w:jc w:val="center"/>
      <w:rPr>
        <w:rFonts w:ascii="標楷體" w:eastAsia="標楷體"/>
        <w:b/>
        <w:sz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柒</w:t>
    </w:r>
    <w:r>
      <w:rPr>
        <w:rFonts w:ascii="標楷體" w:eastAsia="標楷體" w:hAnsi="標楷體" w:hint="eastAsia"/>
        <w:b/>
        <w:spacing w:val="60"/>
        <w:sz w:val="32"/>
        <w:u w:val="single"/>
      </w:rPr>
      <w:t>、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r w:rsidR="00763EEF" w:rsidRPr="00763EEF">
      <w:rPr>
        <w:rFonts w:ascii="標楷體" w:eastAsia="標楷體" w:hAnsi="標楷體"/>
        <w:b/>
        <w:spacing w:val="60"/>
        <w:sz w:val="32"/>
        <w:u w:val="single"/>
      </w:rPr>
      <w:t>113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年度</w:t>
    </w:r>
    <w:r w:rsidR="00763EEF" w:rsidRPr="00763EEF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D360A3">
      <w:rPr>
        <w:rFonts w:ascii="標楷體" w:eastAsia="標楷體" w:hint="eastAsia"/>
        <w:b/>
        <w:spacing w:val="60"/>
        <w:sz w:val="32"/>
        <w:u w:val="single"/>
      </w:rPr>
      <w:t>總決算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各主管機關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歲出政事別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科目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決算審定數綜計表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EEF"/>
    <w:rsid w:val="00005F7A"/>
    <w:rsid w:val="00023A40"/>
    <w:rsid w:val="000F5626"/>
    <w:rsid w:val="00112731"/>
    <w:rsid w:val="0012699E"/>
    <w:rsid w:val="00190BE5"/>
    <w:rsid w:val="00220612"/>
    <w:rsid w:val="00247C62"/>
    <w:rsid w:val="0028668D"/>
    <w:rsid w:val="00304C20"/>
    <w:rsid w:val="003922D6"/>
    <w:rsid w:val="00393891"/>
    <w:rsid w:val="003A0BB1"/>
    <w:rsid w:val="003B0DD9"/>
    <w:rsid w:val="004439C8"/>
    <w:rsid w:val="005E4998"/>
    <w:rsid w:val="006B24EE"/>
    <w:rsid w:val="007537E5"/>
    <w:rsid w:val="00763EEF"/>
    <w:rsid w:val="007B4661"/>
    <w:rsid w:val="00826B87"/>
    <w:rsid w:val="0083101B"/>
    <w:rsid w:val="00845850"/>
    <w:rsid w:val="008C3A9A"/>
    <w:rsid w:val="00930A01"/>
    <w:rsid w:val="00965C8B"/>
    <w:rsid w:val="009758EB"/>
    <w:rsid w:val="009769FE"/>
    <w:rsid w:val="009D7352"/>
    <w:rsid w:val="009F5E83"/>
    <w:rsid w:val="00A04344"/>
    <w:rsid w:val="00A214F3"/>
    <w:rsid w:val="00A438C4"/>
    <w:rsid w:val="00A82D31"/>
    <w:rsid w:val="00AA34B5"/>
    <w:rsid w:val="00AB7299"/>
    <w:rsid w:val="00B579EE"/>
    <w:rsid w:val="00C10A9E"/>
    <w:rsid w:val="00C37964"/>
    <w:rsid w:val="00D360A3"/>
    <w:rsid w:val="00D36689"/>
    <w:rsid w:val="00E01B6E"/>
    <w:rsid w:val="00F262EB"/>
    <w:rsid w:val="00F4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9A2F96"/>
  <w15:chartTrackingRefBased/>
  <w15:docId w15:val="{6929765E-E3B8-466C-A408-37C9C4615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84585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j3Gp2vPXUZ0PCA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j3Gp2vPXUZ0PCA歲出政事別機關別決算審定數綜計表.dot</Template>
  <TotalTime>211</TotalTime>
  <Pages>4</Pages>
  <Words>1591</Words>
  <Characters>2299</Characters>
  <Application>Microsoft Office Word</Application>
  <DocSecurity>0</DocSecurity>
  <Lines>19</Lines>
  <Paragraphs>7</Paragraphs>
  <ScaleCrop>false</ScaleCrop>
  <Company>N.A.O.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曾淑真</dc:creator>
  <cp:keywords/>
  <cp:lastModifiedBy>曾淑真</cp:lastModifiedBy>
  <cp:revision>9</cp:revision>
  <cp:lastPrinted>2025-06-09T03:55:00Z</cp:lastPrinted>
  <dcterms:created xsi:type="dcterms:W3CDTF">2025-06-06T02:25:00Z</dcterms:created>
  <dcterms:modified xsi:type="dcterms:W3CDTF">2025-06-18T01:43:00Z</dcterms:modified>
</cp:coreProperties>
</file>