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C472F7" w14:paraId="537C5FFA" w14:textId="77777777" w:rsidTr="009D0D29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79C724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05D965E1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0262C41" w14:textId="77777777" w:rsidR="00C472F7" w:rsidRPr="005C62A3" w:rsidRDefault="00C472F7" w:rsidP="009D0D2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472F7" w14:paraId="5C09D0E8" w14:textId="77777777" w:rsidTr="009D0D29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57AD3A9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416DA74" w14:textId="77777777" w:rsidR="00C472F7" w:rsidRPr="001D79E3" w:rsidRDefault="00C472F7" w:rsidP="009D0D2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6BC768BB" w14:textId="77777777" w:rsidR="00C472F7" w:rsidRPr="00CC0D84" w:rsidRDefault="00C472F7" w:rsidP="009D0D2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472F7" w14:paraId="76586A24" w14:textId="77777777" w:rsidTr="009D0D29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04199" w14:textId="0084276E" w:rsidR="00C472F7" w:rsidRDefault="00464AAE" w:rsidP="009D0D2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5786D" wp14:editId="60DFB087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4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55E744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DYIgwm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42018B4F" w14:textId="77777777" w:rsidR="00C472F7" w:rsidRDefault="00C472F7" w:rsidP="009D0D2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A31EF" w14:textId="77777777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高雄市議會主管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A8EAA" w14:textId="77777777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14A68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7EFFEBB" w14:textId="72C360B1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A8054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D0BFFC8" w14:textId="4B705C1C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財政局主管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BE819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060902D" w14:textId="4C69EE68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6E01C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1387ACD9" w14:textId="7333B22A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經濟發展局主管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F416E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6FEB189" w14:textId="3710468C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工務局主管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E0A46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3EDBF87" w14:textId="752DC0E5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社會局主管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7AA3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2D9532B" w14:textId="07ED0DA7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</w:tr>
      <w:tr w:rsidR="00C472F7" w:rsidRPr="006F3B27" w14:paraId="445C6A53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8ECD8E5" w14:textId="77777777" w:rsidR="00C472F7" w:rsidRPr="006F3B27" w:rsidRDefault="00C472F7" w:rsidP="009D0D29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3B2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71499FBB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2,141,372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081C145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1,599,773,252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CE0431D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591,495,637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27BA194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122,097,858,423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BF26FED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11,370,411,421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EBCA3AD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259,592,058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5DFEFBF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1,450,025,798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FD72AA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3,591,532,372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824BC66" w14:textId="77777777" w:rsidR="00C472F7" w:rsidRPr="006F3B2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F3B27">
              <w:rPr>
                <w:rFonts w:ascii="新細明體" w:hAnsi="新細明體"/>
                <w:b/>
                <w:noProof/>
                <w:spacing w:val="-10"/>
                <w:sz w:val="20"/>
              </w:rPr>
              <w:t>218,439,180</w:t>
            </w:r>
          </w:p>
        </w:tc>
      </w:tr>
      <w:tr w:rsidR="00C472F7" w14:paraId="2E91E919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867C0C1" w14:textId="1F8254BE" w:rsidR="00C472F7" w:rsidRDefault="00236934" w:rsidP="009D0D29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236934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23693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2F5A7458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C2E31B4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335A925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44,000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CA6D9B7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97,025,276,583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7FB2330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865,908,618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881BCE2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437F8C6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41,992,627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24FB97E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8BF063" w14:textId="77777777" w:rsidR="00C472F7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81,520,608</w:t>
            </w:r>
          </w:p>
        </w:tc>
      </w:tr>
      <w:tr w:rsidR="00236934" w14:paraId="17D2B99F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EA82379" w14:textId="613CE1E8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CC553B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CC553B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0365A61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1,500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A063C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2,216,071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D2039A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3,624,982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84FD731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98,988,749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9FF366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3,750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ED647A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8,410,681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D87F41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54,692,644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3ACCE95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7,788,248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7DFFFF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101,048,617</w:t>
            </w:r>
          </w:p>
        </w:tc>
      </w:tr>
      <w:tr w:rsidR="00236934" w14:paraId="0ED5BE01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A27D664" w14:textId="39480894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355874B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23,400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D81BD9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15,415,818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553E78F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380,009,462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EE7234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2,963,250,975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4413BD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9,504,094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5A0F01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66,614,226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A282F9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537,931,651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2B5E63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13,102,074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74E386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11,188,704</w:t>
            </w:r>
          </w:p>
        </w:tc>
      </w:tr>
      <w:tr w:rsidR="00236934" w14:paraId="259FEEA1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8E6DB0B" w14:textId="4719391B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0B6E150F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961,962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92A8EAF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43,795,105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0B085D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98,151,988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F0AB69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874,501,308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90C590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29,899,022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9C08A5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64,006,650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A88A7F6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75,364,714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7A07F9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1,575,212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34B2A3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6,658,454</w:t>
            </w:r>
          </w:p>
        </w:tc>
      </w:tr>
      <w:tr w:rsidR="00236934" w14:paraId="7D1EC663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3925E33" w14:textId="695DB8AB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2134777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4D8A94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6E33C2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6883821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135,918,604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2DE2326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EF76ED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4,393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564796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A919CC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3F38B25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36934" w14:paraId="242FA734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0ADBDCD" w14:textId="6291D066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4457227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DD0E8AB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584,771,028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27ADAF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59,090,246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E2FE0D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20,253,910,302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DD19C8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10,457,298,522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6DD92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118,424,956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A2F9FEE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45,293,995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017385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3,556,211,814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5D8408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8,453,613</w:t>
            </w:r>
          </w:p>
        </w:tc>
      </w:tr>
      <w:tr w:rsidR="00236934" w14:paraId="0A6948E1" w14:textId="77777777" w:rsidTr="00236934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2E2D35" w14:textId="5E5737A7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891E2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057689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897,523,173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454EE5B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40,053,639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948F00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8,002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3E2E068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6BD40C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256B2D65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624,890,700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1BB9556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650,000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300D545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1,993,878</w:t>
            </w:r>
          </w:p>
        </w:tc>
      </w:tr>
      <w:tr w:rsidR="00236934" w14:paraId="15118362" w14:textId="77777777" w:rsidTr="00236934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1D86DB" w14:textId="185A0354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CB2BF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1,154,510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637E1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56,052,057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E9623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10,521,320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69CFB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746,003,900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52835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7,797,415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863F2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2,131,152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30C59B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69,859,467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19A56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12,205,024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EA141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7,575,306</w:t>
            </w:r>
          </w:p>
        </w:tc>
      </w:tr>
    </w:tbl>
    <w:p w14:paraId="5BEA15F3" w14:textId="77777777" w:rsidR="00C472F7" w:rsidRDefault="00C472F7" w:rsidP="00C472F7"/>
    <w:p w14:paraId="7E7DBDDD" w14:textId="77777777" w:rsidR="00C472F7" w:rsidRPr="00C472F7" w:rsidRDefault="00C472F7" w:rsidP="00C472F7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C472F7" w14:paraId="6ABA0F3D" w14:textId="77777777" w:rsidTr="009D0D29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1E3483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50D18FE8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28A9D1D" w14:textId="77777777" w:rsidR="00C472F7" w:rsidRPr="005C62A3" w:rsidRDefault="00C472F7" w:rsidP="009D0D2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472F7" w14:paraId="0C32E3BD" w14:textId="77777777" w:rsidTr="009D0D29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EE78FB7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48169A7" w14:textId="77777777" w:rsidR="00C472F7" w:rsidRPr="001D79E3" w:rsidRDefault="00C472F7" w:rsidP="009D0D2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43BEDD0C" w14:textId="77777777" w:rsidR="00C472F7" w:rsidRPr="00CC0D84" w:rsidRDefault="00C472F7" w:rsidP="009D0D2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472F7" w14:paraId="3651899F" w14:textId="77777777" w:rsidTr="009D0D29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77CFD" w14:textId="3A64FD05" w:rsidR="00C472F7" w:rsidRDefault="00464AAE" w:rsidP="009D0D2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E9C458" wp14:editId="0E67AD03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876349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Bqv5ax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C472F7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472F7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1262B9A6" w14:textId="77777777" w:rsidR="00C472F7" w:rsidRDefault="00C472F7" w:rsidP="009D0D2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BBF8E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7078D092" w14:textId="09034932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E9BAB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5E664E0" w14:textId="503E772B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24C94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52B8DEAF" w14:textId="3956A9F1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7A476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943BC57" w14:textId="5500B549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新聞局主管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C757B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69D0423" w14:textId="4CAD0EC5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8ED6B" w14:textId="77777777" w:rsidR="00236934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60B484D6" w14:textId="2CD3C853" w:rsidR="00C472F7" w:rsidRDefault="00C472F7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DD7F9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858E295" w14:textId="787916D5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540A0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54F923A0" w14:textId="699093DC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48380" w14:textId="77777777" w:rsidR="00236934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74D8A57C" w14:textId="150D34EF" w:rsidR="00C472F7" w:rsidRDefault="00C472F7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</w:tr>
      <w:tr w:rsidR="00C472F7" w:rsidRPr="000C578C" w14:paraId="7511FE65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1197119" w14:textId="77777777" w:rsidR="00C472F7" w:rsidRPr="000C578C" w:rsidRDefault="00C472F7" w:rsidP="009D0D29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C578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7814D233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6,382,239,759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1D0F420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3,166,325,590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832445E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3,407,009,091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B75B4B3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17,335,668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DA1F5BF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670,565,644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95D5524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557,113,697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C97F4C3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3,812,150,110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C959689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147,812,373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1BCDA5C" w14:textId="77777777" w:rsidR="00C472F7" w:rsidRPr="000C578C" w:rsidRDefault="00C472F7" w:rsidP="009D0D2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C578C">
              <w:rPr>
                <w:rFonts w:ascii="新細明體" w:hAnsi="新細明體"/>
                <w:b/>
                <w:noProof/>
                <w:spacing w:val="-10"/>
                <w:sz w:val="20"/>
              </w:rPr>
              <w:t>482,693,539</w:t>
            </w:r>
          </w:p>
        </w:tc>
      </w:tr>
      <w:tr w:rsidR="00236934" w14:paraId="6628DEB0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E595603" w14:textId="74F6E6FE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4458B8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7,935,000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B069D1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7C5A6DE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49F63E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41C737F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68,065,790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2BA729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5CAFAB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7016C51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11,373,227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CA5227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36934" w14:paraId="4915153C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8F3F8A7" w14:textId="4818EB0A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296FC0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251,088,343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54F7ED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220,275,548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5C115CE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58,325,720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B6E5FAB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104,712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459092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11,628,900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6C1C61B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144,851,903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2D9F3F1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320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E70413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9,635,955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3838F15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7,155,119</w:t>
            </w:r>
          </w:p>
        </w:tc>
      </w:tr>
      <w:tr w:rsidR="00236934" w14:paraId="45D1A657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8DC7B42" w14:textId="661F3130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4D71725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12,110,079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43D160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24,863,595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682E5E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1,329,587,369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6B9D2AF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714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1D47DA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24,570,340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FE4859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9,398,400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CE5041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8DAACD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173,655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08267135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19,200,146</w:t>
            </w:r>
          </w:p>
        </w:tc>
      </w:tr>
      <w:tr w:rsidR="00236934" w14:paraId="7E566C26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6E73844" w14:textId="332CC51E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3F664851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153,600,963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1F12D6E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21,291,618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C68C54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2,984,213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A65195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21,109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38A3C0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9,645,905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92DCA7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8,824,933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CBBE1C3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490,500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ED0BCB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8,227,357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78E4D89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31,773,165</w:t>
            </w:r>
          </w:p>
        </w:tc>
      </w:tr>
      <w:tr w:rsidR="00236934" w14:paraId="1A57F0D9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47FF6B3" w14:textId="3715AC40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4C28057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666C1A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F1F330E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1,900,000,000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AF6535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6E7ED6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9,800,000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A8A3B4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4106CCF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52AF12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6B724898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36934" w14:paraId="09EF2D02" w14:textId="77777777" w:rsidTr="009D0D2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ABF7199" w14:textId="5AF1DD8B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14:paraId="5D75E055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5,954,470,135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E2C105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154,810,643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B7BD64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50,428,273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8D891F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763F28A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545,681,301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05C7B1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393,239,715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6EBDF5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3,811,644,000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1E4550B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116,438,083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2F9F363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383,484,584</w:t>
            </w:r>
          </w:p>
        </w:tc>
      </w:tr>
      <w:tr w:rsidR="00236934" w14:paraId="7472C841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79E4E1D" w14:textId="53A0943D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2784B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A1AC2E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2FB33B9C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0A028B8B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1EB00BFF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62C8E776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5064920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14:paraId="3D43E40D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14:paraId="70908CB4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236934" w14:paraId="5A07BE08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7950FC" w14:textId="58164BAC" w:rsidR="00236934" w:rsidRDefault="00236934" w:rsidP="0023693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24B8A0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3,035,239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CBAD51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2,745,084,186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C4B212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65,683,516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F05ED6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17,209,133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733327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1,173,408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7E18DE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798,746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8CAAE1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15,288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845659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1,964,096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F181A6" w14:textId="77777777" w:rsidR="00236934" w:rsidRDefault="00236934" w:rsidP="00236934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41,080,525</w:t>
            </w:r>
          </w:p>
        </w:tc>
      </w:tr>
    </w:tbl>
    <w:p w14:paraId="761214FD" w14:textId="77777777" w:rsidR="00C472F7" w:rsidRDefault="00C472F7" w:rsidP="00C472F7"/>
    <w:p w14:paraId="7CBDAA17" w14:textId="77777777" w:rsidR="00C472F7" w:rsidRPr="00C472F7" w:rsidRDefault="00C472F7" w:rsidP="00C472F7">
      <w:r>
        <w:br w:type="page"/>
      </w:r>
    </w:p>
    <w:tbl>
      <w:tblPr>
        <w:tblW w:w="218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075"/>
        <w:gridCol w:w="1984"/>
        <w:gridCol w:w="1984"/>
        <w:gridCol w:w="1984"/>
        <w:gridCol w:w="1984"/>
        <w:gridCol w:w="1984"/>
        <w:gridCol w:w="1984"/>
        <w:gridCol w:w="1984"/>
        <w:gridCol w:w="1984"/>
        <w:gridCol w:w="1764"/>
        <w:gridCol w:w="50"/>
      </w:tblGrid>
      <w:tr w:rsidR="00C472F7" w14:paraId="0E1C2C02" w14:textId="77777777" w:rsidTr="007336B0">
        <w:trPr>
          <w:gridAfter w:val="1"/>
          <w:wAfter w:w="50" w:type="dxa"/>
        </w:trPr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65C46B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112D1271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10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9293D2A" w14:textId="77777777" w:rsidR="00C472F7" w:rsidRPr="005C62A3" w:rsidRDefault="00C472F7" w:rsidP="009D0D2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472F7" w14:paraId="689D5736" w14:textId="77777777" w:rsidTr="007336B0">
        <w:trPr>
          <w:gridAfter w:val="1"/>
          <w:wAfter w:w="50" w:type="dxa"/>
        </w:trPr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D10198" w14:textId="77777777" w:rsidR="00C472F7" w:rsidRPr="001D79E3" w:rsidRDefault="00C472F7" w:rsidP="009D0D2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2371F41" w14:textId="77777777" w:rsidR="00C472F7" w:rsidRPr="001D79E3" w:rsidRDefault="00C472F7" w:rsidP="009D0D2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10"/>
            <w:vMerge/>
            <w:tcBorders>
              <w:left w:val="nil"/>
            </w:tcBorders>
            <w:shd w:val="clear" w:color="auto" w:fill="auto"/>
            <w:vAlign w:val="center"/>
          </w:tcPr>
          <w:p w14:paraId="67B6BDD4" w14:textId="77777777" w:rsidR="00C472F7" w:rsidRPr="00CC0D84" w:rsidRDefault="00C472F7" w:rsidP="009D0D2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336B0" w14:paraId="0B80E3C5" w14:textId="77777777" w:rsidTr="007336B0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7B3B7" w14:textId="1C458691" w:rsidR="007336B0" w:rsidRDefault="007336B0" w:rsidP="009D0D29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333430" wp14:editId="46BB58AC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BD76E3" id="Line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49267269" w14:textId="77777777" w:rsidR="007336B0" w:rsidRDefault="007336B0" w:rsidP="009D0D29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40EAC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62FFF498" w14:textId="5C77C66C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交通局主管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BDD6C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0574BE1" w14:textId="08B3DCD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海洋局主管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91556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0006B65B" w14:textId="68DA76B6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都市發展局主管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DE120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高雄市政府</w:t>
            </w:r>
          </w:p>
          <w:p w14:paraId="1C8E7CB4" w14:textId="17844954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法制局主管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FB1D8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2152CF59" w14:textId="4EB258A6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觀光局主管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E155D" w14:textId="77777777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0E9552A" w14:textId="2E5687A2" w:rsidR="007336B0" w:rsidRDefault="007336B0" w:rsidP="009D0D29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E446E" w14:textId="77777777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1274D8D8" w14:textId="73A65D82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毒品防制局主管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25D1D" w14:textId="77777777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27AF8CDF" w14:textId="4B7401B5" w:rsidR="007336B0" w:rsidRDefault="007336B0" w:rsidP="009D0D29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運動發展局主管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F494B" w14:textId="77777777" w:rsidR="007336B0" w:rsidRPr="007336B0" w:rsidRDefault="007336B0" w:rsidP="007336B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336B0">
              <w:rPr>
                <w:rFonts w:ascii="標楷體" w:eastAsia="標楷體" w:hint="eastAsia"/>
                <w:spacing w:val="-10"/>
                <w:sz w:val="20"/>
              </w:rPr>
              <w:t>高雄市政府</w:t>
            </w:r>
          </w:p>
          <w:p w14:paraId="0E8974A4" w14:textId="616BACB8" w:rsidR="007336B0" w:rsidRPr="007336B0" w:rsidRDefault="007336B0" w:rsidP="007336B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336B0">
              <w:rPr>
                <w:rFonts w:ascii="標楷體" w:eastAsia="標楷體" w:hint="eastAsia"/>
                <w:spacing w:val="-10"/>
                <w:sz w:val="20"/>
              </w:rPr>
              <w:t>青年局主管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C010C" w14:textId="78840C7D" w:rsidR="007336B0" w:rsidRDefault="007336B0" w:rsidP="007336B0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7336B0" w:rsidRPr="00783654" w14:paraId="44F66FA2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AAEB373" w14:textId="77777777" w:rsidR="007336B0" w:rsidRPr="00783654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8365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B2731C9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2,749,559,044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ADB680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367,078,105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3F151B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738,189,071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198707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1,771,761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5DBF54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63,194,213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81E4AA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6,071,222,172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2E1E02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75,787,388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41FAD0" w14:textId="77777777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112,220,394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7628E9" w14:textId="2B111E55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783654">
              <w:rPr>
                <w:rFonts w:ascii="新細明體" w:hAnsi="新細明體"/>
                <w:b/>
                <w:noProof/>
                <w:spacing w:val="-10"/>
                <w:sz w:val="20"/>
              </w:rPr>
              <w:t>16,383,450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203FA700" w14:textId="5DE47870" w:rsidR="007336B0" w:rsidRPr="00783654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45D66">
              <w:rPr>
                <w:rFonts w:ascii="新細明體" w:hAnsi="新細明體"/>
                <w:b/>
                <w:noProof/>
                <w:spacing w:val="-10"/>
                <w:sz w:val="20"/>
              </w:rPr>
              <w:t>170,019,920,582</w:t>
            </w:r>
          </w:p>
        </w:tc>
      </w:tr>
      <w:tr w:rsidR="007336B0" w14:paraId="767E33D6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D258261" w14:textId="74C11824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236934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稅課收</w:t>
            </w:r>
            <w:r w:rsidRPr="00236934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307859F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33,048,381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9E226B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9B2DCC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1,305,000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38DD87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97459A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5622AC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7D18E6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30DF22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506691" w14:textId="4AC564BE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43ED024E" w14:textId="20ED3BCD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98,136,469,834</w:t>
            </w:r>
          </w:p>
        </w:tc>
      </w:tr>
      <w:tr w:rsidR="007336B0" w14:paraId="5F8C194C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297A036" w14:textId="4A52505B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罰款及賠償收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DEA210A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2,197,681,008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026C47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1,691,046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00AC25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25,128,226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D8E4CD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1,620,237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CE72C0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16,834,713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150743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15,695,095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C49B89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1,160,114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8FBCE6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304,989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7AF20A" w14:textId="11B699E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32,490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0B4E8D36" w14:textId="481BFC84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3,239,989,680</w:t>
            </w:r>
          </w:p>
        </w:tc>
      </w:tr>
      <w:tr w:rsidR="007336B0" w14:paraId="0466377B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CB359CB" w14:textId="336B33C5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規費收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7888AC7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9,374,696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40B974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27,563,999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763B8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3,535,290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5955C0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1,236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3B5A4E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22,943,603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04149D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828,267,940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7A04D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ED9EF0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54,531,719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104638" w14:textId="253AF455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40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60F7257E" w14:textId="74B33402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6,363,163,227</w:t>
            </w:r>
          </w:p>
        </w:tc>
      </w:tr>
      <w:tr w:rsidR="007336B0" w14:paraId="016E6C0D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06B21F4" w14:textId="5178F777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財產收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902774B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12,859,607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A73011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21,593,358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EBE261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1,125,388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5873CA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5EC9FA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12,882,164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773B23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58,110,038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2473D9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7D2646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55,171,544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089594" w14:textId="61BC2A4F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209,140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13320820" w14:textId="19DF2BB0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1,593,727,537</w:t>
            </w:r>
          </w:p>
        </w:tc>
      </w:tr>
      <w:tr w:rsidR="007336B0" w14:paraId="64C1CA94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433D996" w14:textId="13E5964F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A22612">
              <w:rPr>
                <w:rFonts w:ascii="標楷體" w:eastAsia="標楷體" w:hAnsi="標楷體" w:hint="eastAsia"/>
                <w:noProof/>
                <w:spacing w:val="10"/>
                <w:kern w:val="0"/>
                <w:sz w:val="20"/>
                <w:fitText w:val="1960" w:id="-969668607"/>
              </w:rPr>
              <w:t>營業盈餘及事業收</w:t>
            </w:r>
            <w:r w:rsidRPr="00A22612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42EFF12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186,670,051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C47FD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628575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20,000,000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A6BD76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BF172E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E92C34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51C7B1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66B46F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03E7AC" w14:textId="0AAFF2D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7324C5B6" w14:textId="219BB543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2,252,453,048</w:t>
            </w:r>
          </w:p>
        </w:tc>
      </w:tr>
      <w:tr w:rsidR="007336B0" w14:paraId="3419C146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9858C85" w14:textId="1F2FE6E5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補助及協助收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36CB4B8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305,799,422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5DA79F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313,654,755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F4621E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21,300,831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64ED32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EC57E7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10,385,538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F5105C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4,390,506,510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81724A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74,625,154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0A44B1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1,275,000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CBC947" w14:textId="1B03E94A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16,141,780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14:paraId="41FA22E7" w14:textId="6D859943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51,627,340,200</w:t>
            </w:r>
          </w:p>
        </w:tc>
      </w:tr>
      <w:tr w:rsidR="007336B0" w14:paraId="2B2C4855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B186D99" w14:textId="6B338529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A22612">
              <w:rPr>
                <w:rFonts w:ascii="標楷體" w:eastAsia="標楷體" w:hAnsi="標楷體" w:hint="eastAsia"/>
                <w:noProof/>
                <w:spacing w:val="46"/>
                <w:kern w:val="0"/>
                <w:sz w:val="20"/>
                <w:fitText w:val="1960" w:id="-969668607"/>
              </w:rPr>
              <w:t>捐獻及贈與收</w:t>
            </w:r>
            <w:r w:rsidRPr="00A22612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31783F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BDEF7C8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2,500,000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3D486E7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B481E31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08BB0237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0950A53E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75DFE3E8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293737D0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46730A72" w14:textId="001984CB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664FC35" w14:textId="39559BF2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1,567,619,392</w:t>
            </w:r>
          </w:p>
        </w:tc>
      </w:tr>
      <w:tr w:rsidR="007336B0" w14:paraId="6A1ABE30" w14:textId="77777777" w:rsidTr="007336B0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DFBEDE" w14:textId="337E846D" w:rsidR="007336B0" w:rsidRDefault="007336B0" w:rsidP="007336B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E56D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A22612">
              <w:rPr>
                <w:rFonts w:ascii="標楷體" w:eastAsia="標楷體" w:hAnsi="標楷體" w:hint="eastAsia"/>
                <w:noProof/>
                <w:spacing w:val="193"/>
                <w:kern w:val="0"/>
                <w:sz w:val="20"/>
                <w:fitText w:val="1960" w:id="-969668607"/>
              </w:rPr>
              <w:t>其他收</w:t>
            </w:r>
            <w:r w:rsidRPr="00A2261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60" w:id="-969668607"/>
              </w:rPr>
              <w:t>入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AA2A43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4,125,879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23F720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14,947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CC5599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665,794,336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FCB9A7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150,288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6B2B2A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148,195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63A886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778,642,589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44F458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5EC1BD" w14:textId="77777777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937,142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0D37D" w14:textId="6E08091B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0567D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1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3B4D8B" w14:textId="244C6F74" w:rsidR="007336B0" w:rsidRDefault="007336B0" w:rsidP="007336B0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567DF">
              <w:rPr>
                <w:rFonts w:ascii="新細明體" w:hAnsi="新細明體"/>
                <w:noProof/>
                <w:spacing w:val="-10"/>
                <w:sz w:val="20"/>
              </w:rPr>
              <w:t>5,239,157,664</w:t>
            </w:r>
          </w:p>
        </w:tc>
      </w:tr>
    </w:tbl>
    <w:p w14:paraId="1EFF1879" w14:textId="77777777" w:rsidR="00C472F7" w:rsidRDefault="00C472F7" w:rsidP="00C472F7"/>
    <w:p w14:paraId="63445BF8" w14:textId="235C7522" w:rsidR="00C472F7" w:rsidRPr="00C472F7" w:rsidRDefault="00C472F7" w:rsidP="00C472F7"/>
    <w:sectPr w:rsidR="00C472F7" w:rsidRPr="00C472F7" w:rsidSect="00432A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B920" w14:textId="77777777" w:rsidR="00C472F7" w:rsidRDefault="00C472F7">
      <w:r>
        <w:separator/>
      </w:r>
    </w:p>
  </w:endnote>
  <w:endnote w:type="continuationSeparator" w:id="0">
    <w:p w14:paraId="25250258" w14:textId="77777777" w:rsidR="00C472F7" w:rsidRDefault="00C4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7FDD" w14:textId="77777777" w:rsidR="00432AF1" w:rsidRDefault="00432AF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DF5F" w14:textId="633A22B5" w:rsidR="007D60B8" w:rsidRPr="007D60B8" w:rsidRDefault="007D60B8">
    <w:pPr>
      <w:pStyle w:val="a4"/>
      <w:jc w:val="center"/>
      <w:rPr>
        <w:rFonts w:ascii="標楷體" w:eastAsia="標楷體" w:hAnsi="標楷體"/>
      </w:rPr>
    </w:pPr>
    <w:r w:rsidRPr="007D60B8">
      <w:rPr>
        <w:rFonts w:ascii="標楷體" w:eastAsia="標楷體" w:hAnsi="標楷體" w:hint="eastAsia"/>
      </w:rPr>
      <w:t>第6-</w:t>
    </w:r>
    <w:sdt>
      <w:sdtPr>
        <w:rPr>
          <w:rFonts w:ascii="標楷體" w:eastAsia="標楷體" w:hAnsi="標楷體"/>
        </w:rPr>
        <w:id w:val="-194692200"/>
        <w:docPartObj>
          <w:docPartGallery w:val="Page Numbers (Bottom of Page)"/>
          <w:docPartUnique/>
        </w:docPartObj>
      </w:sdtPr>
      <w:sdtEndPr/>
      <w:sdtContent>
        <w:r w:rsidRPr="007D60B8">
          <w:rPr>
            <w:rFonts w:ascii="標楷體" w:eastAsia="標楷體" w:hAnsi="標楷體"/>
          </w:rPr>
          <w:fldChar w:fldCharType="begin"/>
        </w:r>
        <w:r w:rsidRPr="007D60B8">
          <w:rPr>
            <w:rFonts w:ascii="標楷體" w:eastAsia="標楷體" w:hAnsi="標楷體"/>
          </w:rPr>
          <w:instrText>PAGE   \* MERGEFORMAT</w:instrText>
        </w:r>
        <w:r w:rsidRPr="007D60B8">
          <w:rPr>
            <w:rFonts w:ascii="標楷體" w:eastAsia="標楷體" w:hAnsi="標楷體"/>
          </w:rPr>
          <w:fldChar w:fldCharType="separate"/>
        </w:r>
        <w:r w:rsidRPr="007D60B8">
          <w:rPr>
            <w:rFonts w:ascii="標楷體" w:eastAsia="標楷體" w:hAnsi="標楷體"/>
            <w:lang w:val="zh-TW"/>
          </w:rPr>
          <w:t>2</w:t>
        </w:r>
        <w:r w:rsidRPr="007D60B8">
          <w:rPr>
            <w:rFonts w:ascii="標楷體" w:eastAsia="標楷體" w:hAnsi="標楷體"/>
          </w:rPr>
          <w:fldChar w:fldCharType="end"/>
        </w:r>
        <w:r w:rsidRPr="007D60B8">
          <w:rPr>
            <w:rFonts w:ascii="標楷體" w:eastAsia="標楷體" w:hAnsi="標楷體" w:hint="eastAsia"/>
          </w:rPr>
          <w:t>頁</w:t>
        </w:r>
      </w:sdtContent>
    </w:sdt>
  </w:p>
  <w:p w14:paraId="112C5377" w14:textId="77777777" w:rsidR="007D60B8" w:rsidRDefault="007D60B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868B" w14:textId="71E93AFF" w:rsidR="00832F81" w:rsidRPr="00832F81" w:rsidRDefault="00832F81">
    <w:pPr>
      <w:pStyle w:val="a4"/>
      <w:jc w:val="center"/>
      <w:rPr>
        <w:rFonts w:ascii="標楷體" w:eastAsia="標楷體" w:hAnsi="標楷體"/>
      </w:rPr>
    </w:pPr>
    <w:r w:rsidRPr="00832F81">
      <w:rPr>
        <w:rFonts w:ascii="標楷體" w:eastAsia="標楷體" w:hAnsi="標楷體" w:hint="eastAsia"/>
      </w:rPr>
      <w:t>第6-</w:t>
    </w:r>
    <w:sdt>
      <w:sdtPr>
        <w:rPr>
          <w:rFonts w:ascii="標楷體" w:eastAsia="標楷體" w:hAnsi="標楷體"/>
        </w:rPr>
        <w:id w:val="-1247961466"/>
        <w:docPartObj>
          <w:docPartGallery w:val="Page Numbers (Bottom of Page)"/>
          <w:docPartUnique/>
        </w:docPartObj>
      </w:sdtPr>
      <w:sdtEndPr/>
      <w:sdtContent>
        <w:r w:rsidRPr="00832F81">
          <w:rPr>
            <w:rFonts w:ascii="標楷體" w:eastAsia="標楷體" w:hAnsi="標楷體"/>
          </w:rPr>
          <w:fldChar w:fldCharType="begin"/>
        </w:r>
        <w:r w:rsidRPr="00832F81">
          <w:rPr>
            <w:rFonts w:ascii="標楷體" w:eastAsia="標楷體" w:hAnsi="標楷體"/>
          </w:rPr>
          <w:instrText>PAGE   \* MERGEFORMAT</w:instrText>
        </w:r>
        <w:r w:rsidRPr="00832F81">
          <w:rPr>
            <w:rFonts w:ascii="標楷體" w:eastAsia="標楷體" w:hAnsi="標楷體"/>
          </w:rPr>
          <w:fldChar w:fldCharType="separate"/>
        </w:r>
        <w:r w:rsidRPr="00832F81">
          <w:rPr>
            <w:rFonts w:ascii="標楷體" w:eastAsia="標楷體" w:hAnsi="標楷體"/>
            <w:lang w:val="zh-TW"/>
          </w:rPr>
          <w:t>2</w:t>
        </w:r>
        <w:r w:rsidRPr="00832F81">
          <w:rPr>
            <w:rFonts w:ascii="標楷體" w:eastAsia="標楷體" w:hAnsi="標楷體"/>
          </w:rPr>
          <w:fldChar w:fldCharType="end"/>
        </w:r>
        <w:r w:rsidRPr="00832F81">
          <w:rPr>
            <w:rFonts w:ascii="標楷體" w:eastAsia="標楷體" w:hAnsi="標楷體" w:hint="eastAsia"/>
          </w:rPr>
          <w:t>頁</w:t>
        </w:r>
      </w:sdtContent>
    </w:sdt>
  </w:p>
  <w:p w14:paraId="547EA0B8" w14:textId="77777777" w:rsidR="00832F81" w:rsidRPr="00832F81" w:rsidRDefault="00832F81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353DB" w14:textId="77777777" w:rsidR="00C472F7" w:rsidRDefault="00C472F7">
      <w:r>
        <w:separator/>
      </w:r>
    </w:p>
  </w:footnote>
  <w:footnote w:type="continuationSeparator" w:id="0">
    <w:p w14:paraId="77965840" w14:textId="77777777" w:rsidR="00C472F7" w:rsidRDefault="00C4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06C4D" w14:textId="77777777" w:rsidR="00432AF1" w:rsidRDefault="00432A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878FE" w14:textId="0AE8EE1C" w:rsidR="00F33645" w:rsidRDefault="00236934">
    <w:pPr>
      <w:pStyle w:val="a3"/>
      <w:jc w:val="center"/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464AAE" w:rsidRPr="00464AAE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464AAE" w:rsidRPr="00464AAE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464AAE" w:rsidRPr="00464AAE">
      <w:rPr>
        <w:rFonts w:ascii="標楷體" w:eastAsia="標楷體" w:hAnsi="標楷體"/>
        <w:b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D534" w14:textId="4D051F5C" w:rsidR="00F33645" w:rsidRDefault="00236934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464AAE" w:rsidRPr="00464AAE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464AAE" w:rsidRPr="00464AAE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F7"/>
    <w:rsid w:val="000D4F05"/>
    <w:rsid w:val="000F3B45"/>
    <w:rsid w:val="000F5C79"/>
    <w:rsid w:val="00143F79"/>
    <w:rsid w:val="00166FAE"/>
    <w:rsid w:val="001E35FB"/>
    <w:rsid w:val="0022580D"/>
    <w:rsid w:val="00236934"/>
    <w:rsid w:val="002934F7"/>
    <w:rsid w:val="00397B4B"/>
    <w:rsid w:val="003C6046"/>
    <w:rsid w:val="00432AF1"/>
    <w:rsid w:val="00464AAE"/>
    <w:rsid w:val="0047422B"/>
    <w:rsid w:val="00581D7B"/>
    <w:rsid w:val="005A610E"/>
    <w:rsid w:val="005F216F"/>
    <w:rsid w:val="006F09C1"/>
    <w:rsid w:val="007336B0"/>
    <w:rsid w:val="007D60B8"/>
    <w:rsid w:val="00805B3D"/>
    <w:rsid w:val="00810A19"/>
    <w:rsid w:val="00832F81"/>
    <w:rsid w:val="0085072B"/>
    <w:rsid w:val="00A57D0E"/>
    <w:rsid w:val="00AD15A7"/>
    <w:rsid w:val="00B5403C"/>
    <w:rsid w:val="00B95F6B"/>
    <w:rsid w:val="00C004BF"/>
    <w:rsid w:val="00C472F7"/>
    <w:rsid w:val="00CE52EB"/>
    <w:rsid w:val="00D17C30"/>
    <w:rsid w:val="00D20547"/>
    <w:rsid w:val="00D7295B"/>
    <w:rsid w:val="00DA6D4D"/>
    <w:rsid w:val="00DF00FA"/>
    <w:rsid w:val="00E257E8"/>
    <w:rsid w:val="00EA6F5D"/>
    <w:rsid w:val="00F04E07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EA6726"/>
  <w15:chartTrackingRefBased/>
  <w15:docId w15:val="{4487731E-BEE5-4112-A3D9-E0C17D71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32F8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o6WvZ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uo6WvZ歲入來源別機關別決算審定數綜計表.dot</Template>
  <TotalTime>21</TotalTime>
  <Pages>3</Pages>
  <Words>758</Words>
  <Characters>2126</Characters>
  <Application>Microsoft Office Word</Application>
  <DocSecurity>0</DocSecurity>
  <Lines>17</Lines>
  <Paragraphs>5</Paragraphs>
  <ScaleCrop>false</ScaleCrop>
  <Company>N.A.O.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湯靜芸</dc:creator>
  <cp:keywords/>
  <cp:lastModifiedBy>黃國星</cp:lastModifiedBy>
  <cp:revision>8</cp:revision>
  <cp:lastPrinted>1899-12-31T16:00:00Z</cp:lastPrinted>
  <dcterms:created xsi:type="dcterms:W3CDTF">2025-06-03T08:44:00Z</dcterms:created>
  <dcterms:modified xsi:type="dcterms:W3CDTF">2025-07-05T04:43:00Z</dcterms:modified>
</cp:coreProperties>
</file>