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EE121" w14:textId="74FEEEC5" w:rsidR="00570609" w:rsidRPr="00983510" w:rsidRDefault="0001182A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830F89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830F89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高雄市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500F944A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00B8CAE8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696A1B21" w14:textId="77777777" w:rsidTr="00830F89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C899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76C4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2B3" w14:textId="42C24CA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7F271A2A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3C5DB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830F89" w:rsidRPr="00781652" w14:paraId="40F0331D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B2E41B5" w14:textId="77777777" w:rsidR="00830F89" w:rsidRPr="00781652" w:rsidRDefault="00830F89" w:rsidP="006B6683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8165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89B7B65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171,616,418,029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FD9A5D5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+ 10,703,653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BBBDBE9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171,627,121,682</w:t>
            </w:r>
          </w:p>
        </w:tc>
      </w:tr>
      <w:tr w:rsidR="00830F89" w:rsidRPr="00216B33" w14:paraId="06DF6739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9E5C596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ED9F477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98,193,408,175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84656D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433EB86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98,193,408,175</w:t>
            </w:r>
          </w:p>
        </w:tc>
      </w:tr>
      <w:tr w:rsidR="00830F89" w:rsidRPr="00216B33" w14:paraId="3AAFB8C8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87ACC8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6FC3B8A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3,239,789,680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584F087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+ 200,000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80C4B4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3,239,989,680</w:t>
            </w:r>
          </w:p>
        </w:tc>
      </w:tr>
      <w:tr w:rsidR="00830F89" w:rsidRPr="00216B33" w14:paraId="0FC087B1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250A508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D7C53F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6,363,166,227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2B6FB92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0DE005B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6,363,166,227</w:t>
            </w:r>
          </w:p>
        </w:tc>
      </w:tr>
      <w:tr w:rsidR="00830F89" w:rsidRPr="00216B33" w14:paraId="58C2F7D4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82242AD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64DB97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1,023,121,265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948E32F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- 9,970,488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C4045CF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1,013,150,777</w:t>
            </w:r>
          </w:p>
        </w:tc>
      </w:tr>
      <w:tr w:rsidR="00830F89" w:rsidRPr="00216B33" w14:paraId="4C72B488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AAA73DB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2B6B5C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3,132,087,503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C250E3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+ 20,474,141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DA5CB3D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3,152,561,644</w:t>
            </w:r>
          </w:p>
        </w:tc>
      </w:tr>
      <w:tr w:rsidR="00830F89" w:rsidRPr="00216B33" w14:paraId="673D6593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784A949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75F343A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50,949,474,859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6385B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70C8B0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50,949,474,859</w:t>
            </w:r>
          </w:p>
        </w:tc>
      </w:tr>
      <w:tr w:rsidR="00830F89" w:rsidRPr="00216B33" w14:paraId="0B6F8625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96EABCB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5C15A1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2,895,890,614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5AA3245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D575BF5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2,895,890,614</w:t>
            </w:r>
          </w:p>
        </w:tc>
      </w:tr>
      <w:tr w:rsidR="00830F89" w:rsidRPr="00216B33" w14:paraId="68E4CAEF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079FF80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34BA4F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5,819,479,706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804A545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545268E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5,819,479,706</w:t>
            </w:r>
          </w:p>
        </w:tc>
      </w:tr>
      <w:tr w:rsidR="00830F89" w:rsidRPr="00781652" w14:paraId="47AE617A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C4A1941" w14:textId="77777777" w:rsidR="00830F89" w:rsidRPr="00781652" w:rsidRDefault="00830F89" w:rsidP="006B6683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8165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1B791B4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167,788,531,856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5D7DFB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- 2,398,171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FB6ECFD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167,786,133,685</w:t>
            </w:r>
          </w:p>
        </w:tc>
      </w:tr>
      <w:tr w:rsidR="00830F89" w:rsidRPr="00216B33" w14:paraId="32D7A38E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7DE6EAC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487ECB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32,483,315,569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735286F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D5CF96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32,483,315,569</w:t>
            </w:r>
          </w:p>
        </w:tc>
      </w:tr>
      <w:tr w:rsidR="00830F89" w:rsidRPr="00216B33" w14:paraId="23707A42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5AA4399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F00339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11,879,936,131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5B875D9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- 2,398,171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08E055C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11,877,537,960</w:t>
            </w:r>
          </w:p>
        </w:tc>
      </w:tr>
      <w:tr w:rsidR="00830F89" w:rsidRPr="00216B33" w14:paraId="6A57B38C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D0EF5AB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1F363BC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104,348,196,450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45E921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20D7BEA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104,348,196,450</w:t>
            </w:r>
          </w:p>
        </w:tc>
      </w:tr>
      <w:tr w:rsidR="00830F89" w:rsidRPr="00216B33" w14:paraId="50F263CF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18FDF25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7706DC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79,173,129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2F3A63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1DFC76D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79,173,129</w:t>
            </w:r>
          </w:p>
        </w:tc>
      </w:tr>
      <w:tr w:rsidR="00830F89" w:rsidRPr="00216B33" w14:paraId="0D850AD7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DEBD36A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B1A73D4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1,006,210,967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DA82A1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9D22291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1,006,210,967</w:t>
            </w:r>
          </w:p>
        </w:tc>
      </w:tr>
      <w:tr w:rsidR="00830F89" w:rsidRPr="00216B33" w14:paraId="0FF03716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FD9ED1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3C2810E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2,665,945,146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7DDDAB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51C763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2,665,945,146</w:t>
            </w:r>
          </w:p>
        </w:tc>
      </w:tr>
      <w:tr w:rsidR="00830F89" w:rsidRPr="00216B33" w14:paraId="11B263EF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D7DFA52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F8DF86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3,686,441,672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A3F950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FA03F8B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3,686,441,672</w:t>
            </w:r>
          </w:p>
        </w:tc>
      </w:tr>
      <w:tr w:rsidR="00830F89" w:rsidRPr="00216B33" w14:paraId="1EC94852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3B0704A" w14:textId="77777777" w:rsidR="00830F89" w:rsidRPr="00216B33" w:rsidRDefault="00830F89" w:rsidP="006B6683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A2D5C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D07DA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11,639,312,792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3716768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098BE4D" w14:textId="77777777" w:rsidR="00830F89" w:rsidRPr="00216B33" w:rsidRDefault="00830F89" w:rsidP="006B6683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A2D5C">
              <w:rPr>
                <w:rFonts w:ascii="新細明體" w:hAnsi="新細明體"/>
                <w:noProof/>
                <w:sz w:val="20"/>
                <w:szCs w:val="20"/>
              </w:rPr>
              <w:t>11,639,312,792</w:t>
            </w:r>
          </w:p>
        </w:tc>
      </w:tr>
      <w:tr w:rsidR="00830F89" w:rsidRPr="00781652" w14:paraId="1858D764" w14:textId="77777777" w:rsidTr="00830F8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83C0B" w14:textId="77777777" w:rsidR="00830F89" w:rsidRPr="00781652" w:rsidRDefault="00830F89" w:rsidP="006B6683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81652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4C10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3,827,886,173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6C206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+ 13,101,824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5391" w14:textId="77777777" w:rsidR="00830F89" w:rsidRPr="00781652" w:rsidRDefault="00830F89" w:rsidP="006B6683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81652">
              <w:rPr>
                <w:rFonts w:ascii="新細明體" w:hAnsi="新細明體"/>
                <w:b/>
                <w:noProof/>
                <w:sz w:val="20"/>
                <w:szCs w:val="20"/>
              </w:rPr>
              <w:t>3,840,987,997</w:t>
            </w:r>
          </w:p>
        </w:tc>
      </w:tr>
    </w:tbl>
    <w:p w14:paraId="794689A0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D14D" w14:textId="77777777" w:rsidR="00830F89" w:rsidRDefault="00830F89" w:rsidP="00963F24">
      <w:r>
        <w:separator/>
      </w:r>
    </w:p>
  </w:endnote>
  <w:endnote w:type="continuationSeparator" w:id="0">
    <w:p w14:paraId="167890CD" w14:textId="77777777" w:rsidR="00830F89" w:rsidRDefault="00830F89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27E8" w14:textId="3A02C071" w:rsidR="007073D2" w:rsidRPr="00DD7C5C" w:rsidRDefault="0001182A" w:rsidP="00DD7C5C">
    <w:pPr>
      <w:pStyle w:val="a9"/>
      <w:jc w:val="center"/>
      <w:rPr>
        <w:rFonts w:ascii="標楷體" w:eastAsia="標楷體" w:hAnsi="標楷體" w:hint="eastAsia"/>
      </w:rPr>
    </w:pPr>
    <w:r w:rsidRPr="0001182A">
      <w:rPr>
        <w:rFonts w:ascii="標楷體" w:eastAsia="標楷體" w:hAnsi="標楷體" w:hint="eastAsia"/>
      </w:rPr>
      <w:t>第5-1頁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A64B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84255" w14:textId="77777777" w:rsidR="00830F89" w:rsidRDefault="00830F89" w:rsidP="00963F24">
      <w:r>
        <w:separator/>
      </w:r>
    </w:p>
  </w:footnote>
  <w:footnote w:type="continuationSeparator" w:id="0">
    <w:p w14:paraId="3A0C8419" w14:textId="77777777" w:rsidR="00830F89" w:rsidRDefault="00830F89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1473402879">
    <w:abstractNumId w:val="0"/>
  </w:num>
  <w:num w:numId="2" w16cid:durableId="715932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9"/>
    <w:rsid w:val="0001182A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30ABC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14410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30F89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D7C5C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77749"/>
  <w15:docId w15:val="{BC31CB06-B191-4B7B-99DF-023097B0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IGvNox9Ggdx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qIGvNox9Ggdx審定後收入支出彙計表A3.dot</Template>
  <TotalTime>69</TotalTime>
  <Pages>1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彭薏娟</dc:creator>
  <cp:keywords/>
  <cp:lastModifiedBy>彭薏娟</cp:lastModifiedBy>
  <cp:revision>4</cp:revision>
  <cp:lastPrinted>2025-06-12T06:52:00Z</cp:lastPrinted>
  <dcterms:created xsi:type="dcterms:W3CDTF">2025-06-12T06:47:00Z</dcterms:created>
  <dcterms:modified xsi:type="dcterms:W3CDTF">2025-06-12T07:54:00Z</dcterms:modified>
</cp:coreProperties>
</file>