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"/>
        <w:gridCol w:w="280"/>
        <w:gridCol w:w="280"/>
        <w:gridCol w:w="2400"/>
        <w:gridCol w:w="3120"/>
        <w:gridCol w:w="1470"/>
        <w:gridCol w:w="1470"/>
        <w:gridCol w:w="1470"/>
        <w:gridCol w:w="1470"/>
        <w:gridCol w:w="1470"/>
        <w:gridCol w:w="1470"/>
        <w:gridCol w:w="1470"/>
        <w:gridCol w:w="1470"/>
        <w:gridCol w:w="1320"/>
        <w:gridCol w:w="1320"/>
        <w:gridCol w:w="1080"/>
      </w:tblGrid>
      <w:tr w:rsidR="00623148" w14:paraId="1A601C70" w14:textId="77777777" w:rsidTr="00623148">
        <w:trPr>
          <w:cantSplit/>
          <w:tblHeader/>
        </w:trPr>
        <w:tc>
          <w:tcPr>
            <w:tcW w:w="21840" w:type="dxa"/>
            <w:gridSpan w:val="16"/>
            <w:tcBorders>
              <w:top w:val="nil"/>
              <w:left w:val="nil"/>
              <w:right w:val="nil"/>
            </w:tcBorders>
            <w:vAlign w:val="center"/>
          </w:tcPr>
          <w:p w14:paraId="51FE0DB1" w14:textId="3AF243D5" w:rsidR="00623148" w:rsidRDefault="00623148" w:rsidP="00623148">
            <w:pPr>
              <w:ind w:leftChars="32" w:left="77" w:right="79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BC2A3A" w14:paraId="21C782E3" w14:textId="77777777">
        <w:trPr>
          <w:cantSplit/>
          <w:tblHeader/>
        </w:trPr>
        <w:tc>
          <w:tcPr>
            <w:tcW w:w="3240" w:type="dxa"/>
            <w:gridSpan w:val="4"/>
            <w:vMerge w:val="restart"/>
            <w:tcBorders>
              <w:left w:val="nil"/>
            </w:tcBorders>
            <w:vAlign w:val="center"/>
          </w:tcPr>
          <w:p w14:paraId="7F06A518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3120" w:type="dxa"/>
            <w:vMerge w:val="restart"/>
            <w:vAlign w:val="center"/>
          </w:tcPr>
          <w:p w14:paraId="3CF88833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11760" w:type="dxa"/>
            <w:gridSpan w:val="8"/>
            <w:tcBorders>
              <w:right w:val="single" w:sz="12" w:space="0" w:color="auto"/>
            </w:tcBorders>
          </w:tcPr>
          <w:p w14:paraId="258DD762" w14:textId="77777777" w:rsidR="00BC2A3A" w:rsidRDefault="00BC2A3A">
            <w:pPr>
              <w:ind w:leftChars="232" w:left="557" w:right="56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264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D8C8FAF" w14:textId="47CADBAF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應繳回</w:t>
            </w:r>
            <w:r w:rsidR="003653D4">
              <w:rPr>
                <w:rFonts w:ascii="標楷體" w:eastAsia="標楷體" w:hAnsi="標楷體" w:hint="eastAsia"/>
                <w:sz w:val="20"/>
              </w:rPr>
              <w:t>市</w:t>
            </w:r>
            <w:r>
              <w:rPr>
                <w:rFonts w:ascii="標楷體" w:eastAsia="標楷體" w:hAnsi="標楷體" w:hint="eastAsia"/>
                <w:sz w:val="20"/>
              </w:rPr>
              <w:t>庫數</w:t>
            </w:r>
          </w:p>
        </w:tc>
        <w:tc>
          <w:tcPr>
            <w:tcW w:w="1080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2471188C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BC2A3A" w14:paraId="31B92E1C" w14:textId="77777777">
        <w:trPr>
          <w:cantSplit/>
          <w:tblHeader/>
        </w:trPr>
        <w:tc>
          <w:tcPr>
            <w:tcW w:w="3240" w:type="dxa"/>
            <w:gridSpan w:val="4"/>
            <w:vMerge/>
            <w:tcBorders>
              <w:left w:val="nil"/>
            </w:tcBorders>
          </w:tcPr>
          <w:p w14:paraId="7DF4F1A3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vMerge/>
          </w:tcPr>
          <w:p w14:paraId="38E6FCBE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40" w:type="dxa"/>
            <w:gridSpan w:val="2"/>
          </w:tcPr>
          <w:p w14:paraId="107AC8B0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2940" w:type="dxa"/>
            <w:gridSpan w:val="2"/>
          </w:tcPr>
          <w:p w14:paraId="5171BC3D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940" w:type="dxa"/>
            <w:gridSpan w:val="2"/>
          </w:tcPr>
          <w:p w14:paraId="134F41C3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940" w:type="dxa"/>
            <w:gridSpan w:val="2"/>
            <w:tcBorders>
              <w:right w:val="single" w:sz="12" w:space="0" w:color="auto"/>
            </w:tcBorders>
          </w:tcPr>
          <w:p w14:paraId="629A81E5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26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C7626E6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right w:val="nil"/>
            </w:tcBorders>
          </w:tcPr>
          <w:p w14:paraId="3BBF374C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BC2A3A" w14:paraId="1A680075" w14:textId="77777777">
        <w:trPr>
          <w:cantSplit/>
          <w:tblHeader/>
        </w:trPr>
        <w:tc>
          <w:tcPr>
            <w:tcW w:w="280" w:type="dxa"/>
            <w:tcBorders>
              <w:left w:val="nil"/>
            </w:tcBorders>
          </w:tcPr>
          <w:p w14:paraId="282AB74C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80" w:type="dxa"/>
          </w:tcPr>
          <w:p w14:paraId="09C6B142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0" w:type="dxa"/>
          </w:tcPr>
          <w:p w14:paraId="268AF1DE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2400" w:type="dxa"/>
          </w:tcPr>
          <w:p w14:paraId="3B6D90AA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3120" w:type="dxa"/>
            <w:vMerge/>
          </w:tcPr>
          <w:p w14:paraId="75539A61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14:paraId="2356662A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449A1487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66124C84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670E5D1C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2D16F05C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640FD68E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4EA6FD52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775116AA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320" w:type="dxa"/>
            <w:tcBorders>
              <w:left w:val="single" w:sz="12" w:space="0" w:color="auto"/>
            </w:tcBorders>
          </w:tcPr>
          <w:p w14:paraId="7CDF7CD4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剔除數</w:t>
            </w:r>
          </w:p>
        </w:tc>
        <w:tc>
          <w:tcPr>
            <w:tcW w:w="1320" w:type="dxa"/>
            <w:tcBorders>
              <w:right w:val="single" w:sz="12" w:space="0" w:color="auto"/>
            </w:tcBorders>
          </w:tcPr>
          <w:p w14:paraId="24C4C1A3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減列數</w:t>
            </w:r>
          </w:p>
        </w:tc>
        <w:tc>
          <w:tcPr>
            <w:tcW w:w="1080" w:type="dxa"/>
            <w:vMerge/>
            <w:tcBorders>
              <w:left w:val="single" w:sz="12" w:space="0" w:color="auto"/>
              <w:right w:val="nil"/>
            </w:tcBorders>
          </w:tcPr>
          <w:p w14:paraId="2B453DFE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3653D4" w:rsidRPr="007B102F" w14:paraId="6FB2B68D" w14:textId="77777777" w:rsidTr="002079FF">
        <w:trPr>
          <w:cantSplit/>
          <w:trHeight w:val="395"/>
        </w:trPr>
        <w:tc>
          <w:tcPr>
            <w:tcW w:w="28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2793ECEA" w14:textId="77777777" w:rsidR="003653D4" w:rsidRPr="007B102F" w:rsidRDefault="003653D4" w:rsidP="002079FF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bottom w:val="nil"/>
            </w:tcBorders>
            <w:shd w:val="clear" w:color="auto" w:fill="auto"/>
            <w:vAlign w:val="center"/>
          </w:tcPr>
          <w:p w14:paraId="70F4A2CC" w14:textId="77777777" w:rsidR="003653D4" w:rsidRPr="007B102F" w:rsidRDefault="003653D4" w:rsidP="002079FF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bottom w:val="nil"/>
            </w:tcBorders>
            <w:shd w:val="clear" w:color="auto" w:fill="auto"/>
            <w:vAlign w:val="center"/>
          </w:tcPr>
          <w:p w14:paraId="74166B7C" w14:textId="77777777" w:rsidR="003653D4" w:rsidRPr="007B102F" w:rsidRDefault="003653D4" w:rsidP="002079FF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bottom w:val="nil"/>
            </w:tcBorders>
            <w:shd w:val="clear" w:color="auto" w:fill="auto"/>
            <w:vAlign w:val="center"/>
          </w:tcPr>
          <w:p w14:paraId="1B266C29" w14:textId="77777777" w:rsidR="003653D4" w:rsidRPr="007B102F" w:rsidRDefault="003653D4" w:rsidP="002079FF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7B102F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3120" w:type="dxa"/>
            <w:tcBorders>
              <w:bottom w:val="nil"/>
            </w:tcBorders>
            <w:shd w:val="clear" w:color="auto" w:fill="auto"/>
            <w:vAlign w:val="center"/>
          </w:tcPr>
          <w:p w14:paraId="2C101AF7" w14:textId="77777777" w:rsidR="003653D4" w:rsidRPr="007B102F" w:rsidRDefault="003653D4" w:rsidP="002079FF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00E746CF" w14:textId="77777777" w:rsidR="003653D4" w:rsidRPr="007B102F" w:rsidRDefault="003653D4" w:rsidP="002079FF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B102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439414D8" w14:textId="77777777" w:rsidR="003653D4" w:rsidRPr="007B102F" w:rsidRDefault="003653D4" w:rsidP="002079FF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B102F">
              <w:rPr>
                <w:rFonts w:ascii="新細明體" w:hAnsi="新細明體"/>
                <w:b/>
                <w:noProof/>
                <w:spacing w:val="-10"/>
                <w:sz w:val="20"/>
              </w:rPr>
              <w:t>2,398,171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22F06B4D" w14:textId="77777777" w:rsidR="003653D4" w:rsidRPr="007B102F" w:rsidRDefault="003653D4" w:rsidP="002079FF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B102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7C513D30" w14:textId="77777777" w:rsidR="003653D4" w:rsidRPr="007B102F" w:rsidRDefault="003653D4" w:rsidP="002079FF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B102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53A560EF" w14:textId="77777777" w:rsidR="003653D4" w:rsidRPr="007B102F" w:rsidRDefault="003653D4" w:rsidP="002079FF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B102F">
              <w:rPr>
                <w:rFonts w:ascii="新細明體" w:hAnsi="新細明體"/>
                <w:b/>
                <w:noProof/>
                <w:spacing w:val="-10"/>
                <w:sz w:val="20"/>
              </w:rPr>
              <w:t>2,398,171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0A848C77" w14:textId="77777777" w:rsidR="003653D4" w:rsidRPr="007B102F" w:rsidRDefault="003653D4" w:rsidP="002079FF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B102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1A0D6A54" w14:textId="77777777" w:rsidR="003653D4" w:rsidRPr="007B102F" w:rsidRDefault="003653D4" w:rsidP="002079F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102F">
              <w:rPr>
                <w:rFonts w:ascii="新細明體" w:hAnsi="新細明體"/>
                <w:b/>
                <w:noProof/>
                <w:spacing w:val="-10"/>
                <w:sz w:val="20"/>
              </w:rPr>
              <w:t>2,398,171</w:t>
            </w:r>
          </w:p>
        </w:tc>
        <w:tc>
          <w:tcPr>
            <w:tcW w:w="147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FB4DBBB" w14:textId="77777777" w:rsidR="003653D4" w:rsidRPr="007B102F" w:rsidRDefault="003653D4" w:rsidP="002079FF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B102F">
              <w:rPr>
                <w:rFonts w:ascii="新細明體" w:hAnsi="新細明體"/>
                <w:b/>
                <w:noProof/>
                <w:spacing w:val="-10"/>
                <w:sz w:val="20"/>
              </w:rPr>
              <w:t>2,398,171</w:t>
            </w:r>
          </w:p>
        </w:tc>
        <w:tc>
          <w:tcPr>
            <w:tcW w:w="1320" w:type="dxa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285E45CA" w14:textId="77777777" w:rsidR="003653D4" w:rsidRPr="007B102F" w:rsidRDefault="003653D4" w:rsidP="002079FF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B102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3A81A58" w14:textId="77777777" w:rsidR="003653D4" w:rsidRPr="007B102F" w:rsidRDefault="003653D4" w:rsidP="002079FF">
            <w:pPr>
              <w:jc w:val="right"/>
              <w:rPr>
                <w:rFonts w:ascii="新細明體" w:hAnsi="新細明體"/>
                <w:b/>
                <w:spacing w:val="-10"/>
                <w:w w:val="95"/>
                <w:sz w:val="20"/>
              </w:rPr>
            </w:pPr>
            <w:r w:rsidRPr="007B102F">
              <w:rPr>
                <w:rFonts w:ascii="新細明體" w:hAnsi="新細明體" w:hint="eastAsia"/>
                <w:b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077225" w14:textId="77777777" w:rsidR="003653D4" w:rsidRPr="007B102F" w:rsidRDefault="003653D4" w:rsidP="002079FF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3653D4" w:rsidRPr="007B102F" w14:paraId="3166C896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6123982" w14:textId="77777777" w:rsidR="003653D4" w:rsidRPr="007B102F" w:rsidRDefault="003653D4" w:rsidP="002079FF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7B102F">
              <w:rPr>
                <w:rFonts w:ascii="新細明體" w:hAnsi="新細明體"/>
                <w:b/>
                <w:noProof/>
                <w:spacing w:val="-10"/>
                <w:sz w:val="20"/>
              </w:rPr>
              <w:t>2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34F47C" w14:textId="77777777" w:rsidR="003653D4" w:rsidRPr="007B102F" w:rsidRDefault="003653D4" w:rsidP="002079FF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942518" w14:textId="77777777" w:rsidR="003653D4" w:rsidRPr="007B102F" w:rsidRDefault="003653D4" w:rsidP="002079FF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5FE0DD" w14:textId="77777777" w:rsidR="003653D4" w:rsidRPr="007B102F" w:rsidRDefault="003653D4" w:rsidP="002079FF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7B102F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高雄市政府主管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423B46" w14:textId="77777777" w:rsidR="003653D4" w:rsidRPr="007B102F" w:rsidRDefault="003653D4" w:rsidP="002079FF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E8E717" w14:textId="77777777" w:rsidR="003653D4" w:rsidRPr="007B102F" w:rsidRDefault="003653D4" w:rsidP="002079FF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B102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F61E2C" w14:textId="77777777" w:rsidR="003653D4" w:rsidRPr="007B102F" w:rsidRDefault="003653D4" w:rsidP="002079FF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B102F">
              <w:rPr>
                <w:rFonts w:ascii="新細明體" w:hAnsi="新細明體"/>
                <w:b/>
                <w:noProof/>
                <w:spacing w:val="-10"/>
                <w:sz w:val="20"/>
              </w:rPr>
              <w:t>2,398,171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F03607" w14:textId="77777777" w:rsidR="003653D4" w:rsidRPr="007B102F" w:rsidRDefault="003653D4" w:rsidP="002079FF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B102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55A5A7" w14:textId="77777777" w:rsidR="003653D4" w:rsidRPr="007B102F" w:rsidRDefault="003653D4" w:rsidP="002079FF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B102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C0BBED" w14:textId="77777777" w:rsidR="003653D4" w:rsidRPr="007B102F" w:rsidRDefault="003653D4" w:rsidP="002079FF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B102F">
              <w:rPr>
                <w:rFonts w:ascii="新細明體" w:hAnsi="新細明體"/>
                <w:b/>
                <w:noProof/>
                <w:spacing w:val="-10"/>
                <w:sz w:val="20"/>
              </w:rPr>
              <w:t>2,398,171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F65F24" w14:textId="77777777" w:rsidR="003653D4" w:rsidRPr="007B102F" w:rsidRDefault="003653D4" w:rsidP="002079FF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B102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ACE56F" w14:textId="77777777" w:rsidR="003653D4" w:rsidRPr="007B102F" w:rsidRDefault="003653D4" w:rsidP="002079F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102F">
              <w:rPr>
                <w:rFonts w:ascii="新細明體" w:hAnsi="新細明體"/>
                <w:b/>
                <w:noProof/>
                <w:spacing w:val="-10"/>
                <w:sz w:val="20"/>
              </w:rPr>
              <w:t>2,398,171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CEAA8D0" w14:textId="77777777" w:rsidR="003653D4" w:rsidRPr="007B102F" w:rsidRDefault="003653D4" w:rsidP="002079FF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B102F">
              <w:rPr>
                <w:rFonts w:ascii="新細明體" w:hAnsi="新細明體"/>
                <w:b/>
                <w:noProof/>
                <w:spacing w:val="-10"/>
                <w:sz w:val="20"/>
              </w:rPr>
              <w:t>2,398,171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515B3D6E" w14:textId="77777777" w:rsidR="003653D4" w:rsidRPr="007B102F" w:rsidRDefault="003653D4" w:rsidP="002079FF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B102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4508731" w14:textId="77777777" w:rsidR="003653D4" w:rsidRPr="007B102F" w:rsidRDefault="003653D4" w:rsidP="002079FF">
            <w:pPr>
              <w:jc w:val="right"/>
              <w:rPr>
                <w:rFonts w:ascii="新細明體" w:hAnsi="新細明體"/>
                <w:b/>
                <w:spacing w:val="-10"/>
                <w:w w:val="95"/>
                <w:sz w:val="20"/>
              </w:rPr>
            </w:pPr>
            <w:r w:rsidRPr="007B102F">
              <w:rPr>
                <w:rFonts w:ascii="新細明體" w:hAnsi="新細明體" w:hint="eastAsia"/>
                <w:b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05F41AA" w14:textId="77777777" w:rsidR="003653D4" w:rsidRPr="007B102F" w:rsidRDefault="003653D4" w:rsidP="002079FF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3653D4" w14:paraId="33604969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F29F450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8E8864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132A4F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4B0B90" w14:textId="2A81F92E" w:rsidR="003653D4" w:rsidRDefault="003653D4" w:rsidP="002079FF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鹽埕區公所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077E9D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9104B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6E6C0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50,117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32D49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13218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F98B4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50,117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62451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026D8E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50,117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B31E2B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50,117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53D433C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ED2CE8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848FEB5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47D6BC1B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FED0AF4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C9E2E6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124422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CC9722" w14:textId="77777777" w:rsidR="003653D4" w:rsidRDefault="003653D4" w:rsidP="0057578C">
            <w:pPr>
              <w:spacing w:line="240" w:lineRule="exact"/>
              <w:ind w:firstLineChars="252" w:firstLine="454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CEB177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7B125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7AC9CD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50,117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9C9A8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E1442D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01340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50,117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3708C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579DC5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50,117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84C574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50,117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3BBED1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B82959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BB0C732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3E75B32E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3FB23DD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9B96C6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F3FA53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D73E88" w14:textId="77777777" w:rsidR="003653D4" w:rsidRDefault="003653D4" w:rsidP="0057578C">
            <w:pPr>
              <w:spacing w:line="240" w:lineRule="exact"/>
              <w:ind w:leftChars="200" w:left="480" w:rightChars="10" w:right="24" w:firstLineChars="162" w:firstLine="292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一般行政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86D553" w14:textId="57A93365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1C2BB9">
              <w:rPr>
                <w:rFonts w:ascii="標楷體" w:eastAsia="標楷體" w:hAnsi="標楷體" w:hint="eastAsia"/>
                <w:noProof/>
                <w:sz w:val="20"/>
              </w:rPr>
              <w:t>減列未合規定之</w:t>
            </w:r>
            <w:r w:rsidR="00623148" w:rsidRPr="001C2BB9">
              <w:rPr>
                <w:rFonts w:ascii="標楷體" w:eastAsia="標楷體" w:hAnsi="標楷體" w:hint="eastAsia"/>
                <w:noProof/>
                <w:sz w:val="20"/>
              </w:rPr>
              <w:t>私人門號電信</w:t>
            </w:r>
            <w:r w:rsidR="00EB1630">
              <w:rPr>
                <w:rFonts w:ascii="標楷體" w:eastAsia="標楷體" w:hAnsi="標楷體" w:hint="eastAsia"/>
                <w:noProof/>
                <w:sz w:val="20"/>
              </w:rPr>
              <w:t>費</w:t>
            </w:r>
            <w:r w:rsidR="00623148" w:rsidRPr="001C2BB9">
              <w:rPr>
                <w:rFonts w:ascii="標楷體" w:eastAsia="標楷體" w:hAnsi="標楷體" w:hint="eastAsia"/>
                <w:noProof/>
                <w:sz w:val="20"/>
              </w:rPr>
              <w:t>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B2BCE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05A50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50,117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99302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D9E30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E72B5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50,117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7620A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CFE9DC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50,117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F4B572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50,117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85ADF1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12D351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E5BAFD8" w14:textId="4D33FC30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39E6C1B0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467D104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CA501B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700ADA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D2E61" w14:textId="5A62DFAD" w:rsidR="003653D4" w:rsidRDefault="003653D4" w:rsidP="002079FF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鼓山區公所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C90944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75613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1FBAA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85,855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483E3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87512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41B74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85,855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205A9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40E146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85,855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80F02B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85,855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22E8CB0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7C09DA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36C3981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6EECDCE2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4A13CC6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A56ED8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9A1210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B3AF21" w14:textId="77777777" w:rsidR="003653D4" w:rsidRDefault="003653D4" w:rsidP="0057578C">
            <w:pPr>
              <w:spacing w:line="240" w:lineRule="exact"/>
              <w:ind w:firstLineChars="252" w:firstLine="454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524B20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18BEB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58BC1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85,855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34506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FDC3B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4AB2E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85,855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BD225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DABA06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85,855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81F330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85,855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FF4510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AD5651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79309D4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69DB60F2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FE2C643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DCAB12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9B83E3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1F9E10" w14:textId="77777777" w:rsidR="003653D4" w:rsidRDefault="003653D4" w:rsidP="0057578C">
            <w:pPr>
              <w:spacing w:line="240" w:lineRule="exact"/>
              <w:ind w:leftChars="200" w:left="480" w:rightChars="10" w:right="24" w:firstLineChars="162" w:firstLine="292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一般行政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FFBCBB" w14:textId="684DEEBB" w:rsidR="003653D4" w:rsidRPr="001C2BB9" w:rsidRDefault="00EB1630" w:rsidP="002079FF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減列未合規定之私人門號電信費。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F8219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2D2E3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85,855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51D83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E02AE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DA598D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85,855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AA3F3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478495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85,855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BB6280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85,855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162ACE4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338D1D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5D5E5BD" w14:textId="5E5EA2BD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2238DAF5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0231A3A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B1F5A3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12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2974DD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75057E" w14:textId="7B9F9B8F" w:rsidR="003653D4" w:rsidRDefault="003653D4" w:rsidP="002079FF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左營區公所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60B05A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5A570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C92B1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163,148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85F34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D1FAC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8E68E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163,148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5C349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5BA084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163,148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F2998E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163,148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59DAE10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CF7BBF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6F28DDC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03F46340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A34BF05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9110BC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3BE81E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44AF5A" w14:textId="77777777" w:rsidR="003653D4" w:rsidRDefault="003653D4" w:rsidP="0057578C">
            <w:pPr>
              <w:spacing w:line="240" w:lineRule="exact"/>
              <w:ind w:firstLineChars="252" w:firstLine="454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07CB1D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07F2F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002A4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163,148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636D2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5FD00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BB97D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163,148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BD365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DBD2D9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163,148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5349DB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163,148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3E93F30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CDF93E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39295B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2AE2DD92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19043E6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89AA7E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5E78BF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4AEA1C" w14:textId="77777777" w:rsidR="003653D4" w:rsidRDefault="003653D4" w:rsidP="0057578C">
            <w:pPr>
              <w:spacing w:line="240" w:lineRule="exact"/>
              <w:ind w:leftChars="200" w:left="480" w:rightChars="10" w:right="24" w:firstLineChars="162" w:firstLine="292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一般行政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043341" w14:textId="0E6D0BC8" w:rsidR="003653D4" w:rsidRPr="001C2BB9" w:rsidRDefault="00EB1630" w:rsidP="002079FF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減列未合規定之私人門號電信費。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2EFA7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4C57E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163,148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D48E6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69128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F9064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163,148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72E34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86F76F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163,148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ACF3DD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163,148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B83EC6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F11AF1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478019E" w14:textId="6F961CAD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4E97E97E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C5AF557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82F980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13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AA76BF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9A4FA8" w14:textId="2CDA8FF0" w:rsidR="003653D4" w:rsidRDefault="003653D4" w:rsidP="002079FF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楠梓區公所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EECACE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E7148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0B7B2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9,530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7F4CAD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AD385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57B4AD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9,530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BB44E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4F8658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9,530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EE1C6C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9,530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694380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F356B8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F6B3331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6B8EDA75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4E56901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FA2A39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32A4E6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ECDD61" w14:textId="77777777" w:rsidR="003653D4" w:rsidRDefault="003653D4" w:rsidP="0057578C">
            <w:pPr>
              <w:spacing w:line="240" w:lineRule="exact"/>
              <w:ind w:firstLineChars="252" w:firstLine="454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F59334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1CF7D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5E246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9,530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A670E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47568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CFE48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9,530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7F7E5D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1F95C5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9,530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AC1743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9,530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1A935C8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251BA5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66EC95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515E1BB5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25F9B89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DEB94E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779357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5C5EAC" w14:textId="77777777" w:rsidR="003653D4" w:rsidRDefault="003653D4" w:rsidP="0057578C">
            <w:pPr>
              <w:spacing w:line="240" w:lineRule="exact"/>
              <w:ind w:leftChars="200" w:left="480" w:rightChars="10" w:right="24" w:firstLineChars="162" w:firstLine="292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一般行政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A8E62B" w14:textId="5786B827" w:rsidR="003653D4" w:rsidRPr="001C2BB9" w:rsidRDefault="00EB1630" w:rsidP="002079FF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減列未合規定之私人門號電信費。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92D8D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96569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9,530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84198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D4E90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FC6AD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9,530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9C786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C3D246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9,530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D668C8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9,530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229698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9C3896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D7B61A8" w14:textId="6CD707E4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36828432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259D901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E6C491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0FDA47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3582F9" w14:textId="3C546295" w:rsidR="003653D4" w:rsidRDefault="003653D4" w:rsidP="002079FF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三民區公所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EE789B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95866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5140A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333,371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2A4BF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B121E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6DF58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333,371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7123B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7518DA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333,371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1471B1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333,371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FE72E8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2F0D47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C14014B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2A2694D8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81645DC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82DEA4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A40BA0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5ECEFE" w14:textId="77777777" w:rsidR="003653D4" w:rsidRDefault="003653D4" w:rsidP="0057578C">
            <w:pPr>
              <w:spacing w:line="240" w:lineRule="exact"/>
              <w:ind w:firstLineChars="252" w:firstLine="454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37C641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BD9F9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A0B7A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333,371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B354C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C8CDA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858A2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333,371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12E7B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51467B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333,371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209AA1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333,371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7CED9D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587203D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EC7A8F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41C20C58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528F498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3C21B1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E55F2A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809C42" w14:textId="77777777" w:rsidR="003653D4" w:rsidRDefault="003653D4" w:rsidP="0057578C">
            <w:pPr>
              <w:spacing w:line="240" w:lineRule="exact"/>
              <w:ind w:leftChars="200" w:left="480" w:rightChars="10" w:right="24" w:firstLineChars="162" w:firstLine="292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一般行政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F76D30" w14:textId="31157B8B" w:rsidR="003653D4" w:rsidRPr="001C2BB9" w:rsidRDefault="00EB1630" w:rsidP="002079FF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減列未合規定之私人門號電信費。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24A2C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858C0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333,371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5AADC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CAA4E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262A4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333,371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30F49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24C017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333,371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DEA0DC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333,371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271F091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CADB9D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BF1CD5" w14:textId="1056972A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37E0AB60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C605433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8B0644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7C1B19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2850FE" w14:textId="0E204988" w:rsidR="003653D4" w:rsidRDefault="003653D4" w:rsidP="002079FF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新興區公所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B801FB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30CEA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73C52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53,513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5FAB7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41811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033F0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53,513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95D54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2491B6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53,513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8F6C97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53,513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1E9A8AC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9C9E96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20AEADB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294226FE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11B5738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EDD4E9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0DD91E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4F3202" w14:textId="77777777" w:rsidR="003653D4" w:rsidRDefault="003653D4" w:rsidP="0057578C">
            <w:pPr>
              <w:spacing w:line="240" w:lineRule="exact"/>
              <w:ind w:firstLineChars="252" w:firstLine="454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3E55F6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74930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39A3D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53,513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4FA50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7AFEA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87D88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53,513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89C18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D22AC4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53,513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ABF691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53,513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C2E45B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63501C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A910A39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33F1D3A4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9DEA288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0E2775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0C6422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6A41C5" w14:textId="77777777" w:rsidR="003653D4" w:rsidRDefault="003653D4" w:rsidP="00E27DD0">
            <w:pPr>
              <w:spacing w:line="240" w:lineRule="exact"/>
              <w:ind w:leftChars="200" w:left="480" w:rightChars="10" w:right="24" w:firstLineChars="162" w:firstLine="292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一般行政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69FF1B" w14:textId="1D3BC76E" w:rsidR="003653D4" w:rsidRPr="001C2BB9" w:rsidRDefault="00EB1630" w:rsidP="002079FF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減列未合規定之私人門號電信費。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6C6EC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E3669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53,513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E3BF6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3247E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FE3ED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53,513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BCAB1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FCA964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53,513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7FB037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53,513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3C1F26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27C777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00C0D1" w14:textId="64F1D7EF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5D54321C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F50F984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812CF9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A71523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E2C0E6" w14:textId="0D717CD9" w:rsidR="003653D4" w:rsidRDefault="003653D4" w:rsidP="002079FF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前金區公所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0F0196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BC9CA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D27F3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72,061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685FC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2FA24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72164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72,061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CC6A8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1F3EEA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72,061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0BD859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72,061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31BB42A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7F9F00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A7A9FE0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476FB6E7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2133EEE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61F35F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C26538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B200CB" w14:textId="77777777" w:rsidR="003653D4" w:rsidRDefault="003653D4" w:rsidP="0057578C">
            <w:pPr>
              <w:spacing w:line="240" w:lineRule="exact"/>
              <w:ind w:firstLineChars="252" w:firstLine="454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D5315B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D3401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4E3F2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72,061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DA30C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8E528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00F82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72,061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3C0A3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5FCB79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72,061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E0DBA5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72,061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FB2B68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61257B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BB6071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4B448F99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3C88C78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C1952F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8511C1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06DF3F" w14:textId="77777777" w:rsidR="003653D4" w:rsidRDefault="003653D4" w:rsidP="00E27DD0">
            <w:pPr>
              <w:spacing w:line="240" w:lineRule="exact"/>
              <w:ind w:leftChars="200" w:left="480" w:rightChars="10" w:right="24" w:firstLineChars="162" w:firstLine="292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一般行政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AF4E54" w14:textId="5B40AD31" w:rsidR="003653D4" w:rsidRPr="001C2BB9" w:rsidRDefault="00EB1630" w:rsidP="002079FF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減列未合規定之私人門號電信費。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5CA93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D4350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72,061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0391D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FF548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59997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72,061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60C0C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D11AC9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72,061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EFD989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72,061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1D2BCC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CA110C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0DB77B" w14:textId="2CF5D613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1C359DDE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045B6FA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8958DB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22A0B4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7BD663" w14:textId="3AAC4684" w:rsidR="003653D4" w:rsidRDefault="003653D4" w:rsidP="002079FF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苓雅區公所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DC41E5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D8D54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7B75B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97,782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5EB9C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0AD7A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FFBD8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97,782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1746D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05EC5D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97,782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8499D7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97,782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B2A33B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D10009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F3E218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00DE14E4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FF61DE5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E5C8A3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4EE504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B48F16" w14:textId="77777777" w:rsidR="003653D4" w:rsidRDefault="003653D4" w:rsidP="0057578C">
            <w:pPr>
              <w:spacing w:line="240" w:lineRule="exact"/>
              <w:ind w:firstLineChars="252" w:firstLine="454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E22785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12DBC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863F8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97,782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40F16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797C1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9B6F3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97,782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06E63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BB16F6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97,782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76CB7A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97,782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0CF5FA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E959AE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63847A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1AE416D2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2D416C3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7A2FEC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8D6A6B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38641C" w14:textId="77777777" w:rsidR="003653D4" w:rsidRDefault="003653D4" w:rsidP="00E27DD0">
            <w:pPr>
              <w:spacing w:line="240" w:lineRule="exact"/>
              <w:ind w:leftChars="200" w:left="480" w:rightChars="10" w:right="24" w:firstLineChars="162" w:firstLine="292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一般行政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656CD3" w14:textId="69D4A0A7" w:rsidR="003653D4" w:rsidRPr="001C2BB9" w:rsidRDefault="00EB1630" w:rsidP="002079FF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減列未合規定之私人門號電信費。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0CAEC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9AA14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97,782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29DA1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A162A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526B8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97,782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F3B8C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03FCD0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97,782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60687A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97,782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38F3EE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96CFBF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0AD040" w14:textId="6E22601B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6B6816C5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B4C3B86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945739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E313DA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7D6CA3" w14:textId="789DC46A" w:rsidR="003653D4" w:rsidRDefault="003653D4" w:rsidP="002079FF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前鎮區公所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BD65E8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FB541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D4E16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130,063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D7DC0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1FAC9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2CE65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130,063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8E388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1B7C78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130,063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382D0E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130,063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3C93ED9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20E163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1761DF5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2BCEA5B9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33E6A72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865A06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388461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3B3BCD" w14:textId="77777777" w:rsidR="003653D4" w:rsidRDefault="003653D4" w:rsidP="0057578C">
            <w:pPr>
              <w:spacing w:line="240" w:lineRule="exact"/>
              <w:ind w:firstLineChars="252" w:firstLine="454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721B04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831F8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5D44E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130,063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2A0B7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07C0F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833FB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130,063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3023D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DC29E7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130,063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940563D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130,063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4393B6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2A89EB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9DD59E6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1D8B782D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1B86387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CF0A2A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C591BF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7537D5" w14:textId="77777777" w:rsidR="003653D4" w:rsidRDefault="003653D4" w:rsidP="00E27DD0">
            <w:pPr>
              <w:spacing w:line="240" w:lineRule="exact"/>
              <w:ind w:leftChars="200" w:left="480" w:rightChars="10" w:right="24" w:firstLineChars="162" w:firstLine="292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一般行政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EBD259" w14:textId="0C228B26" w:rsidR="003653D4" w:rsidRPr="001C2BB9" w:rsidRDefault="00EB1630" w:rsidP="002079FF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減列未合規定之私人門號電信費。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F196B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2FEA6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130,063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3F8DD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313BA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CA91F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130,063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4EAD5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5C98B5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130,063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A5B10C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130,063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129F5E8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6FA891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6ABAC2" w14:textId="37CDD768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2557EF65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A8E05B5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7D9C71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19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E74A8E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240992" w14:textId="3FCF7C1C" w:rsidR="003653D4" w:rsidRDefault="003653D4" w:rsidP="002079FF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旗津區公所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8FF3AA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83A17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D7255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54,424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C0F1F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0E9B3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667A8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54,424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787C0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3B7F66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54,424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C9337E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54,424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6D3AC0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17C251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2A8EB4F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3A3E0AE1" w14:textId="77777777" w:rsidTr="001C2BB9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987CA4A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684623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576A9C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A1977F" w14:textId="77777777" w:rsidR="003653D4" w:rsidRDefault="003653D4" w:rsidP="0057578C">
            <w:pPr>
              <w:spacing w:line="240" w:lineRule="exact"/>
              <w:ind w:firstLineChars="252" w:firstLine="454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3DBF26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DAF0B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527DFD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54,424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B8525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3C929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CFF49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54,424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E7CB0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64BAE4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54,424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4626D2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54,424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F02777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CACF0B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9B349D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6474D791" w14:textId="77777777" w:rsidTr="001C2BB9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43B25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DE4D6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0E33F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ACB3E" w14:textId="77777777" w:rsidR="003653D4" w:rsidRDefault="003653D4" w:rsidP="00E27DD0">
            <w:pPr>
              <w:spacing w:line="240" w:lineRule="exact"/>
              <w:ind w:leftChars="200" w:left="480" w:rightChars="10" w:right="24" w:firstLineChars="162" w:firstLine="292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一般行政</w:t>
            </w:r>
          </w:p>
        </w:tc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3DDF8" w14:textId="683A930F" w:rsidR="003653D4" w:rsidRPr="001C2BB9" w:rsidRDefault="00EB1630" w:rsidP="002079FF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減列未合規定之私人門號電信費。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741C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2F1C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54,424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1C5D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09158" w14:textId="77777777" w:rsidR="003653D4" w:rsidRDefault="003653D4" w:rsidP="002079FF">
            <w:pPr>
              <w:jc w:val="right"/>
              <w:rPr>
                <w:rFonts w:ascii="新細明體" w:hAnsi="新細明體" w:hint="eastAsia"/>
                <w:noProof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  <w:p w14:paraId="141EC60F" w14:textId="77777777" w:rsidR="006A7DFA" w:rsidRPr="006A7DFA" w:rsidRDefault="006A7DFA" w:rsidP="006A7DFA">
            <w:pPr>
              <w:rPr>
                <w:rFonts w:ascii="新細明體" w:hAnsi="新細明體"/>
                <w:sz w:val="20"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0ECD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54,424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AC13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2E4A6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54,424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CA785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54,424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778C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601AD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F19F31" w14:textId="6ECD8453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2DBF542A" w14:textId="77777777" w:rsidTr="00902C01">
        <w:trPr>
          <w:cantSplit/>
          <w:trHeight w:val="395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717EBB6D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5E93810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20</w:t>
            </w:r>
          </w:p>
        </w:tc>
        <w:tc>
          <w:tcPr>
            <w:tcW w:w="2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F189434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CFA7949" w14:textId="7E331042" w:rsidR="003653D4" w:rsidRDefault="003653D4" w:rsidP="002079FF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小港區公所</w:t>
            </w:r>
          </w:p>
        </w:tc>
        <w:tc>
          <w:tcPr>
            <w:tcW w:w="31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00BE306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311409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7E87BF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124,028</w:t>
            </w:r>
          </w:p>
        </w:tc>
        <w:tc>
          <w:tcPr>
            <w:tcW w:w="147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CE762CD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3C650A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A10EC0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124,028</w:t>
            </w:r>
          </w:p>
        </w:tc>
        <w:tc>
          <w:tcPr>
            <w:tcW w:w="147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63B04A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12E8BA7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124,028</w:t>
            </w:r>
          </w:p>
        </w:tc>
        <w:tc>
          <w:tcPr>
            <w:tcW w:w="1470" w:type="dxa"/>
            <w:tcBorders>
              <w:top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1B071C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124,028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90A305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6ED714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E1F319F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3698FC06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00C99F7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7B4FE1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B43896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EBC821" w14:textId="77777777" w:rsidR="003653D4" w:rsidRDefault="003653D4" w:rsidP="0057578C">
            <w:pPr>
              <w:spacing w:line="240" w:lineRule="exact"/>
              <w:ind w:firstLineChars="252" w:firstLine="454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697AB9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95D1C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9E104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124,028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E2F17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56709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2A558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124,028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20F65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981618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124,028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394550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124,028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5C8FFF1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B39B24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F792BFB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5A29F365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60942BB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51BD86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E0A35B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E7C68F" w14:textId="77777777" w:rsidR="003653D4" w:rsidRDefault="003653D4" w:rsidP="00E27DD0">
            <w:pPr>
              <w:spacing w:line="240" w:lineRule="exact"/>
              <w:ind w:leftChars="200" w:left="480" w:rightChars="10" w:right="24" w:firstLineChars="162" w:firstLine="292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一般行政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B91007" w14:textId="72AE1BEF" w:rsidR="003653D4" w:rsidRPr="001C2BB9" w:rsidRDefault="00EB1630" w:rsidP="002079FF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減列未合規定之私人門號電信費。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A8993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0B719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124,028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11325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C57CA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4B602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124,028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B51B4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E43B78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124,028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6CA722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124,028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F89B01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03604A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35C620B" w14:textId="5D5A524C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7E71BCE8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66B5AC3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85A1FD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21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A434C3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88EC1E" w14:textId="3139D7D7" w:rsidR="003653D4" w:rsidRDefault="003653D4" w:rsidP="002079FF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鳳山區公所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D6F51F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865EE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F3D06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178,163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8F15CD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44222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DF135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178,163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F62DCD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47DDAD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178,163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610054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178,163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FA7169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81A4F4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45F7E01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0A3F81E4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C691A99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2E456A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29A149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1D6D0D" w14:textId="77777777" w:rsidR="003653D4" w:rsidRDefault="003653D4" w:rsidP="0057578C">
            <w:pPr>
              <w:spacing w:line="240" w:lineRule="exact"/>
              <w:ind w:firstLineChars="252" w:firstLine="454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ED450B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7E8F1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45166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178,163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78BF6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540B4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410DA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178,163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B6043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CC29BD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178,163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46A123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178,163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244AEBE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947ED4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766B522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1CB19A2F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166C592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B63F4B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A6DE23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A4BFE7" w14:textId="77777777" w:rsidR="003653D4" w:rsidRDefault="003653D4" w:rsidP="00E27DD0">
            <w:pPr>
              <w:spacing w:line="240" w:lineRule="exact"/>
              <w:ind w:leftChars="200" w:left="480" w:rightChars="10" w:right="24" w:firstLineChars="162" w:firstLine="292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一般行政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62DCEE" w14:textId="7407A326" w:rsidR="003653D4" w:rsidRPr="001C2BB9" w:rsidRDefault="00EB1630" w:rsidP="002079FF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減列未合規定之私人門號電信費。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C2726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AB880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178,163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8E274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855AC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F886E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178,163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BC9A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549417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178,163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9C2109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178,163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5027F3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BD63F9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5522DBD" w14:textId="6D14080C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0122020F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474AD7A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300832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22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B74F11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60FE0B" w14:textId="51AA3D69" w:rsidR="003653D4" w:rsidRDefault="003653D4" w:rsidP="002079FF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林園區公所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FEAEAF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803C6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990FA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38,915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FB7A1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88F76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87822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38,915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9A0A2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848C81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38,915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B0F00E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38,915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9A1DE0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1CEA88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02406B5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3D925B21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0B5A4B0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7BAE5F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DD34AC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3A933B" w14:textId="77777777" w:rsidR="003653D4" w:rsidRDefault="003653D4" w:rsidP="0057578C">
            <w:pPr>
              <w:spacing w:line="240" w:lineRule="exact"/>
              <w:ind w:firstLineChars="252" w:firstLine="454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2F3C17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21095D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70E17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38,915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858FC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E9BC6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EE9A7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38,915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A853D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A4668C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38,915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3FED8C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38,915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22D04FC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C9118D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732655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63F7A146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2BEC912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348756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38D93D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F2E1B0" w14:textId="77777777" w:rsidR="003653D4" w:rsidRDefault="003653D4" w:rsidP="00E27DD0">
            <w:pPr>
              <w:spacing w:line="240" w:lineRule="exact"/>
              <w:ind w:leftChars="200" w:left="480" w:rightChars="10" w:right="24" w:firstLineChars="162" w:firstLine="292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一般行政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C8DF53" w14:textId="0DBA102B" w:rsidR="003653D4" w:rsidRPr="001C2BB9" w:rsidRDefault="00EB1630" w:rsidP="002079FF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減列未合規定之私人門號電信費。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2C4A7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30C25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38,915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9C760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6885A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DCC18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38,915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F8E15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E967CD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38,915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03FE8D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38,915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ED4FB0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BAF948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9E226CF" w14:textId="3485976A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0FDC88C4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DF2DE9C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52DAE4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23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A43CF6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C384ED" w14:textId="2333503C" w:rsidR="003653D4" w:rsidRDefault="003653D4" w:rsidP="002079FF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大寮區公所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CF76F4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1335F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0A684D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42,716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50197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ED5BE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EC2BF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42,716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5FD4F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7AA61C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42,716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9433C7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42,716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237469B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408774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3D5E5C6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04B66CF8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A7784A6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2885AE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D58F4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6A3C1E" w14:textId="77777777" w:rsidR="003653D4" w:rsidRDefault="003653D4" w:rsidP="0057578C">
            <w:pPr>
              <w:spacing w:line="240" w:lineRule="exact"/>
              <w:ind w:firstLineChars="252" w:firstLine="454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911C92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01E66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F1D83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42,716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FF753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3FA4C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A1472D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42,716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345DD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01E34B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42,716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5797F5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42,716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1166D2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465DDB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2F67A16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530F6C81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57F2ACD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99E9F7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B18D5C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88DA16" w14:textId="77777777" w:rsidR="003653D4" w:rsidRDefault="003653D4" w:rsidP="00E27DD0">
            <w:pPr>
              <w:spacing w:line="240" w:lineRule="exact"/>
              <w:ind w:leftChars="200" w:left="480" w:rightChars="10" w:right="24" w:firstLineChars="162" w:firstLine="292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一般行政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236BC3" w14:textId="5FC81677" w:rsidR="003653D4" w:rsidRPr="001C2BB9" w:rsidRDefault="00EB1630" w:rsidP="002079FF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減列未合規定之私人門號電信費。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E9F5B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84AAE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42,716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9D1A9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11CEF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3D0DD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42,716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4857D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5F3E3B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42,716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AE336D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42,716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9BB0AE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79D257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2B41ED4" w14:textId="040E9C72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6B506692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1C26144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1A345C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24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579247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937401" w14:textId="5519EF98" w:rsidR="003653D4" w:rsidRDefault="003653D4" w:rsidP="002079FF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大樹區公所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D60569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9A45B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715CA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40,130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FBCD4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FF049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5F1E7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40,130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20BBB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CEE27B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40,130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8D3519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40,130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DEDDD9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95A5AC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A5A0A77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2A466AD3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67BEC40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22F471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087ECC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F53997" w14:textId="77777777" w:rsidR="003653D4" w:rsidRDefault="003653D4" w:rsidP="0057578C">
            <w:pPr>
              <w:spacing w:line="240" w:lineRule="exact"/>
              <w:ind w:firstLineChars="252" w:firstLine="454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AF3BC3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945C8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AE020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40,130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90AAD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F80F2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6ABCA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40,130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D489A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B14825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40,130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2299F0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40,130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1C7162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DAAAA9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75E5DEE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291AEC77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A7CE1B0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EB1040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DB55FE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7EDCF2" w14:textId="77777777" w:rsidR="003653D4" w:rsidRDefault="003653D4" w:rsidP="00E27DD0">
            <w:pPr>
              <w:spacing w:line="240" w:lineRule="exact"/>
              <w:ind w:leftChars="200" w:left="480" w:rightChars="10" w:right="24" w:firstLineChars="162" w:firstLine="292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一般行政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EF0A81" w14:textId="5B60A7DF" w:rsidR="003653D4" w:rsidRPr="001C2BB9" w:rsidRDefault="00EB1630" w:rsidP="002079FF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減列未合規定之私人門號電信費。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72C17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75D55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40,130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85566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50561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04157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40,130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B9216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43EAF2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40,130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D99476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40,130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3C549C5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4FFC89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3BE5DA2" w14:textId="3F947A36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05E5D2C3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8EE5831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BA03CD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25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30AB90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326FDB" w14:textId="3B3C0A18" w:rsidR="003653D4" w:rsidRDefault="003653D4" w:rsidP="002079FF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大社區公所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F9F567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48703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06F63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58,190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210B0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AFE97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9CA51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58,190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755C6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66FCD0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58,190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BFD9B2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58,190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B359D4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2DF878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45F44F8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108C4A51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CD32F45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C95F41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581DC0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7A2020" w14:textId="77777777" w:rsidR="003653D4" w:rsidRDefault="003653D4" w:rsidP="0057578C">
            <w:pPr>
              <w:spacing w:line="240" w:lineRule="exact"/>
              <w:ind w:firstLineChars="252" w:firstLine="454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2F2923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4A28C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0B97A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58,190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C5224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C0E48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0B9D4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58,190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9D9A4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33E4A4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58,190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0D73B6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58,190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C0F81E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9F6D1C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CDACA36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1C1751AC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10BD0F3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5BFE13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2F0C38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F4C126" w14:textId="77777777" w:rsidR="003653D4" w:rsidRDefault="003653D4" w:rsidP="00E27DD0">
            <w:pPr>
              <w:spacing w:line="240" w:lineRule="exact"/>
              <w:ind w:leftChars="200" w:left="480" w:rightChars="10" w:right="24" w:firstLineChars="162" w:firstLine="292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一般行政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A28B93" w14:textId="0DC65E69" w:rsidR="003653D4" w:rsidRPr="001C2BB9" w:rsidRDefault="00EB1630" w:rsidP="002079FF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減列未合規定之私人門號電信費。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D145C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6F49D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58,190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70E02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53F53D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F3DA0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58,190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01546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10EEC9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58,190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DA53AE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58,190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26D2B93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D185D6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AC32962" w14:textId="3E213751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531739A9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5A4E862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73DA94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26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955DF3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41E242" w14:textId="0D11D34B" w:rsidR="003653D4" w:rsidRDefault="003653D4" w:rsidP="002079FF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仁武區公所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91D38C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6D65F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EDB93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26,717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E6DF1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0AA34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2757D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26,717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6122D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82DFEE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26,717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DD5AC6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26,717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94346C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4FF210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AA2D01F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628885F9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D0BE0BC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B96C0F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73342B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A542B7" w14:textId="77777777" w:rsidR="003653D4" w:rsidRDefault="003653D4" w:rsidP="0057578C">
            <w:pPr>
              <w:spacing w:line="240" w:lineRule="exact"/>
              <w:ind w:firstLineChars="252" w:firstLine="454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FD524D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4B3C6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59DD0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26,717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80BDF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03981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EDDC5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26,717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2B658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E2B732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26,717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49ADA1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26,717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3AEB2E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012010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DBDB9AA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70D26799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A888BC8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747D4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3B777E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63F0B1" w14:textId="77777777" w:rsidR="003653D4" w:rsidRDefault="003653D4" w:rsidP="00E27DD0">
            <w:pPr>
              <w:spacing w:line="240" w:lineRule="exact"/>
              <w:ind w:leftChars="200" w:left="480" w:rightChars="10" w:right="24" w:firstLineChars="162" w:firstLine="292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一般行政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15A0ED" w14:textId="15E4863C" w:rsidR="003653D4" w:rsidRPr="001C2BB9" w:rsidRDefault="00EB1630" w:rsidP="002079FF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減列未合規定之私人門號電信費。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CB69C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5F4A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26,717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A759B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29EAB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1F615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26,717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E77E5D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E76B36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26,717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C08BDA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26,717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36606AA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BE7C72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5D112FD" w14:textId="1B540621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59D2E301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2DD43CE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7F0CFB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27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21B62C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56B0A4" w14:textId="241FB8CA" w:rsidR="003653D4" w:rsidRDefault="003653D4" w:rsidP="002079FF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鳥松區公所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C36AAD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E06CA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B51B9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20,049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F0FA7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C4F24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8E97C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20,049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61AA4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CE185F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20,049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389BF4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20,049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67C5E5D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C3CDF8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6579A9A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4571AC6B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A5B8E22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686FFC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9D1B3F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2B0DBD" w14:textId="77777777" w:rsidR="003653D4" w:rsidRDefault="003653D4" w:rsidP="0057578C">
            <w:pPr>
              <w:spacing w:line="240" w:lineRule="exact"/>
              <w:ind w:firstLineChars="252" w:firstLine="454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BADAF0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6DE36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B9EBC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20,049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978A8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A98D3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9C729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20,049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E405D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C19307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20,049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8323FB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20,049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AC451C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88360B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32249B0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2623CC2E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4F069A7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11EAE9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6DABCE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6502C3" w14:textId="77777777" w:rsidR="003653D4" w:rsidRDefault="003653D4" w:rsidP="00E27DD0">
            <w:pPr>
              <w:spacing w:line="240" w:lineRule="exact"/>
              <w:ind w:leftChars="200" w:left="480" w:rightChars="10" w:right="24" w:firstLineChars="162" w:firstLine="292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一般行政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27AF4F" w14:textId="0CFB6233" w:rsidR="003653D4" w:rsidRPr="001C2BB9" w:rsidRDefault="00EB1630" w:rsidP="002079FF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減列未合規定之私人門號電信費。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7D339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30925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20,049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6B5B8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A2A21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31C6C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20,049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A328D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629F90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20,049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C9040E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20,049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5161BA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C30CC8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2373F1" w14:textId="017BE274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5CFBCDC3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65CBC47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AFD924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28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2A22C0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841683" w14:textId="7FF529EE" w:rsidR="003653D4" w:rsidRDefault="003653D4" w:rsidP="002079FF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岡山區公所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6075AF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8F891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8B6BB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85,578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AFE09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48A30D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A4168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85,578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00BC4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434F46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85,578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04510B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85,578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149EFF9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2C120A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60E4863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65148505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3119CD6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BAA645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896774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52A46F" w14:textId="77777777" w:rsidR="003653D4" w:rsidRDefault="003653D4" w:rsidP="0057578C">
            <w:pPr>
              <w:spacing w:line="240" w:lineRule="exact"/>
              <w:ind w:firstLineChars="252" w:firstLine="454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7B0140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EBE6A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FCEFA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85,578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83E3F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CC667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8311B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85,578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4B34F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3C4E23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85,578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B8E5D2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85,578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F992D4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26A39B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35A555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3463FE8F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F400B2C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F98894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F95755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9808E3" w14:textId="77777777" w:rsidR="003653D4" w:rsidRDefault="003653D4" w:rsidP="00E27DD0">
            <w:pPr>
              <w:spacing w:line="240" w:lineRule="exact"/>
              <w:ind w:leftChars="200" w:left="480" w:rightChars="10" w:right="24" w:firstLineChars="162" w:firstLine="292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一般行政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999800" w14:textId="5BF330C7" w:rsidR="003653D4" w:rsidRPr="001C2BB9" w:rsidRDefault="00EB1630" w:rsidP="002079FF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減列未合規定之私人門號電信費。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68FFE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2F412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85,578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E33A0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35F59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1C3E0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85,578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859DDD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060E03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85,578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054642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85,578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092141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F188E2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C11DD4F" w14:textId="08AB340A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1A22A0F5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B298C23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F212E7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29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CBE8E1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B1EC16" w14:textId="185D6526" w:rsidR="003653D4" w:rsidRDefault="003653D4" w:rsidP="002079FF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橋頭區公所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BAD4A4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7C90D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CC515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78,821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59E91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4F4FA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AF73A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78,821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F50AD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AE8C69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78,821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14D86F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78,821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363F7E1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CD4C8FD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A2F7830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77CA228A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D859079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045802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B12DB3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331839" w14:textId="77777777" w:rsidR="003653D4" w:rsidRDefault="003653D4" w:rsidP="0057578C">
            <w:pPr>
              <w:spacing w:line="240" w:lineRule="exact"/>
              <w:ind w:firstLineChars="252" w:firstLine="454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3527A3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3E656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C48A9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78,821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06885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A9739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C4E0C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78,821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EFB45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E55D98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78,821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84465B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78,821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22FEDAA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615E7F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171DA22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5888D293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09C0052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C50AC1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3A5418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B90F95" w14:textId="77777777" w:rsidR="003653D4" w:rsidRDefault="003653D4" w:rsidP="00E27DD0">
            <w:pPr>
              <w:spacing w:line="240" w:lineRule="exact"/>
              <w:ind w:leftChars="200" w:left="480" w:rightChars="10" w:right="24" w:firstLineChars="162" w:firstLine="292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一般行政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97B281" w14:textId="5CD40681" w:rsidR="003653D4" w:rsidRPr="001C2BB9" w:rsidRDefault="00EB1630" w:rsidP="002079FF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減列未合規定之私人門號電信費。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A7BD8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1DD20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78,821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0E6FE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E75DA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01027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78,821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C7B86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F99A2A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78,821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49BFBD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78,821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1F189AD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DF8947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463ED07" w14:textId="2AF82A71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0C3E4883" w14:textId="77777777" w:rsidTr="00EB1630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403319D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931034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30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E16F42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76250C" w14:textId="69C8576D" w:rsidR="003653D4" w:rsidRDefault="003653D4" w:rsidP="002079FF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燕巢區公所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7810C1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279C5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A4D85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44,430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0B962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8C6A9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E2695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44,430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F00ED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752418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44,430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5F6811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44,430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1CC3171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358942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37B597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528BD603" w14:textId="77777777" w:rsidTr="00EB1630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0775F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050AE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3DC88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02586" w14:textId="77777777" w:rsidR="003653D4" w:rsidRDefault="003653D4" w:rsidP="0057578C">
            <w:pPr>
              <w:spacing w:line="240" w:lineRule="exact"/>
              <w:ind w:firstLineChars="252" w:firstLine="454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C5089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A5CD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9032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44,430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B58A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48B7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7C9D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44,430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74D5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EF5B3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44,430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64878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44,430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F318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0C2E2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53A920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26F9965A" w14:textId="77777777" w:rsidTr="00902C01">
        <w:trPr>
          <w:cantSplit/>
          <w:trHeight w:val="395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599E236E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2C213D8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A8019FE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F71D48D" w14:textId="77777777" w:rsidR="003653D4" w:rsidRDefault="003653D4" w:rsidP="00E27DD0">
            <w:pPr>
              <w:spacing w:line="240" w:lineRule="exact"/>
              <w:ind w:leftChars="200" w:left="480" w:rightChars="10" w:right="24" w:firstLineChars="162" w:firstLine="292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一般行政</w:t>
            </w:r>
          </w:p>
        </w:tc>
        <w:tc>
          <w:tcPr>
            <w:tcW w:w="31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CF416A9" w14:textId="2222F099" w:rsidR="003653D4" w:rsidRPr="001C2BB9" w:rsidRDefault="00EB1630" w:rsidP="002079FF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減列未合規定之私人門號電信費。</w:t>
            </w:r>
          </w:p>
        </w:tc>
        <w:tc>
          <w:tcPr>
            <w:tcW w:w="147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B1651E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250ABC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44,430</w:t>
            </w:r>
          </w:p>
        </w:tc>
        <w:tc>
          <w:tcPr>
            <w:tcW w:w="147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BDC1A7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5EF064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DD1294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44,430</w:t>
            </w:r>
          </w:p>
        </w:tc>
        <w:tc>
          <w:tcPr>
            <w:tcW w:w="147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C29BEA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88393B7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44,430</w:t>
            </w:r>
          </w:p>
        </w:tc>
        <w:tc>
          <w:tcPr>
            <w:tcW w:w="1470" w:type="dxa"/>
            <w:tcBorders>
              <w:top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AC689F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44,430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DA7318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222EFD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58CE92" w14:textId="0D8108FC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43D09744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009AFF8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B09C8E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31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72B6CB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DB8753" w14:textId="232DFDDC" w:rsidR="003653D4" w:rsidRDefault="003653D4" w:rsidP="002079FF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田寮區公所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E36579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B8C97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16CE6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51,178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F900E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A4CD2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600BB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51,178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AE59B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B40949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51,178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1D5068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51,178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2467DD5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FA3B90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6FD7079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542CBC86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447E638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57B601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EE1F07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292123" w14:textId="77777777" w:rsidR="003653D4" w:rsidRDefault="003653D4" w:rsidP="0057578C">
            <w:pPr>
              <w:spacing w:line="240" w:lineRule="exact"/>
              <w:ind w:firstLineChars="252" w:firstLine="454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E9347F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8FE4D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4B244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51,178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BBDB0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CFC6C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09DC1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51,178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4C6A3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93AB5A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51,178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92180B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51,178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553272D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2129C2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EFD3D7C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54B5CE2A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34951E5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D7A9A4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93BE2F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F40776" w14:textId="77777777" w:rsidR="003653D4" w:rsidRDefault="003653D4" w:rsidP="00E27DD0">
            <w:pPr>
              <w:spacing w:line="240" w:lineRule="exact"/>
              <w:ind w:leftChars="200" w:left="480" w:rightChars="10" w:right="24" w:firstLineChars="162" w:firstLine="292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一般行政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CF1368" w14:textId="6D115540" w:rsidR="003653D4" w:rsidRPr="001C2BB9" w:rsidRDefault="00EB1630" w:rsidP="002079FF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減列未合規定之私人門號電信費。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2858F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E8FF6D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51,178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9BC55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EDDAF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F713F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51,178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C5044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42F290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51,178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0604A1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51,178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9063A2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EF1CB0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D07863D" w14:textId="2A4251CD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5FEFF6F5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DB312C6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E416E3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32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4EDDF3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A5AB2A" w14:textId="799BF511" w:rsidR="003653D4" w:rsidRDefault="003653D4" w:rsidP="002079FF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阿蓮區公所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A435B7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AD5D9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EC0E8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15,746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F4F13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D74F2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03980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15,746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EB313D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CCA097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15,746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D3999D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15,746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5D0D1C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70BDFD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D96DED9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4EB6A41C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3E203D3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B981ED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BA5DDA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AF5E98" w14:textId="77777777" w:rsidR="003653D4" w:rsidRDefault="003653D4" w:rsidP="0057578C">
            <w:pPr>
              <w:spacing w:line="240" w:lineRule="exact"/>
              <w:ind w:firstLineChars="252" w:firstLine="454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CCC45D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95E0C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DD069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15,746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528F9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5B91A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EFD94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15,746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6EA32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75D168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15,746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7EF4C2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15,746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3248ADE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943A8E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B415D7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77D222CE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FC29931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7BD087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FBC22D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55315B" w14:textId="77777777" w:rsidR="003653D4" w:rsidRDefault="003653D4" w:rsidP="00E27DD0">
            <w:pPr>
              <w:spacing w:line="240" w:lineRule="exact"/>
              <w:ind w:leftChars="200" w:left="480" w:rightChars="10" w:right="24" w:firstLineChars="162" w:firstLine="292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一般行政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53574E" w14:textId="2659090B" w:rsidR="003653D4" w:rsidRPr="001C2BB9" w:rsidRDefault="00EB1630" w:rsidP="002079FF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減列未合規定之私人門號電信費。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49571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9E6AF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15,746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7A514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8C2E6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DD5F6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15,746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A152B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EF637E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15,746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2C89BE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15,746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51209E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0125E4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BB77360" w14:textId="4D48E1AD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16C0E497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38E3FA2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2BFB01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33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48FDFA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442488" w14:textId="6B80DC79" w:rsidR="003653D4" w:rsidRDefault="003653D4" w:rsidP="002079FF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路竹區公所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3A3E89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7DF26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C90AC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85,978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B0027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5C28BD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939E7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85,978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334A3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B22985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85,978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9EFA67D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85,978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9D2D4B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837390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92FB55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01340867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10E4050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C5ED2B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2855A0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69B9A6" w14:textId="77777777" w:rsidR="003653D4" w:rsidRDefault="003653D4" w:rsidP="0057578C">
            <w:pPr>
              <w:spacing w:line="240" w:lineRule="exact"/>
              <w:ind w:firstLineChars="252" w:firstLine="454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03E149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E6680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321C2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85,978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6ED9D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A6CBA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DF2C9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85,978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BD964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3B3FAC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85,978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D06522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85,978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68B2DA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46397C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BC21F36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2134599E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4330A38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BE607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547E1F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77548A" w14:textId="77777777" w:rsidR="003653D4" w:rsidRDefault="003653D4" w:rsidP="00E27DD0">
            <w:pPr>
              <w:spacing w:line="240" w:lineRule="exact"/>
              <w:ind w:leftChars="200" w:left="480" w:rightChars="10" w:right="24" w:firstLineChars="162" w:firstLine="292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一般行政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F2ED7A" w14:textId="23BB8438" w:rsidR="003653D4" w:rsidRPr="001C2BB9" w:rsidRDefault="00EB1630" w:rsidP="002079FF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減列未合規定之私人門號電信費。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8D35C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546EE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85,978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2E7CE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7BDCCD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D2879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85,978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A904B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261448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85,978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7E4CC1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85,978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5F77A36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BC517C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2D7027" w14:textId="000694E3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73ED5234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05EC6E1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00A6B0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34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079F01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6BC6F3" w14:textId="0B1A2A17" w:rsidR="003653D4" w:rsidRDefault="003653D4" w:rsidP="002079FF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湖內區公所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BC2D18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1AE33D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8C55D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28,411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C5887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11575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51305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28,411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B7BA1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69F6D1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28,411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E2E853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28,411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9B89DC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A89306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C13F010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549DC191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2777E2A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2FF309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8BA21E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D750DB" w14:textId="77777777" w:rsidR="003653D4" w:rsidRDefault="003653D4" w:rsidP="0057578C">
            <w:pPr>
              <w:spacing w:line="240" w:lineRule="exact"/>
              <w:ind w:firstLineChars="252" w:firstLine="454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45DA58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D6345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A1D2C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28,411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20F85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E3CA5D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D74AC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28,411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5D351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C9DFE4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28,411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19ED3F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28,411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536960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A26689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E86CE1B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6B997952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317B6C3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CB1D92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3A55DD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FCC173" w14:textId="77777777" w:rsidR="003653D4" w:rsidRDefault="003653D4" w:rsidP="00E27DD0">
            <w:pPr>
              <w:spacing w:line="240" w:lineRule="exact"/>
              <w:ind w:leftChars="200" w:left="480" w:rightChars="10" w:right="24" w:firstLineChars="162" w:firstLine="292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一般行政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961B2B" w14:textId="11833FB6" w:rsidR="003653D4" w:rsidRPr="001C2BB9" w:rsidRDefault="00EB1630" w:rsidP="002079FF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減列未合規定之私人門號電信費。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9CF18D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EB792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28,411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93993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69E13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F10B8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28,411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55695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B6A96F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28,411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98EF31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28,411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C0FDB2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757F47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44A25D0" w14:textId="178A7AF8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2690D2F5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9D03A0B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4FB08E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35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351B77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6B82F0" w14:textId="78F20297" w:rsidR="003653D4" w:rsidRDefault="003653D4" w:rsidP="002079FF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茄萣區公所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8B21CE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9CB5E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FB1F2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53,685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E6286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A7E09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5FC20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53,685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A3FAE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DC96AD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53,685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A8D5E3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53,685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C65198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D9077C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4FE855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0854BFEC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CF9BED2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1A5282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DC255B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9215FC" w14:textId="77777777" w:rsidR="003653D4" w:rsidRDefault="003653D4" w:rsidP="0057578C">
            <w:pPr>
              <w:spacing w:line="240" w:lineRule="exact"/>
              <w:ind w:firstLineChars="252" w:firstLine="454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623D30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D22FB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7D015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53,685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A9C85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787C7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4CA60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53,685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8ADDA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65E147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53,685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7802EA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53,685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5B8A3F3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1A8019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550D053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12F5DB43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65363F4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2E495B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C0E6FF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6AB4A8" w14:textId="77777777" w:rsidR="003653D4" w:rsidRDefault="003653D4" w:rsidP="00E27DD0">
            <w:pPr>
              <w:spacing w:line="240" w:lineRule="exact"/>
              <w:ind w:leftChars="200" w:left="480" w:rightChars="10" w:right="24" w:firstLineChars="162" w:firstLine="292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一般行政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A159B7" w14:textId="0C965742" w:rsidR="003653D4" w:rsidRPr="001C2BB9" w:rsidRDefault="00EB1630" w:rsidP="002079FF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減列未合規定之私人門號電信費。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FB7C4D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DC600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53,685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5BCB8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9BA04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5FCFE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53,685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B6C4A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A3134E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53,685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42892F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53,685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39B02D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CC8EEA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377B8B6" w14:textId="369C3FE8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0AA83EF6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CE95534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76B11E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36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757DE0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6ADA23" w14:textId="186BD1C1" w:rsidR="003653D4" w:rsidRDefault="003653D4" w:rsidP="002079FF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永安區公所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3F296F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25746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F018B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46,252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F026C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0B758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A8BDD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46,252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86EBD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128D0A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46,252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FB9B51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46,252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326501E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805FC5D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8AF5DA4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39F6B61D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38429CC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446D6C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269AE1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090FE" w14:textId="77777777" w:rsidR="003653D4" w:rsidRDefault="003653D4" w:rsidP="0057578C">
            <w:pPr>
              <w:spacing w:line="240" w:lineRule="exact"/>
              <w:ind w:firstLineChars="252" w:firstLine="454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971F4A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982A8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A38F7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46,252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C2BDF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FF67F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43DBB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46,252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50369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4C4E60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46,252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5677FD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46,252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5E9FE8B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7B09D1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D881E15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6CB2DFDF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8B55000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CAE531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C776CB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253C77" w14:textId="77777777" w:rsidR="003653D4" w:rsidRDefault="003653D4" w:rsidP="00E27DD0">
            <w:pPr>
              <w:spacing w:line="240" w:lineRule="exact"/>
              <w:ind w:leftChars="200" w:left="480" w:rightChars="10" w:right="24" w:firstLineChars="162" w:firstLine="292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一般行政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8D584E" w14:textId="1766CDC7" w:rsidR="003653D4" w:rsidRPr="001C2BB9" w:rsidRDefault="00EB1630" w:rsidP="002079FF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減列未合規定之私人門號電信費。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816F3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948ABD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46,252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9B54F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168B0D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E141F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46,252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ACB58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BD3F15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46,252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829DB3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46,252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8CB13C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1C3D5B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EA0447" w14:textId="234C772D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5A412720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543642D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66D70F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37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552394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42C965" w14:textId="7B5A9966" w:rsidR="003653D4" w:rsidRDefault="003653D4" w:rsidP="002079FF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彌陀區公所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34FF6F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3813B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5893B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69,109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27BD9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A0B86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CEEE8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69,109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A1AA3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0B5BB8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69,109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1CA589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69,109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AB68DC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869BFB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EDBB8F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330BDBF1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086F016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B54054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71A32A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8D7B7E" w14:textId="77777777" w:rsidR="003653D4" w:rsidRDefault="003653D4" w:rsidP="0057578C">
            <w:pPr>
              <w:spacing w:line="240" w:lineRule="exact"/>
              <w:ind w:firstLineChars="252" w:firstLine="454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C766B7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BC616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F2A8D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69,109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43AE3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7EA48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7BC71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69,109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249C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2416A8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69,109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185DE9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69,109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7B8D2C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87AA4D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12747D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03862E67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901820B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E6C37F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E6E7BC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54CFDE" w14:textId="77777777" w:rsidR="003653D4" w:rsidRDefault="003653D4" w:rsidP="00E27DD0">
            <w:pPr>
              <w:spacing w:line="240" w:lineRule="exact"/>
              <w:ind w:leftChars="200" w:left="480" w:rightChars="10" w:right="24" w:firstLineChars="162" w:firstLine="292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一般行政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B756CE" w14:textId="054770C1" w:rsidR="003653D4" w:rsidRPr="001C2BB9" w:rsidRDefault="00EB1630" w:rsidP="002079FF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減列未合規定之私人門號電信費。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A10E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B72F4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69,109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9CB97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82DBF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3CC01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69,109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A1D86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F86534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69,109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C4F37A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69,109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6180C7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3A30D8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14B5EF2" w14:textId="4784BD15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5BC617B2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DAED9A4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E05992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38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D90C96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C4821A" w14:textId="5DBBD869" w:rsidR="003653D4" w:rsidRDefault="003653D4" w:rsidP="002079FF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梓官區公所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BFEE59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278A1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E8C82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34,916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53646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405E6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73313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34,916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3519D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2C889E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34,916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B8214D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34,916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866C7F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A12F1D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3D41F6A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0E88B463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98800F9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9A2D38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C5923D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880049" w14:textId="77777777" w:rsidR="003653D4" w:rsidRDefault="003653D4" w:rsidP="0057578C">
            <w:pPr>
              <w:spacing w:line="240" w:lineRule="exact"/>
              <w:ind w:firstLineChars="252" w:firstLine="454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7FA6FE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363A2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611EB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34,916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E42FB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0671A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42805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34,916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42425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F75753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34,916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FDDD7A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34,916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2CA70CF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FA93DC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B36078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06ADE63F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D7CF6CF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15298F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E81BED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845027" w14:textId="77777777" w:rsidR="003653D4" w:rsidRDefault="003653D4" w:rsidP="00E27DD0">
            <w:pPr>
              <w:spacing w:line="240" w:lineRule="exact"/>
              <w:ind w:leftChars="200" w:left="480" w:rightChars="10" w:right="24" w:firstLineChars="162" w:firstLine="292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一般行政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03C827" w14:textId="19D6E334" w:rsidR="003653D4" w:rsidRPr="001C2BB9" w:rsidRDefault="00EB1630" w:rsidP="002079FF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減列未合規定之私人門號電信費。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224DD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12255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34,916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2FB02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85CCC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0E4E8D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34,916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E86A0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37D96B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34,916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79CC00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34,916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37FA47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2D412A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DBC8AA" w14:textId="4A56B043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20994444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866B31C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F22A29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39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4863CD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298185" w14:textId="0A6A25D0" w:rsidR="003653D4" w:rsidRDefault="003653D4" w:rsidP="002079FF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旗山區公所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5AA130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E6680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32D51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66,558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251AA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7BA5C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9460F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66,558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59E0F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844C3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66,558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C12CF4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66,558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8A7640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8B492E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2751451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27369D21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2DC9A34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148AE4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212A0A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5699FA" w14:textId="77777777" w:rsidR="003653D4" w:rsidRDefault="003653D4" w:rsidP="0057578C">
            <w:pPr>
              <w:spacing w:line="240" w:lineRule="exact"/>
              <w:ind w:firstLineChars="252" w:firstLine="454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5DC538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63AE1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1988E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66,558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A6181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F785E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D8842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66,558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51829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0C8359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66,558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A17BDB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66,558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2BD684F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FB74C3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F305EA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1C5860F7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536BA86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9EA815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A2FBC8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A1EC71" w14:textId="77777777" w:rsidR="003653D4" w:rsidRDefault="003653D4" w:rsidP="00E27DD0">
            <w:pPr>
              <w:spacing w:line="240" w:lineRule="exact"/>
              <w:ind w:leftChars="200" w:left="480" w:rightChars="10" w:right="24" w:firstLineChars="162" w:firstLine="292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一般行政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F87B27" w14:textId="48E06533" w:rsidR="003653D4" w:rsidRPr="001C2BB9" w:rsidRDefault="00EB1630" w:rsidP="002079FF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減列未合規定之私人門號電信費。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99415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6B721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66,558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0539B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832B0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1631FD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66,558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88823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F84082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66,558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4CFB4D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66,558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5F59480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F2C860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1E02A5" w14:textId="7AB4C7D0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3342FFD0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58CA239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382AE9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40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D3346B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8EA571" w14:textId="25396518" w:rsidR="003653D4" w:rsidRDefault="003653D4" w:rsidP="002079FF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美濃區公所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6DBF37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4D485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DC332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66,306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A246F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88C53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02F99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66,306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2E068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BE09E4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66,306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28E524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66,306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18F787E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B26348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3BB4B42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079F9789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C5CAA6D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02E598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2EFBCB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7E7317" w14:textId="77777777" w:rsidR="003653D4" w:rsidRDefault="003653D4" w:rsidP="0057578C">
            <w:pPr>
              <w:spacing w:line="240" w:lineRule="exact"/>
              <w:ind w:firstLineChars="252" w:firstLine="454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11F2C0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9A8ED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666E7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66,306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A903C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02D1B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3547C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66,306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10854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D4B2CD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66,306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9DC586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66,306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5388A6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521D46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DDF3921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54FC0DD8" w14:textId="77777777" w:rsidTr="00EB1630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0850F81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B08C32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FF4D2E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40B095" w14:textId="77777777" w:rsidR="003653D4" w:rsidRDefault="003653D4" w:rsidP="00E27DD0">
            <w:pPr>
              <w:spacing w:line="240" w:lineRule="exact"/>
              <w:ind w:leftChars="200" w:left="480" w:rightChars="10" w:right="24" w:firstLineChars="162" w:firstLine="292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一般行政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C319ED" w14:textId="39E43C1D" w:rsidR="003653D4" w:rsidRPr="001C2BB9" w:rsidRDefault="00EB1630" w:rsidP="002079FF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減列未合規定之私人門號電信費。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C64BC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54D67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66,306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B5A67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C1203D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FEB6A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66,306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B1ED1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E2B0E7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66,306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CA9647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66,306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97FD4D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8150B0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540979" w14:textId="04626FBA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38590B6A" w14:textId="77777777" w:rsidTr="00EB1630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BFBB9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4C365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41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8D5B4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B3655" w14:textId="25E81CF7" w:rsidR="003653D4" w:rsidRDefault="003653D4" w:rsidP="002079FF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六龜區公所</w:t>
            </w:r>
          </w:p>
        </w:tc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0097C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8B32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D1E6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15,878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53E3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FF50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7165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15,878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0951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49EDF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15,878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2FB31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15,878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670A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4C240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0E5829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657602AB" w14:textId="77777777" w:rsidTr="00902C01">
        <w:trPr>
          <w:cantSplit/>
          <w:trHeight w:val="395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4B17B846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8053C4E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BE7653D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7239406" w14:textId="77777777" w:rsidR="003653D4" w:rsidRDefault="003653D4" w:rsidP="0057578C">
            <w:pPr>
              <w:spacing w:line="240" w:lineRule="exact"/>
              <w:ind w:firstLineChars="252" w:firstLine="454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31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AF2933A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7070B3D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446DD9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15,878</w:t>
            </w:r>
          </w:p>
        </w:tc>
        <w:tc>
          <w:tcPr>
            <w:tcW w:w="147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DB050D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01AE1B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250E7A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15,878</w:t>
            </w:r>
          </w:p>
        </w:tc>
        <w:tc>
          <w:tcPr>
            <w:tcW w:w="147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4D35C1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B80AC34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15,878</w:t>
            </w:r>
          </w:p>
        </w:tc>
        <w:tc>
          <w:tcPr>
            <w:tcW w:w="1470" w:type="dxa"/>
            <w:tcBorders>
              <w:top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25B3C8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15,878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512DE7C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92183E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5CD0643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739C2A0C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B513B26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57299F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E4ACAE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C142B0" w14:textId="77777777" w:rsidR="003653D4" w:rsidRDefault="003653D4" w:rsidP="00E27DD0">
            <w:pPr>
              <w:spacing w:line="240" w:lineRule="exact"/>
              <w:ind w:leftChars="200" w:left="480" w:rightChars="10" w:right="24" w:firstLineChars="162" w:firstLine="292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一般行政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282B9C" w14:textId="36A17669" w:rsidR="003653D4" w:rsidRPr="001C2BB9" w:rsidRDefault="00EB1630" w:rsidP="002079FF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減列未合規定之私人門號電信費。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1DD91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1D090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15,878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F0906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DFF20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546B4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15,878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A55FB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568551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15,878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F453BF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15,878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E1AF7E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BA646F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FC7187" w14:textId="4F64DB1B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30A04062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905FEAD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08177B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42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797AFC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700350" w14:textId="54AC0200" w:rsidR="003653D4" w:rsidRDefault="003653D4" w:rsidP="002079FF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甲仙區公所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3C184F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7D7F7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8FE03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17,436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9A15C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41F45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479C4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17,436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430E2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820CFD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17,436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939093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17,436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C22A15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794B98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F9E8D51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62E14BDF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ED2AF12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92F33F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8A8A14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E02B70" w14:textId="77777777" w:rsidR="003653D4" w:rsidRDefault="003653D4" w:rsidP="0057578C">
            <w:pPr>
              <w:spacing w:line="240" w:lineRule="exact"/>
              <w:ind w:firstLineChars="252" w:firstLine="454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EF1910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A16F8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414E0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17,436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5C8D8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AF874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E6ABC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17,436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59C9F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A5D130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17,436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956EAB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17,436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67744D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89A096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67D84A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68F08AB7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828A4AB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421B39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1B3125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3957AB" w14:textId="77777777" w:rsidR="003653D4" w:rsidRDefault="003653D4" w:rsidP="00E27DD0">
            <w:pPr>
              <w:spacing w:line="240" w:lineRule="exact"/>
              <w:ind w:leftChars="200" w:left="480" w:rightChars="10" w:right="24" w:firstLineChars="162" w:firstLine="292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一般行政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E5254C" w14:textId="530139F6" w:rsidR="003653D4" w:rsidRPr="001C2BB9" w:rsidRDefault="00EB1630" w:rsidP="002079FF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減列未合規定之私人門號電信費。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D496D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ABCC3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17,436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C5209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80CBF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1DFE6D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17,436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B675D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D27AB7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17,436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2BA834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17,436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84A97C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0AE740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FA71C2C" w14:textId="6B367EE9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2277B8B0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F067A4D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8EC46C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43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12452B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F4459B" w14:textId="65D5A4C5" w:rsidR="003653D4" w:rsidRDefault="003653D4" w:rsidP="002079FF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杉林區公所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1F33FC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1A1AF1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888BEF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18,438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6D176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26CFFD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05D80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18,438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3D6A7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297274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18,438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F189A3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18,438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DE1142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ECF3D1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F6861AB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4DC27F03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5F4EA10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C45581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113312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E10118" w14:textId="77777777" w:rsidR="003653D4" w:rsidRDefault="003653D4" w:rsidP="0057578C">
            <w:pPr>
              <w:spacing w:line="240" w:lineRule="exact"/>
              <w:ind w:firstLineChars="252" w:firstLine="454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F3E178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1D73D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F2B2C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18,438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C0CCA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77755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DD423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18,438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41965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314C2B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18,438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E43C8D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18,438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97BC07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B9247B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5D59503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04DAD079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98F77A6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EDE1D0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FCBF7A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4AA022" w14:textId="77777777" w:rsidR="003653D4" w:rsidRDefault="003653D4" w:rsidP="00E27DD0">
            <w:pPr>
              <w:spacing w:line="240" w:lineRule="exact"/>
              <w:ind w:leftChars="200" w:left="480" w:rightChars="10" w:right="24" w:firstLineChars="162" w:firstLine="292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一般行政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EE1916" w14:textId="7B5850E2" w:rsidR="003653D4" w:rsidRPr="001C2BB9" w:rsidRDefault="00EB1630" w:rsidP="002079FF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減列未合規定之私人門號電信費。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452794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0C104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18,438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D9B137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7045A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2CD3C2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18,438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C4AD3D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36EF5A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18,438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98922A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18,438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D02CA5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F19408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CC40B3" w14:textId="24AFA443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17F4D73B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97C6355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FBA89F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44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808F17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FE2917" w14:textId="501F138D" w:rsidR="003653D4" w:rsidRDefault="003653D4" w:rsidP="002079FF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內門區公所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7B38FD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460F6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C91BC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40,679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3AD6A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4A14E5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10669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40,679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3B863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97E495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40,679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A291FC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40,679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6B5655E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7FEB0F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D72009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5FAF3973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6F1C3BC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EEB9D9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5C764D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3331DA" w14:textId="77777777" w:rsidR="003653D4" w:rsidRDefault="003653D4" w:rsidP="0057578C">
            <w:pPr>
              <w:spacing w:line="240" w:lineRule="exact"/>
              <w:ind w:firstLineChars="252" w:firstLine="454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0C55C7" w14:textId="77777777" w:rsidR="003653D4" w:rsidRPr="001C2BB9" w:rsidRDefault="003653D4" w:rsidP="002079FF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43AE7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89497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40,679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D487E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6EF78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1994A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40,679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68E2D9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D3754E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40,679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647D5F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40,679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1CE8AAD8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4EEDDD6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AC12B83" w14:textId="77777777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53D4" w14:paraId="588F5C88" w14:textId="77777777" w:rsidTr="002079FF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603BCA2A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</w:tcBorders>
            <w:shd w:val="clear" w:color="auto" w:fill="auto"/>
            <w:vAlign w:val="center"/>
          </w:tcPr>
          <w:p w14:paraId="70C7A1D8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</w:tcBorders>
            <w:shd w:val="clear" w:color="auto" w:fill="auto"/>
            <w:vAlign w:val="center"/>
          </w:tcPr>
          <w:p w14:paraId="3598CD96" w14:textId="77777777" w:rsidR="003653D4" w:rsidRDefault="003653D4" w:rsidP="002079F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shd w:val="clear" w:color="auto" w:fill="auto"/>
            <w:vAlign w:val="center"/>
          </w:tcPr>
          <w:p w14:paraId="4213BF8B" w14:textId="77777777" w:rsidR="003653D4" w:rsidRDefault="003653D4" w:rsidP="00E27DD0">
            <w:pPr>
              <w:spacing w:line="240" w:lineRule="exact"/>
              <w:ind w:leftChars="200" w:left="480" w:rightChars="10" w:right="24" w:firstLineChars="162" w:firstLine="292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844E8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一般行政</w:t>
            </w:r>
          </w:p>
        </w:tc>
        <w:tc>
          <w:tcPr>
            <w:tcW w:w="3120" w:type="dxa"/>
            <w:tcBorders>
              <w:top w:val="nil"/>
            </w:tcBorders>
            <w:shd w:val="clear" w:color="auto" w:fill="auto"/>
            <w:vAlign w:val="center"/>
          </w:tcPr>
          <w:p w14:paraId="0AA81F5A" w14:textId="2A0A08A3" w:rsidR="003653D4" w:rsidRPr="001C2BB9" w:rsidRDefault="00EB1630" w:rsidP="002079FF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減列未合規定之私人門號電信費。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6EC769B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733000F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40,679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13A1583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2FC161FD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28D8E900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40,679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246F606C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5FD2C448" w14:textId="77777777" w:rsidR="003653D4" w:rsidRDefault="003653D4" w:rsidP="002079FF">
            <w:pPr>
              <w:jc w:val="right"/>
              <w:rPr>
                <w:rFonts w:ascii="新細明體" w:hAnsi="新細明體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40,679</w:t>
            </w:r>
          </w:p>
        </w:tc>
        <w:tc>
          <w:tcPr>
            <w:tcW w:w="1470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14:paraId="33C0EF13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/>
                <w:noProof/>
                <w:spacing w:val="-10"/>
                <w:sz w:val="20"/>
              </w:rPr>
              <w:t>40,679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BA07B7B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ADCD6A" w14:textId="77777777" w:rsidR="003653D4" w:rsidRDefault="003653D4" w:rsidP="002079FF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4E8B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74AE2A08" w14:textId="013D5C4F" w:rsidR="003653D4" w:rsidRDefault="003653D4" w:rsidP="002079F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</w:tbl>
    <w:p w14:paraId="7DFF3581" w14:textId="77777777" w:rsidR="00BC2A3A" w:rsidRDefault="00BC2A3A" w:rsidP="006910DB">
      <w:pPr>
        <w:ind w:right="414"/>
        <w:rPr>
          <w:rFonts w:eastAsia="標楷體"/>
          <w:sz w:val="22"/>
        </w:rPr>
      </w:pPr>
    </w:p>
    <w:sectPr w:rsidR="00BC2A3A" w:rsidSect="006A7DFA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1418" w:right="851" w:bottom="1418" w:left="851" w:header="1020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C967D" w14:textId="77777777" w:rsidR="003653D4" w:rsidRDefault="003653D4">
      <w:r>
        <w:separator/>
      </w:r>
    </w:p>
  </w:endnote>
  <w:endnote w:type="continuationSeparator" w:id="0">
    <w:p w14:paraId="529CB282" w14:textId="77777777" w:rsidR="003653D4" w:rsidRDefault="00365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7155418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6EF8352B" w14:textId="3C44C0D6" w:rsidR="0002306E" w:rsidRPr="0002306E" w:rsidRDefault="0002306E">
        <w:pPr>
          <w:pStyle w:val="a4"/>
          <w:jc w:val="center"/>
          <w:rPr>
            <w:rFonts w:ascii="標楷體" w:eastAsia="標楷體" w:hAnsi="標楷體"/>
          </w:rPr>
        </w:pPr>
        <w:r w:rsidRPr="0002306E">
          <w:rPr>
            <w:rFonts w:ascii="標楷體" w:eastAsia="標楷體" w:hAnsi="標楷體" w:hint="eastAsia"/>
          </w:rPr>
          <w:t>第1-2-</w:t>
        </w:r>
        <w:r w:rsidRPr="0002306E">
          <w:rPr>
            <w:rFonts w:ascii="標楷體" w:eastAsia="標楷體" w:hAnsi="標楷體"/>
          </w:rPr>
          <w:fldChar w:fldCharType="begin"/>
        </w:r>
        <w:r w:rsidRPr="0002306E">
          <w:rPr>
            <w:rFonts w:ascii="標楷體" w:eastAsia="標楷體" w:hAnsi="標楷體"/>
          </w:rPr>
          <w:instrText>PAGE   \* MERGEFORMAT</w:instrText>
        </w:r>
        <w:r w:rsidRPr="0002306E">
          <w:rPr>
            <w:rFonts w:ascii="標楷體" w:eastAsia="標楷體" w:hAnsi="標楷體"/>
          </w:rPr>
          <w:fldChar w:fldCharType="separate"/>
        </w:r>
        <w:r w:rsidRPr="0002306E">
          <w:rPr>
            <w:rFonts w:ascii="標楷體" w:eastAsia="標楷體" w:hAnsi="標楷體"/>
            <w:lang w:val="zh-TW"/>
          </w:rPr>
          <w:t>2</w:t>
        </w:r>
        <w:r w:rsidRPr="0002306E">
          <w:rPr>
            <w:rFonts w:ascii="標楷體" w:eastAsia="標楷體" w:hAnsi="標楷體"/>
          </w:rPr>
          <w:fldChar w:fldCharType="end"/>
        </w:r>
        <w:r w:rsidRPr="0002306E">
          <w:rPr>
            <w:rFonts w:ascii="標楷體" w:eastAsia="標楷體" w:hAnsi="標楷體" w:hint="eastAsia"/>
          </w:rPr>
          <w:t>頁</w:t>
        </w:r>
      </w:p>
    </w:sdtContent>
  </w:sdt>
  <w:p w14:paraId="58A2C5A9" w14:textId="77777777" w:rsidR="0002306E" w:rsidRDefault="0002306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7541939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44DA4A24" w14:textId="77777777" w:rsidR="00F374A0" w:rsidRPr="0002306E" w:rsidRDefault="00F374A0" w:rsidP="00F374A0">
        <w:pPr>
          <w:pStyle w:val="a4"/>
          <w:jc w:val="center"/>
          <w:rPr>
            <w:rFonts w:ascii="標楷體" w:eastAsia="標楷體" w:hAnsi="標楷體"/>
          </w:rPr>
        </w:pPr>
        <w:r w:rsidRPr="0002306E">
          <w:rPr>
            <w:rFonts w:ascii="標楷體" w:eastAsia="標楷體" w:hAnsi="標楷體" w:hint="eastAsia"/>
          </w:rPr>
          <w:t>第1-2-</w:t>
        </w:r>
        <w:r w:rsidRPr="0002306E">
          <w:rPr>
            <w:rFonts w:ascii="標楷體" w:eastAsia="標楷體" w:hAnsi="標楷體"/>
          </w:rPr>
          <w:fldChar w:fldCharType="begin"/>
        </w:r>
        <w:r w:rsidRPr="0002306E">
          <w:rPr>
            <w:rFonts w:ascii="標楷體" w:eastAsia="標楷體" w:hAnsi="標楷體"/>
          </w:rPr>
          <w:instrText>PAGE   \* MERGEFORMAT</w:instrText>
        </w:r>
        <w:r w:rsidRPr="0002306E">
          <w:rPr>
            <w:rFonts w:ascii="標楷體" w:eastAsia="標楷體" w:hAnsi="標楷體"/>
          </w:rPr>
          <w:fldChar w:fldCharType="separate"/>
        </w:r>
        <w:r>
          <w:rPr>
            <w:rFonts w:ascii="標楷體" w:eastAsia="標楷體" w:hAnsi="標楷體"/>
          </w:rPr>
          <w:t>2</w:t>
        </w:r>
        <w:r w:rsidRPr="0002306E">
          <w:rPr>
            <w:rFonts w:ascii="標楷體" w:eastAsia="標楷體" w:hAnsi="標楷體"/>
          </w:rPr>
          <w:fldChar w:fldCharType="end"/>
        </w:r>
        <w:r w:rsidRPr="0002306E">
          <w:rPr>
            <w:rFonts w:ascii="標楷體" w:eastAsia="標楷體" w:hAnsi="標楷體" w:hint="eastAsia"/>
          </w:rPr>
          <w:t>頁</w:t>
        </w:r>
      </w:p>
    </w:sdtContent>
  </w:sdt>
  <w:p w14:paraId="08F5369D" w14:textId="77777777" w:rsidR="00F374A0" w:rsidRDefault="00F374A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B5300" w14:textId="77777777" w:rsidR="003653D4" w:rsidRDefault="003653D4">
      <w:r>
        <w:separator/>
      </w:r>
    </w:p>
  </w:footnote>
  <w:footnote w:type="continuationSeparator" w:id="0">
    <w:p w14:paraId="66985DA3" w14:textId="77777777" w:rsidR="003653D4" w:rsidRDefault="00365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373F9" w14:textId="04C551E6" w:rsidR="00BC2A3A" w:rsidRDefault="00F374A0">
    <w:pPr>
      <w:pStyle w:val="a3"/>
      <w:jc w:val="center"/>
    </w:pPr>
    <w:r>
      <w:rPr>
        <w:rFonts w:ascii="標楷體" w:eastAsia="標楷體" w:hAnsi="標楷體" w:hint="eastAsia"/>
        <w:b/>
        <w:color w:val="000000"/>
        <w:sz w:val="32"/>
        <w:szCs w:val="36"/>
        <w:u w:val="single"/>
      </w:rPr>
      <w:t>二</w:t>
    </w:r>
    <w:r w:rsidR="000D26B0">
      <w:rPr>
        <w:rFonts w:hint="eastAsia"/>
        <w:b/>
        <w:color w:val="000000"/>
        <w:sz w:val="32"/>
        <w:szCs w:val="36"/>
        <w:u w:val="single"/>
      </w:rPr>
      <w:t>、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9D41F3" w:rsidRPr="009D41F3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9D41F3" w:rsidRPr="009D41F3">
      <w:rPr>
        <w:rFonts w:ascii="標楷體" w:eastAsia="標楷體" w:hAnsi="標楷體" w:hint="eastAsia"/>
        <w:b/>
        <w:spacing w:val="60"/>
        <w:sz w:val="32"/>
        <w:szCs w:val="32"/>
        <w:u w:val="single"/>
      </w:rPr>
      <w:t>高雄市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="00BC2A3A" w:rsidRPr="001E5C26">
      <w:rPr>
        <w:rFonts w:eastAsia="標楷體" w:hint="eastAsia"/>
        <w:b/>
        <w:spacing w:val="60"/>
        <w:sz w:val="32"/>
        <w:szCs w:val="32"/>
        <w:u w:val="single"/>
      </w:rPr>
      <w:t>出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="009D41F3" w:rsidRPr="009D41F3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3354B" w14:textId="7B3E693E" w:rsidR="00BC2A3A" w:rsidRDefault="00623148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z w:val="32"/>
        <w:szCs w:val="36"/>
        <w:u w:val="single"/>
      </w:rPr>
      <w:t>二</w:t>
    </w:r>
    <w:r w:rsidR="000D26B0">
      <w:rPr>
        <w:rFonts w:hint="eastAsia"/>
        <w:b/>
        <w:color w:val="000000"/>
        <w:sz w:val="32"/>
        <w:szCs w:val="36"/>
        <w:u w:val="single"/>
      </w:rPr>
      <w:t>、</w:t>
    </w:r>
    <w:r w:rsidR="00BC2A3A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9D41F3" w:rsidRPr="009D41F3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BC2A3A">
      <w:rPr>
        <w:rFonts w:ascii="標楷體" w:eastAsia="標楷體" w:hint="eastAsia"/>
        <w:b/>
        <w:spacing w:val="60"/>
        <w:sz w:val="32"/>
        <w:u w:val="single"/>
      </w:rPr>
      <w:t>年度</w:t>
    </w:r>
    <w:r w:rsidR="009D41F3" w:rsidRPr="009D41F3">
      <w:rPr>
        <w:rFonts w:ascii="標楷體" w:eastAsia="標楷體" w:hAnsi="標楷體" w:hint="eastAsia"/>
        <w:b/>
        <w:spacing w:val="60"/>
        <w:sz w:val="32"/>
        <w:u w:val="single"/>
      </w:rPr>
      <w:t>高雄市</w:t>
    </w:r>
    <w:r w:rsidR="00BC2A3A">
      <w:rPr>
        <w:rFonts w:ascii="標楷體" w:eastAsia="標楷體" w:hint="eastAsia"/>
        <w:b/>
        <w:spacing w:val="60"/>
        <w:sz w:val="32"/>
        <w:u w:val="single"/>
      </w:rPr>
      <w:t>總決算歲</w:t>
    </w:r>
    <w:r w:rsidR="00BC2A3A">
      <w:rPr>
        <w:rFonts w:eastAsia="標楷體" w:hint="eastAsia"/>
        <w:b/>
        <w:spacing w:val="60"/>
        <w:sz w:val="32"/>
        <w:u w:val="single"/>
      </w:rPr>
      <w:t>出</w:t>
    </w:r>
    <w:r w:rsidR="00BC2A3A"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 w:rsidR="00BC2A3A">
      <w:rPr>
        <w:rFonts w:ascii="標楷體" w:eastAsia="標楷體" w:hint="eastAsia"/>
        <w:b/>
        <w:spacing w:val="60"/>
        <w:sz w:val="32"/>
        <w:u w:val="single"/>
      </w:rPr>
      <w:t>修正數明細</w:t>
    </w:r>
    <w:proofErr w:type="gramEnd"/>
    <w:r w:rsidR="00BC2A3A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3D4"/>
    <w:rsid w:val="0002306E"/>
    <w:rsid w:val="000A0D8B"/>
    <w:rsid w:val="000D26B0"/>
    <w:rsid w:val="0013159C"/>
    <w:rsid w:val="001C2BB9"/>
    <w:rsid w:val="001E5C26"/>
    <w:rsid w:val="002140B6"/>
    <w:rsid w:val="003653D4"/>
    <w:rsid w:val="00406E4A"/>
    <w:rsid w:val="0057578C"/>
    <w:rsid w:val="00623148"/>
    <w:rsid w:val="006910DB"/>
    <w:rsid w:val="006A7DFA"/>
    <w:rsid w:val="006C6658"/>
    <w:rsid w:val="0078681D"/>
    <w:rsid w:val="007A3DCF"/>
    <w:rsid w:val="00902C01"/>
    <w:rsid w:val="009D1069"/>
    <w:rsid w:val="009D41F3"/>
    <w:rsid w:val="00AE487A"/>
    <w:rsid w:val="00BA0EF8"/>
    <w:rsid w:val="00BC2A3A"/>
    <w:rsid w:val="00E27DD0"/>
    <w:rsid w:val="00EB1630"/>
    <w:rsid w:val="00F37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A52BD1F"/>
  <w15:chartTrackingRefBased/>
  <w15:docId w15:val="{EC6AF508-4F57-4EF4-88B4-6ABD84F9B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02306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vFO8yVxQmLwKFzX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vFO8yVxQmLwKFzX歲出決算修正數明細表.dot</Template>
  <TotalTime>35</TotalTime>
  <Pages>4</Pages>
  <Words>2184</Words>
  <Characters>4102</Characters>
  <Application>Microsoft Office Word</Application>
  <DocSecurity>0</DocSecurity>
  <Lines>34</Lines>
  <Paragraphs>12</Paragraphs>
  <ScaleCrop>false</ScaleCrop>
  <Company>N.A.O.</Company>
  <LinksUpToDate>false</LinksUpToDate>
  <CharactersWithSpaces>6274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黃姸菱</dc:creator>
  <cp:keywords/>
  <cp:lastModifiedBy>黃國星</cp:lastModifiedBy>
  <cp:revision>10</cp:revision>
  <cp:lastPrinted>2025-06-04T02:29:00Z</cp:lastPrinted>
  <dcterms:created xsi:type="dcterms:W3CDTF">2025-06-03T03:57:00Z</dcterms:created>
  <dcterms:modified xsi:type="dcterms:W3CDTF">2025-07-05T04:40:00Z</dcterms:modified>
</cp:coreProperties>
</file>