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48996" w14:textId="590B5373" w:rsidR="006604D6" w:rsidRPr="005770F5" w:rsidRDefault="006604D6" w:rsidP="005770F5">
      <w:pPr>
        <w:pStyle w:val="a3"/>
        <w:spacing w:beforeLines="30" w:before="108"/>
        <w:jc w:val="center"/>
        <w:rPr>
          <w:rFonts w:ascii="標楷體" w:eastAsia="標楷體" w:hAnsi="標楷體"/>
          <w:b/>
          <w:color w:val="000000"/>
          <w:spacing w:val="20"/>
          <w:sz w:val="32"/>
          <w:szCs w:val="32"/>
          <w:u w:val="single"/>
        </w:rPr>
      </w:pPr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一</w:t>
      </w:r>
      <w:r w:rsidRPr="005770F5">
        <w:rPr>
          <w:rFonts w:ascii="標楷體" w:eastAsia="標楷體" w:hAnsi="標楷體"/>
          <w:b/>
          <w:color w:val="000000"/>
          <w:spacing w:val="20"/>
          <w:sz w:val="32"/>
          <w:szCs w:val="32"/>
          <w:u w:val="single"/>
        </w:rPr>
        <w:t>、</w:t>
      </w:r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中華民國</w:t>
      </w:r>
      <w:proofErr w:type="gramStart"/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113</w:t>
      </w:r>
      <w:proofErr w:type="gramEnd"/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年度高雄市總決算歲入決算</w:t>
      </w:r>
      <w:proofErr w:type="gramStart"/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修正數明細</w:t>
      </w:r>
      <w:proofErr w:type="gramEnd"/>
      <w:r w:rsidRPr="005770F5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表</w:t>
      </w:r>
    </w:p>
    <w:p w14:paraId="365405DB" w14:textId="0EE0D686" w:rsidR="00763A6B" w:rsidRDefault="00763A6B">
      <w:pPr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367B0F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763A6B" w14:paraId="6F9DB685" w14:textId="77777777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left w:val="nil"/>
            </w:tcBorders>
            <w:vAlign w:val="center"/>
          </w:tcPr>
          <w:p w14:paraId="50716D1D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vAlign w:val="center"/>
          </w:tcPr>
          <w:p w14:paraId="2A73C11C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right w:val="single" w:sz="12" w:space="0" w:color="auto"/>
            </w:tcBorders>
          </w:tcPr>
          <w:p w14:paraId="35C42544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0D6703A" w14:textId="475A2F34" w:rsidR="00763A6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367B0F">
              <w:rPr>
                <w:rFonts w:eastAsia="標楷體" w:hint="eastAsia"/>
                <w:b/>
                <w:bCs/>
                <w:sz w:val="22"/>
              </w:rPr>
              <w:t>市</w:t>
            </w:r>
            <w:r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7D9C48B1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763A6B" w14:paraId="5FAC110D" w14:textId="77777777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106FEEDA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14:paraId="312ACF47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14:paraId="525EA578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14:paraId="13FEBBCC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proofErr w:type="gramStart"/>
            <w:r>
              <w:rPr>
                <w:rFonts w:eastAsia="標楷體" w:hint="eastAsia"/>
                <w:sz w:val="22"/>
              </w:rPr>
              <w:t>應收數</w:t>
            </w:r>
            <w:proofErr w:type="gramEnd"/>
          </w:p>
        </w:tc>
        <w:tc>
          <w:tcPr>
            <w:tcW w:w="2790" w:type="dxa"/>
            <w:gridSpan w:val="2"/>
          </w:tcPr>
          <w:p w14:paraId="2E77345D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2E20908E" w14:textId="77777777" w:rsidR="00763A6B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25656FA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355381EC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14:paraId="298B4493" w14:textId="77777777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14:paraId="67170327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</w:tcPr>
          <w:p w14:paraId="78E0CA6D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14:paraId="62C2C0F0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00" w:type="dxa"/>
          </w:tcPr>
          <w:p w14:paraId="6470B571" w14:textId="77777777"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14:paraId="52ED8C5D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14:paraId="7E2E9D3B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5D52CB48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4C4D63E5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4FFE20C2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633B80C6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7CC82503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14:paraId="2540D250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42D10208" w14:textId="77777777" w:rsidR="00763A6B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747C4DF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4758824B" w14:textId="77777777"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367B0F" w:rsidRPr="00765040" w14:paraId="31454408" w14:textId="77777777" w:rsidTr="007C5EA8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CD27A52" w14:textId="77777777" w:rsidR="00367B0F" w:rsidRPr="00765040" w:rsidRDefault="00367B0F" w:rsidP="007C5EA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71AB75C6" w14:textId="77777777" w:rsidR="00367B0F" w:rsidRPr="00765040" w:rsidRDefault="00367B0F" w:rsidP="007C5EA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59D232E6" w14:textId="77777777" w:rsidR="00367B0F" w:rsidRPr="00765040" w:rsidRDefault="00367B0F" w:rsidP="007C5EA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6FF79910" w14:textId="77777777" w:rsidR="00367B0F" w:rsidRPr="00765040" w:rsidRDefault="00367B0F" w:rsidP="007C5EA8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6504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14:paraId="08B7F027" w14:textId="77777777" w:rsidR="00367B0F" w:rsidRPr="00765040" w:rsidRDefault="00367B0F" w:rsidP="007C5EA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1384CD08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8BA5C9C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507FA90F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/>
                <w:b/>
                <w:noProof/>
                <w:spacing w:val="-10"/>
                <w:sz w:val="20"/>
              </w:rPr>
              <w:t>200,000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4C857CDD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/>
                <w:b/>
                <w:noProof/>
                <w:spacing w:val="-10"/>
                <w:sz w:val="20"/>
              </w:rPr>
              <w:t>9,970,488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38141103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74DD7B0D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FC68F31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/>
                <w:b/>
                <w:noProof/>
                <w:spacing w:val="-10"/>
                <w:sz w:val="20"/>
              </w:rPr>
              <w:t>200,000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70332D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/>
                <w:b/>
                <w:noProof/>
                <w:spacing w:val="-10"/>
                <w:sz w:val="20"/>
              </w:rPr>
              <w:t>9,970,488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68203B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/>
                <w:b/>
                <w:noProof/>
                <w:spacing w:val="-10"/>
                <w:sz w:val="20"/>
              </w:rPr>
              <w:t>200,000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BA9844C" w14:textId="77777777" w:rsidR="00367B0F" w:rsidRPr="00765040" w:rsidRDefault="00367B0F" w:rsidP="007C5EA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67B0F" w:rsidRPr="00765040" w14:paraId="4062B8DD" w14:textId="77777777" w:rsidTr="007C5EA8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4FBA73" w14:textId="77777777" w:rsidR="00367B0F" w:rsidRPr="00765040" w:rsidRDefault="00367B0F" w:rsidP="007C5EA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/>
                <w:b/>
                <w:noProof/>
                <w:spacing w:val="-10"/>
                <w:sz w:val="20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B0BBED" w14:textId="77777777" w:rsidR="00367B0F" w:rsidRPr="00765040" w:rsidRDefault="00367B0F" w:rsidP="007C5EA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62706" w14:textId="77777777" w:rsidR="00367B0F" w:rsidRPr="00765040" w:rsidRDefault="00367B0F" w:rsidP="007C5EA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B3E64C" w14:textId="77777777" w:rsidR="00367B0F" w:rsidRPr="00765040" w:rsidRDefault="00367B0F" w:rsidP="007C5EA8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6504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罰款及賠償收入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96D8A3" w14:textId="77777777" w:rsidR="00367B0F" w:rsidRPr="00765040" w:rsidRDefault="00367B0F" w:rsidP="007C5EA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01B5B1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A3FDED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513088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/>
                <w:b/>
                <w:noProof/>
                <w:spacing w:val="-10"/>
                <w:sz w:val="20"/>
              </w:rPr>
              <w:t>200,000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BFBD86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D6C200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DD71D0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63FD20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/>
                <w:b/>
                <w:noProof/>
                <w:spacing w:val="-10"/>
                <w:sz w:val="20"/>
              </w:rPr>
              <w:t>200,000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F26FD1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B891CC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/>
                <w:b/>
                <w:noProof/>
                <w:spacing w:val="-10"/>
                <w:sz w:val="20"/>
              </w:rPr>
              <w:t>200,000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DBE161A" w14:textId="77777777" w:rsidR="00367B0F" w:rsidRPr="00765040" w:rsidRDefault="00367B0F" w:rsidP="007C5EA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67B0F" w:rsidRPr="006C7AF6" w14:paraId="319FB4D4" w14:textId="77777777" w:rsidTr="007C5EA8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65AD2D3" w14:textId="77777777" w:rsidR="00367B0F" w:rsidRPr="00C87AFA" w:rsidRDefault="00367B0F" w:rsidP="007C5EA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56A8A5" w14:textId="77777777" w:rsidR="00367B0F" w:rsidRPr="00C87AFA" w:rsidRDefault="00367B0F" w:rsidP="007C5EA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84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07A10" w14:textId="77777777" w:rsidR="00367B0F" w:rsidRPr="00C87AFA" w:rsidRDefault="00367B0F" w:rsidP="007C5EA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79387" w14:textId="77777777" w:rsidR="00367B0F" w:rsidRPr="006C7AF6" w:rsidRDefault="00367B0F" w:rsidP="007C5EA8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C3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高雄市政府法制局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D3621A" w14:textId="77777777" w:rsidR="00367B0F" w:rsidRPr="006C7AF6" w:rsidRDefault="00367B0F" w:rsidP="007C5EA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78B43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566115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D73101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200,000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FCD0E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EA55D3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EB3AEC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403D36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200,000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879136B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EA9856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200,000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DE2D203" w14:textId="77777777" w:rsidR="00367B0F" w:rsidRPr="006C7AF6" w:rsidRDefault="00367B0F" w:rsidP="007C5EA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7B0F" w:rsidRPr="006C7AF6" w14:paraId="55EEB14D" w14:textId="77777777" w:rsidTr="007C5EA8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E8E6AE" w14:textId="77777777" w:rsidR="00367B0F" w:rsidRPr="00C87AFA" w:rsidRDefault="00367B0F" w:rsidP="007C5EA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E68DDB" w14:textId="77777777" w:rsidR="00367B0F" w:rsidRPr="00C87AFA" w:rsidRDefault="00367B0F" w:rsidP="007C5EA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DCF2F0" w14:textId="77777777" w:rsidR="00367B0F" w:rsidRPr="00C87AFA" w:rsidRDefault="00367B0F" w:rsidP="007C5EA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6095A3" w14:textId="77777777" w:rsidR="00367B0F" w:rsidRPr="006C7AF6" w:rsidRDefault="00367B0F" w:rsidP="007C5EA8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C3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賠償收入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596DBF" w14:textId="53B32DAF" w:rsidR="00367B0F" w:rsidRPr="006C7AF6" w:rsidRDefault="00367B0F" w:rsidP="007C5EA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0C3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增列應收國家賠償求償收入</w:t>
            </w:r>
            <w:r w:rsidR="0082519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428EE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33058F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90349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200,000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AFD42B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B6EDB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889D80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F1E74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200,000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61011A6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81C80D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200,000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E45DC8" w14:textId="2FF47C91" w:rsidR="00367B0F" w:rsidRPr="006C7AF6" w:rsidRDefault="001D0E5C" w:rsidP="007C5EA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F9769D">
              <w:rPr>
                <w:rFonts w:ascii="標楷體" w:eastAsia="標楷體" w:hAnsi="標楷體" w:hint="eastAsia"/>
                <w:sz w:val="20"/>
              </w:rPr>
              <w:t>屬應收性質，尚待下年度繼續處理。</w:t>
            </w:r>
          </w:p>
        </w:tc>
      </w:tr>
      <w:tr w:rsidR="00367B0F" w:rsidRPr="00765040" w14:paraId="300B1DA8" w14:textId="77777777" w:rsidTr="007C5EA8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114AEB7" w14:textId="77777777" w:rsidR="00367B0F" w:rsidRPr="00765040" w:rsidRDefault="00367B0F" w:rsidP="007C5EA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/>
                <w:b/>
                <w:noProof/>
                <w:spacing w:val="-10"/>
                <w:sz w:val="20"/>
              </w:rPr>
              <w:t>4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7F70DB" w14:textId="77777777" w:rsidR="00367B0F" w:rsidRPr="00765040" w:rsidRDefault="00367B0F" w:rsidP="007C5EA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195B40" w14:textId="77777777" w:rsidR="00367B0F" w:rsidRPr="00765040" w:rsidRDefault="00367B0F" w:rsidP="007C5EA8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CE69FC" w14:textId="77777777" w:rsidR="00367B0F" w:rsidRPr="00765040" w:rsidRDefault="00367B0F" w:rsidP="007C5EA8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6504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4CA2D" w14:textId="77777777" w:rsidR="00367B0F" w:rsidRPr="00765040" w:rsidRDefault="00367B0F" w:rsidP="007C5EA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D142F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C483B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BF4A0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6454E6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/>
                <w:b/>
                <w:noProof/>
                <w:spacing w:val="-10"/>
                <w:sz w:val="20"/>
              </w:rPr>
              <w:t>9,970,488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19CCED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783FB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EEEC87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F4E7A9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/>
                <w:b/>
                <w:noProof/>
                <w:spacing w:val="-10"/>
                <w:sz w:val="20"/>
              </w:rPr>
              <w:t>9,970,488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B681876" w14:textId="77777777" w:rsidR="00367B0F" w:rsidRPr="00765040" w:rsidRDefault="00367B0F" w:rsidP="007C5EA8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65040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7F2715" w14:textId="77777777" w:rsidR="00367B0F" w:rsidRPr="00765040" w:rsidRDefault="00367B0F" w:rsidP="007C5EA8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67B0F" w:rsidRPr="006C7AF6" w14:paraId="18967A7C" w14:textId="77777777" w:rsidTr="007C5EA8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57D8562" w14:textId="77777777" w:rsidR="00367B0F" w:rsidRPr="00C87AFA" w:rsidRDefault="00367B0F" w:rsidP="007C5EA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72C1CA" w14:textId="77777777" w:rsidR="00367B0F" w:rsidRPr="00C87AFA" w:rsidRDefault="00367B0F" w:rsidP="007C5EA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46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13D45" w14:textId="77777777" w:rsidR="00367B0F" w:rsidRPr="00C87AFA" w:rsidRDefault="00367B0F" w:rsidP="007C5EA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86692" w14:textId="77777777" w:rsidR="00367B0F" w:rsidRPr="006C7AF6" w:rsidRDefault="00367B0F" w:rsidP="007C5EA8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C3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高雄市政府財政局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23B51A" w14:textId="77777777" w:rsidR="00367B0F" w:rsidRPr="006C7AF6" w:rsidRDefault="00367B0F" w:rsidP="007C5EA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E7538D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D2F67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903A78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1FBBFA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9,970,488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7B2A00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074D71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2C33D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78D72C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9,970,488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E38EEC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EEC8B4" w14:textId="77777777" w:rsidR="00367B0F" w:rsidRPr="006C7AF6" w:rsidRDefault="00367B0F" w:rsidP="007C5EA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67B0F" w:rsidRPr="006C7AF6" w14:paraId="17023CB1" w14:textId="77777777" w:rsidTr="007C5EA8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FE59966" w14:textId="77777777" w:rsidR="00367B0F" w:rsidRPr="00C87AFA" w:rsidRDefault="00367B0F" w:rsidP="007C5EA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063ABA4C" w14:textId="77777777" w:rsidR="00367B0F" w:rsidRPr="00C87AFA" w:rsidRDefault="00367B0F" w:rsidP="007C5EA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160999BA" w14:textId="77777777" w:rsidR="00367B0F" w:rsidRPr="00C87AFA" w:rsidRDefault="00367B0F" w:rsidP="007C5EA8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095B3D2E" w14:textId="77777777" w:rsidR="00367B0F" w:rsidRPr="006C7AF6" w:rsidRDefault="00367B0F" w:rsidP="007C5EA8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0C3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財產售價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14:paraId="0C46C191" w14:textId="77777777" w:rsidR="00367B0F" w:rsidRPr="006C7AF6" w:rsidRDefault="00367B0F" w:rsidP="007C5EA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0C369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減列溢保留應收土地價款。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117C7F77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032BD03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658A128D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CF68BCD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9,970,488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195E3CD9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4F511098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73F68729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53AC17F8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/>
                <w:noProof/>
                <w:spacing w:val="-10"/>
                <w:sz w:val="20"/>
              </w:rPr>
              <w:t>9,970,488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06A7A" w14:textId="77777777" w:rsidR="00367B0F" w:rsidRPr="00C87AFA" w:rsidRDefault="00367B0F" w:rsidP="007C5EA8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0C369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52A17494" w14:textId="5235733C" w:rsidR="00367B0F" w:rsidRPr="006C7AF6" w:rsidRDefault="00367B0F" w:rsidP="007C5EA8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</w:tbl>
    <w:p w14:paraId="005354CF" w14:textId="21F5BE9D" w:rsidR="00F31595" w:rsidRDefault="00F31595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 w:rsidSect="00DB226F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818A1" w14:textId="77777777" w:rsidR="00367B0F" w:rsidRDefault="00367B0F">
      <w:r>
        <w:separator/>
      </w:r>
    </w:p>
  </w:endnote>
  <w:endnote w:type="continuationSeparator" w:id="0">
    <w:p w14:paraId="766A08C3" w14:textId="77777777" w:rsidR="00367B0F" w:rsidRDefault="0036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0333C" w14:textId="302562DB" w:rsidR="00DB226F" w:rsidRPr="00DB226F" w:rsidRDefault="00831AB7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第</w:t>
    </w:r>
    <w:r w:rsidR="00DB226F" w:rsidRPr="00DB226F">
      <w:rPr>
        <w:rFonts w:ascii="標楷體" w:eastAsia="標楷體" w:hAnsi="標楷體" w:hint="eastAsia"/>
      </w:rPr>
      <w:t>1</w:t>
    </w:r>
    <w:r w:rsidR="005770F5">
      <w:rPr>
        <w:rFonts w:ascii="標楷體" w:eastAsia="標楷體" w:hAnsi="標楷體" w:hint="eastAsia"/>
      </w:rPr>
      <w:t>-1</w:t>
    </w:r>
    <w:r w:rsidR="00DB226F" w:rsidRPr="00DB226F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951442610"/>
        <w:docPartObj>
          <w:docPartGallery w:val="Page Numbers (Bottom of Page)"/>
          <w:docPartUnique/>
        </w:docPartObj>
      </w:sdtPr>
      <w:sdtEndPr/>
      <w:sdtContent>
        <w:r w:rsidR="00DB226F" w:rsidRPr="00DB226F">
          <w:rPr>
            <w:rFonts w:ascii="標楷體" w:eastAsia="標楷體" w:hAnsi="標楷體"/>
          </w:rPr>
          <w:fldChar w:fldCharType="begin"/>
        </w:r>
        <w:r w:rsidR="00DB226F" w:rsidRPr="00DB226F">
          <w:rPr>
            <w:rFonts w:ascii="標楷體" w:eastAsia="標楷體" w:hAnsi="標楷體"/>
          </w:rPr>
          <w:instrText>PAGE   \* MERGEFORMAT</w:instrText>
        </w:r>
        <w:r w:rsidR="00DB226F" w:rsidRPr="00DB226F">
          <w:rPr>
            <w:rFonts w:ascii="標楷體" w:eastAsia="標楷體" w:hAnsi="標楷體"/>
          </w:rPr>
          <w:fldChar w:fldCharType="separate"/>
        </w:r>
        <w:r w:rsidR="00DB226F" w:rsidRPr="00DB226F">
          <w:rPr>
            <w:rFonts w:ascii="標楷體" w:eastAsia="標楷體" w:hAnsi="標楷體"/>
            <w:lang w:val="zh-TW"/>
          </w:rPr>
          <w:t>2</w:t>
        </w:r>
        <w:r w:rsidR="00DB226F" w:rsidRPr="00DB226F">
          <w:rPr>
            <w:rFonts w:ascii="標楷體" w:eastAsia="標楷體" w:hAnsi="標楷體"/>
          </w:rPr>
          <w:fldChar w:fldCharType="end"/>
        </w:r>
        <w:r>
          <w:rPr>
            <w:rFonts w:ascii="標楷體" w:eastAsia="標楷體" w:hAnsi="標楷體" w:hint="eastAsia"/>
          </w:rPr>
          <w:t>頁</w:t>
        </w:r>
      </w:sdtContent>
    </w:sdt>
  </w:p>
  <w:p w14:paraId="75E12184" w14:textId="77777777" w:rsidR="00DB226F" w:rsidRDefault="00DB226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43A5" w14:textId="77777777" w:rsidR="00367B0F" w:rsidRDefault="00367B0F">
      <w:r>
        <w:separator/>
      </w:r>
    </w:p>
  </w:footnote>
  <w:footnote w:type="continuationSeparator" w:id="0">
    <w:p w14:paraId="03686FE9" w14:textId="77777777" w:rsidR="00367B0F" w:rsidRDefault="00367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3DC4B" w14:textId="6BE02634" w:rsidR="00763A6B" w:rsidRDefault="00CD62FE">
    <w:pPr>
      <w:pStyle w:val="a3"/>
      <w:jc w:val="center"/>
    </w:pPr>
    <w:r w:rsidRPr="00CD62FE">
      <w:rPr>
        <w:rFonts w:ascii="標楷體" w:eastAsia="標楷體" w:hAnsi="標楷體" w:hint="eastAsia"/>
        <w:b/>
        <w:spacing w:val="10"/>
        <w:sz w:val="32"/>
        <w:szCs w:val="36"/>
        <w:u w:val="single"/>
      </w:rPr>
      <w:t>壹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D62F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D62FE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763A6B"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D62FE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21C82" w14:textId="4901AE95" w:rsidR="00763A6B" w:rsidRPr="005770F5" w:rsidRDefault="006604D6">
    <w:pPr>
      <w:pStyle w:val="a3"/>
      <w:jc w:val="center"/>
      <w:rPr>
        <w:b/>
        <w:sz w:val="32"/>
        <w:u w:val="single"/>
      </w:rPr>
    </w:pPr>
    <w:r w:rsidRPr="005770F5">
      <w:rPr>
        <w:rFonts w:ascii="標楷體" w:eastAsia="標楷體" w:hAnsi="標楷體" w:hint="eastAsia"/>
        <w:b/>
        <w:spacing w:val="10"/>
        <w:sz w:val="32"/>
        <w:szCs w:val="36"/>
        <w:u w:val="single"/>
      </w:rPr>
      <w:t>壹</w:t>
    </w:r>
    <w:r w:rsidR="00C96114" w:rsidRPr="005770F5">
      <w:rPr>
        <w:rFonts w:hint="eastAsia"/>
        <w:b/>
        <w:spacing w:val="10"/>
        <w:sz w:val="32"/>
        <w:szCs w:val="36"/>
        <w:u w:val="single"/>
      </w:rPr>
      <w:t>、</w:t>
    </w:r>
    <w:r w:rsidRPr="005770F5">
      <w:rPr>
        <w:rFonts w:ascii="標楷體" w:eastAsia="標楷體" w:hint="eastAsia"/>
        <w:b/>
        <w:spacing w:val="60"/>
        <w:sz w:val="32"/>
        <w:u w:val="single"/>
      </w:rPr>
      <w:t>總決算修正數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B0F"/>
    <w:rsid w:val="000E1C65"/>
    <w:rsid w:val="001D0E5C"/>
    <w:rsid w:val="002C1B9B"/>
    <w:rsid w:val="00367B0F"/>
    <w:rsid w:val="004A7EFE"/>
    <w:rsid w:val="005770F5"/>
    <w:rsid w:val="00610C0F"/>
    <w:rsid w:val="006604D6"/>
    <w:rsid w:val="006C7AF6"/>
    <w:rsid w:val="0076154D"/>
    <w:rsid w:val="00763A6B"/>
    <w:rsid w:val="00825192"/>
    <w:rsid w:val="00831AB7"/>
    <w:rsid w:val="00912D0E"/>
    <w:rsid w:val="00A8063F"/>
    <w:rsid w:val="00A95D81"/>
    <w:rsid w:val="00B954D5"/>
    <w:rsid w:val="00C87AFA"/>
    <w:rsid w:val="00C96114"/>
    <w:rsid w:val="00CD62FE"/>
    <w:rsid w:val="00DB226F"/>
    <w:rsid w:val="00E26150"/>
    <w:rsid w:val="00E77F4E"/>
    <w:rsid w:val="00F216E7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5FACDB6"/>
  <w15:chartTrackingRefBased/>
  <w15:docId w15:val="{7576B9E9-AC83-4352-95DA-5871990DC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2">
    <w:name w:val="heading 2"/>
    <w:basedOn w:val="a"/>
    <w:next w:val="a"/>
    <w:link w:val="20"/>
    <w:qFormat/>
    <w:rsid w:val="006604D6"/>
    <w:pPr>
      <w:keepNext/>
      <w:outlineLvl w:val="1"/>
    </w:pPr>
    <w:rPr>
      <w:rFonts w:ascii="標楷體" w:eastAsia="標楷體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20">
    <w:name w:val="標題 2 字元"/>
    <w:basedOn w:val="a0"/>
    <w:link w:val="2"/>
    <w:rsid w:val="006604D6"/>
    <w:rPr>
      <w:rFonts w:ascii="標楷體" w:eastAsia="標楷體"/>
      <w:b/>
      <w:bCs/>
      <w:kern w:val="2"/>
      <w:sz w:val="32"/>
    </w:rPr>
  </w:style>
  <w:style w:type="character" w:customStyle="1" w:styleId="a5">
    <w:name w:val="頁尾 字元"/>
    <w:basedOn w:val="a0"/>
    <w:link w:val="a4"/>
    <w:uiPriority w:val="99"/>
    <w:rsid w:val="00DB226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oFDF89Dif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WoFDF89Dif歲入決算修正數明細表.dot</Template>
  <TotalTime>72</TotalTime>
  <Pages>1</Pages>
  <Words>220</Words>
  <Characters>286</Characters>
  <Application>Microsoft Office Word</Application>
  <DocSecurity>0</DocSecurity>
  <Lines>2</Lines>
  <Paragraphs>1</Paragraphs>
  <ScaleCrop>false</ScaleCrop>
  <Company>N.A.O.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湯靜芸</dc:creator>
  <cp:keywords/>
  <cp:lastModifiedBy>湯靜芸</cp:lastModifiedBy>
  <cp:revision>12</cp:revision>
  <cp:lastPrinted>2025-05-27T09:06:00Z</cp:lastPrinted>
  <dcterms:created xsi:type="dcterms:W3CDTF">2025-05-26T07:21:00Z</dcterms:created>
  <dcterms:modified xsi:type="dcterms:W3CDTF">2025-06-03T08:07:00Z</dcterms:modified>
</cp:coreProperties>
</file>