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4AFF" w14:textId="270A53DB" w:rsidR="002566B0" w:rsidRDefault="002566B0" w:rsidP="00A736D7">
      <w:pPr>
        <w:spacing w:line="14" w:lineRule="exact"/>
        <w:jc w:val="both"/>
      </w:pPr>
    </w:p>
    <w:p w14:paraId="523FD146" w14:textId="49873764" w:rsidR="00B24F00" w:rsidRDefault="002566B0">
      <w:pPr>
        <w:widowControl/>
        <w:jc w:val="left"/>
      </w:pPr>
      <w:r>
        <w:br w:type="page"/>
      </w:r>
    </w:p>
    <w:p w14:paraId="3ED5B194" w14:textId="77777777" w:rsidR="00A736D7" w:rsidRDefault="00A736D7" w:rsidP="00A736D7">
      <w:pPr>
        <w:spacing w:line="14" w:lineRule="exact"/>
        <w:jc w:val="both"/>
      </w:pPr>
    </w:p>
    <w:p w14:paraId="5780D600" w14:textId="77777777" w:rsidR="00A736D7" w:rsidRDefault="00A736D7" w:rsidP="00A736D7">
      <w:pPr>
        <w:spacing w:line="20" w:lineRule="exact"/>
        <w:ind w:right="278"/>
        <w:jc w:val="both"/>
      </w:pPr>
    </w:p>
    <w:p w14:paraId="5797D236" w14:textId="77777777" w:rsidR="00A736D7" w:rsidRDefault="00A736D7" w:rsidP="00A736D7">
      <w:pPr>
        <w:spacing w:line="14" w:lineRule="exact"/>
        <w:jc w:val="both"/>
      </w:pPr>
    </w:p>
    <w:p w14:paraId="6F1F47E3" w14:textId="77777777" w:rsidR="000D36DA" w:rsidRDefault="000D36DA" w:rsidP="00A736D7">
      <w:pPr>
        <w:spacing w:line="14" w:lineRule="exact"/>
        <w:jc w:val="both"/>
      </w:pPr>
    </w:p>
    <w:p w14:paraId="1E15AF27" w14:textId="77777777" w:rsidR="000D36DA" w:rsidRDefault="000D36DA" w:rsidP="00A736D7">
      <w:pPr>
        <w:spacing w:line="20" w:lineRule="exact"/>
        <w:ind w:right="278"/>
        <w:jc w:val="both"/>
      </w:pPr>
    </w:p>
    <w:p w14:paraId="40ED1CFF" w14:textId="77777777" w:rsidR="000D36DA" w:rsidRDefault="000D36DA" w:rsidP="00A736D7">
      <w:pPr>
        <w:spacing w:line="20" w:lineRule="exact"/>
        <w:jc w:val="both"/>
        <w:rPr>
          <w:rFonts w:ascii="新細明體" w:eastAsia="新細明體" w:hAnsi="新細明體"/>
          <w:b/>
          <w:color w:val="FF00FF"/>
          <w:spacing w:val="20"/>
          <w:sz w:val="32"/>
          <w:szCs w:val="32"/>
        </w:rPr>
      </w:pPr>
    </w:p>
    <w:p w14:paraId="637E3475" w14:textId="77777777" w:rsidR="000D36DA" w:rsidRDefault="000D36DA" w:rsidP="00A736D7">
      <w:pPr>
        <w:spacing w:line="14" w:lineRule="exact"/>
        <w:jc w:val="both"/>
      </w:pPr>
    </w:p>
    <w:tbl>
      <w:tblPr>
        <w:tblW w:w="9909" w:type="dxa"/>
        <w:tblInd w:w="14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"/>
        <w:gridCol w:w="338"/>
        <w:gridCol w:w="282"/>
        <w:gridCol w:w="2486"/>
        <w:gridCol w:w="3420"/>
        <w:gridCol w:w="1527"/>
        <w:gridCol w:w="1513"/>
        <w:gridCol w:w="15"/>
      </w:tblGrid>
      <w:tr w:rsidR="006F7FD7" w:rsidRPr="00AD211E" w14:paraId="48747EEE" w14:textId="77777777" w:rsidTr="00720212">
        <w:trPr>
          <w:gridAfter w:val="1"/>
          <w:wAfter w:w="15" w:type="dxa"/>
          <w:cantSplit/>
          <w:tblHeader/>
        </w:trPr>
        <w:tc>
          <w:tcPr>
            <w:tcW w:w="9894" w:type="dxa"/>
            <w:gridSpan w:val="7"/>
            <w:vAlign w:val="center"/>
          </w:tcPr>
          <w:p w14:paraId="55DE33C2" w14:textId="77777777" w:rsidR="006F7FD7" w:rsidRPr="00B8295B" w:rsidRDefault="006F7FD7" w:rsidP="00720212">
            <w:pPr>
              <w:snapToGrid w:val="0"/>
              <w:spacing w:afterLines="30" w:after="108" w:line="400" w:lineRule="exact"/>
              <w:rPr>
                <w:b/>
                <w:bCs/>
                <w:spacing w:val="0"/>
                <w:sz w:val="40"/>
                <w:szCs w:val="40"/>
                <w:u w:val="single"/>
              </w:rPr>
            </w:pPr>
            <w:r w:rsidRPr="00AD211E">
              <w:rPr>
                <w:b/>
                <w:bCs/>
                <w:sz w:val="36"/>
                <w:szCs w:val="36"/>
              </w:rPr>
              <w:br w:type="page"/>
            </w:r>
            <w:r w:rsidRPr="00AD211E">
              <w:rPr>
                <w:rFonts w:cstheme="minorBidi"/>
                <w:b/>
                <w:bCs/>
                <w:sz w:val="36"/>
                <w:szCs w:val="36"/>
              </w:rPr>
              <w:br w:type="page"/>
            </w:r>
            <w:r w:rsidRPr="00AD211E">
              <w:rPr>
                <w:rFonts w:cstheme="minorBidi"/>
                <w:b/>
                <w:bCs/>
                <w:sz w:val="36"/>
                <w:szCs w:val="36"/>
              </w:rPr>
              <w:br w:type="page"/>
            </w:r>
            <w:r w:rsidRPr="00B8295B">
              <w:rPr>
                <w:rFonts w:cstheme="minorBidi"/>
                <w:b/>
                <w:bCs/>
                <w:sz w:val="40"/>
                <w:szCs w:val="40"/>
                <w:u w:val="single"/>
              </w:rPr>
              <w:t>丁</w:t>
            </w:r>
            <w:r w:rsidRPr="00B8295B">
              <w:rPr>
                <w:rFonts w:hint="eastAsia"/>
                <w:b/>
                <w:bCs/>
                <w:spacing w:val="0"/>
                <w:sz w:val="40"/>
                <w:szCs w:val="40"/>
                <w:u w:val="single"/>
              </w:rPr>
              <w:t>、</w:t>
            </w:r>
            <w:r>
              <w:rPr>
                <w:rFonts w:hint="eastAsia"/>
                <w:b/>
                <w:bCs/>
                <w:spacing w:val="0"/>
                <w:sz w:val="40"/>
                <w:szCs w:val="40"/>
                <w:u w:val="single"/>
              </w:rPr>
              <w:t>決算修正</w:t>
            </w:r>
          </w:p>
        </w:tc>
      </w:tr>
      <w:tr w:rsidR="000D36DA" w14:paraId="102FD85D" w14:textId="77777777" w:rsidTr="00720212">
        <w:trPr>
          <w:cantSplit/>
          <w:tblHeader/>
        </w:trPr>
        <w:tc>
          <w:tcPr>
            <w:tcW w:w="9909" w:type="dxa"/>
            <w:gridSpan w:val="8"/>
            <w:vAlign w:val="bottom"/>
          </w:tcPr>
          <w:p w14:paraId="7BAF53D4" w14:textId="77777777" w:rsidR="000D36DA" w:rsidRPr="006F7FD7" w:rsidRDefault="000D36DA" w:rsidP="0064117F">
            <w:pPr>
              <w:spacing w:afterLines="60" w:after="216" w:line="380" w:lineRule="exact"/>
              <w:rPr>
                <w:b/>
                <w:spacing w:val="10"/>
                <w:sz w:val="36"/>
                <w:szCs w:val="36"/>
                <w:u w:val="single"/>
              </w:rPr>
            </w:pPr>
            <w:r>
              <w:rPr>
                <w:b/>
                <w:spacing w:val="10"/>
                <w:sz w:val="32"/>
                <w:szCs w:val="36"/>
                <w:u w:val="single"/>
              </w:rPr>
              <w:br w:type="page"/>
            </w:r>
            <w:r>
              <w:rPr>
                <w:b/>
                <w:spacing w:val="10"/>
                <w:sz w:val="32"/>
                <w:szCs w:val="36"/>
                <w:u w:val="single"/>
              </w:rPr>
              <w:br w:type="page"/>
            </w:r>
            <w:r w:rsidRPr="006F7FD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壹</w:t>
            </w:r>
            <w:r w:rsidRPr="006F7FD7">
              <w:rPr>
                <w:b/>
                <w:spacing w:val="10"/>
                <w:sz w:val="36"/>
                <w:szCs w:val="36"/>
                <w:u w:val="single"/>
              </w:rPr>
              <w:t>、</w:t>
            </w:r>
            <w:r w:rsidRPr="006F7FD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中華民國</w:t>
            </w:r>
            <w:proofErr w:type="gramStart"/>
            <w:r w:rsidRPr="006F7FD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113</w:t>
            </w:r>
            <w:proofErr w:type="gramEnd"/>
            <w:r w:rsidRPr="006F7FD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年度桃園市總決</w:t>
            </w:r>
          </w:p>
        </w:tc>
      </w:tr>
      <w:tr w:rsidR="000D36DA" w14:paraId="31D83699" w14:textId="77777777" w:rsidTr="00510F77">
        <w:trPr>
          <w:cantSplit/>
          <w:trHeight w:hRule="exact" w:val="340"/>
          <w:tblHeader/>
        </w:trPr>
        <w:tc>
          <w:tcPr>
            <w:tcW w:w="3434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E66BE" w14:textId="77777777" w:rsidR="000D36DA" w:rsidRDefault="000D36DA" w:rsidP="00553611">
            <w:pPr>
              <w:ind w:left="79" w:right="79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科目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600A" w14:textId="77777777" w:rsidR="000D36DA" w:rsidRDefault="000D36DA" w:rsidP="00553611">
            <w:pPr>
              <w:ind w:left="91" w:right="9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修正內容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93161" w14:textId="77777777" w:rsidR="000D36DA" w:rsidRDefault="000D36DA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修</w:t>
            </w:r>
          </w:p>
        </w:tc>
      </w:tr>
      <w:tr w:rsidR="000D36DA" w14:paraId="00ED6C8A" w14:textId="77777777" w:rsidTr="00510F77">
        <w:trPr>
          <w:cantSplit/>
          <w:trHeight w:hRule="exact" w:val="340"/>
          <w:tblHeader/>
        </w:trPr>
        <w:tc>
          <w:tcPr>
            <w:tcW w:w="3434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EB355D6" w14:textId="77777777" w:rsidR="000D36DA" w:rsidRDefault="000D36DA" w:rsidP="00553611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  <w:tc>
          <w:tcPr>
            <w:tcW w:w="3420" w:type="dxa"/>
            <w:vMerge/>
            <w:tcBorders>
              <w:top w:val="nil"/>
              <w:bottom w:val="nil"/>
            </w:tcBorders>
            <w:vAlign w:val="center"/>
          </w:tcPr>
          <w:p w14:paraId="50F0CCCE" w14:textId="77777777" w:rsidR="000D36DA" w:rsidRDefault="000D36DA" w:rsidP="00553611">
            <w:pPr>
              <w:ind w:right="414"/>
              <w:rPr>
                <w:color w:val="000000"/>
                <w:sz w:val="20"/>
              </w:rPr>
            </w:pPr>
          </w:p>
        </w:tc>
        <w:tc>
          <w:tcPr>
            <w:tcW w:w="3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E16A" w14:textId="77777777" w:rsidR="000D36DA" w:rsidRDefault="000D36DA" w:rsidP="00553611">
            <w:pPr>
              <w:ind w:left="91" w:right="9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</w:tr>
      <w:tr w:rsidR="000D36DA" w14:paraId="3394AACF" w14:textId="77777777" w:rsidTr="00510F77">
        <w:trPr>
          <w:cantSplit/>
          <w:trHeight w:hRule="exact" w:val="340"/>
          <w:tblHeader/>
        </w:trPr>
        <w:tc>
          <w:tcPr>
            <w:tcW w:w="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9931F" w14:textId="77777777" w:rsidR="000D36DA" w:rsidRDefault="000D36DA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款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CD74" w14:textId="77777777" w:rsidR="000D36DA" w:rsidRDefault="000D36DA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項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9B2A" w14:textId="77777777" w:rsidR="000D36DA" w:rsidRDefault="000D36DA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目</w:t>
            </w: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8F69" w14:textId="77777777" w:rsidR="000D36DA" w:rsidRDefault="000D36DA" w:rsidP="00553611">
            <w:pPr>
              <w:ind w:left="79" w:right="79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名稱</w:t>
            </w:r>
          </w:p>
        </w:tc>
        <w:tc>
          <w:tcPr>
            <w:tcW w:w="3420" w:type="dxa"/>
            <w:vMerge/>
            <w:tcBorders>
              <w:bottom w:val="single" w:sz="4" w:space="0" w:color="auto"/>
            </w:tcBorders>
            <w:vAlign w:val="center"/>
          </w:tcPr>
          <w:p w14:paraId="74BA83F6" w14:textId="77777777" w:rsidR="000D36DA" w:rsidRDefault="000D36DA" w:rsidP="00553611">
            <w:pPr>
              <w:jc w:val="center"/>
              <w:rPr>
                <w:sz w:val="20"/>
              </w:rPr>
            </w:pPr>
          </w:p>
        </w:tc>
        <w:tc>
          <w:tcPr>
            <w:tcW w:w="1527" w:type="dxa"/>
            <w:tcBorders>
              <w:top w:val="nil"/>
              <w:bottom w:val="single" w:sz="4" w:space="0" w:color="auto"/>
            </w:tcBorders>
            <w:vAlign w:val="center"/>
          </w:tcPr>
          <w:p w14:paraId="326565E2" w14:textId="77777777" w:rsidR="000D36DA" w:rsidRDefault="000D36DA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增</w:t>
            </w:r>
          </w:p>
        </w:tc>
        <w:tc>
          <w:tcPr>
            <w:tcW w:w="152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27021" w14:textId="77777777" w:rsidR="000D36DA" w:rsidRDefault="000D36DA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減</w:t>
            </w:r>
          </w:p>
        </w:tc>
      </w:tr>
      <w:tr w:rsidR="000D36DA" w:rsidRPr="00685DDB" w14:paraId="22FABFFB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696994BF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27C6384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90289A8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0167CF8C" w14:textId="77777777" w:rsidR="000D36DA" w:rsidRPr="00685DDB" w:rsidRDefault="000D36DA" w:rsidP="00720212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b/>
                <w:spacing w:val="-10"/>
                <w:sz w:val="20"/>
              </w:rPr>
            </w:pPr>
            <w:r w:rsidRPr="00685DDB">
              <w:rPr>
                <w:rFonts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691D55A" w14:textId="77777777" w:rsidR="000D36DA" w:rsidRPr="00685DDB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3B2869C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21,706,973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12E2D464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59,665,884</w:t>
            </w:r>
          </w:p>
        </w:tc>
      </w:tr>
      <w:tr w:rsidR="000D36DA" w:rsidRPr="00686485" w14:paraId="066B25F7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08A3D27F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新細明體" w:hAnsi="新細明體"/>
                <w:b/>
                <w:noProof/>
                <w:spacing w:val="0"/>
                <w:sz w:val="20"/>
              </w:rPr>
              <w:t>2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FCF06DA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14469793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7331B156" w14:textId="77777777" w:rsidR="000D36DA" w:rsidRPr="00686485" w:rsidRDefault="000D36DA" w:rsidP="00DD5930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b/>
                <w:spacing w:val="-10"/>
                <w:sz w:val="20"/>
              </w:rPr>
            </w:pPr>
            <w:r w:rsidRPr="00686485">
              <w:rPr>
                <w:rFonts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46D2B03" w14:textId="77777777" w:rsidR="000D36DA" w:rsidRPr="00686485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7B17F092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2,079,650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6075131D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0D36DA" w14:paraId="442587D6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579C33D2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E7CD6E2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7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64C5C8A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2A86FC11" w14:textId="77777777" w:rsidR="000D36DA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中壢區公所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80DB2A" w14:textId="77777777" w:rsidR="000D36DA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45649C92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1,956,650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3FD75D5D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6B27FB11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6ED8E86B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2593C3F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0468FB9B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4A891E0F" w14:textId="77777777" w:rsidR="000D36DA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952FA7F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0"/>
                <w:sz w:val="20"/>
              </w:rPr>
            </w:pPr>
            <w:r w:rsidRPr="00FE36C7">
              <w:rPr>
                <w:rFonts w:hAnsi="標楷體" w:hint="eastAsia"/>
                <w:bCs/>
                <w:noProof/>
                <w:spacing w:val="0"/>
                <w:sz w:val="20"/>
              </w:rPr>
              <w:t>增列採購案件之賠償收入。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4F6093D5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1,956,650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471426F9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:rsidRPr="00676088" w14:paraId="5B0245E0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77D7A87E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767EA94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51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89EEC88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63E50328" w14:textId="3B7DE86B" w:rsidR="000D36DA" w:rsidRPr="00676088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b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農業局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3B708FE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7FE0F4F3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74221811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51E2F4B4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013F8C6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DF9FFB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AD40770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332E5816" w14:textId="492028BA" w:rsidR="000D36DA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3F61C56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0"/>
                <w:sz w:val="20"/>
              </w:rPr>
            </w:pPr>
            <w:r w:rsidRPr="00FE36C7">
              <w:rPr>
                <w:rFonts w:hAnsi="標楷體" w:hint="eastAsia"/>
                <w:bCs/>
                <w:noProof/>
                <w:spacing w:val="0"/>
                <w:sz w:val="20"/>
              </w:rPr>
              <w:t>增列應收之賠償收入。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63A9C8A3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0382F44E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409BF802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0AD2893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9E6C511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59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522FEF5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1A9BD86B" w14:textId="77777777" w:rsidR="000D36DA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bCs/>
                <w:noProof/>
                <w:spacing w:val="-10"/>
                <w:sz w:val="20"/>
              </w:rPr>
            </w:pPr>
            <w:r w:rsidRPr="00DD6DDD">
              <w:rPr>
                <w:rFonts w:hAnsi="標楷體" w:hint="eastAsia"/>
                <w:bCs/>
                <w:noProof/>
                <w:spacing w:val="-10"/>
                <w:sz w:val="20"/>
              </w:rPr>
              <w:t>環境清潔稽查大隊</w:t>
            </w:r>
          </w:p>
          <w:p w14:paraId="67CA4B6C" w14:textId="77777777" w:rsidR="000D36DA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bCs/>
                <w:noProof/>
                <w:spacing w:val="-10"/>
                <w:sz w:val="20"/>
              </w:rPr>
              <w:t>(</w:t>
            </w: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環境管理處</w:t>
            </w:r>
            <w:r>
              <w:rPr>
                <w:rFonts w:hAnsi="標楷體" w:hint="eastAsia"/>
                <w:bCs/>
                <w:noProof/>
                <w:spacing w:val="-10"/>
                <w:sz w:val="20"/>
              </w:rPr>
              <w:t>)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6BC642C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145BC214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123,000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1F3147CB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76EF7FAD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3A864695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C4EA482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0009FC0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A164221" w14:textId="77777777" w:rsidR="000D36DA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2F3BE8F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0"/>
                <w:sz w:val="20"/>
              </w:rPr>
            </w:pPr>
            <w:r w:rsidRPr="00FE36C7">
              <w:rPr>
                <w:rFonts w:hAnsi="標楷體" w:hint="eastAsia"/>
                <w:bCs/>
                <w:noProof/>
                <w:spacing w:val="0"/>
                <w:sz w:val="20"/>
              </w:rPr>
              <w:t>增列採購案件之賠償收入。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3BE261E3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123,000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76D22557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37E7C19F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5D02007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30D8AF5F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65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3CC96B3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5ABDF391" w14:textId="77777777" w:rsidR="000D36DA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財政局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435F7C3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656ED7DE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685C4C4B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:rsidRPr="00676088" w14:paraId="7AA6A5FD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50FBCB93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6BDA5EF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1493B25F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12E9340" w14:textId="77777777" w:rsidR="000D36DA" w:rsidRPr="00676088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b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2D39C38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FE36C7">
              <w:rPr>
                <w:rFonts w:hAnsi="標楷體" w:hint="eastAsia"/>
                <w:bCs/>
                <w:noProof/>
                <w:spacing w:val="0"/>
                <w:sz w:val="20"/>
              </w:rPr>
              <w:t>增列應收之賠償收入。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3B1D035C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6316BEE8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67CE5409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663AE7B3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CD7A38D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66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7AA5D24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5DC43745" w14:textId="77777777" w:rsidR="000D36DA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水務局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B894262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6BC48E27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6E8E653A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227B2BAD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717AC1BF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D67AC7C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5D50BA55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2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D092BF0" w14:textId="77777777" w:rsidR="000D36DA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3E786F4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0"/>
                <w:sz w:val="20"/>
              </w:rPr>
            </w:pPr>
            <w:r w:rsidRPr="00FE36C7">
              <w:rPr>
                <w:rFonts w:hAnsi="標楷體" w:hint="eastAsia"/>
                <w:bCs/>
                <w:noProof/>
                <w:spacing w:val="0"/>
                <w:sz w:val="20"/>
              </w:rPr>
              <w:t>增列應收之賠償收入。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443126B7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2CA71FC9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:rsidRPr="00686485" w14:paraId="7D272573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6A47548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新細明體" w:hAnsi="新細明體"/>
                <w:b/>
                <w:noProof/>
                <w:spacing w:val="0"/>
                <w:sz w:val="20"/>
              </w:rPr>
              <w:t>4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4D82A039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27499B1A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4DCFF99B" w14:textId="77777777" w:rsidR="000D36DA" w:rsidRPr="00686485" w:rsidRDefault="000D36DA" w:rsidP="00720212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b/>
                <w:spacing w:val="-10"/>
                <w:sz w:val="20"/>
              </w:rPr>
            </w:pPr>
            <w:r w:rsidRPr="00686485">
              <w:rPr>
                <w:rFonts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EA77BE3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3A487F5E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688,568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0A4B1311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0D36DA" w14:paraId="45B11EFF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61D4A868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364D92E5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64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909315C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50B76BEA" w14:textId="77777777" w:rsidR="000D36DA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環境保護局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7B3D384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38C62AD2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688,568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25659926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02EAC396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36FEEE76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D0EE5D4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F93E25C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175FD671" w14:textId="77777777" w:rsidR="000D36DA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財產孳息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2B259A2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spacing w:val="0"/>
                <w:sz w:val="20"/>
              </w:rPr>
            </w:pPr>
            <w:r w:rsidRPr="00FE36C7">
              <w:rPr>
                <w:rFonts w:hAnsi="標楷體" w:hint="eastAsia"/>
                <w:bCs/>
                <w:noProof/>
                <w:spacing w:val="0"/>
                <w:sz w:val="20"/>
              </w:rPr>
              <w:t>增列利息收入。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1F25789D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688,568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7B90F3ED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19BB45D4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035E07F8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9646A98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72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C5A2E3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1AABB8D8" w14:textId="77777777" w:rsidR="000D36DA" w:rsidRPr="00295B42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水務局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8DEE72C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A575F5F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74F297ED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14:paraId="19C3E541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40728AB1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53F7661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EAD250D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3735E4F" w14:textId="77777777" w:rsidR="000D36DA" w:rsidRPr="00295B42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財產孳息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BF5B677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FE36C7">
              <w:rPr>
                <w:rFonts w:hAnsi="標楷體" w:hint="eastAsia"/>
                <w:bCs/>
                <w:noProof/>
                <w:spacing w:val="0"/>
                <w:sz w:val="20"/>
              </w:rPr>
              <w:t>增列應收之租金收入。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1C65F529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0E7AD82D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</w:tr>
      <w:tr w:rsidR="000D36DA" w:rsidRPr="00686485" w14:paraId="715F077A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0B3EBD3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新細明體" w:hAnsi="新細明體"/>
                <w:b/>
                <w:noProof/>
                <w:spacing w:val="0"/>
                <w:sz w:val="20"/>
              </w:rPr>
              <w:t>6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0EDAF3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967885A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53E6C773" w14:textId="77777777" w:rsidR="000D36DA" w:rsidRPr="00686485" w:rsidRDefault="000D36DA" w:rsidP="00FE36C7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b/>
                <w:noProof/>
                <w:spacing w:val="-10"/>
                <w:sz w:val="20"/>
              </w:rPr>
            </w:pPr>
            <w:r w:rsidRPr="00686485">
              <w:rPr>
                <w:rFonts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77E7B84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b/>
                <w:noProof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A5550A5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26038DA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59,202,134</w:t>
            </w:r>
          </w:p>
        </w:tc>
      </w:tr>
      <w:tr w:rsidR="000D36DA" w14:paraId="7FE17C13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65AEC728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D1B42D6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bCs/>
                <w:noProof/>
                <w:spacing w:val="0"/>
                <w:sz w:val="20"/>
              </w:rPr>
              <w:t>30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9E00EDF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43A72FB1" w14:textId="77777777" w:rsidR="000D36DA" w:rsidRPr="00295B42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25BBC">
              <w:rPr>
                <w:rFonts w:hAnsi="標楷體" w:hint="eastAsia"/>
                <w:bCs/>
                <w:noProof/>
                <w:spacing w:val="-10"/>
                <w:sz w:val="20"/>
              </w:rPr>
              <w:t>衛生局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DD795B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6E859303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1565DD24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38,448,484</w:t>
            </w:r>
          </w:p>
        </w:tc>
      </w:tr>
      <w:tr w:rsidR="000D36DA" w14:paraId="51ECB329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0861E87B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F2068AA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095BFB28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新細明體" w:hAnsi="新細明體"/>
                <w:noProof/>
                <w:spacing w:val="0"/>
                <w:sz w:val="20"/>
              </w:rPr>
              <w:t>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8BEE641" w14:textId="77777777" w:rsidR="000D36DA" w:rsidRPr="00295B42" w:rsidRDefault="000D36DA" w:rsidP="00DD5930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D5099C">
              <w:rPr>
                <w:rFonts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E941259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-6"/>
                <w:sz w:val="20"/>
              </w:rPr>
            </w:pPr>
            <w:r w:rsidRPr="00FE36C7">
              <w:rPr>
                <w:rFonts w:hAnsi="標楷體" w:hint="eastAsia"/>
                <w:noProof/>
                <w:spacing w:val="-6"/>
                <w:sz w:val="20"/>
              </w:rPr>
              <w:t>減列未即時繳還中央補助機關之賸餘款。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5190A5CA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35351ED5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38,448,484</w:t>
            </w:r>
          </w:p>
        </w:tc>
      </w:tr>
      <w:tr w:rsidR="000D36DA" w14:paraId="06023114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00A20750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2FF2C40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noProof/>
                <w:spacing w:val="0"/>
                <w:sz w:val="20"/>
              </w:rPr>
              <w:t>35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2518930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3D08D7FF" w14:textId="77777777" w:rsidR="000D36DA" w:rsidRPr="00295B42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D5099C">
              <w:rPr>
                <w:rFonts w:hAnsi="標楷體" w:hint="eastAsia"/>
                <w:noProof/>
                <w:spacing w:val="-10"/>
                <w:sz w:val="20"/>
              </w:rPr>
              <w:t>社會局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53184C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69D7DA19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18D6DDA8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20,753,650</w:t>
            </w:r>
          </w:p>
        </w:tc>
      </w:tr>
      <w:tr w:rsidR="000D36DA" w14:paraId="514538C3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1D2184D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9F1E4E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FE73F9E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新細明體" w:hAnsi="新細明體"/>
                <w:noProof/>
                <w:spacing w:val="0"/>
                <w:sz w:val="20"/>
              </w:rPr>
              <w:t>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580781A" w14:textId="77777777" w:rsidR="000D36DA" w:rsidRPr="00295B42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D5099C">
              <w:rPr>
                <w:rFonts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C8C3FE8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-6"/>
                <w:sz w:val="20"/>
              </w:rPr>
            </w:pPr>
            <w:r w:rsidRPr="00FE36C7">
              <w:rPr>
                <w:rFonts w:hAnsi="標楷體" w:hint="eastAsia"/>
                <w:noProof/>
                <w:spacing w:val="-6"/>
                <w:sz w:val="20"/>
              </w:rPr>
              <w:t>減列未即時繳還中央補助機關之賸餘款。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3B7C858B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331BEC4E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20,753,650</w:t>
            </w:r>
          </w:p>
        </w:tc>
      </w:tr>
      <w:tr w:rsidR="000D36DA" w:rsidRPr="00686485" w14:paraId="5425E827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679F752B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新細明體" w:hAnsi="新細明體"/>
                <w:b/>
                <w:noProof/>
                <w:spacing w:val="0"/>
                <w:sz w:val="20"/>
              </w:rPr>
              <w:t>8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B5ED4C6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015AE2F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4AC81D76" w14:textId="77777777" w:rsidR="000D36DA" w:rsidRPr="00686485" w:rsidRDefault="000D36DA" w:rsidP="00FE36C7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b/>
                <w:noProof/>
                <w:spacing w:val="-10"/>
                <w:sz w:val="20"/>
              </w:rPr>
            </w:pPr>
            <w:r w:rsidRPr="00686485">
              <w:rPr>
                <w:rFonts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A1F1048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b/>
                <w:noProof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14C080E3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18,938,755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381D3924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463,750</w:t>
            </w:r>
          </w:p>
        </w:tc>
      </w:tr>
      <w:tr w:rsidR="000D36DA" w14:paraId="33E3FD42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4D480459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5EDB9E8D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noProof/>
                <w:spacing w:val="0"/>
                <w:sz w:val="20"/>
              </w:rPr>
              <w:t>49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A5E675B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02AFE9A0" w14:textId="77777777" w:rsidR="000D36DA" w:rsidRPr="00295B42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D5099C">
              <w:rPr>
                <w:rFonts w:hAnsi="標楷體" w:hint="eastAsia"/>
                <w:noProof/>
                <w:spacing w:val="-10"/>
                <w:sz w:val="20"/>
              </w:rPr>
              <w:t>農業局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A25141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3B13F1F3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0735BEC3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0D36DA" w14:paraId="56FE8FD9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4C778C37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14AFF83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5538FCC9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新細明體" w:hAnsi="新細明體"/>
                <w:noProof/>
                <w:spacing w:val="0"/>
                <w:sz w:val="20"/>
              </w:rPr>
              <w:t>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6468DB4" w14:textId="77777777" w:rsidR="000D36DA" w:rsidRPr="00295B42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D5099C">
              <w:rPr>
                <w:rFonts w:hAnsi="標楷體"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BB6EE55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FE36C7">
              <w:rPr>
                <w:rFonts w:hAnsi="標楷體" w:hint="eastAsia"/>
                <w:noProof/>
                <w:spacing w:val="0"/>
                <w:sz w:val="20"/>
              </w:rPr>
              <w:t>增列應收之其他雜項收入。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13E218B6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63DAABD2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0D36DA" w14:paraId="62717815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7EE15BA2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68553F5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新細明體" w:hAnsi="新細明體"/>
                <w:noProof/>
                <w:spacing w:val="0"/>
                <w:sz w:val="20"/>
              </w:rPr>
              <w:t>65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3F2AC74" w14:textId="77777777" w:rsidR="000D36DA" w:rsidRPr="00510F77" w:rsidRDefault="000D36DA" w:rsidP="00685DDB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14:paraId="6FCEBECC" w14:textId="77777777" w:rsidR="000D36DA" w:rsidRPr="00295B42" w:rsidRDefault="000D36DA" w:rsidP="00FE36C7">
            <w:pPr>
              <w:spacing w:line="240" w:lineRule="exact"/>
              <w:ind w:leftChars="110" w:left="15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D5099C">
              <w:rPr>
                <w:rFonts w:hAnsi="標楷體" w:hint="eastAsia"/>
                <w:noProof/>
                <w:spacing w:val="-10"/>
                <w:sz w:val="20"/>
              </w:rPr>
              <w:t>水務局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97A7E16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1B43F413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18,938,755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18F74DD4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463,750</w:t>
            </w:r>
          </w:p>
        </w:tc>
      </w:tr>
      <w:tr w:rsidR="000D36DA" w14:paraId="292EC314" w14:textId="77777777" w:rsidTr="00510F77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431"/>
        </w:trPr>
        <w:tc>
          <w:tcPr>
            <w:tcW w:w="328" w:type="dxa"/>
            <w:shd w:val="clear" w:color="auto" w:fill="auto"/>
            <w:vAlign w:val="center"/>
          </w:tcPr>
          <w:p w14:paraId="3618B511" w14:textId="77777777" w:rsidR="000D36DA" w:rsidRPr="00510F77" w:rsidRDefault="000D36DA" w:rsidP="004E4634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CE7152E" w14:textId="77777777" w:rsidR="000D36DA" w:rsidRPr="00510F77" w:rsidRDefault="000D36DA" w:rsidP="004E4634">
            <w:pPr>
              <w:spacing w:line="240" w:lineRule="exact"/>
              <w:jc w:val="center"/>
              <w:rPr>
                <w:rFonts w:ascii="新細明體" w:eastAsia="新細明體" w:hAnsi="新細明體"/>
                <w:spacing w:val="0"/>
                <w:sz w:val="2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82474E7" w14:textId="77777777" w:rsidR="000D36DA" w:rsidRPr="00510F77" w:rsidRDefault="000D36DA" w:rsidP="004E4634">
            <w:pPr>
              <w:spacing w:line="240" w:lineRule="exact"/>
              <w:jc w:val="center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新細明體" w:hAnsi="新細明體"/>
                <w:noProof/>
                <w:spacing w:val="0"/>
                <w:sz w:val="20"/>
              </w:rPr>
              <w:t>1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9A5B10A" w14:textId="77777777" w:rsidR="000D36DA" w:rsidRPr="00295B42" w:rsidRDefault="000D36DA" w:rsidP="00FE36C7">
            <w:pPr>
              <w:spacing w:line="240" w:lineRule="exact"/>
              <w:ind w:leftChars="210" w:left="294" w:rightChars="10" w:right="14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D5099C">
              <w:rPr>
                <w:rFonts w:hAnsi="標楷體"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4858E7E" w14:textId="77777777" w:rsidR="000D36DA" w:rsidRPr="00FE36C7" w:rsidRDefault="000D36DA" w:rsidP="00FE36C7">
            <w:pPr>
              <w:spacing w:line="240" w:lineRule="exact"/>
              <w:ind w:leftChars="10" w:left="14" w:rightChars="10" w:right="14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FE36C7">
              <w:rPr>
                <w:rFonts w:hAnsi="標楷體" w:hint="eastAsia"/>
                <w:noProof/>
                <w:spacing w:val="0"/>
                <w:sz w:val="20"/>
              </w:rPr>
              <w:t>增列代收款清理繳庫收入；減列誤列於雜項收入之收回保證金。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22B86B04" w14:textId="77777777" w:rsidR="000D36DA" w:rsidRPr="00510F77" w:rsidRDefault="000D36DA" w:rsidP="00DD5930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18,938,755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17EE39D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463,750</w:t>
            </w:r>
          </w:p>
        </w:tc>
      </w:tr>
    </w:tbl>
    <w:p w14:paraId="01FEB069" w14:textId="77777777" w:rsidR="000D36DA" w:rsidRDefault="000D36DA" w:rsidP="00A736D7">
      <w:pPr>
        <w:spacing w:line="14" w:lineRule="exact"/>
        <w:jc w:val="both"/>
      </w:pPr>
    </w:p>
    <w:p w14:paraId="22C24CF7" w14:textId="77777777" w:rsidR="000D36DA" w:rsidRDefault="000D36DA" w:rsidP="00A736D7">
      <w:pPr>
        <w:spacing w:line="20" w:lineRule="exact"/>
        <w:ind w:right="278"/>
        <w:jc w:val="both"/>
      </w:pPr>
    </w:p>
    <w:p w14:paraId="512E1BF1" w14:textId="77777777" w:rsidR="000D36DA" w:rsidRDefault="000D36DA" w:rsidP="00A736D7">
      <w:pPr>
        <w:spacing w:line="14" w:lineRule="exact"/>
        <w:jc w:val="both"/>
      </w:pPr>
    </w:p>
    <w:p w14:paraId="70F2C783" w14:textId="77777777" w:rsidR="000D36DA" w:rsidRDefault="000D36DA" w:rsidP="00A736D7">
      <w:pPr>
        <w:spacing w:line="20" w:lineRule="exact"/>
        <w:jc w:val="both"/>
        <w:rPr>
          <w:spacing w:val="2"/>
          <w:sz w:val="20"/>
        </w:rPr>
      </w:pPr>
    </w:p>
    <w:tbl>
      <w:tblPr>
        <w:tblW w:w="9891" w:type="dxa"/>
        <w:tblInd w:w="14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"/>
        <w:gridCol w:w="1164"/>
        <w:gridCol w:w="1168"/>
        <w:gridCol w:w="1167"/>
        <w:gridCol w:w="1167"/>
        <w:gridCol w:w="1167"/>
        <w:gridCol w:w="1169"/>
        <w:gridCol w:w="1439"/>
        <w:gridCol w:w="956"/>
        <w:gridCol w:w="467"/>
        <w:gridCol w:w="11"/>
        <w:gridCol w:w="6"/>
      </w:tblGrid>
      <w:tr w:rsidR="006F7FD7" w:rsidRPr="006144CA" w14:paraId="72AB8DA4" w14:textId="77777777" w:rsidTr="0064117F">
        <w:trPr>
          <w:gridAfter w:val="2"/>
          <w:wAfter w:w="17" w:type="dxa"/>
          <w:cantSplit/>
          <w:trHeight w:val="561"/>
          <w:tblHeader/>
        </w:trPr>
        <w:tc>
          <w:tcPr>
            <w:tcW w:w="9874" w:type="dxa"/>
            <w:gridSpan w:val="10"/>
            <w:vAlign w:val="center"/>
          </w:tcPr>
          <w:p w14:paraId="21C73792" w14:textId="77777777" w:rsidR="006F7FD7" w:rsidRPr="006144CA" w:rsidRDefault="006F7FD7" w:rsidP="004C3818">
            <w:pPr>
              <w:snapToGrid w:val="0"/>
              <w:spacing w:beforeLines="10" w:before="36" w:afterLines="32" w:after="115" w:line="400" w:lineRule="exact"/>
              <w:jc w:val="left"/>
              <w:rPr>
                <w:b/>
                <w:bCs/>
                <w:spacing w:val="0"/>
                <w:sz w:val="40"/>
                <w:szCs w:val="40"/>
                <w:u w:val="single"/>
              </w:rPr>
            </w:pPr>
            <w:r w:rsidRPr="006144CA">
              <w:rPr>
                <w:b/>
                <w:bCs/>
                <w:spacing w:val="0"/>
                <w:sz w:val="36"/>
                <w:szCs w:val="36"/>
              </w:rPr>
              <w:br w:type="page"/>
            </w:r>
            <w:r w:rsidRPr="006144CA">
              <w:rPr>
                <w:rFonts w:cstheme="minorBidi"/>
                <w:b/>
                <w:bCs/>
                <w:spacing w:val="0"/>
                <w:sz w:val="36"/>
                <w:szCs w:val="36"/>
              </w:rPr>
              <w:br w:type="page"/>
            </w:r>
            <w:r w:rsidRPr="006144CA">
              <w:rPr>
                <w:rFonts w:cstheme="minorBidi"/>
                <w:b/>
                <w:bCs/>
                <w:spacing w:val="0"/>
                <w:sz w:val="36"/>
                <w:szCs w:val="36"/>
              </w:rPr>
              <w:br w:type="page"/>
            </w:r>
            <w:proofErr w:type="gramStart"/>
            <w:r w:rsidRPr="006144CA">
              <w:rPr>
                <w:rFonts w:cstheme="minorBidi"/>
                <w:b/>
                <w:bCs/>
                <w:spacing w:val="0"/>
                <w:sz w:val="40"/>
                <w:szCs w:val="40"/>
                <w:u w:val="single"/>
              </w:rPr>
              <w:t>數明細</w:t>
            </w:r>
            <w:proofErr w:type="gramEnd"/>
            <w:r w:rsidRPr="006144CA">
              <w:rPr>
                <w:rFonts w:cstheme="minorBidi"/>
                <w:b/>
                <w:bCs/>
                <w:spacing w:val="0"/>
                <w:sz w:val="40"/>
                <w:szCs w:val="40"/>
                <w:u w:val="single"/>
              </w:rPr>
              <w:t>表</w:t>
            </w:r>
          </w:p>
        </w:tc>
      </w:tr>
      <w:tr w:rsidR="000D36DA" w:rsidRPr="006F7FD7" w14:paraId="1BD0CE78" w14:textId="77777777" w:rsidTr="00A9658E">
        <w:trPr>
          <w:gridBefore w:val="1"/>
          <w:gridAfter w:val="3"/>
          <w:wBefore w:w="10" w:type="dxa"/>
          <w:wAfter w:w="484" w:type="dxa"/>
          <w:cantSplit/>
          <w:tblHeader/>
        </w:trPr>
        <w:tc>
          <w:tcPr>
            <w:tcW w:w="9397" w:type="dxa"/>
            <w:gridSpan w:val="8"/>
            <w:vAlign w:val="bottom"/>
          </w:tcPr>
          <w:p w14:paraId="2FA659D3" w14:textId="77777777" w:rsidR="000D36DA" w:rsidRPr="006F7FD7" w:rsidRDefault="000D36DA" w:rsidP="00E2763E">
            <w:pPr>
              <w:spacing w:line="360" w:lineRule="exact"/>
              <w:jc w:val="left"/>
              <w:rPr>
                <w:spacing w:val="10"/>
                <w:sz w:val="36"/>
                <w:szCs w:val="36"/>
              </w:rPr>
            </w:pPr>
            <w:r w:rsidRPr="006F7FD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算歲入決算</w:t>
            </w:r>
            <w:proofErr w:type="gramStart"/>
            <w:r w:rsidRPr="006F7FD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修正數明細</w:t>
            </w:r>
            <w:proofErr w:type="gramEnd"/>
            <w:r w:rsidRPr="006F7FD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表</w:t>
            </w:r>
          </w:p>
        </w:tc>
      </w:tr>
      <w:tr w:rsidR="000D36DA" w14:paraId="35114B62" w14:textId="77777777" w:rsidTr="0064117F">
        <w:trPr>
          <w:gridBefore w:val="1"/>
          <w:gridAfter w:val="2"/>
          <w:wBefore w:w="10" w:type="dxa"/>
          <w:wAfter w:w="17" w:type="dxa"/>
          <w:cantSplit/>
          <w:trHeight w:hRule="exact" w:val="215"/>
          <w:tblHeader/>
        </w:trPr>
        <w:tc>
          <w:tcPr>
            <w:tcW w:w="9864" w:type="dxa"/>
            <w:gridSpan w:val="9"/>
          </w:tcPr>
          <w:p w14:paraId="348D8AC4" w14:textId="77777777" w:rsidR="000D36DA" w:rsidRDefault="000D36DA" w:rsidP="0064117F">
            <w:pPr>
              <w:spacing w:line="230" w:lineRule="exact"/>
              <w:ind w:rightChars="-10" w:right="-14"/>
              <w:rPr>
                <w:color w:val="00000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單位</w:t>
            </w:r>
            <w:r>
              <w:rPr>
                <w:spacing w:val="0"/>
                <w:sz w:val="20"/>
              </w:rPr>
              <w:t>：</w:t>
            </w:r>
            <w:r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A9658E" w14:paraId="74B13BA1" w14:textId="77777777" w:rsidTr="00A9658E">
        <w:trPr>
          <w:gridBefore w:val="1"/>
          <w:gridAfter w:val="1"/>
          <w:wBefore w:w="10" w:type="dxa"/>
          <w:wAfter w:w="6" w:type="dxa"/>
          <w:cantSplit/>
          <w:trHeight w:hRule="exact" w:val="340"/>
          <w:tblHeader/>
        </w:trPr>
        <w:tc>
          <w:tcPr>
            <w:tcW w:w="7002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C1B2" w14:textId="77777777" w:rsidR="00A9658E" w:rsidRDefault="00A9658E" w:rsidP="00553611">
            <w:pPr>
              <w:ind w:left="1701" w:right="1985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正                                 數</w:t>
            </w:r>
          </w:p>
        </w:tc>
        <w:tc>
          <w:tcPr>
            <w:tcW w:w="14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D64B45C" w14:textId="77777777" w:rsidR="00A9658E" w:rsidRPr="00106F12" w:rsidRDefault="00A9658E" w:rsidP="00553611">
            <w:pPr>
              <w:ind w:left="79" w:right="79"/>
              <w:jc w:val="distribute"/>
              <w:rPr>
                <w:b/>
                <w:sz w:val="20"/>
              </w:rPr>
            </w:pPr>
            <w:r w:rsidRPr="00106F12">
              <w:rPr>
                <w:rFonts w:hint="eastAsia"/>
                <w:b/>
                <w:sz w:val="20"/>
              </w:rPr>
              <w:t>應繳回市庫數</w:t>
            </w:r>
          </w:p>
        </w:tc>
        <w:tc>
          <w:tcPr>
            <w:tcW w:w="143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4B682070" w14:textId="46E365A5" w:rsidR="00A9658E" w:rsidRDefault="00A9658E" w:rsidP="00A9658E">
            <w:pPr>
              <w:ind w:left="79" w:right="79"/>
              <w:jc w:val="distribute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 xml:space="preserve">備  </w:t>
            </w:r>
            <w:proofErr w:type="gramStart"/>
            <w:r>
              <w:rPr>
                <w:rFonts w:hint="eastAsia"/>
                <w:spacing w:val="0"/>
                <w:sz w:val="20"/>
              </w:rPr>
              <w:t>註</w:t>
            </w:r>
            <w:proofErr w:type="gramEnd"/>
          </w:p>
        </w:tc>
      </w:tr>
      <w:tr w:rsidR="00A9658E" w14:paraId="69ACABE3" w14:textId="77777777" w:rsidTr="00A9658E">
        <w:trPr>
          <w:gridBefore w:val="1"/>
          <w:gridAfter w:val="1"/>
          <w:wBefore w:w="10" w:type="dxa"/>
          <w:wAfter w:w="6" w:type="dxa"/>
          <w:cantSplit/>
          <w:trHeight w:hRule="exact" w:val="340"/>
          <w:tblHeader/>
        </w:trPr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929D" w14:textId="77777777" w:rsidR="00A9658E" w:rsidRDefault="00A9658E" w:rsidP="00553611">
            <w:pPr>
              <w:ind w:left="91" w:right="9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應收數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6613" w14:textId="77777777" w:rsidR="00A9658E" w:rsidRDefault="00A9658E" w:rsidP="00553611">
            <w:pPr>
              <w:ind w:left="91" w:right="9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保留數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AED54" w14:textId="77777777" w:rsidR="00A9658E" w:rsidRDefault="00A9658E" w:rsidP="00553611">
            <w:pPr>
              <w:ind w:left="91" w:right="9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合計</w:t>
            </w:r>
          </w:p>
        </w:tc>
        <w:tc>
          <w:tcPr>
            <w:tcW w:w="143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EF5DE5" w14:textId="77777777" w:rsidR="00A9658E" w:rsidRDefault="00A9658E" w:rsidP="00553611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  <w:tc>
          <w:tcPr>
            <w:tcW w:w="1434" w:type="dxa"/>
            <w:gridSpan w:val="3"/>
            <w:vMerge/>
            <w:tcBorders>
              <w:left w:val="single" w:sz="12" w:space="0" w:color="auto"/>
            </w:tcBorders>
          </w:tcPr>
          <w:p w14:paraId="12F204BE" w14:textId="1544C6D4" w:rsidR="00A9658E" w:rsidRDefault="00A9658E" w:rsidP="00553611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</w:tr>
      <w:tr w:rsidR="00A9658E" w14:paraId="4B3A49B0" w14:textId="77777777" w:rsidTr="00A9658E">
        <w:trPr>
          <w:gridBefore w:val="1"/>
          <w:gridAfter w:val="1"/>
          <w:wBefore w:w="10" w:type="dxa"/>
          <w:wAfter w:w="6" w:type="dxa"/>
          <w:cantSplit/>
          <w:trHeight w:hRule="exact" w:val="340"/>
          <w:tblHeader/>
        </w:trPr>
        <w:tc>
          <w:tcPr>
            <w:tcW w:w="1164" w:type="dxa"/>
            <w:tcBorders>
              <w:top w:val="nil"/>
              <w:bottom w:val="single" w:sz="4" w:space="0" w:color="auto"/>
            </w:tcBorders>
            <w:vAlign w:val="center"/>
          </w:tcPr>
          <w:p w14:paraId="204B0C84" w14:textId="77777777" w:rsidR="00A9658E" w:rsidRDefault="00A9658E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增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7A2BF0C0" w14:textId="77777777" w:rsidR="00A9658E" w:rsidRDefault="00A9658E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減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02BFFCED" w14:textId="77777777" w:rsidR="00A9658E" w:rsidRDefault="00A9658E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增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1A56B74A" w14:textId="77777777" w:rsidR="00A9658E" w:rsidRDefault="00A9658E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減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0BC2454A" w14:textId="77777777" w:rsidR="00A9658E" w:rsidRDefault="00A9658E" w:rsidP="00553611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增</w:t>
            </w:r>
          </w:p>
        </w:tc>
        <w:tc>
          <w:tcPr>
            <w:tcW w:w="116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6E8E33A" w14:textId="77777777" w:rsidR="00A9658E" w:rsidRDefault="00A9658E" w:rsidP="00553611"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sz w:val="20"/>
              </w:rPr>
              <w:t>減</w:t>
            </w:r>
          </w:p>
        </w:tc>
        <w:tc>
          <w:tcPr>
            <w:tcW w:w="143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1FC84" w14:textId="77777777" w:rsidR="00A9658E" w:rsidRDefault="00A9658E" w:rsidP="00553611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  <w:tc>
          <w:tcPr>
            <w:tcW w:w="1434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D2122A2" w14:textId="5C0D157D" w:rsidR="00A9658E" w:rsidRDefault="00A9658E" w:rsidP="00553611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</w:tr>
      <w:tr w:rsidR="000D36DA" w:rsidRPr="001F7DEB" w14:paraId="40FCCDB4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1629BE8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6,781,940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5A800A5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7D1A047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6A297CE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54A89A2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28,488,913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2DCE6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59,665,884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53831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28,488,913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1D98629" w14:textId="77777777" w:rsidR="000D36DA" w:rsidRPr="009E305C" w:rsidRDefault="000D36DA" w:rsidP="00C43538">
            <w:pPr>
              <w:spacing w:line="240" w:lineRule="exact"/>
              <w:ind w:leftChars="10" w:left="14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0D36DA" w:rsidRPr="001F7DEB" w14:paraId="47ACE65B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3D6C4124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6,145,558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7D0BD83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A73BE6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555B72D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050A52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8,225,208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DB975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4AA35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8,225,208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1698200" w14:textId="77777777" w:rsidR="000D36DA" w:rsidRPr="009E305C" w:rsidRDefault="000D36DA" w:rsidP="00C43538">
            <w:pPr>
              <w:spacing w:line="240" w:lineRule="exact"/>
              <w:ind w:leftChars="10" w:left="14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0D36DA" w14:paraId="72E6B721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4F0E1F47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6BD2D38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120937F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06B3A2AC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474419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1,956,650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0595B9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4DBFCF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1,956,650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1C44DBA" w14:textId="77777777" w:rsidR="000D36DA" w:rsidRPr="009E305C" w:rsidRDefault="000D36DA" w:rsidP="00C43538">
            <w:pPr>
              <w:spacing w:line="24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14:paraId="3B1BDFD3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180C4FAC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B59358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18665C4C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9EF9F8F" w14:textId="77777777" w:rsidR="000D36DA" w:rsidRPr="00510F77" w:rsidRDefault="000D36DA" w:rsidP="00C43538">
            <w:pPr>
              <w:spacing w:line="240" w:lineRule="exact"/>
              <w:ind w:left="280"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68C9038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1,956,650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98E59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AD081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1,956,650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F1BDDE2" w14:textId="77777777" w:rsidR="000D36DA" w:rsidRPr="009E305C" w:rsidRDefault="000D36DA" w:rsidP="00C43538">
            <w:pPr>
              <w:spacing w:line="24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D91940" w14:paraId="2908C7ED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3766686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467,969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6EBF636C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F560EAF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637E318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7B3E0B36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467,969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40FF4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8EB0A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467,969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B1B7FF6" w14:textId="77777777" w:rsidR="000D36DA" w:rsidRPr="009E305C" w:rsidRDefault="000D36DA" w:rsidP="00C43538">
            <w:pPr>
              <w:spacing w:line="240" w:lineRule="exact"/>
              <w:ind w:leftChars="10" w:left="14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0D36DA" w:rsidRPr="00C73C6F" w14:paraId="208874A2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50EA947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467,969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524F142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EC57529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82C80EF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1E5B1EE7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467,969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8BD41BC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8F9D8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467,969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39AB116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  <w:r w:rsidRPr="009E305C">
              <w:rPr>
                <w:rFonts w:hAnsi="標楷體" w:hint="eastAsia"/>
                <w:bCs/>
                <w:spacing w:val="-10"/>
                <w:sz w:val="20"/>
              </w:rPr>
              <w:t>屬應收性質，尚待下年度繼續處理。</w:t>
            </w:r>
          </w:p>
        </w:tc>
      </w:tr>
      <w:tr w:rsidR="000D36DA" w:rsidRPr="00C73C6F" w14:paraId="653F888A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2DEF23F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4A42E47D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034466A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7221F272" w14:textId="77777777" w:rsidR="000D36DA" w:rsidRPr="00510F77" w:rsidRDefault="000D36DA" w:rsidP="00C43538">
            <w:pPr>
              <w:spacing w:line="240" w:lineRule="exact"/>
              <w:ind w:left="280"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1B5EF5F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123,000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0E69D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FEE234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123,000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138A5DB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7F65987E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516608FF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527409EF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8ADF3DC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54711730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1193653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123,000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9F4546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317B27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123,000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84E5026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7901806D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7798200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2,198,210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212330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F3C056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CA74DC7" w14:textId="77777777" w:rsidR="000D36DA" w:rsidRPr="00510F77" w:rsidRDefault="000D36DA" w:rsidP="00C43538">
            <w:pPr>
              <w:spacing w:line="240" w:lineRule="exact"/>
              <w:ind w:left="280"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95FA89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2,198,210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D3151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DC558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2,198,210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8CA6E98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18FC4D3E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49A8D32D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2,198,210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6CBA4FA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28F49A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0E0999A9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158A3E4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2,198,210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941DD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49D444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2,198,210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46104A8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b/>
                <w:spacing w:val="-10"/>
                <w:sz w:val="20"/>
              </w:rPr>
            </w:pPr>
            <w:r w:rsidRPr="009E305C">
              <w:rPr>
                <w:rFonts w:hAnsi="標楷體" w:hint="eastAsia"/>
                <w:bCs/>
                <w:spacing w:val="-10"/>
                <w:sz w:val="20"/>
              </w:rPr>
              <w:t>屬應收性質，尚待下年度繼續處理。</w:t>
            </w:r>
          </w:p>
        </w:tc>
      </w:tr>
      <w:tr w:rsidR="000D36DA" w:rsidRPr="00C73C6F" w14:paraId="1F92DCA6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222BFD7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3,479,379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CA6C18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745C0E7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0AA4000B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50A24F9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3,479,379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D3D9B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53884F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3,479,379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6A12845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522F3EE8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6027904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3,479,379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68D650E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00E988D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1A33E71E" w14:textId="77777777" w:rsidR="000D36DA" w:rsidRPr="00510F77" w:rsidRDefault="000D36DA" w:rsidP="00C43538">
            <w:pPr>
              <w:spacing w:line="240" w:lineRule="exact"/>
              <w:ind w:left="280"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54362E29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3,479,379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95AC14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F760DF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3,479,379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A4C0A2C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  <w:r w:rsidRPr="009E305C">
              <w:rPr>
                <w:rFonts w:hAnsi="標楷體" w:hint="eastAsia"/>
                <w:bCs/>
                <w:spacing w:val="-10"/>
                <w:sz w:val="20"/>
              </w:rPr>
              <w:t>屬應收性質，尚待下年度繼續處理。</w:t>
            </w:r>
          </w:p>
        </w:tc>
      </w:tr>
      <w:tr w:rsidR="000D36DA" w:rsidRPr="001F7DEB" w14:paraId="27C7BBEB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798D2D1C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458,891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38087B6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8736F3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F7F8047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19690D1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1,147,459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2726E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0B808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1,147,459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74F499C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0D36DA" w:rsidRPr="00C73C6F" w14:paraId="030748E6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3480DC7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4E96C6F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095C476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42CFBF0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CC9E9C6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688,568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1A24A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FBE3D7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688,568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C60A784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2FE3857A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4984602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766934F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D212006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AD6669D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E2B661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688,568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F9082D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BB958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688,568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C64BE41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11FB7E43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4684663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458,891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605173F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FD9ADF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CF45052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53BA475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458,891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4F7726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9ABC86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458,891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E3F6B12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577208F3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78279964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458,891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234955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565279A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51110D2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6ABF216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458,891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705EF4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F792E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458,891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ACA8C37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  <w:r w:rsidRPr="009E305C">
              <w:rPr>
                <w:rFonts w:hAnsi="標楷體" w:hint="eastAsia"/>
                <w:bCs/>
                <w:spacing w:val="-10"/>
                <w:sz w:val="20"/>
              </w:rPr>
              <w:t>屬應收性質，尚待下年度繼續處理。</w:t>
            </w:r>
          </w:p>
        </w:tc>
      </w:tr>
      <w:tr w:rsidR="000D36DA" w:rsidRPr="001F7DEB" w14:paraId="17B07E88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4CCE2C7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1C8DABED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020967E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DE31933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C4A9A09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043A5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59,202,134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3DF03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b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9366AEA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0D36DA" w:rsidRPr="00C73C6F" w14:paraId="3630733C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68F2F3F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4B86D67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0EDDD3B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6F0F05F0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E63C3D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45C1E0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38,448,484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CF93BC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077FCF8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23221A9B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7BC1A706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4F319667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C63C5C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5AA6833C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10573E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3B6BD6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38,448,484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A4B63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4EEAAFB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1A5676A7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6E63615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759AD0F9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F4FD67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4E396BB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6A1A554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47753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20,753,650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689DB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F76598F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4C4B819A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0212A4E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04C3F2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81EA457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A9375CC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61AE4E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CD65C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20,753,650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C6BC5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D352EA7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06EE2984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07B7CEFC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177,491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318C4B7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6E37539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5B8DC4E1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68C6D875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19,116,246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6AEFD9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463,750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802E86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19,116,246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485AA97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66E9EE0A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79BB6B71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177,491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615BAA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AA5473F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1AAFB6E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377C5FA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177,491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6DBE4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2A0110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177,491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0779708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:rsidRPr="00C73C6F" w14:paraId="5F81FCDF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375DD13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177,491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52F43A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1434B5D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DAF05A1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2E77B8F9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177,491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FFE6DF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48DE9E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177,491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3911290" w14:textId="77777777" w:rsidR="000D36DA" w:rsidRPr="009E305C" w:rsidRDefault="000D36DA" w:rsidP="008075BA">
            <w:pPr>
              <w:spacing w:line="220" w:lineRule="exact"/>
              <w:ind w:leftChars="10" w:left="14"/>
              <w:jc w:val="both"/>
              <w:rPr>
                <w:rFonts w:hAnsi="標楷體"/>
                <w:spacing w:val="-10"/>
                <w:sz w:val="20"/>
              </w:rPr>
            </w:pPr>
            <w:r w:rsidRPr="009E305C">
              <w:rPr>
                <w:rFonts w:hAnsi="標楷體" w:hint="eastAsia"/>
                <w:spacing w:val="-10"/>
                <w:sz w:val="20"/>
              </w:rPr>
              <w:t>屬應收性質，尚待下年度繼續處理。</w:t>
            </w:r>
          </w:p>
        </w:tc>
      </w:tr>
      <w:tr w:rsidR="000D36DA" w:rsidRPr="00C73C6F" w14:paraId="44EFF9AB" w14:textId="77777777" w:rsidTr="006378B5">
        <w:trPr>
          <w:gridBefore w:val="1"/>
          <w:wBefore w:w="10" w:type="dxa"/>
          <w:cantSplit/>
          <w:trHeight w:val="431"/>
        </w:trPr>
        <w:tc>
          <w:tcPr>
            <w:tcW w:w="1164" w:type="dxa"/>
            <w:tcBorders>
              <w:bottom w:val="nil"/>
            </w:tcBorders>
            <w:shd w:val="clear" w:color="auto" w:fill="auto"/>
            <w:vAlign w:val="center"/>
          </w:tcPr>
          <w:p w14:paraId="18CED9B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52823D9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69824922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463C97C9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center"/>
          </w:tcPr>
          <w:p w14:paraId="1D97CC3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18,938,755</w:t>
            </w:r>
          </w:p>
        </w:tc>
        <w:tc>
          <w:tcPr>
            <w:tcW w:w="116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823DC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463,750</w:t>
            </w:r>
          </w:p>
        </w:tc>
        <w:tc>
          <w:tcPr>
            <w:tcW w:w="143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891FC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18,938,755</w:t>
            </w:r>
          </w:p>
        </w:tc>
        <w:tc>
          <w:tcPr>
            <w:tcW w:w="1440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5944A37" w14:textId="77777777" w:rsidR="000D36DA" w:rsidRPr="009E305C" w:rsidRDefault="000D36DA" w:rsidP="00C43538">
            <w:pPr>
              <w:spacing w:line="240" w:lineRule="exact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0D36DA" w14:paraId="55B4D127" w14:textId="77777777" w:rsidTr="007E6756">
        <w:trPr>
          <w:gridBefore w:val="1"/>
          <w:gridAfter w:val="2"/>
          <w:wBefore w:w="10" w:type="dxa"/>
          <w:wAfter w:w="17" w:type="dxa"/>
          <w:cantSplit/>
          <w:trHeight w:hRule="exact" w:val="454"/>
        </w:trPr>
        <w:tc>
          <w:tcPr>
            <w:tcW w:w="11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FF38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E8F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8C4B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1268" w14:textId="77777777" w:rsidR="000D36DA" w:rsidRPr="00510F77" w:rsidRDefault="000D36DA" w:rsidP="00C43538">
            <w:pPr>
              <w:spacing w:line="240" w:lineRule="exact"/>
              <w:ind w:left="140"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EE9A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18,938,755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2D8D73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463,750</w:t>
            </w:r>
          </w:p>
        </w:tc>
        <w:tc>
          <w:tcPr>
            <w:tcW w:w="14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81FDD" w14:textId="77777777" w:rsidR="000D36DA" w:rsidRPr="00510F77" w:rsidRDefault="000D36DA" w:rsidP="00C43538">
            <w:pPr>
              <w:spacing w:line="240" w:lineRule="exact"/>
              <w:ind w:rightChars="10" w:right="14"/>
              <w:rPr>
                <w:rFonts w:ascii="新細明體" w:eastAsia="新細明體" w:hAnsi="新細明體"/>
                <w:noProof/>
                <w:spacing w:val="0"/>
                <w:sz w:val="20"/>
              </w:rPr>
            </w:pPr>
            <w:r w:rsidRPr="00510F77">
              <w:rPr>
                <w:rFonts w:ascii="細明體" w:eastAsia="細明體" w:hAnsi="細明體"/>
                <w:noProof/>
                <w:spacing w:val="0"/>
                <w:szCs w:val="18"/>
              </w:rPr>
              <w:t>18,938,755</w:t>
            </w:r>
          </w:p>
        </w:tc>
        <w:tc>
          <w:tcPr>
            <w:tcW w:w="1423" w:type="dxa"/>
            <w:gridSpan w:val="2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0B25C5" w14:textId="77777777" w:rsidR="000D36DA" w:rsidRPr="009E305C" w:rsidRDefault="000D36DA" w:rsidP="00C43538">
            <w:pPr>
              <w:spacing w:line="240" w:lineRule="exact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</w:tbl>
    <w:p w14:paraId="14C8B62A" w14:textId="77777777" w:rsidR="000D36DA" w:rsidRDefault="000D36DA" w:rsidP="0041540C">
      <w:pPr>
        <w:spacing w:line="20" w:lineRule="exact"/>
        <w:jc w:val="left"/>
      </w:pPr>
    </w:p>
    <w:tbl>
      <w:tblPr>
        <w:tblW w:w="4919" w:type="pct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60"/>
      </w:tblGrid>
      <w:tr w:rsidR="00B24EA7" w:rsidRPr="00B24EA7" w14:paraId="18FED0EB" w14:textId="77777777" w:rsidTr="007806FC">
        <w:trPr>
          <w:cantSplit/>
          <w:trHeight w:hRule="exact" w:val="62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52C3" w14:textId="77777777" w:rsidR="00B24EA7" w:rsidRPr="00B24EA7" w:rsidRDefault="00B24EA7" w:rsidP="007C78F1">
            <w:pPr>
              <w:wordWrap w:val="0"/>
              <w:rPr>
                <w:b/>
                <w:color w:val="000000"/>
                <w:spacing w:val="0"/>
                <w:sz w:val="36"/>
                <w:szCs w:val="36"/>
                <w:u w:val="single"/>
              </w:rPr>
            </w:pPr>
            <w:r w:rsidRPr="00B24EA7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lastRenderedPageBreak/>
              <w:t>貳</w:t>
            </w:r>
            <w:r w:rsidRPr="00B24EA7">
              <w:rPr>
                <w:b/>
                <w:color w:val="000000"/>
                <w:spacing w:val="0"/>
                <w:sz w:val="36"/>
                <w:szCs w:val="36"/>
                <w:u w:val="single"/>
              </w:rPr>
              <w:t>、</w:t>
            </w:r>
            <w:r w:rsidRPr="00B24EA7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B24EA7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1</w:t>
            </w:r>
            <w:r w:rsidRPr="00B24EA7">
              <w:rPr>
                <w:b/>
                <w:color w:val="000000"/>
                <w:spacing w:val="0"/>
                <w:sz w:val="36"/>
                <w:szCs w:val="36"/>
                <w:u w:val="single"/>
              </w:rPr>
              <w:t>1</w:t>
            </w:r>
            <w:r w:rsidRPr="00B24EA7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3</w:t>
            </w:r>
            <w:proofErr w:type="gramEnd"/>
            <w:r w:rsidRPr="00B24EA7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年度桃園市</w:t>
            </w:r>
          </w:p>
        </w:tc>
      </w:tr>
    </w:tbl>
    <w:p w14:paraId="02A18531" w14:textId="77777777" w:rsidR="00B24EA7" w:rsidRDefault="00B24EA7" w:rsidP="009E305C">
      <w:pPr>
        <w:spacing w:beforeLines="22" w:before="79" w:line="400" w:lineRule="exact"/>
        <w:ind w:firstLine="56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"/>
        <w:gridCol w:w="409"/>
        <w:gridCol w:w="428"/>
        <w:gridCol w:w="2304"/>
        <w:gridCol w:w="3786"/>
        <w:gridCol w:w="1331"/>
        <w:gridCol w:w="1336"/>
      </w:tblGrid>
      <w:tr w:rsidR="00B24EA7" w:rsidRPr="00AD121C" w14:paraId="745D1E23" w14:textId="77777777" w:rsidTr="00410C8B">
        <w:trPr>
          <w:cantSplit/>
          <w:trHeight w:hRule="exact" w:val="516"/>
        </w:trPr>
        <w:tc>
          <w:tcPr>
            <w:tcW w:w="1709" w:type="pct"/>
            <w:gridSpan w:val="4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97F56A9" w14:textId="77777777" w:rsidR="00B24EA7" w:rsidRPr="00AD121C" w:rsidRDefault="00B24EA7" w:rsidP="007806FC">
            <w:pPr>
              <w:ind w:left="79" w:right="79"/>
              <w:jc w:val="distribute"/>
              <w:rPr>
                <w:sz w:val="20"/>
              </w:rPr>
            </w:pPr>
            <w:r w:rsidRPr="00AD121C">
              <w:rPr>
                <w:rFonts w:hint="eastAsia"/>
                <w:color w:val="000000"/>
                <w:sz w:val="20"/>
              </w:rPr>
              <w:t>科目</w:t>
            </w:r>
          </w:p>
        </w:tc>
        <w:tc>
          <w:tcPr>
            <w:tcW w:w="1921" w:type="pct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52C4B2A" w14:textId="77777777" w:rsidR="00B24EA7" w:rsidRPr="00AD121C" w:rsidRDefault="00B24EA7" w:rsidP="007806FC">
            <w:pPr>
              <w:ind w:left="91" w:right="91"/>
              <w:jc w:val="distribute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修正內容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F4C7CD0" w14:textId="77777777" w:rsidR="00B24EA7" w:rsidRPr="00AD121C" w:rsidRDefault="00B24EA7" w:rsidP="0035061A">
            <w:pPr>
              <w:ind w:firstLineChars="300" w:firstLine="480"/>
              <w:jc w:val="left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修</w:t>
            </w:r>
          </w:p>
        </w:tc>
      </w:tr>
      <w:tr w:rsidR="00B24EA7" w:rsidRPr="00AD121C" w14:paraId="017EF985" w14:textId="77777777" w:rsidTr="00410C8B">
        <w:trPr>
          <w:cantSplit/>
          <w:trHeight w:hRule="exact" w:val="516"/>
        </w:trPr>
        <w:tc>
          <w:tcPr>
            <w:tcW w:w="1709" w:type="pct"/>
            <w:gridSpan w:val="4"/>
            <w:vMerge/>
            <w:tcBorders>
              <w:top w:val="nil"/>
              <w:left w:val="nil"/>
              <w:bottom w:val="nil"/>
            </w:tcBorders>
          </w:tcPr>
          <w:p w14:paraId="335A181B" w14:textId="77777777" w:rsidR="00B24EA7" w:rsidRPr="00AD121C" w:rsidRDefault="00B24EA7" w:rsidP="007806FC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1921" w:type="pct"/>
            <w:vMerge/>
            <w:tcBorders>
              <w:top w:val="nil"/>
              <w:bottom w:val="nil"/>
            </w:tcBorders>
            <w:vAlign w:val="center"/>
          </w:tcPr>
          <w:p w14:paraId="225B9329" w14:textId="77777777" w:rsidR="00B24EA7" w:rsidRPr="00AD121C" w:rsidRDefault="00B24EA7" w:rsidP="007806FC">
            <w:pPr>
              <w:ind w:right="414"/>
              <w:rPr>
                <w:sz w:val="20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4D15" w14:textId="77777777" w:rsidR="00B24EA7" w:rsidRPr="00AD121C" w:rsidRDefault="00B24EA7" w:rsidP="007806FC">
            <w:pPr>
              <w:ind w:left="91" w:right="91"/>
              <w:jc w:val="distribute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實現數</w:t>
            </w:r>
          </w:p>
        </w:tc>
      </w:tr>
      <w:tr w:rsidR="00B24EA7" w:rsidRPr="00AD121C" w14:paraId="06A6A7B6" w14:textId="77777777" w:rsidTr="00410C8B">
        <w:trPr>
          <w:cantSplit/>
          <w:trHeight w:hRule="exact" w:val="516"/>
        </w:trPr>
        <w:tc>
          <w:tcPr>
            <w:tcW w:w="178" w:type="pct"/>
            <w:tcBorders>
              <w:left w:val="nil"/>
              <w:bottom w:val="single" w:sz="4" w:space="0" w:color="auto"/>
            </w:tcBorders>
            <w:vAlign w:val="center"/>
          </w:tcPr>
          <w:p w14:paraId="7F372374" w14:textId="77777777" w:rsidR="00B24EA7" w:rsidRPr="00AD121C" w:rsidRDefault="00B24EA7" w:rsidP="007806FC">
            <w:pPr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款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center"/>
          </w:tcPr>
          <w:p w14:paraId="01580591" w14:textId="77777777" w:rsidR="00B24EA7" w:rsidRPr="00AD121C" w:rsidRDefault="00B24EA7" w:rsidP="007806FC">
            <w:pPr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項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DA4466" w14:textId="77777777" w:rsidR="00B24EA7" w:rsidRPr="00AD121C" w:rsidRDefault="00B24EA7" w:rsidP="007806FC">
            <w:pPr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目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587EC3C9" w14:textId="77777777" w:rsidR="00B24EA7" w:rsidRPr="00AD121C" w:rsidRDefault="00B24EA7" w:rsidP="007806FC">
            <w:pPr>
              <w:ind w:left="79" w:right="79"/>
              <w:jc w:val="distribute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名稱</w:t>
            </w:r>
          </w:p>
        </w:tc>
        <w:tc>
          <w:tcPr>
            <w:tcW w:w="1921" w:type="pct"/>
            <w:vMerge/>
            <w:tcBorders>
              <w:bottom w:val="single" w:sz="4" w:space="0" w:color="auto"/>
            </w:tcBorders>
            <w:vAlign w:val="center"/>
          </w:tcPr>
          <w:p w14:paraId="1229ED59" w14:textId="77777777" w:rsidR="00B24EA7" w:rsidRPr="00AD121C" w:rsidRDefault="00B24EA7" w:rsidP="007806FC">
            <w:pPr>
              <w:ind w:right="414"/>
              <w:rPr>
                <w:sz w:val="2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6D8319BD" w14:textId="77777777" w:rsidR="00B24EA7" w:rsidRPr="00AD121C" w:rsidRDefault="00B24EA7" w:rsidP="007806FC">
            <w:pPr>
              <w:ind w:rightChars="10" w:right="14"/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增</w:t>
            </w:r>
          </w:p>
        </w:tc>
        <w:tc>
          <w:tcPr>
            <w:tcW w:w="6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7F6085" w14:textId="77777777" w:rsidR="00B24EA7" w:rsidRPr="00AD121C" w:rsidRDefault="00B24EA7" w:rsidP="007806FC">
            <w:pPr>
              <w:ind w:rightChars="10" w:right="14"/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減</w:t>
            </w:r>
          </w:p>
        </w:tc>
      </w:tr>
      <w:tr w:rsidR="00B24EA7" w:rsidRPr="00AD121C" w14:paraId="7676E2CA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C98FB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4105A0F0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0FFBE32B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4D46A324" w14:textId="77777777" w:rsidR="00B24EA7" w:rsidRPr="002607E1" w:rsidRDefault="00B24EA7" w:rsidP="009B7646">
            <w:pPr>
              <w:ind w:leftChars="10" w:left="14" w:rightChars="10" w:right="14"/>
              <w:jc w:val="distribute"/>
              <w:rPr>
                <w:b/>
                <w:sz w:val="20"/>
              </w:rPr>
            </w:pPr>
            <w:r>
              <w:rPr>
                <w:rFonts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29ED7099" w14:textId="77777777" w:rsidR="00B24EA7" w:rsidRPr="002607E1" w:rsidRDefault="00B24EA7" w:rsidP="004431D3">
            <w:pPr>
              <w:rPr>
                <w:b/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505733A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D224327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342,647,602</w:t>
            </w:r>
          </w:p>
        </w:tc>
      </w:tr>
      <w:tr w:rsidR="00B24EA7" w:rsidRPr="00AD121C" w14:paraId="352151CA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E7655B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4D282535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1828313B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58F56924" w14:textId="77777777" w:rsidR="00B24EA7" w:rsidRPr="002607E1" w:rsidRDefault="00B24EA7" w:rsidP="009B7646">
            <w:pPr>
              <w:ind w:leftChars="10" w:left="14" w:rightChars="10" w:right="14"/>
              <w:jc w:val="distribute"/>
              <w:rPr>
                <w:b/>
                <w:sz w:val="20"/>
              </w:rPr>
            </w:pPr>
            <w:r w:rsidRPr="00CB2AF1">
              <w:rPr>
                <w:rFonts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59CF7992" w14:textId="77777777" w:rsidR="00B24EA7" w:rsidRPr="002607E1" w:rsidRDefault="00B24EA7" w:rsidP="004431D3">
            <w:pPr>
              <w:rPr>
                <w:b/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0777BAAC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74109CA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76,867,689</w:t>
            </w:r>
          </w:p>
        </w:tc>
      </w:tr>
      <w:tr w:rsidR="00B24EA7" w:rsidRPr="00AD121C" w14:paraId="6EF7F9B4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4B9031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1FE79187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1C6A6D6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18594ECB" w14:textId="5491E102" w:rsidR="00B24EA7" w:rsidRDefault="00B24EA7" w:rsidP="000160A1">
            <w:pPr>
              <w:snapToGrid w:val="0"/>
              <w:ind w:leftChars="120" w:left="168" w:rightChars="10" w:right="14"/>
              <w:jc w:val="distribute"/>
              <w:rPr>
                <w:noProof/>
                <w:sz w:val="20"/>
              </w:rPr>
            </w:pPr>
            <w:r w:rsidRPr="00CB2AF1">
              <w:rPr>
                <w:rFonts w:hint="eastAsia"/>
                <w:noProof/>
                <w:sz w:val="20"/>
              </w:rPr>
              <w:t>研究發展考核委員會</w:t>
            </w:r>
          </w:p>
          <w:p w14:paraId="35307BD1" w14:textId="77777777" w:rsidR="00B24EA7" w:rsidRPr="00F13E4C" w:rsidRDefault="00B24EA7" w:rsidP="000160A1">
            <w:pPr>
              <w:snapToGrid w:val="0"/>
              <w:ind w:leftChars="120" w:left="168" w:rightChars="10" w:right="14"/>
              <w:jc w:val="left"/>
              <w:rPr>
                <w:noProof/>
                <w:sz w:val="20"/>
              </w:rPr>
            </w:pPr>
            <w:r w:rsidRPr="003A7753">
              <w:rPr>
                <w:rFonts w:hint="eastAsia"/>
                <w:noProof/>
                <w:spacing w:val="1"/>
                <w:w w:val="93"/>
                <w:kern w:val="0"/>
                <w:sz w:val="20"/>
                <w:fitText w:val="2064" w:id="-701829888"/>
              </w:rPr>
              <w:t>（智慧城鄉發展委員會</w:t>
            </w:r>
            <w:r w:rsidRPr="003A7753">
              <w:rPr>
                <w:rFonts w:hint="eastAsia"/>
                <w:noProof/>
                <w:spacing w:val="0"/>
                <w:w w:val="93"/>
                <w:kern w:val="0"/>
                <w:sz w:val="20"/>
                <w:fitText w:val="2064" w:id="-701829888"/>
              </w:rPr>
              <w:t>）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200AD200" w14:textId="77777777" w:rsidR="00B24EA7" w:rsidRPr="002607E1" w:rsidRDefault="00B24EA7" w:rsidP="004431D3">
            <w:pPr>
              <w:rPr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5A271201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7EA9F8F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76,867,689</w:t>
            </w:r>
          </w:p>
        </w:tc>
      </w:tr>
      <w:tr w:rsidR="00B24EA7" w:rsidRPr="00AD121C" w14:paraId="7ACDB3BC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3568B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5E8BD88D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35FF930F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28B96744" w14:textId="77777777" w:rsidR="00B24EA7" w:rsidRPr="002607E1" w:rsidRDefault="00B24EA7" w:rsidP="000160A1">
            <w:pPr>
              <w:snapToGrid w:val="0"/>
              <w:ind w:leftChars="220" w:left="308" w:rightChars="10" w:right="14"/>
              <w:jc w:val="distribute"/>
              <w:rPr>
                <w:sz w:val="20"/>
              </w:rPr>
            </w:pPr>
            <w:r w:rsidRPr="00CB2AF1">
              <w:rPr>
                <w:rFonts w:hint="eastAsia"/>
                <w:noProof/>
                <w:sz w:val="20"/>
              </w:rPr>
              <w:t>研究發展業務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6BBB53BF" w14:textId="77777777" w:rsidR="00B24EA7" w:rsidRPr="009B7646" w:rsidRDefault="00B24EA7" w:rsidP="009B7646">
            <w:pPr>
              <w:ind w:leftChars="10" w:left="14" w:rightChars="-10" w:right="-14"/>
              <w:jc w:val="left"/>
              <w:rPr>
                <w:spacing w:val="-2"/>
                <w:sz w:val="20"/>
              </w:rPr>
            </w:pPr>
            <w:r w:rsidRPr="009B7646">
              <w:rPr>
                <w:rFonts w:hint="eastAsia"/>
                <w:noProof/>
                <w:spacing w:val="-2"/>
                <w:sz w:val="20"/>
              </w:rPr>
              <w:t>補助各機關經費，尚未支用即逕列實現數。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0C88C17F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573E965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76,867,689</w:t>
            </w:r>
          </w:p>
        </w:tc>
      </w:tr>
      <w:tr w:rsidR="00B24EA7" w:rsidRPr="00AD121C" w14:paraId="08940492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7530CD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6ADE0BE6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637B782E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12BE5FD8" w14:textId="77777777" w:rsidR="00B24EA7" w:rsidRPr="002607E1" w:rsidRDefault="00B24EA7" w:rsidP="009B7646">
            <w:pPr>
              <w:ind w:leftChars="10" w:left="14" w:rightChars="10" w:right="14"/>
              <w:jc w:val="distribute"/>
              <w:rPr>
                <w:noProof/>
                <w:sz w:val="20"/>
              </w:rPr>
            </w:pPr>
            <w:r w:rsidRPr="00CB2AF1">
              <w:rPr>
                <w:rFonts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2C6FA0DC" w14:textId="77777777" w:rsidR="00B24EA7" w:rsidRPr="009B7646" w:rsidRDefault="00B24EA7" w:rsidP="009B7646">
            <w:pPr>
              <w:ind w:leftChars="10" w:left="14" w:rightChars="10" w:right="14"/>
              <w:jc w:val="left"/>
              <w:rPr>
                <w:noProof/>
                <w:spacing w:val="-4"/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517AE506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2B0ED7F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345,464</w:t>
            </w:r>
          </w:p>
        </w:tc>
      </w:tr>
      <w:tr w:rsidR="00B24EA7" w:rsidRPr="00AD121C" w14:paraId="2F4B1EB3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800A04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180CFF0B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5A0F654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4B16CA3C" w14:textId="77777777" w:rsidR="00B24EA7" w:rsidRPr="002607E1" w:rsidRDefault="00B24EA7" w:rsidP="000160A1">
            <w:pPr>
              <w:ind w:leftChars="120" w:left="168" w:rightChars="10" w:right="14"/>
              <w:jc w:val="distribute"/>
              <w:rPr>
                <w:noProof/>
                <w:sz w:val="20"/>
              </w:rPr>
            </w:pPr>
            <w:r w:rsidRPr="00CB2AF1">
              <w:rPr>
                <w:rFonts w:hint="eastAsia"/>
                <w:noProof/>
                <w:sz w:val="20"/>
              </w:rPr>
              <w:t>民政局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445931D8" w14:textId="77777777" w:rsidR="00B24EA7" w:rsidRPr="009B7646" w:rsidRDefault="00B24EA7" w:rsidP="009B7646">
            <w:pPr>
              <w:ind w:leftChars="10" w:left="14" w:rightChars="10" w:right="14"/>
              <w:jc w:val="left"/>
              <w:rPr>
                <w:noProof/>
                <w:spacing w:val="-4"/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2CDA0157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272203A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345,464</w:t>
            </w:r>
          </w:p>
        </w:tc>
      </w:tr>
      <w:tr w:rsidR="00B24EA7" w:rsidRPr="00AD121C" w14:paraId="3675D790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E57365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5088D6A3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2C9F0940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6C32B483" w14:textId="77777777" w:rsidR="00B24EA7" w:rsidRPr="002607E1" w:rsidRDefault="00B24EA7" w:rsidP="000160A1">
            <w:pPr>
              <w:ind w:leftChars="220" w:left="308" w:rightChars="10" w:right="14"/>
              <w:jc w:val="distribute"/>
              <w:rPr>
                <w:b/>
                <w:sz w:val="20"/>
              </w:rPr>
            </w:pPr>
            <w:r w:rsidRPr="00CB2AF1">
              <w:rPr>
                <w:rFonts w:hint="eastAsia"/>
                <w:noProof/>
                <w:sz w:val="20"/>
              </w:rPr>
              <w:t>民政業務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704404BE" w14:textId="77777777" w:rsidR="00B24EA7" w:rsidRPr="009B7646" w:rsidRDefault="00B24EA7" w:rsidP="003F2FB0">
            <w:pPr>
              <w:spacing w:line="280" w:lineRule="exact"/>
              <w:ind w:leftChars="10" w:left="14" w:rightChars="10" w:right="14"/>
              <w:jc w:val="both"/>
              <w:rPr>
                <w:b/>
                <w:spacing w:val="6"/>
                <w:sz w:val="20"/>
              </w:rPr>
            </w:pPr>
            <w:r w:rsidRPr="009B7646">
              <w:rPr>
                <w:rFonts w:hint="eastAsia"/>
                <w:noProof/>
                <w:spacing w:val="6"/>
                <w:sz w:val="20"/>
              </w:rPr>
              <w:t>補助經費賸餘款；減列無須保留之計畫經費。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7C76D04D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5220DBC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345,464</w:t>
            </w:r>
          </w:p>
        </w:tc>
      </w:tr>
      <w:tr w:rsidR="00B24EA7" w:rsidRPr="00AD121C" w14:paraId="08E4D074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DB894D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10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3E2F2E95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331ADB47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285B01C5" w14:textId="77777777" w:rsidR="00B24EA7" w:rsidRPr="002607E1" w:rsidRDefault="00B24EA7" w:rsidP="009B7646">
            <w:pPr>
              <w:ind w:leftChars="10" w:left="14" w:rightChars="10" w:right="14"/>
              <w:jc w:val="distribute"/>
              <w:rPr>
                <w:sz w:val="20"/>
              </w:rPr>
            </w:pPr>
            <w:r w:rsidRPr="00CB2AF1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465FA747" w14:textId="77777777" w:rsidR="00B24EA7" w:rsidRPr="002607E1" w:rsidRDefault="00B24EA7" w:rsidP="009B7646">
            <w:pPr>
              <w:ind w:leftChars="10" w:left="14" w:rightChars="10" w:right="14"/>
              <w:jc w:val="left"/>
              <w:rPr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5EA117EC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51F9D5C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B24EA7" w:rsidRPr="00AD121C" w14:paraId="56D97C2F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DB98C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08640DAC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016D42D9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57AA3D9F" w14:textId="77777777" w:rsidR="00B24EA7" w:rsidRPr="002607E1" w:rsidRDefault="00B24EA7" w:rsidP="000160A1">
            <w:pPr>
              <w:ind w:leftChars="120" w:left="168" w:rightChars="10" w:right="14"/>
              <w:jc w:val="distribute"/>
              <w:rPr>
                <w:sz w:val="20"/>
              </w:rPr>
            </w:pPr>
            <w:r w:rsidRPr="00CB2AF1">
              <w:rPr>
                <w:rFonts w:hint="eastAsia"/>
                <w:noProof/>
                <w:sz w:val="20"/>
              </w:rPr>
              <w:t>交通局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390ADED8" w14:textId="77777777" w:rsidR="00B24EA7" w:rsidRPr="00410C8B" w:rsidRDefault="00B24EA7" w:rsidP="009B7646">
            <w:pPr>
              <w:ind w:leftChars="10" w:left="14" w:rightChars="10" w:right="14"/>
              <w:jc w:val="left"/>
              <w:rPr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7113E0DA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2A609FA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B24EA7" w:rsidRPr="00AD121C" w14:paraId="0EF44B19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7DF209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2ABB30BE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6A49AB08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27335316" w14:textId="77777777" w:rsidR="00B24EA7" w:rsidRDefault="00B24EA7" w:rsidP="000160A1">
            <w:pPr>
              <w:ind w:leftChars="220" w:left="308" w:rightChars="10" w:right="14"/>
              <w:jc w:val="distribute"/>
              <w:rPr>
                <w:noProof/>
                <w:spacing w:val="-10"/>
                <w:sz w:val="20"/>
              </w:rPr>
            </w:pPr>
            <w:r w:rsidRPr="00CB2AF1">
              <w:rPr>
                <w:rFonts w:hint="eastAsia"/>
                <w:noProof/>
                <w:sz w:val="20"/>
              </w:rPr>
              <w:t>交通業務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77072C29" w14:textId="77777777" w:rsidR="00B24EA7" w:rsidRPr="0035061A" w:rsidRDefault="00B24EA7" w:rsidP="009B7646">
            <w:pPr>
              <w:ind w:leftChars="10" w:left="14" w:rightChars="10" w:right="14"/>
              <w:jc w:val="left"/>
              <w:rPr>
                <w:noProof/>
                <w:spacing w:val="0"/>
                <w:sz w:val="20"/>
              </w:rPr>
            </w:pPr>
            <w:r w:rsidRPr="0035061A">
              <w:rPr>
                <w:rFonts w:hint="eastAsia"/>
                <w:noProof/>
                <w:spacing w:val="0"/>
                <w:sz w:val="20"/>
              </w:rPr>
              <w:t>減列無須保留之計畫經費。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936116F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A47C8EE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B24EA7" w:rsidRPr="00AD121C" w14:paraId="38893F13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F1C27E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13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71BF2F64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4E8A0471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1FD9394C" w14:textId="77777777" w:rsidR="00B24EA7" w:rsidRDefault="00B24EA7" w:rsidP="009B7646">
            <w:pPr>
              <w:ind w:leftChars="10" w:left="14" w:rightChars="10" w:right="14"/>
              <w:jc w:val="distribute"/>
              <w:rPr>
                <w:noProof/>
                <w:spacing w:val="-10"/>
                <w:sz w:val="20"/>
              </w:rPr>
            </w:pPr>
            <w:r>
              <w:rPr>
                <w:rFonts w:hint="eastAsia"/>
                <w:b/>
                <w:noProof/>
                <w:spacing w:val="-10"/>
                <w:sz w:val="20"/>
              </w:rPr>
              <w:t>環境保護局主管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6B77CEB5" w14:textId="77777777" w:rsidR="00B24EA7" w:rsidRPr="00410C8B" w:rsidRDefault="00B24EA7" w:rsidP="009B7646">
            <w:pPr>
              <w:ind w:leftChars="10" w:left="14" w:rightChars="10" w:right="14"/>
              <w:jc w:val="left"/>
              <w:rPr>
                <w:noProof/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6E41D523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E9A8265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265,434,449</w:t>
            </w:r>
          </w:p>
        </w:tc>
      </w:tr>
      <w:tr w:rsidR="00B24EA7" w:rsidRPr="00AD121C" w14:paraId="5AAFA933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45826A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79A8CD0F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5BCFAD43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4936C412" w14:textId="77777777" w:rsidR="00B24EA7" w:rsidRDefault="00B24EA7" w:rsidP="000160A1">
            <w:pPr>
              <w:ind w:leftChars="120" w:left="168" w:rightChars="10" w:right="14"/>
              <w:jc w:val="distribute"/>
              <w:rPr>
                <w:noProof/>
                <w:spacing w:val="-10"/>
                <w:sz w:val="20"/>
              </w:rPr>
            </w:pPr>
            <w:r w:rsidRPr="00CC07D2">
              <w:rPr>
                <w:rFonts w:hint="eastAsia"/>
                <w:noProof/>
                <w:sz w:val="20"/>
              </w:rPr>
              <w:t>環境保護</w:t>
            </w:r>
            <w:r>
              <w:rPr>
                <w:rFonts w:hint="eastAsia"/>
                <w:noProof/>
                <w:spacing w:val="-10"/>
                <w:sz w:val="20"/>
              </w:rPr>
              <w:t>局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550CD37C" w14:textId="77777777" w:rsidR="00B24EA7" w:rsidRPr="00410C8B" w:rsidRDefault="00B24EA7" w:rsidP="009B7646">
            <w:pPr>
              <w:ind w:leftChars="10" w:left="14" w:rightChars="10" w:right="14"/>
              <w:jc w:val="left"/>
              <w:rPr>
                <w:noProof/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681A19EE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C61B027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B24EA7" w:rsidRPr="00AD121C" w14:paraId="5AB98446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FAEBFC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783BEFF2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2E71091B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417723C1" w14:textId="77777777" w:rsidR="00B24EA7" w:rsidRDefault="00B24EA7" w:rsidP="000160A1">
            <w:pPr>
              <w:ind w:leftChars="220" w:left="308" w:rightChars="10" w:right="14"/>
              <w:jc w:val="distribute"/>
              <w:rPr>
                <w:noProof/>
                <w:spacing w:val="-10"/>
                <w:sz w:val="20"/>
              </w:rPr>
            </w:pPr>
            <w:r w:rsidRPr="00CC07D2">
              <w:rPr>
                <w:rFonts w:hint="eastAsia"/>
                <w:noProof/>
                <w:sz w:val="20"/>
              </w:rPr>
              <w:t>環境保護</w:t>
            </w:r>
            <w:r>
              <w:rPr>
                <w:rFonts w:hint="eastAsia"/>
                <w:noProof/>
                <w:spacing w:val="-10"/>
                <w:sz w:val="20"/>
              </w:rPr>
              <w:t>業務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12A37FE1" w14:textId="77777777" w:rsidR="00B24EA7" w:rsidRPr="0035061A" w:rsidRDefault="00B24EA7" w:rsidP="009B7646">
            <w:pPr>
              <w:ind w:leftChars="10" w:left="14" w:rightChars="10" w:right="14"/>
              <w:jc w:val="left"/>
              <w:rPr>
                <w:noProof/>
                <w:spacing w:val="0"/>
                <w:sz w:val="20"/>
              </w:rPr>
            </w:pPr>
            <w:r w:rsidRPr="0035061A">
              <w:rPr>
                <w:rFonts w:hint="eastAsia"/>
                <w:noProof/>
                <w:spacing w:val="0"/>
                <w:sz w:val="20"/>
              </w:rPr>
              <w:t>減列無須保留之計畫經費。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256D8945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637EE2F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B24EA7" w:rsidRPr="00AD121C" w14:paraId="24768C2A" w14:textId="77777777" w:rsidTr="004431D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48"/>
        </w:trPr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144D5F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17E8E41F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5C842BFD" w14:textId="77777777" w:rsidR="00B24EA7" w:rsidRPr="0035061A" w:rsidRDefault="00B24EA7" w:rsidP="004431D3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559861A0" w14:textId="77777777" w:rsidR="00B24EA7" w:rsidRDefault="00B24EA7" w:rsidP="000160A1">
            <w:pPr>
              <w:snapToGrid w:val="0"/>
              <w:ind w:leftChars="120" w:left="168" w:rightChars="10" w:right="14"/>
              <w:jc w:val="distribute"/>
              <w:rPr>
                <w:noProof/>
                <w:spacing w:val="-10"/>
                <w:sz w:val="20"/>
              </w:rPr>
            </w:pPr>
            <w:r>
              <w:rPr>
                <w:rFonts w:hint="eastAsia"/>
                <w:noProof/>
                <w:spacing w:val="-10"/>
                <w:sz w:val="20"/>
              </w:rPr>
              <w:t>環境清潔稽查大隊</w:t>
            </w:r>
          </w:p>
          <w:p w14:paraId="51E6135C" w14:textId="77777777" w:rsidR="00B24EA7" w:rsidRDefault="00B24EA7" w:rsidP="000160A1">
            <w:pPr>
              <w:snapToGrid w:val="0"/>
              <w:ind w:leftChars="120" w:left="168" w:rightChars="10" w:right="14"/>
              <w:jc w:val="distribute"/>
              <w:rPr>
                <w:noProof/>
                <w:spacing w:val="-10"/>
                <w:sz w:val="20"/>
              </w:rPr>
            </w:pPr>
            <w:r>
              <w:rPr>
                <w:rFonts w:hint="eastAsia"/>
                <w:noProof/>
                <w:spacing w:val="-10"/>
                <w:sz w:val="20"/>
              </w:rPr>
              <w:t>（</w:t>
            </w:r>
            <w:r w:rsidRPr="00051D03">
              <w:rPr>
                <w:rFonts w:hint="eastAsia"/>
                <w:noProof/>
                <w:spacing w:val="-10"/>
                <w:sz w:val="20"/>
              </w:rPr>
              <w:t>環境管理處</w:t>
            </w:r>
            <w:r>
              <w:rPr>
                <w:rFonts w:hint="eastAsia"/>
                <w:noProof/>
                <w:spacing w:val="-10"/>
                <w:sz w:val="20"/>
              </w:rPr>
              <w:t>）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0281A145" w14:textId="77777777" w:rsidR="00B24EA7" w:rsidRPr="00410C8B" w:rsidRDefault="00B24EA7" w:rsidP="009B7646">
            <w:pPr>
              <w:ind w:leftChars="10" w:left="14" w:rightChars="10" w:right="14"/>
              <w:jc w:val="left"/>
              <w:rPr>
                <w:noProof/>
                <w:sz w:val="20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4214764F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60B8EEB" w14:textId="77777777" w:rsidR="00B24EA7" w:rsidRPr="0035061A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265,434,449</w:t>
            </w:r>
          </w:p>
        </w:tc>
      </w:tr>
      <w:tr w:rsidR="00B24EA7" w:rsidRPr="00AD121C" w14:paraId="511E10D9" w14:textId="77777777" w:rsidTr="00D77C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</w:trPr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2F9" w14:textId="77777777" w:rsidR="00B24EA7" w:rsidRPr="0035061A" w:rsidRDefault="00B24EA7" w:rsidP="00D77C83">
            <w:pPr>
              <w:spacing w:afterLines="30" w:after="108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14:paraId="5E6F61BE" w14:textId="77777777" w:rsidR="00B24EA7" w:rsidRPr="0035061A" w:rsidRDefault="00B24EA7" w:rsidP="00D77C83">
            <w:pPr>
              <w:spacing w:afterLines="30" w:after="108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2059674" w14:textId="77777777" w:rsidR="00B24EA7" w:rsidRPr="0035061A" w:rsidRDefault="00B24EA7" w:rsidP="00D77C83">
            <w:pPr>
              <w:spacing w:afterLines="40" w:after="144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5B69D793" w14:textId="77777777" w:rsidR="00B24EA7" w:rsidRDefault="00B24EA7" w:rsidP="00D77C83">
            <w:pPr>
              <w:spacing w:afterLines="40" w:after="144"/>
              <w:ind w:leftChars="220" w:left="308" w:rightChars="10" w:right="14"/>
              <w:jc w:val="distribute"/>
              <w:rPr>
                <w:noProof/>
                <w:spacing w:val="-10"/>
                <w:sz w:val="20"/>
              </w:rPr>
            </w:pPr>
            <w:r w:rsidRPr="00C636FF">
              <w:rPr>
                <w:rFonts w:hint="eastAsia"/>
                <w:noProof/>
                <w:spacing w:val="-10"/>
                <w:sz w:val="20"/>
              </w:rPr>
              <w:t>環境保護</w:t>
            </w:r>
            <w:r>
              <w:rPr>
                <w:rFonts w:hint="eastAsia"/>
                <w:noProof/>
                <w:spacing w:val="-10"/>
                <w:sz w:val="20"/>
              </w:rPr>
              <w:t>業務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068010ED" w14:textId="77777777" w:rsidR="00B24EA7" w:rsidRPr="00F13E4C" w:rsidRDefault="00B24EA7" w:rsidP="00D77C83">
            <w:pPr>
              <w:snapToGrid w:val="0"/>
              <w:spacing w:afterLines="40" w:after="144"/>
              <w:ind w:leftChars="10" w:left="14" w:rightChars="10" w:right="14"/>
              <w:jc w:val="left"/>
              <w:rPr>
                <w:noProof/>
                <w:spacing w:val="2"/>
                <w:sz w:val="20"/>
              </w:rPr>
            </w:pPr>
            <w:r w:rsidRPr="00F13E4C">
              <w:rPr>
                <w:rFonts w:hint="eastAsia"/>
                <w:noProof/>
                <w:spacing w:val="2"/>
                <w:sz w:val="20"/>
              </w:rPr>
              <w:t>尚待釐清支領疑義之清潔獎金；減列無須保留之計畫經費。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7A160480" w14:textId="77777777" w:rsidR="00B24EA7" w:rsidRPr="0035061A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9B78961" w14:textId="77777777" w:rsidR="00B24EA7" w:rsidRPr="0035061A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5061A">
              <w:rPr>
                <w:rFonts w:ascii="細明體" w:eastAsia="細明體" w:hAnsi="細明體"/>
                <w:noProof/>
                <w:spacing w:val="0"/>
                <w:szCs w:val="18"/>
              </w:rPr>
              <w:t>265,434,449</w:t>
            </w:r>
          </w:p>
        </w:tc>
      </w:tr>
      <w:tr w:rsidR="00B24EA7" w:rsidRPr="00B24EA7" w14:paraId="0BC08E7A" w14:textId="77777777" w:rsidTr="00825D7B">
        <w:trPr>
          <w:cantSplit/>
          <w:trHeight w:hRule="exact" w:val="624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4108" w14:textId="77777777" w:rsidR="00B24EA7" w:rsidRPr="00B24EA7" w:rsidRDefault="00B24EA7" w:rsidP="00B24EA7">
            <w:pPr>
              <w:ind w:right="414"/>
              <w:jc w:val="left"/>
              <w:rPr>
                <w:spacing w:val="0"/>
                <w:sz w:val="36"/>
                <w:szCs w:val="36"/>
              </w:rPr>
            </w:pPr>
            <w:r w:rsidRPr="00B24EA7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lastRenderedPageBreak/>
              <w:t>總決算歲出決算</w:t>
            </w:r>
            <w:proofErr w:type="gramStart"/>
            <w:r w:rsidRPr="00B24EA7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B24EA7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表</w:t>
            </w:r>
          </w:p>
        </w:tc>
      </w:tr>
    </w:tbl>
    <w:p w14:paraId="75268521" w14:textId="77777777" w:rsidR="00B24EA7" w:rsidRPr="00E76F63" w:rsidRDefault="00B24EA7" w:rsidP="0005307B">
      <w:pPr>
        <w:spacing w:beforeLines="30" w:before="108" w:line="400" w:lineRule="exact"/>
        <w:ind w:firstLine="400"/>
        <w:rPr>
          <w:spacing w:val="0"/>
        </w:rPr>
      </w:pPr>
      <w:r w:rsidRPr="00E76F63">
        <w:rPr>
          <w:rFonts w:hint="eastAsia"/>
          <w:color w:val="000000"/>
          <w:spacing w:val="0"/>
          <w:sz w:val="20"/>
        </w:rPr>
        <w:t>單位</w:t>
      </w:r>
      <w:r w:rsidRPr="00E76F63">
        <w:rPr>
          <w:color w:val="000000"/>
          <w:spacing w:val="0"/>
          <w:sz w:val="20"/>
        </w:rPr>
        <w:t>：</w:t>
      </w:r>
      <w:r w:rsidRPr="00E76F63">
        <w:rPr>
          <w:rFonts w:hint="eastAsia"/>
          <w:color w:val="000000"/>
          <w:spacing w:val="0"/>
          <w:sz w:val="20"/>
        </w:rPr>
        <w:t>新臺幣元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3"/>
        <w:gridCol w:w="920"/>
        <w:gridCol w:w="1169"/>
        <w:gridCol w:w="1173"/>
        <w:gridCol w:w="1177"/>
        <w:gridCol w:w="1191"/>
        <w:gridCol w:w="1038"/>
        <w:gridCol w:w="1179"/>
        <w:gridCol w:w="1179"/>
      </w:tblGrid>
      <w:tr w:rsidR="009C5F73" w:rsidRPr="00AD121C" w14:paraId="1712A6C7" w14:textId="77777777" w:rsidTr="009C5F73">
        <w:trPr>
          <w:cantSplit/>
          <w:trHeight w:hRule="exact" w:val="516"/>
        </w:trPr>
        <w:tc>
          <w:tcPr>
            <w:tcW w:w="3292" w:type="pct"/>
            <w:gridSpan w:val="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61CE46A3" w14:textId="77777777" w:rsidR="009C5F73" w:rsidRPr="00AD121C" w:rsidRDefault="009C5F73" w:rsidP="007806FC">
            <w:pPr>
              <w:ind w:left="1701" w:right="567"/>
              <w:jc w:val="distribute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 xml:space="preserve">正                                 </w:t>
            </w:r>
            <w:r>
              <w:rPr>
                <w:sz w:val="20"/>
              </w:rPr>
              <w:t xml:space="preserve">  </w:t>
            </w:r>
            <w:r w:rsidRPr="00AD121C">
              <w:rPr>
                <w:rFonts w:hint="eastAsia"/>
                <w:sz w:val="20"/>
              </w:rPr>
              <w:t>數</w:t>
            </w:r>
          </w:p>
        </w:tc>
        <w:tc>
          <w:tcPr>
            <w:tcW w:w="111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78BA99" w14:textId="77777777" w:rsidR="009C5F73" w:rsidRPr="00AD121C" w:rsidRDefault="009C5F73" w:rsidP="007806FC">
            <w:pPr>
              <w:ind w:left="79" w:right="79"/>
              <w:jc w:val="distribute"/>
              <w:rPr>
                <w:b/>
                <w:sz w:val="20"/>
              </w:rPr>
            </w:pPr>
            <w:r w:rsidRPr="00AD121C">
              <w:rPr>
                <w:rFonts w:hint="eastAsia"/>
                <w:b/>
                <w:sz w:val="20"/>
              </w:rPr>
              <w:t>應繳回市庫數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4F9B6230" w14:textId="497AEBA0" w:rsidR="009C5F73" w:rsidRPr="00AD121C" w:rsidRDefault="009C5F73" w:rsidP="009C5F73">
            <w:pPr>
              <w:ind w:left="57" w:right="57"/>
              <w:jc w:val="distribute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 xml:space="preserve"> 備  </w:t>
            </w:r>
            <w:proofErr w:type="gramStart"/>
            <w:r w:rsidRPr="00AD121C">
              <w:rPr>
                <w:rFonts w:hint="eastAsia"/>
                <w:sz w:val="20"/>
              </w:rPr>
              <w:t>註</w:t>
            </w:r>
            <w:proofErr w:type="gramEnd"/>
          </w:p>
        </w:tc>
      </w:tr>
      <w:tr w:rsidR="009C5F73" w:rsidRPr="00AD121C" w14:paraId="2270DF6C" w14:textId="77777777" w:rsidTr="009C5F73">
        <w:trPr>
          <w:cantSplit/>
          <w:trHeight w:hRule="exact" w:val="516"/>
        </w:trPr>
        <w:tc>
          <w:tcPr>
            <w:tcW w:w="923" w:type="pct"/>
            <w:gridSpan w:val="2"/>
            <w:tcBorders>
              <w:left w:val="nil"/>
              <w:bottom w:val="nil"/>
            </w:tcBorders>
            <w:vAlign w:val="center"/>
          </w:tcPr>
          <w:p w14:paraId="4194E3E1" w14:textId="77777777" w:rsidR="009C5F73" w:rsidRPr="00AD121C" w:rsidRDefault="009C5F73" w:rsidP="007806FC">
            <w:pPr>
              <w:ind w:left="55" w:right="91"/>
              <w:jc w:val="distribute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應付數</w:t>
            </w:r>
          </w:p>
        </w:tc>
        <w:tc>
          <w:tcPr>
            <w:tcW w:w="1178" w:type="pct"/>
            <w:gridSpan w:val="2"/>
            <w:tcBorders>
              <w:bottom w:val="nil"/>
            </w:tcBorders>
            <w:vAlign w:val="center"/>
          </w:tcPr>
          <w:p w14:paraId="07F70270" w14:textId="77777777" w:rsidR="009C5F73" w:rsidRPr="00AD121C" w:rsidRDefault="009C5F73" w:rsidP="007806FC">
            <w:pPr>
              <w:ind w:left="55" w:right="91"/>
              <w:jc w:val="distribute"/>
              <w:rPr>
                <w:sz w:val="20"/>
              </w:rPr>
            </w:pPr>
            <w:r w:rsidRPr="00AD121C">
              <w:rPr>
                <w:rFonts w:hint="eastAsia"/>
                <w:color w:val="000000"/>
                <w:sz w:val="20"/>
              </w:rPr>
              <w:t>保留</w:t>
            </w:r>
            <w:r w:rsidRPr="00AD121C">
              <w:rPr>
                <w:rFonts w:hint="eastAsia"/>
                <w:sz w:val="20"/>
              </w:rPr>
              <w:t>數</w:t>
            </w:r>
          </w:p>
        </w:tc>
        <w:tc>
          <w:tcPr>
            <w:tcW w:w="1190" w:type="pct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2A25320B" w14:textId="77777777" w:rsidR="009C5F73" w:rsidRPr="00AD121C" w:rsidRDefault="009C5F73" w:rsidP="007806FC">
            <w:pPr>
              <w:ind w:left="55" w:right="91"/>
              <w:jc w:val="distribute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合計</w:t>
            </w:r>
          </w:p>
        </w:tc>
        <w:tc>
          <w:tcPr>
            <w:tcW w:w="1115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FFDA20A" w14:textId="77777777" w:rsidR="009C5F73" w:rsidRPr="00AD121C" w:rsidRDefault="009C5F73" w:rsidP="007806FC">
            <w:pPr>
              <w:ind w:left="77" w:right="79"/>
              <w:jc w:val="distribute"/>
              <w:rPr>
                <w:b/>
                <w:sz w:val="20"/>
              </w:rPr>
            </w:pPr>
          </w:p>
        </w:tc>
        <w:tc>
          <w:tcPr>
            <w:tcW w:w="593" w:type="pct"/>
            <w:vMerge/>
            <w:tcBorders>
              <w:left w:val="single" w:sz="12" w:space="0" w:color="auto"/>
              <w:right w:val="nil"/>
            </w:tcBorders>
          </w:tcPr>
          <w:p w14:paraId="703E55DC" w14:textId="6C7FEF19" w:rsidR="009C5F73" w:rsidRPr="00AD121C" w:rsidRDefault="009C5F73" w:rsidP="009C5F73">
            <w:pPr>
              <w:wordWrap w:val="0"/>
              <w:ind w:right="414"/>
              <w:rPr>
                <w:sz w:val="20"/>
              </w:rPr>
            </w:pPr>
          </w:p>
        </w:tc>
      </w:tr>
      <w:tr w:rsidR="009C5F73" w:rsidRPr="00AD121C" w14:paraId="61CF7A1B" w14:textId="77777777" w:rsidTr="009C5F73">
        <w:trPr>
          <w:cantSplit/>
          <w:trHeight w:hRule="exact" w:val="516"/>
        </w:trPr>
        <w:tc>
          <w:tcPr>
            <w:tcW w:w="460" w:type="pct"/>
            <w:tcBorders>
              <w:left w:val="nil"/>
              <w:bottom w:val="single" w:sz="4" w:space="0" w:color="auto"/>
            </w:tcBorders>
            <w:vAlign w:val="center"/>
          </w:tcPr>
          <w:p w14:paraId="5F37E782" w14:textId="77777777" w:rsidR="009C5F73" w:rsidRPr="00AD121C" w:rsidRDefault="009C5F73" w:rsidP="007806FC">
            <w:pPr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增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7EB945AF" w14:textId="77777777" w:rsidR="009C5F73" w:rsidRPr="00AD121C" w:rsidRDefault="009C5F73" w:rsidP="007806FC">
            <w:pPr>
              <w:ind w:right="-2"/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減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24B33426" w14:textId="77777777" w:rsidR="009C5F73" w:rsidRPr="00AD121C" w:rsidRDefault="009C5F73" w:rsidP="007806FC">
            <w:pPr>
              <w:ind w:right="-2"/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增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09E46D1A" w14:textId="77777777" w:rsidR="009C5F73" w:rsidRPr="00AD121C" w:rsidRDefault="009C5F73" w:rsidP="007806FC">
            <w:pPr>
              <w:ind w:right="-2"/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減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1B3A2303" w14:textId="77777777" w:rsidR="009C5F73" w:rsidRPr="00AD121C" w:rsidRDefault="009C5F73" w:rsidP="007806FC">
            <w:pPr>
              <w:ind w:right="-2"/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增</w:t>
            </w:r>
          </w:p>
        </w:tc>
        <w:tc>
          <w:tcPr>
            <w:tcW w:w="598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05DF625" w14:textId="77777777" w:rsidR="009C5F73" w:rsidRPr="00AD121C" w:rsidRDefault="009C5F73" w:rsidP="007806FC">
            <w:pPr>
              <w:ind w:right="-2"/>
              <w:jc w:val="center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減</w:t>
            </w:r>
          </w:p>
        </w:tc>
        <w:tc>
          <w:tcPr>
            <w:tcW w:w="522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B8AAEE" w14:textId="77777777" w:rsidR="009C5F73" w:rsidRPr="00AD121C" w:rsidRDefault="009C5F73" w:rsidP="007806FC">
            <w:pPr>
              <w:ind w:left="79" w:right="79"/>
              <w:jc w:val="distribute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剔除數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823CDB" w14:textId="77777777" w:rsidR="009C5F73" w:rsidRPr="00AD121C" w:rsidRDefault="009C5F73" w:rsidP="007806FC">
            <w:pPr>
              <w:ind w:left="79" w:right="79"/>
              <w:jc w:val="distribute"/>
              <w:rPr>
                <w:sz w:val="20"/>
              </w:rPr>
            </w:pPr>
            <w:r w:rsidRPr="00AD121C">
              <w:rPr>
                <w:rFonts w:hint="eastAsia"/>
                <w:sz w:val="20"/>
              </w:rPr>
              <w:t>減列數</w:t>
            </w:r>
          </w:p>
        </w:tc>
        <w:tc>
          <w:tcPr>
            <w:tcW w:w="593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16599F0" w14:textId="77777777" w:rsidR="009C5F73" w:rsidRPr="00AD121C" w:rsidRDefault="009C5F73" w:rsidP="007806FC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9C5F73" w:rsidRPr="00AD121C" w14:paraId="2C85DCD5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C49A1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18DEF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F121F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342,302,138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6F252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104,985,028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4B2370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342,302,138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9B2586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447,632,630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B7B78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BC72C0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105,330,492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8B0684" w14:textId="77777777" w:rsidR="00B24EA7" w:rsidRPr="00E76F63" w:rsidRDefault="00B24EA7" w:rsidP="00E76F63">
            <w:pPr>
              <w:jc w:val="left"/>
              <w:rPr>
                <w:rFonts w:ascii="新細明體" w:eastAsia="細明體" w:hAnsi="新細明體"/>
                <w:b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6A0D81A4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599FE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16B1C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6CFB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76,867,689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C52D6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2B907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76,867,689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B120DA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76,867,689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626D5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4C98D7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903351" w14:textId="77777777" w:rsidR="00B24EA7" w:rsidRPr="00E76F63" w:rsidRDefault="00B24EA7" w:rsidP="00E76F63">
            <w:pPr>
              <w:jc w:val="left"/>
              <w:rPr>
                <w:rFonts w:ascii="新細明體" w:eastAsia="細明體" w:hAnsi="新細明體"/>
                <w:b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42126472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371E8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5986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3F643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76,867,689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B628C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07897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76,867,689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BF09A0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76,867,689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137F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2D97DC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27C08A" w14:textId="77777777" w:rsidR="00B24EA7" w:rsidRPr="00E76F63" w:rsidRDefault="00B24EA7" w:rsidP="00E76F63">
            <w:pPr>
              <w:jc w:val="left"/>
              <w:rPr>
                <w:snapToGrid w:val="0"/>
                <w:spacing w:val="-6"/>
                <w:w w:val="99"/>
                <w:kern w:val="0"/>
                <w:sz w:val="20"/>
              </w:rPr>
            </w:pPr>
          </w:p>
        </w:tc>
      </w:tr>
      <w:tr w:rsidR="009C5F73" w:rsidRPr="00AD121C" w14:paraId="3B84494D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43BFC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E12D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5388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76,867,689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5F03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CC2FA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76,867,689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409A41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76,867,689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A9A9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BA3B32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7DD5EB" w14:textId="77777777" w:rsidR="00B24EA7" w:rsidRPr="00E76F63" w:rsidRDefault="00B24EA7" w:rsidP="00E76F63">
            <w:pPr>
              <w:spacing w:line="260" w:lineRule="exact"/>
              <w:jc w:val="left"/>
              <w:rPr>
                <w:rFonts w:ascii="新細明體" w:eastAsia="細明體" w:hAnsi="新細明體"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43151017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CD9E6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03EF8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C97F2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DEF76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138,805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7865D3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E70EF7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484,269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6063A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99B982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484,269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6E9349" w14:textId="77777777" w:rsidR="00B24EA7" w:rsidRPr="00E76F63" w:rsidRDefault="00B24EA7" w:rsidP="00E76F63">
            <w:pPr>
              <w:spacing w:line="260" w:lineRule="exact"/>
              <w:jc w:val="left"/>
              <w:rPr>
                <w:rFonts w:ascii="新細明體" w:eastAsia="細明體" w:hAnsi="新細明體"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4A6D2BA4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7218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D92A8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FF85E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816F9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138,805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62CCA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D13585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484,269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F1DF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2E315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484,269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2722C0" w14:textId="77777777" w:rsidR="00B24EA7" w:rsidRPr="00E76F63" w:rsidRDefault="00B24EA7" w:rsidP="00E76F63">
            <w:pPr>
              <w:spacing w:line="260" w:lineRule="exact"/>
              <w:jc w:val="left"/>
              <w:rPr>
                <w:rFonts w:ascii="新細明體" w:eastAsia="細明體" w:hAnsi="新細明體"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5306753D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01136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12E45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8C4E3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61EAB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138,805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356AB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40C213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484,269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2389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217257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484,269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2C2EA6" w14:textId="77777777" w:rsidR="00B24EA7" w:rsidRPr="00E76F63" w:rsidRDefault="00B24EA7" w:rsidP="00E76F63">
            <w:pPr>
              <w:snapToGrid w:val="0"/>
              <w:jc w:val="left"/>
              <w:rPr>
                <w:rFonts w:ascii="新細明體" w:eastAsia="細明體" w:hAnsi="新細明體"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60ACF3F8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C8465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FEB5B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50C00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A4546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60,592,196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07036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FDA308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60,592,196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43477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3D6271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60,592,196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F65F26" w14:textId="77777777" w:rsidR="00B24EA7" w:rsidRPr="00E76F63" w:rsidRDefault="00B24EA7" w:rsidP="00E76F63">
            <w:pPr>
              <w:jc w:val="left"/>
              <w:rPr>
                <w:rFonts w:ascii="新細明體" w:eastAsia="細明體" w:hAnsi="新細明體"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6A152579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84FA7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49C59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EE4A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6270C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60,592,196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4A511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7D4F60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60,592,196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AD352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69A22A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60,592,196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7F1A00" w14:textId="77777777" w:rsidR="00B24EA7" w:rsidRPr="00E76F63" w:rsidRDefault="00B24EA7" w:rsidP="00E76F63">
            <w:pPr>
              <w:jc w:val="left"/>
              <w:rPr>
                <w:rFonts w:ascii="新細明體" w:eastAsia="細明體" w:hAnsi="新細明體"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685277E0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B8AFE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00BAA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C46F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BFD4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60,592,196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613EF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B8D128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60,592,196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CE66A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604627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60,592,196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70113E" w14:textId="77777777" w:rsidR="00B24EA7" w:rsidRPr="00E76F63" w:rsidRDefault="00B24EA7" w:rsidP="00E76F63">
            <w:pPr>
              <w:jc w:val="left"/>
              <w:rPr>
                <w:rFonts w:ascii="新細明體" w:eastAsia="細明體" w:hAnsi="新細明體"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3F1C2673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DABFC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BB3B1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982A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265,434,449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59270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44,254,027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FA9C1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265,434,449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802D81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309,688,476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E5FEB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927AB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44,254,027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7B5942" w14:textId="77777777" w:rsidR="00B24EA7" w:rsidRPr="00E76F63" w:rsidRDefault="00B24EA7" w:rsidP="00E76F63">
            <w:pPr>
              <w:jc w:val="left"/>
              <w:rPr>
                <w:rFonts w:ascii="新細明體" w:eastAsia="細明體" w:hAnsi="新細明體"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173EB31F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BE2B8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577A0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AF33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25B42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43,420,960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39C43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4E9367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43,420,960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9A0D1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1B804B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43,420,960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157539" w14:textId="77777777" w:rsidR="00B24EA7" w:rsidRPr="00E76F63" w:rsidRDefault="00B24EA7" w:rsidP="00E76F63">
            <w:pPr>
              <w:jc w:val="left"/>
              <w:rPr>
                <w:rFonts w:ascii="新細明體" w:eastAsia="細明體" w:hAnsi="新細明體"/>
                <w:snapToGrid w:val="0"/>
                <w:spacing w:val="-6"/>
                <w:w w:val="99"/>
                <w:kern w:val="0"/>
                <w:szCs w:val="18"/>
              </w:rPr>
            </w:pPr>
          </w:p>
        </w:tc>
      </w:tr>
      <w:tr w:rsidR="009C5F73" w:rsidRPr="00AD121C" w14:paraId="6A76581F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A7491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6C362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23EE0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2DAAA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43,420,960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B6394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A80AF8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43,420,960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99CA5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BB2388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43,420,960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4EFE15" w14:textId="77777777" w:rsidR="00B24EA7" w:rsidRPr="00E76F63" w:rsidRDefault="00B24EA7" w:rsidP="00E76F63">
            <w:pPr>
              <w:ind w:rightChars="-30" w:right="-42"/>
              <w:jc w:val="left"/>
              <w:rPr>
                <w:rFonts w:ascii="新細明體" w:eastAsia="細明體" w:hAnsi="新細明體"/>
                <w:snapToGrid w:val="0"/>
                <w:spacing w:val="-4"/>
                <w:kern w:val="0"/>
                <w:szCs w:val="18"/>
              </w:rPr>
            </w:pPr>
            <w:r w:rsidRPr="00E76F63">
              <w:rPr>
                <w:rFonts w:hint="eastAsia"/>
                <w:noProof/>
                <w:spacing w:val="-4"/>
                <w:sz w:val="20"/>
              </w:rPr>
              <w:t>市庫未撥款。</w:t>
            </w:r>
          </w:p>
        </w:tc>
      </w:tr>
      <w:tr w:rsidR="009C5F73" w:rsidRPr="00AD121C" w14:paraId="73484395" w14:textId="77777777" w:rsidTr="009C5F73">
        <w:trPr>
          <w:cantSplit/>
          <w:trHeight w:hRule="exact" w:val="748"/>
        </w:trPr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F9E10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FAEDF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4596E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265,434,449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7C88C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833,067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578C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265,434,449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58376D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266,267,516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31A1B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1D388E" w14:textId="77777777" w:rsidR="00B24EA7" w:rsidRPr="00E76F63" w:rsidRDefault="00B24EA7" w:rsidP="00E71EBD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833,067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0F62A6" w14:textId="77777777" w:rsidR="00B24EA7" w:rsidRPr="00E76F63" w:rsidRDefault="00B24EA7" w:rsidP="00E76F63">
            <w:pPr>
              <w:ind w:rightChars="-30" w:right="-42"/>
              <w:jc w:val="left"/>
              <w:rPr>
                <w:rFonts w:ascii="新細明體" w:eastAsia="細明體" w:hAnsi="新細明體"/>
                <w:snapToGrid w:val="0"/>
                <w:spacing w:val="-4"/>
                <w:kern w:val="0"/>
                <w:szCs w:val="18"/>
              </w:rPr>
            </w:pPr>
          </w:p>
        </w:tc>
      </w:tr>
      <w:tr w:rsidR="009C5F73" w:rsidRPr="00AD121C" w14:paraId="772DFC73" w14:textId="77777777" w:rsidTr="00D77C83">
        <w:trPr>
          <w:cantSplit/>
          <w:trHeight w:hRule="exact" w:val="822"/>
        </w:trPr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9DB2" w14:textId="77777777" w:rsidR="00B24EA7" w:rsidRPr="00E76F63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852B" w14:textId="77777777" w:rsidR="00B24EA7" w:rsidRPr="00E76F63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6B62" w14:textId="77777777" w:rsidR="00B24EA7" w:rsidRPr="00E76F63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265,434,449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6140" w14:textId="77777777" w:rsidR="00B24EA7" w:rsidRPr="00E76F63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833,067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9523" w14:textId="77777777" w:rsidR="00B24EA7" w:rsidRPr="00E76F63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265,434,449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14518" w14:textId="77777777" w:rsidR="00B24EA7" w:rsidRPr="00E76F63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266,267,516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7A58" w14:textId="77777777" w:rsidR="00B24EA7" w:rsidRPr="00E76F63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464688" w14:textId="77777777" w:rsidR="00B24EA7" w:rsidRPr="00E76F63" w:rsidRDefault="00B24EA7" w:rsidP="00D77C83">
            <w:pPr>
              <w:spacing w:afterLines="40" w:after="144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76F63">
              <w:rPr>
                <w:rFonts w:ascii="細明體" w:eastAsia="細明體" w:hAnsi="細明體"/>
                <w:noProof/>
                <w:spacing w:val="0"/>
                <w:szCs w:val="18"/>
              </w:rPr>
              <w:t>833,067</w:t>
            </w:r>
          </w:p>
        </w:tc>
        <w:tc>
          <w:tcPr>
            <w:tcW w:w="593" w:type="pc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C8A9A" w14:textId="77777777" w:rsidR="00B24EA7" w:rsidRPr="00E76F63" w:rsidRDefault="00B24EA7" w:rsidP="00D77C83">
            <w:pPr>
              <w:snapToGrid w:val="0"/>
              <w:spacing w:afterLines="40" w:after="144"/>
              <w:ind w:rightChars="-30" w:right="-42"/>
              <w:jc w:val="left"/>
              <w:rPr>
                <w:rFonts w:ascii="新細明體" w:eastAsia="細明體" w:hAnsi="新細明體"/>
                <w:snapToGrid w:val="0"/>
                <w:spacing w:val="-4"/>
                <w:kern w:val="0"/>
                <w:szCs w:val="18"/>
              </w:rPr>
            </w:pPr>
            <w:r w:rsidRPr="00E76F63">
              <w:rPr>
                <w:rFonts w:hint="eastAsia"/>
                <w:noProof/>
                <w:spacing w:val="-4"/>
                <w:sz w:val="20"/>
              </w:rPr>
              <w:t>市庫未撥款。</w:t>
            </w:r>
          </w:p>
        </w:tc>
      </w:tr>
    </w:tbl>
    <w:p w14:paraId="3A3AC50F" w14:textId="77777777" w:rsidR="00B24EA7" w:rsidRDefault="00B24EA7" w:rsidP="00C9761B">
      <w:pPr>
        <w:spacing w:line="100" w:lineRule="exact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8"/>
        <w:gridCol w:w="112"/>
        <w:gridCol w:w="323"/>
        <w:gridCol w:w="323"/>
        <w:gridCol w:w="27"/>
        <w:gridCol w:w="794"/>
        <w:gridCol w:w="964"/>
        <w:gridCol w:w="466"/>
        <w:gridCol w:w="328"/>
        <w:gridCol w:w="98"/>
        <w:gridCol w:w="696"/>
        <w:gridCol w:w="44"/>
        <w:gridCol w:w="920"/>
        <w:gridCol w:w="567"/>
        <w:gridCol w:w="397"/>
        <w:gridCol w:w="431"/>
        <w:gridCol w:w="510"/>
        <w:gridCol w:w="318"/>
        <w:gridCol w:w="646"/>
        <w:gridCol w:w="318"/>
        <w:gridCol w:w="845"/>
        <w:gridCol w:w="12"/>
        <w:gridCol w:w="8"/>
      </w:tblGrid>
      <w:tr w:rsidR="004451B7" w:rsidRPr="004451B7" w14:paraId="57561808" w14:textId="77777777" w:rsidTr="008D67ED">
        <w:trPr>
          <w:cantSplit/>
          <w:trHeight w:hRule="exact" w:val="567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14:paraId="350D3925" w14:textId="2ED2B12A" w:rsidR="004451B7" w:rsidRPr="004451B7" w:rsidRDefault="004451B7" w:rsidP="008D67ED">
            <w:pPr>
              <w:snapToGrid w:val="0"/>
              <w:spacing w:line="460" w:lineRule="exact"/>
              <w:rPr>
                <w:spacing w:val="0"/>
                <w:sz w:val="34"/>
                <w:szCs w:val="34"/>
              </w:rPr>
            </w:pPr>
            <w:r w:rsidRPr="004451B7">
              <w:rPr>
                <w:rFonts w:hint="eastAsia"/>
                <w:b/>
                <w:spacing w:val="0"/>
                <w:sz w:val="36"/>
                <w:szCs w:val="34"/>
                <w:u w:val="single"/>
              </w:rPr>
              <w:t>參</w:t>
            </w:r>
            <w:r w:rsidRPr="004451B7">
              <w:rPr>
                <w:b/>
                <w:spacing w:val="0"/>
                <w:sz w:val="36"/>
                <w:szCs w:val="34"/>
                <w:u w:val="single"/>
              </w:rPr>
              <w:t>、</w:t>
            </w:r>
            <w:r w:rsidRPr="004451B7">
              <w:rPr>
                <w:rFonts w:hint="eastAsia"/>
                <w:b/>
                <w:spacing w:val="0"/>
                <w:sz w:val="36"/>
                <w:szCs w:val="34"/>
                <w:u w:val="single"/>
              </w:rPr>
              <w:t>中華民國</w:t>
            </w:r>
            <w:proofErr w:type="gramStart"/>
            <w:r w:rsidRPr="004451B7">
              <w:rPr>
                <w:rFonts w:hint="eastAsia"/>
                <w:b/>
                <w:spacing w:val="0"/>
                <w:sz w:val="36"/>
                <w:szCs w:val="34"/>
                <w:u w:val="single"/>
              </w:rPr>
              <w:t>113</w:t>
            </w:r>
            <w:proofErr w:type="gramEnd"/>
            <w:r w:rsidRPr="004451B7">
              <w:rPr>
                <w:rFonts w:hint="eastAsia"/>
                <w:b/>
                <w:spacing w:val="0"/>
                <w:sz w:val="36"/>
                <w:szCs w:val="34"/>
                <w:u w:val="single"/>
              </w:rPr>
              <w:t>年度桃園市總決算</w:t>
            </w:r>
          </w:p>
        </w:tc>
      </w:tr>
      <w:tr w:rsidR="000077C7" w:rsidRPr="00411340" w14:paraId="75CA98EC" w14:textId="77777777" w:rsidTr="008D67ED">
        <w:trPr>
          <w:cantSplit/>
          <w:trHeight w:hRule="exact" w:val="510"/>
        </w:trPr>
        <w:tc>
          <w:tcPr>
            <w:tcW w:w="4946" w:type="dxa"/>
            <w:gridSpan w:val="13"/>
            <w:tcBorders>
              <w:top w:val="nil"/>
              <w:left w:val="nil"/>
              <w:right w:val="nil"/>
            </w:tcBorders>
          </w:tcPr>
          <w:p w14:paraId="1CE4D1B6" w14:textId="77777777" w:rsidR="004451B7" w:rsidRPr="00411340" w:rsidRDefault="004451B7" w:rsidP="00A7646B">
            <w:pPr>
              <w:rPr>
                <w:spacing w:val="20"/>
                <w:sz w:val="24"/>
                <w:szCs w:val="24"/>
              </w:rPr>
            </w:pPr>
          </w:p>
        </w:tc>
        <w:tc>
          <w:tcPr>
            <w:tcW w:w="4972" w:type="dxa"/>
            <w:gridSpan w:val="11"/>
            <w:tcBorders>
              <w:top w:val="nil"/>
              <w:left w:val="nil"/>
              <w:right w:val="nil"/>
            </w:tcBorders>
          </w:tcPr>
          <w:p w14:paraId="114DEEB0" w14:textId="77777777" w:rsidR="004451B7" w:rsidRPr="00411340" w:rsidRDefault="004451B7" w:rsidP="00A7646B">
            <w:pPr>
              <w:rPr>
                <w:spacing w:val="20"/>
                <w:sz w:val="24"/>
                <w:szCs w:val="24"/>
              </w:rPr>
            </w:pPr>
          </w:p>
        </w:tc>
      </w:tr>
      <w:tr w:rsidR="00453389" w:rsidRPr="00411340" w14:paraId="648F9361" w14:textId="77777777" w:rsidTr="000077C7">
        <w:trPr>
          <w:cantSplit/>
          <w:trHeight w:hRule="exact" w:val="360"/>
        </w:trPr>
        <w:tc>
          <w:tcPr>
            <w:tcW w:w="3780" w:type="dxa"/>
            <w:gridSpan w:val="9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8597E68" w14:textId="77777777" w:rsidR="00453389" w:rsidRPr="00411340" w:rsidRDefault="00453389" w:rsidP="00A7646B">
            <w:pPr>
              <w:ind w:left="79" w:right="79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科目</w:t>
            </w:r>
          </w:p>
        </w:tc>
        <w:tc>
          <w:tcPr>
            <w:tcW w:w="2653" w:type="dxa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14:paraId="1C53528C" w14:textId="77777777" w:rsidR="00453389" w:rsidRPr="00411340" w:rsidRDefault="00453389" w:rsidP="00A7646B">
            <w:pPr>
              <w:ind w:left="91" w:right="91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修正內容</w:t>
            </w:r>
          </w:p>
        </w:tc>
        <w:tc>
          <w:tcPr>
            <w:tcW w:w="3485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927497" w14:textId="77777777" w:rsidR="00453389" w:rsidRPr="00411340" w:rsidRDefault="00453389" w:rsidP="00A7646B">
            <w:pPr>
              <w:jc w:val="center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修</w:t>
            </w:r>
          </w:p>
        </w:tc>
      </w:tr>
      <w:tr w:rsidR="00453389" w:rsidRPr="00411340" w14:paraId="78D5330A" w14:textId="77777777" w:rsidTr="000077C7">
        <w:trPr>
          <w:cantSplit/>
          <w:trHeight w:hRule="exact" w:val="397"/>
        </w:trPr>
        <w:tc>
          <w:tcPr>
            <w:tcW w:w="3780" w:type="dxa"/>
            <w:gridSpan w:val="9"/>
            <w:vMerge/>
            <w:tcBorders>
              <w:left w:val="nil"/>
            </w:tcBorders>
          </w:tcPr>
          <w:p w14:paraId="7315D7DC" w14:textId="77777777" w:rsidR="00453389" w:rsidRPr="00411340" w:rsidRDefault="00453389" w:rsidP="00A7646B">
            <w:pPr>
              <w:ind w:left="77" w:right="79"/>
              <w:jc w:val="distribute"/>
              <w:rPr>
                <w:sz w:val="20"/>
                <w:szCs w:val="21"/>
              </w:rPr>
            </w:pPr>
          </w:p>
        </w:tc>
        <w:tc>
          <w:tcPr>
            <w:tcW w:w="2653" w:type="dxa"/>
            <w:gridSpan w:val="6"/>
            <w:vMerge/>
            <w:vAlign w:val="center"/>
          </w:tcPr>
          <w:p w14:paraId="28071B25" w14:textId="5B5D307E" w:rsidR="00453389" w:rsidRPr="00411340" w:rsidRDefault="00453389" w:rsidP="00453389">
            <w:pPr>
              <w:wordWrap w:val="0"/>
              <w:ind w:right="414"/>
              <w:rPr>
                <w:sz w:val="20"/>
                <w:szCs w:val="21"/>
              </w:rPr>
            </w:pPr>
          </w:p>
        </w:tc>
        <w:tc>
          <w:tcPr>
            <w:tcW w:w="3485" w:type="dxa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14:paraId="33A9169C" w14:textId="77777777" w:rsidR="00453389" w:rsidRPr="00411340" w:rsidRDefault="00453389" w:rsidP="00A7646B">
            <w:pPr>
              <w:ind w:left="91" w:right="91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減免</w:t>
            </w:r>
            <w:r>
              <w:rPr>
                <w:rFonts w:hint="eastAsia"/>
                <w:sz w:val="20"/>
                <w:szCs w:val="21"/>
              </w:rPr>
              <w:t>(註銷)</w:t>
            </w:r>
            <w:r w:rsidRPr="00411340">
              <w:rPr>
                <w:rFonts w:hint="eastAsia"/>
                <w:sz w:val="20"/>
                <w:szCs w:val="21"/>
              </w:rPr>
              <w:t>數</w:t>
            </w:r>
          </w:p>
        </w:tc>
      </w:tr>
      <w:tr w:rsidR="000077C7" w:rsidRPr="00411340" w14:paraId="5A6EB650" w14:textId="77777777" w:rsidTr="000077C7">
        <w:trPr>
          <w:cantSplit/>
          <w:trHeight w:hRule="exact" w:val="397"/>
        </w:trPr>
        <w:tc>
          <w:tcPr>
            <w:tcW w:w="3780" w:type="dxa"/>
            <w:gridSpan w:val="9"/>
            <w:vMerge/>
            <w:tcBorders>
              <w:left w:val="nil"/>
              <w:bottom w:val="nil"/>
            </w:tcBorders>
          </w:tcPr>
          <w:p w14:paraId="2613F4B4" w14:textId="77777777" w:rsidR="00453389" w:rsidRPr="00411340" w:rsidRDefault="00453389" w:rsidP="00A7646B">
            <w:pPr>
              <w:ind w:left="77" w:right="79"/>
              <w:jc w:val="distribute"/>
              <w:rPr>
                <w:sz w:val="20"/>
                <w:szCs w:val="21"/>
              </w:rPr>
            </w:pPr>
          </w:p>
        </w:tc>
        <w:tc>
          <w:tcPr>
            <w:tcW w:w="2653" w:type="dxa"/>
            <w:gridSpan w:val="6"/>
            <w:vMerge/>
            <w:vAlign w:val="center"/>
          </w:tcPr>
          <w:p w14:paraId="669F70C9" w14:textId="211A4AEF" w:rsidR="00453389" w:rsidRPr="00411340" w:rsidRDefault="00453389" w:rsidP="00453389">
            <w:pPr>
              <w:wordWrap w:val="0"/>
              <w:ind w:right="414"/>
              <w:rPr>
                <w:sz w:val="20"/>
                <w:szCs w:val="21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0DB6AF3B" w14:textId="77777777" w:rsidR="00453389" w:rsidRPr="00411340" w:rsidRDefault="00453389" w:rsidP="00A7646B">
            <w:pPr>
              <w:ind w:left="79" w:right="79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應付數</w:t>
            </w:r>
          </w:p>
        </w:tc>
        <w:tc>
          <w:tcPr>
            <w:tcW w:w="1829" w:type="dxa"/>
            <w:gridSpan w:val="5"/>
            <w:tcBorders>
              <w:bottom w:val="nil"/>
            </w:tcBorders>
            <w:vAlign w:val="center"/>
          </w:tcPr>
          <w:p w14:paraId="346D269A" w14:textId="77777777" w:rsidR="00453389" w:rsidRPr="00411340" w:rsidRDefault="00453389" w:rsidP="00A7646B">
            <w:pPr>
              <w:ind w:left="79" w:right="79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保留數</w:t>
            </w:r>
          </w:p>
        </w:tc>
      </w:tr>
      <w:tr w:rsidR="00015571" w:rsidRPr="00411340" w14:paraId="0A42E23F" w14:textId="77777777" w:rsidTr="000077C7">
        <w:trPr>
          <w:cantSplit/>
          <w:trHeight w:hRule="exact" w:val="397"/>
        </w:trPr>
        <w:tc>
          <w:tcPr>
            <w:tcW w:w="563" w:type="dxa"/>
            <w:tcBorders>
              <w:left w:val="nil"/>
              <w:bottom w:val="single" w:sz="4" w:space="0" w:color="auto"/>
            </w:tcBorders>
            <w:vAlign w:val="center"/>
          </w:tcPr>
          <w:p w14:paraId="64550921" w14:textId="77777777" w:rsidR="00453389" w:rsidRPr="00A75DE4" w:rsidRDefault="00453389" w:rsidP="00A7646B">
            <w:pPr>
              <w:ind w:right="28"/>
              <w:jc w:val="center"/>
              <w:rPr>
                <w:spacing w:val="0"/>
                <w:sz w:val="20"/>
                <w:szCs w:val="21"/>
              </w:rPr>
            </w:pPr>
            <w:r w:rsidRPr="00A75DE4">
              <w:rPr>
                <w:rFonts w:hint="eastAsia"/>
                <w:spacing w:val="0"/>
                <w:sz w:val="20"/>
                <w:szCs w:val="21"/>
              </w:rPr>
              <w:t>年度</w:t>
            </w:r>
          </w:p>
        </w:tc>
        <w:tc>
          <w:tcPr>
            <w:tcW w:w="320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2D4C30AC" w14:textId="77777777" w:rsidR="00453389" w:rsidRPr="00A75DE4" w:rsidRDefault="00453389" w:rsidP="00A7646B">
            <w:pPr>
              <w:jc w:val="center"/>
              <w:rPr>
                <w:spacing w:val="0"/>
                <w:sz w:val="20"/>
                <w:szCs w:val="21"/>
              </w:rPr>
            </w:pPr>
            <w:r w:rsidRPr="00A75DE4">
              <w:rPr>
                <w:rFonts w:hint="eastAsia"/>
                <w:spacing w:val="0"/>
                <w:sz w:val="20"/>
                <w:szCs w:val="21"/>
              </w:rPr>
              <w:t>款</w:t>
            </w:r>
          </w:p>
        </w:tc>
        <w:tc>
          <w:tcPr>
            <w:tcW w:w="323" w:type="dxa"/>
            <w:tcBorders>
              <w:bottom w:val="single" w:sz="4" w:space="0" w:color="auto"/>
            </w:tcBorders>
            <w:vAlign w:val="center"/>
          </w:tcPr>
          <w:p w14:paraId="5EF40FB9" w14:textId="77777777" w:rsidR="00453389" w:rsidRPr="00A75DE4" w:rsidRDefault="00453389" w:rsidP="00A7646B">
            <w:pPr>
              <w:jc w:val="center"/>
              <w:rPr>
                <w:spacing w:val="0"/>
                <w:sz w:val="20"/>
                <w:szCs w:val="21"/>
              </w:rPr>
            </w:pPr>
            <w:r w:rsidRPr="00A75DE4">
              <w:rPr>
                <w:rFonts w:hint="eastAsia"/>
                <w:spacing w:val="0"/>
                <w:sz w:val="20"/>
                <w:szCs w:val="21"/>
              </w:rPr>
              <w:t>項</w:t>
            </w:r>
          </w:p>
        </w:tc>
        <w:tc>
          <w:tcPr>
            <w:tcW w:w="323" w:type="dxa"/>
            <w:tcBorders>
              <w:bottom w:val="single" w:sz="4" w:space="0" w:color="auto"/>
            </w:tcBorders>
            <w:vAlign w:val="center"/>
          </w:tcPr>
          <w:p w14:paraId="540C12DC" w14:textId="77777777" w:rsidR="00453389" w:rsidRPr="00A75DE4" w:rsidRDefault="00453389" w:rsidP="00A7646B">
            <w:pPr>
              <w:jc w:val="center"/>
              <w:rPr>
                <w:spacing w:val="0"/>
                <w:sz w:val="20"/>
                <w:szCs w:val="21"/>
              </w:rPr>
            </w:pPr>
            <w:r w:rsidRPr="00A75DE4">
              <w:rPr>
                <w:rFonts w:hint="eastAsia"/>
                <w:spacing w:val="0"/>
                <w:sz w:val="20"/>
                <w:szCs w:val="21"/>
              </w:rPr>
              <w:t>目</w:t>
            </w:r>
          </w:p>
        </w:tc>
        <w:tc>
          <w:tcPr>
            <w:tcW w:w="2251" w:type="dxa"/>
            <w:gridSpan w:val="4"/>
            <w:tcBorders>
              <w:bottom w:val="single" w:sz="4" w:space="0" w:color="auto"/>
            </w:tcBorders>
            <w:vAlign w:val="center"/>
          </w:tcPr>
          <w:p w14:paraId="6E3C55EA" w14:textId="77777777" w:rsidR="00453389" w:rsidRPr="00411340" w:rsidRDefault="00453389" w:rsidP="00A75DE4">
            <w:pPr>
              <w:ind w:left="79" w:right="79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名稱</w:t>
            </w:r>
          </w:p>
        </w:tc>
        <w:tc>
          <w:tcPr>
            <w:tcW w:w="2653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1BB8E39A" w14:textId="77777777" w:rsidR="00453389" w:rsidRPr="00411340" w:rsidRDefault="00453389" w:rsidP="00A7646B">
            <w:pPr>
              <w:ind w:right="414"/>
              <w:rPr>
                <w:sz w:val="20"/>
                <w:szCs w:val="21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center"/>
          </w:tcPr>
          <w:p w14:paraId="1F004C83" w14:textId="77777777" w:rsidR="00453389" w:rsidRPr="00411340" w:rsidRDefault="00453389" w:rsidP="00A7646B">
            <w:pPr>
              <w:snapToGrid w:val="0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增</w:t>
            </w: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center"/>
          </w:tcPr>
          <w:p w14:paraId="6983EE97" w14:textId="77777777" w:rsidR="00453389" w:rsidRPr="00411340" w:rsidRDefault="00453389" w:rsidP="00A7646B">
            <w:pPr>
              <w:snapToGrid w:val="0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減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center"/>
          </w:tcPr>
          <w:p w14:paraId="05650F1F" w14:textId="77777777" w:rsidR="00453389" w:rsidRPr="00411340" w:rsidRDefault="00453389" w:rsidP="00A7646B">
            <w:pPr>
              <w:snapToGrid w:val="0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增</w:t>
            </w:r>
          </w:p>
        </w:tc>
        <w:tc>
          <w:tcPr>
            <w:tcW w:w="865" w:type="dxa"/>
            <w:gridSpan w:val="3"/>
            <w:tcBorders>
              <w:bottom w:val="single" w:sz="4" w:space="0" w:color="auto"/>
            </w:tcBorders>
            <w:vAlign w:val="center"/>
          </w:tcPr>
          <w:p w14:paraId="1101B9D5" w14:textId="77777777" w:rsidR="00453389" w:rsidRPr="00411340" w:rsidRDefault="00453389" w:rsidP="00A7646B">
            <w:pPr>
              <w:snapToGrid w:val="0"/>
              <w:jc w:val="distribute"/>
              <w:rPr>
                <w:sz w:val="20"/>
                <w:szCs w:val="21"/>
              </w:rPr>
            </w:pPr>
            <w:r w:rsidRPr="00411340">
              <w:rPr>
                <w:rFonts w:hint="eastAsia"/>
                <w:sz w:val="20"/>
                <w:szCs w:val="21"/>
              </w:rPr>
              <w:t>減</w:t>
            </w:r>
          </w:p>
        </w:tc>
      </w:tr>
      <w:tr w:rsidR="00015571" w:rsidRPr="00411340" w14:paraId="7A11FFEA" w14:textId="77777777" w:rsidTr="000077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134"/>
        </w:trPr>
        <w:tc>
          <w:tcPr>
            <w:tcW w:w="563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2EE3166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32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6E9FDD5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323" w:type="dxa"/>
            <w:tcBorders>
              <w:bottom w:val="nil"/>
            </w:tcBorders>
            <w:shd w:val="clear" w:color="auto" w:fill="auto"/>
            <w:vAlign w:val="center"/>
          </w:tcPr>
          <w:p w14:paraId="19BB9DD0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323" w:type="dxa"/>
            <w:tcBorders>
              <w:bottom w:val="nil"/>
            </w:tcBorders>
            <w:shd w:val="clear" w:color="auto" w:fill="auto"/>
            <w:vAlign w:val="center"/>
          </w:tcPr>
          <w:p w14:paraId="4DA1E856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225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575B18C9" w14:textId="77777777" w:rsidR="004451B7" w:rsidRPr="005A5FB0" w:rsidRDefault="004451B7" w:rsidP="00267DDF">
            <w:pPr>
              <w:ind w:leftChars="10" w:left="14" w:rightChars="10" w:right="14"/>
              <w:jc w:val="distribute"/>
              <w:rPr>
                <w:b/>
                <w:spacing w:val="0"/>
                <w:sz w:val="20"/>
              </w:rPr>
            </w:pPr>
            <w:r w:rsidRPr="005A5FB0">
              <w:rPr>
                <w:rFonts w:hint="eastAsia"/>
                <w:b/>
                <w:noProof/>
                <w:spacing w:val="0"/>
                <w:sz w:val="20"/>
              </w:rPr>
              <w:t>合計</w:t>
            </w:r>
          </w:p>
        </w:tc>
        <w:tc>
          <w:tcPr>
            <w:tcW w:w="2653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5CD2C649" w14:textId="77777777" w:rsidR="004451B7" w:rsidRPr="00A75DE4" w:rsidRDefault="004451B7" w:rsidP="00E57BB4">
            <w:pPr>
              <w:ind w:leftChars="10" w:left="14"/>
              <w:jc w:val="left"/>
              <w:rPr>
                <w:b/>
                <w:spacing w:val="0"/>
                <w:sz w:val="20"/>
              </w:rPr>
            </w:pPr>
          </w:p>
        </w:tc>
        <w:tc>
          <w:tcPr>
            <w:tcW w:w="82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D0DD49C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6A22257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50C29E4" w14:textId="77777777" w:rsidR="004451B7" w:rsidRPr="00A75DE4" w:rsidRDefault="004451B7" w:rsidP="00267DDF">
            <w:pPr>
              <w:ind w:rightChars="10" w:right="14" w:firstLineChars="2" w:firstLine="4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/>
                <w:b/>
                <w:noProof/>
                <w:spacing w:val="0"/>
                <w:sz w:val="20"/>
              </w:rPr>
              <w:t>1,394,397</w:t>
            </w:r>
          </w:p>
        </w:tc>
        <w:tc>
          <w:tcPr>
            <w:tcW w:w="86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EAFD1D7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</w:tr>
      <w:tr w:rsidR="00015571" w:rsidRPr="00411340" w14:paraId="62F85270" w14:textId="77777777" w:rsidTr="000077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106"/>
        </w:trPr>
        <w:tc>
          <w:tcPr>
            <w:tcW w:w="5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93B9E8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/>
                <w:b/>
                <w:noProof/>
                <w:spacing w:val="0"/>
                <w:sz w:val="20"/>
              </w:rPr>
              <w:t>108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4FC38A" w14:textId="51DE9706" w:rsidR="004451B7" w:rsidRPr="00A75DE4" w:rsidRDefault="00A75DE4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1</w:t>
            </w:r>
            <w:r w:rsidR="004451B7" w:rsidRPr="00A75DE4">
              <w:rPr>
                <w:rFonts w:ascii="新細明體" w:hAnsi="新細明體"/>
                <w:b/>
                <w:noProof/>
                <w:spacing w:val="0"/>
                <w:sz w:val="20"/>
              </w:rPr>
              <w:t>3</w:t>
            </w: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D38D5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A29F5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225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874A6" w14:textId="77777777" w:rsidR="004451B7" w:rsidRPr="005A5FB0" w:rsidRDefault="004451B7" w:rsidP="00267DDF">
            <w:pPr>
              <w:ind w:leftChars="10" w:left="14" w:rightChars="10" w:right="14" w:firstLineChars="3" w:firstLine="6"/>
              <w:jc w:val="distribute"/>
              <w:rPr>
                <w:b/>
                <w:spacing w:val="0"/>
                <w:sz w:val="20"/>
              </w:rPr>
            </w:pPr>
            <w:r w:rsidRPr="005A5FB0">
              <w:rPr>
                <w:rFonts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265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FB336" w14:textId="77777777" w:rsidR="004451B7" w:rsidRPr="00A75DE4" w:rsidRDefault="004451B7" w:rsidP="00E57BB4">
            <w:pPr>
              <w:ind w:leftChars="10" w:left="14"/>
              <w:jc w:val="left"/>
              <w:rPr>
                <w:b/>
                <w:spacing w:val="0"/>
                <w:sz w:val="20"/>
              </w:rPr>
            </w:pP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AED39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9B5C95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B6E70" w14:textId="77777777" w:rsidR="004451B7" w:rsidRPr="00A75DE4" w:rsidRDefault="004451B7" w:rsidP="00267DDF">
            <w:pPr>
              <w:ind w:rightChars="10" w:right="14" w:firstLineChars="2" w:firstLine="4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/>
                <w:b/>
                <w:noProof/>
                <w:spacing w:val="0"/>
                <w:sz w:val="20"/>
              </w:rPr>
              <w:t>400,680</w:t>
            </w:r>
          </w:p>
        </w:tc>
        <w:tc>
          <w:tcPr>
            <w:tcW w:w="86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0892E7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</w:tr>
      <w:tr w:rsidR="00015571" w:rsidRPr="00411340" w14:paraId="69E6945E" w14:textId="77777777" w:rsidTr="000077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106"/>
        </w:trPr>
        <w:tc>
          <w:tcPr>
            <w:tcW w:w="5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7F82D1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CA7248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8EEC6E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1</w:t>
            </w: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10FB40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225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37E12" w14:textId="77777777" w:rsidR="004451B7" w:rsidRPr="005A5FB0" w:rsidRDefault="004451B7" w:rsidP="00267DDF">
            <w:pPr>
              <w:ind w:leftChars="120" w:left="168" w:rightChars="10" w:right="14"/>
              <w:jc w:val="distribute"/>
              <w:rPr>
                <w:spacing w:val="0"/>
                <w:sz w:val="20"/>
              </w:rPr>
            </w:pPr>
            <w:r w:rsidRPr="005A5FB0">
              <w:rPr>
                <w:rFonts w:hint="eastAsia"/>
                <w:noProof/>
                <w:spacing w:val="0"/>
                <w:sz w:val="20"/>
              </w:rPr>
              <w:t>環境保護局</w:t>
            </w:r>
          </w:p>
        </w:tc>
        <w:tc>
          <w:tcPr>
            <w:tcW w:w="265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85EBE" w14:textId="77777777" w:rsidR="004451B7" w:rsidRPr="00A75DE4" w:rsidRDefault="004451B7" w:rsidP="00E57BB4">
            <w:pPr>
              <w:ind w:leftChars="10" w:left="14"/>
              <w:jc w:val="left"/>
              <w:rPr>
                <w:spacing w:val="0"/>
                <w:sz w:val="20"/>
              </w:rPr>
            </w:pP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A76F92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017FF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550F3" w14:textId="77777777" w:rsidR="004451B7" w:rsidRPr="00A75DE4" w:rsidRDefault="004451B7" w:rsidP="00267DDF">
            <w:pPr>
              <w:ind w:rightChars="10" w:right="14" w:firstLineChars="2" w:firstLine="4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400,680</w:t>
            </w:r>
          </w:p>
        </w:tc>
        <w:tc>
          <w:tcPr>
            <w:tcW w:w="86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F66C7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</w:tr>
      <w:tr w:rsidR="00015571" w:rsidRPr="00411340" w14:paraId="11F9D0C8" w14:textId="77777777" w:rsidTr="000077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106"/>
        </w:trPr>
        <w:tc>
          <w:tcPr>
            <w:tcW w:w="5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D6BD34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256050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CB089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3D3895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2</w:t>
            </w:r>
          </w:p>
        </w:tc>
        <w:tc>
          <w:tcPr>
            <w:tcW w:w="225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08A8A" w14:textId="77777777" w:rsidR="004451B7" w:rsidRPr="005A5FB0" w:rsidRDefault="004451B7" w:rsidP="00E57BB4">
            <w:pPr>
              <w:ind w:leftChars="220" w:left="308" w:rightChars="10" w:right="14"/>
              <w:jc w:val="distribute"/>
              <w:rPr>
                <w:spacing w:val="0"/>
                <w:sz w:val="20"/>
              </w:rPr>
            </w:pPr>
            <w:r w:rsidRPr="005A5FB0">
              <w:rPr>
                <w:rFonts w:hint="eastAsia"/>
                <w:noProof/>
                <w:spacing w:val="0"/>
                <w:sz w:val="20"/>
              </w:rPr>
              <w:t>環境保護業務</w:t>
            </w:r>
          </w:p>
        </w:tc>
        <w:tc>
          <w:tcPr>
            <w:tcW w:w="265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FA4E1" w14:textId="53B1C076" w:rsidR="004451B7" w:rsidRPr="00A75DE4" w:rsidRDefault="004451B7" w:rsidP="00E57BB4">
            <w:pPr>
              <w:ind w:leftChars="10" w:left="14"/>
              <w:jc w:val="left"/>
              <w:rPr>
                <w:spacing w:val="0"/>
                <w:sz w:val="20"/>
              </w:rPr>
            </w:pPr>
            <w:r w:rsidRPr="00A75DE4">
              <w:rPr>
                <w:rFonts w:hint="eastAsia"/>
                <w:noProof/>
                <w:spacing w:val="0"/>
                <w:sz w:val="20"/>
              </w:rPr>
              <w:t>減列</w:t>
            </w:r>
            <w:r w:rsidR="009E305C">
              <w:rPr>
                <w:rFonts w:hint="eastAsia"/>
                <w:noProof/>
                <w:spacing w:val="0"/>
                <w:sz w:val="20"/>
              </w:rPr>
              <w:t>無須</w:t>
            </w:r>
            <w:r w:rsidRPr="00A75DE4">
              <w:rPr>
                <w:rFonts w:hint="eastAsia"/>
                <w:noProof/>
                <w:spacing w:val="0"/>
                <w:sz w:val="20"/>
              </w:rPr>
              <w:t>保留之計畫經費。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250FEC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0B5D1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BC7C0" w14:textId="77777777" w:rsidR="004451B7" w:rsidRPr="00A75DE4" w:rsidRDefault="004451B7" w:rsidP="00267DDF">
            <w:pPr>
              <w:ind w:rightChars="10" w:right="14" w:firstLineChars="2" w:firstLine="4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400,680</w:t>
            </w:r>
          </w:p>
        </w:tc>
        <w:tc>
          <w:tcPr>
            <w:tcW w:w="86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AECC3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</w:tr>
      <w:tr w:rsidR="00015571" w:rsidRPr="00411340" w14:paraId="3739A162" w14:textId="77777777" w:rsidTr="000077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106"/>
        </w:trPr>
        <w:tc>
          <w:tcPr>
            <w:tcW w:w="5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CB3743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/>
                <w:b/>
                <w:noProof/>
                <w:spacing w:val="0"/>
                <w:sz w:val="20"/>
              </w:rPr>
              <w:t>112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13DE6F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/>
                <w:b/>
                <w:noProof/>
                <w:spacing w:val="0"/>
                <w:sz w:val="20"/>
              </w:rPr>
              <w:t>13</w:t>
            </w: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8FAAD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59B17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225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B6579" w14:textId="77777777" w:rsidR="004451B7" w:rsidRPr="005A5FB0" w:rsidRDefault="004451B7" w:rsidP="00267DDF">
            <w:pPr>
              <w:ind w:leftChars="10" w:left="14" w:rightChars="10" w:right="14"/>
              <w:jc w:val="distribute"/>
              <w:rPr>
                <w:b/>
                <w:spacing w:val="0"/>
                <w:sz w:val="20"/>
              </w:rPr>
            </w:pPr>
            <w:r w:rsidRPr="005A5FB0">
              <w:rPr>
                <w:rFonts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265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D09B90" w14:textId="77777777" w:rsidR="004451B7" w:rsidRPr="00A75DE4" w:rsidRDefault="004451B7" w:rsidP="00E57BB4">
            <w:pPr>
              <w:ind w:leftChars="10" w:left="14"/>
              <w:jc w:val="left"/>
              <w:rPr>
                <w:b/>
                <w:spacing w:val="0"/>
                <w:sz w:val="20"/>
              </w:rPr>
            </w:pP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CBD86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2FB232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3ECF2" w14:textId="77777777" w:rsidR="004451B7" w:rsidRPr="00A75DE4" w:rsidRDefault="004451B7" w:rsidP="00267DDF">
            <w:pPr>
              <w:ind w:rightChars="10" w:right="14" w:firstLineChars="2" w:firstLine="4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35F660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</w:tr>
      <w:tr w:rsidR="00015571" w:rsidRPr="00411340" w14:paraId="6DE3DA09" w14:textId="77777777" w:rsidTr="000077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106"/>
        </w:trPr>
        <w:tc>
          <w:tcPr>
            <w:tcW w:w="5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F104A5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4BF1D4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91B39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2</w:t>
            </w: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E61EF2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225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DD719" w14:textId="4819FDBE" w:rsidR="004451B7" w:rsidRPr="005A5FB0" w:rsidRDefault="009E305C" w:rsidP="009E305C">
            <w:pPr>
              <w:spacing w:line="280" w:lineRule="exact"/>
              <w:ind w:leftChars="120" w:left="168" w:rightChars="10" w:right="14"/>
              <w:jc w:val="distribute"/>
              <w:rPr>
                <w:spacing w:val="0"/>
                <w:sz w:val="20"/>
              </w:rPr>
            </w:pPr>
            <w:r w:rsidRPr="009E305C">
              <w:rPr>
                <w:rFonts w:hAnsi="標楷體" w:hint="eastAsia"/>
                <w:noProof/>
                <w:spacing w:val="20"/>
                <w:sz w:val="20"/>
              </w:rPr>
              <w:t>環境清潔稽查大隊</w:t>
            </w:r>
            <w:r>
              <w:rPr>
                <w:rFonts w:ascii="新細明體" w:eastAsia="新細明體" w:hAnsi="新細明體" w:hint="eastAsia"/>
                <w:noProof/>
                <w:spacing w:val="0"/>
                <w:sz w:val="20"/>
              </w:rPr>
              <w:t>（</w:t>
            </w:r>
            <w:r w:rsidR="004451B7" w:rsidRPr="005A5FB0">
              <w:rPr>
                <w:rFonts w:hint="eastAsia"/>
                <w:noProof/>
                <w:spacing w:val="0"/>
                <w:sz w:val="20"/>
              </w:rPr>
              <w:t>環境管理處</w:t>
            </w:r>
            <w:r>
              <w:rPr>
                <w:rFonts w:hAnsi="標楷體" w:hint="eastAsia"/>
                <w:noProof/>
                <w:spacing w:val="0"/>
                <w:sz w:val="20"/>
              </w:rPr>
              <w:t>）</w:t>
            </w:r>
          </w:p>
        </w:tc>
        <w:tc>
          <w:tcPr>
            <w:tcW w:w="265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1A1DD" w14:textId="77777777" w:rsidR="004451B7" w:rsidRPr="00A75DE4" w:rsidRDefault="004451B7" w:rsidP="00E57BB4">
            <w:pPr>
              <w:ind w:leftChars="10" w:left="14"/>
              <w:jc w:val="left"/>
              <w:rPr>
                <w:spacing w:val="0"/>
                <w:sz w:val="20"/>
              </w:rPr>
            </w:pP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5B7592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A5D86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29E58" w14:textId="77777777" w:rsidR="004451B7" w:rsidRPr="00A75DE4" w:rsidRDefault="004451B7" w:rsidP="00267DDF">
            <w:pPr>
              <w:ind w:rightChars="10" w:right="14" w:firstLineChars="2" w:firstLine="4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A16670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</w:tr>
      <w:tr w:rsidR="00015571" w:rsidRPr="00411340" w14:paraId="56DE8B1C" w14:textId="77777777" w:rsidTr="000077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106"/>
        </w:trPr>
        <w:tc>
          <w:tcPr>
            <w:tcW w:w="5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307524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0AD93E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3D0055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28A6E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2</w:t>
            </w:r>
          </w:p>
        </w:tc>
        <w:tc>
          <w:tcPr>
            <w:tcW w:w="225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577BA" w14:textId="77777777" w:rsidR="004451B7" w:rsidRPr="005A5FB0" w:rsidRDefault="004451B7" w:rsidP="00E57BB4">
            <w:pPr>
              <w:ind w:leftChars="220" w:left="308" w:rightChars="10" w:right="14"/>
              <w:jc w:val="distribute"/>
              <w:rPr>
                <w:spacing w:val="0"/>
                <w:sz w:val="20"/>
              </w:rPr>
            </w:pPr>
            <w:r w:rsidRPr="005A5FB0">
              <w:rPr>
                <w:rFonts w:hint="eastAsia"/>
                <w:noProof/>
                <w:spacing w:val="0"/>
                <w:sz w:val="20"/>
              </w:rPr>
              <w:t>環境保護業務</w:t>
            </w:r>
          </w:p>
        </w:tc>
        <w:tc>
          <w:tcPr>
            <w:tcW w:w="265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EE546" w14:textId="77777777" w:rsidR="004451B7" w:rsidRPr="00453389" w:rsidRDefault="004451B7" w:rsidP="00E57BB4">
            <w:pPr>
              <w:spacing w:line="240" w:lineRule="exact"/>
              <w:ind w:leftChars="10" w:left="14"/>
              <w:jc w:val="left"/>
              <w:rPr>
                <w:spacing w:val="6"/>
                <w:sz w:val="20"/>
              </w:rPr>
            </w:pPr>
            <w:r w:rsidRPr="00453389">
              <w:rPr>
                <w:rFonts w:hint="eastAsia"/>
                <w:noProof/>
                <w:spacing w:val="6"/>
                <w:sz w:val="20"/>
              </w:rPr>
              <w:t>減列待釐清支領疑義之清潔獎金經費。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E8BF1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B6A66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DC0B2" w14:textId="77777777" w:rsidR="004451B7" w:rsidRPr="00A75DE4" w:rsidRDefault="004451B7" w:rsidP="00267DDF">
            <w:pPr>
              <w:ind w:rightChars="10" w:right="14" w:firstLineChars="2" w:firstLine="4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626E1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</w:tr>
      <w:tr w:rsidR="00015571" w:rsidRPr="00411340" w14:paraId="424EAF98" w14:textId="77777777" w:rsidTr="000077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106"/>
        </w:trPr>
        <w:tc>
          <w:tcPr>
            <w:tcW w:w="5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8B974D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382E8E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/>
                <w:b/>
                <w:noProof/>
                <w:spacing w:val="0"/>
                <w:sz w:val="20"/>
              </w:rPr>
              <w:t>18</w:t>
            </w: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EBF4C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DABEA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b/>
                <w:spacing w:val="0"/>
                <w:sz w:val="20"/>
              </w:rPr>
            </w:pPr>
          </w:p>
        </w:tc>
        <w:tc>
          <w:tcPr>
            <w:tcW w:w="225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8F9A9" w14:textId="77777777" w:rsidR="004451B7" w:rsidRPr="005A5FB0" w:rsidRDefault="004451B7" w:rsidP="00267DDF">
            <w:pPr>
              <w:ind w:leftChars="10" w:left="14" w:rightChars="10" w:right="14" w:firstLineChars="3" w:firstLine="6"/>
              <w:jc w:val="distribute"/>
              <w:rPr>
                <w:b/>
                <w:spacing w:val="0"/>
                <w:sz w:val="20"/>
              </w:rPr>
            </w:pPr>
            <w:r w:rsidRPr="005A5FB0">
              <w:rPr>
                <w:rFonts w:hint="eastAsia"/>
                <w:b/>
                <w:noProof/>
                <w:spacing w:val="0"/>
                <w:sz w:val="20"/>
              </w:rPr>
              <w:t>水務局主管</w:t>
            </w:r>
          </w:p>
        </w:tc>
        <w:tc>
          <w:tcPr>
            <w:tcW w:w="265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EB770" w14:textId="77777777" w:rsidR="004451B7" w:rsidRPr="00A75DE4" w:rsidRDefault="004451B7" w:rsidP="00E57BB4">
            <w:pPr>
              <w:ind w:leftChars="10" w:left="14"/>
              <w:jc w:val="left"/>
              <w:rPr>
                <w:b/>
                <w:spacing w:val="0"/>
                <w:sz w:val="20"/>
              </w:rPr>
            </w:pP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02504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908C9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2C417" w14:textId="77777777" w:rsidR="004451B7" w:rsidRPr="00A75DE4" w:rsidRDefault="004451B7" w:rsidP="00267DDF">
            <w:pPr>
              <w:ind w:rightChars="10" w:right="14" w:firstLineChars="2" w:firstLine="4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/>
                <w:b/>
                <w:noProof/>
                <w:spacing w:val="0"/>
                <w:sz w:val="20"/>
              </w:rPr>
              <w:t>993,717</w:t>
            </w:r>
          </w:p>
        </w:tc>
        <w:tc>
          <w:tcPr>
            <w:tcW w:w="86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95B42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</w:tr>
      <w:tr w:rsidR="00015571" w:rsidRPr="00411340" w14:paraId="6495BEA1" w14:textId="77777777" w:rsidTr="000077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106"/>
        </w:trPr>
        <w:tc>
          <w:tcPr>
            <w:tcW w:w="56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B33208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93589C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BB549A" w14:textId="77777777" w:rsidR="004451B7" w:rsidRPr="00A75DE4" w:rsidRDefault="004451B7" w:rsidP="00A75DE4">
            <w:pPr>
              <w:ind w:left="30"/>
              <w:jc w:val="center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1</w:t>
            </w:r>
          </w:p>
        </w:tc>
        <w:tc>
          <w:tcPr>
            <w:tcW w:w="3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98291" w14:textId="77777777" w:rsidR="004451B7" w:rsidRPr="00A75DE4" w:rsidRDefault="004451B7" w:rsidP="00A75DE4">
            <w:pPr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225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02E0BA" w14:textId="77777777" w:rsidR="004451B7" w:rsidRPr="005A5FB0" w:rsidRDefault="004451B7" w:rsidP="00267DDF">
            <w:pPr>
              <w:ind w:leftChars="120" w:left="168" w:rightChars="10" w:right="14"/>
              <w:jc w:val="distribute"/>
              <w:rPr>
                <w:spacing w:val="0"/>
                <w:sz w:val="20"/>
              </w:rPr>
            </w:pPr>
            <w:r w:rsidRPr="005A5FB0">
              <w:rPr>
                <w:rFonts w:hint="eastAsia"/>
                <w:noProof/>
                <w:spacing w:val="0"/>
                <w:sz w:val="20"/>
              </w:rPr>
              <w:t>水務局</w:t>
            </w:r>
          </w:p>
        </w:tc>
        <w:tc>
          <w:tcPr>
            <w:tcW w:w="265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3F058" w14:textId="77777777" w:rsidR="004451B7" w:rsidRPr="00A75DE4" w:rsidRDefault="004451B7" w:rsidP="00E57BB4">
            <w:pPr>
              <w:ind w:leftChars="10" w:left="14"/>
              <w:jc w:val="left"/>
              <w:rPr>
                <w:spacing w:val="0"/>
                <w:sz w:val="20"/>
              </w:rPr>
            </w:pP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869B0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B5961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80D347" w14:textId="77777777" w:rsidR="004451B7" w:rsidRPr="00A75DE4" w:rsidRDefault="004451B7" w:rsidP="00267DDF">
            <w:pPr>
              <w:ind w:rightChars="10" w:right="14" w:firstLineChars="2" w:firstLine="4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993,717</w:t>
            </w:r>
          </w:p>
        </w:tc>
        <w:tc>
          <w:tcPr>
            <w:tcW w:w="86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61A25" w14:textId="77777777" w:rsidR="004451B7" w:rsidRPr="00A75DE4" w:rsidRDefault="004451B7" w:rsidP="00267DDF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</w:tr>
      <w:tr w:rsidR="00015571" w:rsidRPr="00411340" w14:paraId="482287D6" w14:textId="77777777" w:rsidTr="008D67E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270"/>
        </w:trPr>
        <w:tc>
          <w:tcPr>
            <w:tcW w:w="56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FBF0160" w14:textId="77777777" w:rsidR="004451B7" w:rsidRPr="00A75DE4" w:rsidRDefault="004451B7" w:rsidP="008D67ED">
            <w:pPr>
              <w:spacing w:afterLines="100" w:after="360"/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3DA4A661" w14:textId="77777777" w:rsidR="004451B7" w:rsidRPr="00A75DE4" w:rsidRDefault="004451B7" w:rsidP="008D67ED">
            <w:pPr>
              <w:spacing w:afterLines="100" w:after="360"/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</w:tcBorders>
            <w:shd w:val="clear" w:color="auto" w:fill="auto"/>
            <w:vAlign w:val="center"/>
          </w:tcPr>
          <w:p w14:paraId="708F9D4B" w14:textId="77777777" w:rsidR="004451B7" w:rsidRPr="00A75DE4" w:rsidRDefault="004451B7" w:rsidP="008D67ED">
            <w:pPr>
              <w:spacing w:afterLines="100" w:after="360"/>
              <w:jc w:val="center"/>
              <w:rPr>
                <w:rFonts w:ascii="新細明體" w:hAnsi="新細明體"/>
                <w:spacing w:val="0"/>
                <w:sz w:val="20"/>
              </w:rPr>
            </w:pPr>
          </w:p>
        </w:tc>
        <w:tc>
          <w:tcPr>
            <w:tcW w:w="323" w:type="dxa"/>
            <w:tcBorders>
              <w:top w:val="nil"/>
            </w:tcBorders>
            <w:shd w:val="clear" w:color="auto" w:fill="auto"/>
            <w:vAlign w:val="center"/>
          </w:tcPr>
          <w:p w14:paraId="50924014" w14:textId="77777777" w:rsidR="004451B7" w:rsidRPr="00A75DE4" w:rsidRDefault="004451B7" w:rsidP="008D67ED">
            <w:pPr>
              <w:spacing w:afterLines="100" w:after="360"/>
              <w:jc w:val="center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2</w:t>
            </w:r>
          </w:p>
        </w:tc>
        <w:tc>
          <w:tcPr>
            <w:tcW w:w="2251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15B12698" w14:textId="77777777" w:rsidR="004451B7" w:rsidRPr="005A5FB0" w:rsidRDefault="004451B7" w:rsidP="008D67ED">
            <w:pPr>
              <w:spacing w:afterLines="100" w:after="360"/>
              <w:ind w:leftChars="220" w:left="308" w:rightChars="10" w:right="14"/>
              <w:jc w:val="distribute"/>
              <w:rPr>
                <w:spacing w:val="0"/>
                <w:sz w:val="20"/>
              </w:rPr>
            </w:pPr>
            <w:r w:rsidRPr="005A5FB0">
              <w:rPr>
                <w:rFonts w:hint="eastAsia"/>
                <w:noProof/>
                <w:spacing w:val="0"/>
                <w:sz w:val="20"/>
              </w:rPr>
              <w:t>水利業務</w:t>
            </w:r>
          </w:p>
        </w:tc>
        <w:tc>
          <w:tcPr>
            <w:tcW w:w="2653" w:type="dxa"/>
            <w:gridSpan w:val="6"/>
            <w:tcBorders>
              <w:top w:val="nil"/>
            </w:tcBorders>
            <w:shd w:val="clear" w:color="auto" w:fill="auto"/>
            <w:vAlign w:val="center"/>
          </w:tcPr>
          <w:p w14:paraId="48225B34" w14:textId="77777777" w:rsidR="004451B7" w:rsidRPr="00A75DE4" w:rsidRDefault="004451B7" w:rsidP="008D67ED">
            <w:pPr>
              <w:spacing w:afterLines="100" w:after="360"/>
              <w:ind w:leftChars="10" w:left="14"/>
              <w:jc w:val="left"/>
              <w:rPr>
                <w:spacing w:val="0"/>
                <w:sz w:val="20"/>
              </w:rPr>
            </w:pPr>
            <w:r w:rsidRPr="00A75DE4">
              <w:rPr>
                <w:rFonts w:hint="eastAsia"/>
                <w:noProof/>
                <w:spacing w:val="0"/>
                <w:sz w:val="20"/>
              </w:rPr>
              <w:t>減列無須保留之計畫經費。</w:t>
            </w:r>
          </w:p>
        </w:tc>
        <w:tc>
          <w:tcPr>
            <w:tcW w:w="82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911A664" w14:textId="77777777" w:rsidR="004451B7" w:rsidRPr="00A75DE4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82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52935A0" w14:textId="77777777" w:rsidR="004451B7" w:rsidRPr="00A75DE4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8FB1928" w14:textId="77777777" w:rsidR="004451B7" w:rsidRPr="00A75DE4" w:rsidRDefault="004451B7" w:rsidP="008D67ED">
            <w:pPr>
              <w:spacing w:afterLines="100" w:after="360"/>
              <w:ind w:rightChars="10" w:right="14" w:firstLineChars="2" w:firstLine="4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/>
                <w:noProof/>
                <w:spacing w:val="0"/>
                <w:sz w:val="20"/>
              </w:rPr>
              <w:t>993,717</w:t>
            </w:r>
          </w:p>
        </w:tc>
        <w:tc>
          <w:tcPr>
            <w:tcW w:w="86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54011229" w14:textId="77777777" w:rsidR="004451B7" w:rsidRPr="00A75DE4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A75DE4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</w:tr>
      <w:tr w:rsidR="004451B7" w:rsidRPr="00E12B62" w14:paraId="7CDBBDCB" w14:textId="77777777" w:rsidTr="001A631A">
        <w:trPr>
          <w:cantSplit/>
          <w:trHeight w:hRule="exact" w:val="584"/>
        </w:trPr>
        <w:tc>
          <w:tcPr>
            <w:tcW w:w="991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14:paraId="6FC1E785" w14:textId="77777777" w:rsidR="004451B7" w:rsidRPr="00E12B62" w:rsidRDefault="004451B7" w:rsidP="001A631A">
            <w:pPr>
              <w:snapToGrid w:val="0"/>
              <w:spacing w:beforeLines="10" w:before="36" w:line="520" w:lineRule="exact"/>
              <w:jc w:val="left"/>
              <w:rPr>
                <w:b/>
                <w:spacing w:val="0"/>
                <w:sz w:val="34"/>
                <w:szCs w:val="34"/>
                <w:u w:val="single"/>
              </w:rPr>
            </w:pPr>
            <w:r w:rsidRPr="00E12B62">
              <w:rPr>
                <w:rFonts w:hint="eastAsia"/>
                <w:b/>
                <w:spacing w:val="0"/>
                <w:sz w:val="36"/>
                <w:szCs w:val="34"/>
                <w:u w:val="single"/>
              </w:rPr>
              <w:lastRenderedPageBreak/>
              <w:t>以前年度歲出轉入數決算</w:t>
            </w:r>
            <w:proofErr w:type="gramStart"/>
            <w:r w:rsidRPr="00E12B62">
              <w:rPr>
                <w:rFonts w:hint="eastAsia"/>
                <w:b/>
                <w:spacing w:val="0"/>
                <w:sz w:val="36"/>
                <w:szCs w:val="34"/>
                <w:u w:val="single"/>
              </w:rPr>
              <w:t>修正數明細</w:t>
            </w:r>
            <w:proofErr w:type="gramEnd"/>
            <w:r w:rsidRPr="00E12B62">
              <w:rPr>
                <w:rFonts w:hint="eastAsia"/>
                <w:b/>
                <w:spacing w:val="0"/>
                <w:sz w:val="36"/>
                <w:szCs w:val="34"/>
                <w:u w:val="single"/>
              </w:rPr>
              <w:t>表</w:t>
            </w:r>
          </w:p>
        </w:tc>
      </w:tr>
      <w:tr w:rsidR="000077C7" w:rsidRPr="00411340" w14:paraId="3704C1F0" w14:textId="77777777" w:rsidTr="000077C7">
        <w:trPr>
          <w:cantSplit/>
          <w:trHeight w:hRule="exact" w:val="567"/>
        </w:trPr>
        <w:tc>
          <w:tcPr>
            <w:tcW w:w="4206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150D04EB" w14:textId="77777777" w:rsidR="004451B7" w:rsidRPr="00411340" w:rsidRDefault="004451B7" w:rsidP="00A7646B">
            <w:pPr>
              <w:rPr>
                <w:sz w:val="24"/>
                <w:szCs w:val="24"/>
              </w:rPr>
            </w:pPr>
          </w:p>
        </w:tc>
        <w:tc>
          <w:tcPr>
            <w:tcW w:w="5712" w:type="dxa"/>
            <w:gridSpan w:val="13"/>
            <w:tcBorders>
              <w:top w:val="nil"/>
              <w:left w:val="nil"/>
              <w:right w:val="nil"/>
            </w:tcBorders>
            <w:vAlign w:val="bottom"/>
          </w:tcPr>
          <w:p w14:paraId="2F825BB4" w14:textId="77777777" w:rsidR="004451B7" w:rsidRPr="0007307E" w:rsidRDefault="004451B7" w:rsidP="00A7646B">
            <w:pPr>
              <w:ind w:right="7"/>
              <w:rPr>
                <w:spacing w:val="0"/>
                <w:sz w:val="20"/>
              </w:rPr>
            </w:pPr>
            <w:r w:rsidRPr="0007307E">
              <w:rPr>
                <w:rFonts w:hint="eastAsia"/>
                <w:spacing w:val="0"/>
                <w:sz w:val="20"/>
              </w:rPr>
              <w:t>單位</w:t>
            </w:r>
            <w:r w:rsidRPr="0007307E">
              <w:rPr>
                <w:spacing w:val="0"/>
                <w:sz w:val="20"/>
              </w:rPr>
              <w:t>：</w:t>
            </w:r>
            <w:r w:rsidRPr="0007307E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4A2D4C" w:rsidRPr="00411340" w14:paraId="466C25E7" w14:textId="77777777" w:rsidTr="000077C7">
        <w:trPr>
          <w:gridAfter w:val="2"/>
          <w:wAfter w:w="20" w:type="dxa"/>
          <w:cantSplit/>
          <w:trHeight w:hRule="exact" w:val="360"/>
        </w:trPr>
        <w:tc>
          <w:tcPr>
            <w:tcW w:w="6830" w:type="dxa"/>
            <w:gridSpan w:val="1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C90DAD8" w14:textId="77777777" w:rsidR="004A2D4C" w:rsidRPr="00411340" w:rsidRDefault="004A2D4C" w:rsidP="00A7646B">
            <w:pPr>
              <w:ind w:left="1701" w:right="1985"/>
              <w:jc w:val="distribute"/>
              <w:rPr>
                <w:sz w:val="20"/>
              </w:rPr>
            </w:pPr>
            <w:r w:rsidRPr="00411340">
              <w:rPr>
                <w:rFonts w:hint="eastAsia"/>
                <w:sz w:val="20"/>
              </w:rPr>
              <w:t>正數</w:t>
            </w:r>
          </w:p>
        </w:tc>
        <w:tc>
          <w:tcPr>
            <w:tcW w:w="1905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C287552" w14:textId="21FFCEA8" w:rsidR="004A2D4C" w:rsidRPr="00DD6F82" w:rsidRDefault="004A2D4C" w:rsidP="004A2D4C">
            <w:pPr>
              <w:ind w:left="91" w:right="91"/>
              <w:jc w:val="distribute"/>
              <w:rPr>
                <w:b/>
                <w:sz w:val="20"/>
              </w:rPr>
            </w:pPr>
            <w:r w:rsidRPr="00DD6F82">
              <w:rPr>
                <w:rFonts w:hint="eastAsia"/>
                <w:b/>
                <w:sz w:val="20"/>
              </w:rPr>
              <w:t>應繳回市庫數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729B75C" w14:textId="194C6AD8" w:rsidR="004A2D4C" w:rsidRPr="00015571" w:rsidRDefault="004A2D4C" w:rsidP="0068441C">
            <w:pPr>
              <w:ind w:left="57" w:right="57"/>
              <w:jc w:val="distribute"/>
              <w:rPr>
                <w:spacing w:val="0"/>
                <w:sz w:val="20"/>
              </w:rPr>
            </w:pPr>
          </w:p>
        </w:tc>
      </w:tr>
      <w:tr w:rsidR="000077C7" w:rsidRPr="00411340" w14:paraId="62F5D57D" w14:textId="77777777" w:rsidTr="000077C7">
        <w:trPr>
          <w:gridAfter w:val="1"/>
          <w:wAfter w:w="8" w:type="dxa"/>
          <w:cantSplit/>
          <w:trHeight w:hRule="exact" w:val="365"/>
        </w:trPr>
        <w:tc>
          <w:tcPr>
            <w:tcW w:w="3314" w:type="dxa"/>
            <w:gridSpan w:val="8"/>
            <w:tcBorders>
              <w:left w:val="nil"/>
              <w:bottom w:val="nil"/>
            </w:tcBorders>
            <w:vAlign w:val="center"/>
          </w:tcPr>
          <w:p w14:paraId="3DF6F4D2" w14:textId="21CCA01A" w:rsidR="000077C7" w:rsidRPr="00411340" w:rsidRDefault="000077C7" w:rsidP="00A7646B">
            <w:pPr>
              <w:ind w:left="91" w:right="9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  <w:tc>
          <w:tcPr>
            <w:tcW w:w="3516" w:type="dxa"/>
            <w:gridSpan w:val="8"/>
            <w:tcBorders>
              <w:right w:val="single" w:sz="12" w:space="0" w:color="auto"/>
            </w:tcBorders>
            <w:vAlign w:val="center"/>
          </w:tcPr>
          <w:p w14:paraId="461AF754" w14:textId="77777777" w:rsidR="000077C7" w:rsidRPr="00411340" w:rsidRDefault="000077C7" w:rsidP="00A7646B">
            <w:pPr>
              <w:ind w:left="91" w:right="91"/>
              <w:jc w:val="distribute"/>
              <w:rPr>
                <w:sz w:val="20"/>
              </w:rPr>
            </w:pPr>
            <w:r w:rsidRPr="00411340">
              <w:rPr>
                <w:rFonts w:hint="eastAsia"/>
                <w:sz w:val="20"/>
              </w:rPr>
              <w:t>未</w:t>
            </w:r>
            <w:proofErr w:type="gramStart"/>
            <w:r w:rsidRPr="00411340">
              <w:rPr>
                <w:rFonts w:hint="eastAsia"/>
                <w:sz w:val="20"/>
              </w:rPr>
              <w:t>結清數</w:t>
            </w:r>
            <w:proofErr w:type="gramEnd"/>
          </w:p>
        </w:tc>
        <w:tc>
          <w:tcPr>
            <w:tcW w:w="1905" w:type="dxa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F1F98" w14:textId="449FE308" w:rsidR="000077C7" w:rsidRPr="00411340" w:rsidRDefault="000077C7" w:rsidP="00576116">
            <w:pPr>
              <w:ind w:firstLine="400"/>
              <w:jc w:val="distribute"/>
              <w:rPr>
                <w:sz w:val="20"/>
              </w:rPr>
            </w:pPr>
          </w:p>
        </w:tc>
        <w:tc>
          <w:tcPr>
            <w:tcW w:w="1175" w:type="dxa"/>
            <w:gridSpan w:val="3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74BBC808" w14:textId="106B83D0" w:rsidR="000077C7" w:rsidRPr="0068441C" w:rsidRDefault="000077C7" w:rsidP="000077C7">
            <w:pPr>
              <w:ind w:left="57" w:right="57"/>
              <w:jc w:val="distribute"/>
              <w:rPr>
                <w:sz w:val="20"/>
              </w:rPr>
            </w:pPr>
            <w:r w:rsidRPr="00015571"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0077C7" w:rsidRPr="00411340" w14:paraId="63240157" w14:textId="77777777" w:rsidTr="000077C7">
        <w:trPr>
          <w:gridAfter w:val="1"/>
          <w:wAfter w:w="8" w:type="dxa"/>
          <w:cantSplit/>
          <w:trHeight w:hRule="exact" w:val="397"/>
        </w:trPr>
        <w:tc>
          <w:tcPr>
            <w:tcW w:w="1556" w:type="dxa"/>
            <w:gridSpan w:val="6"/>
            <w:tcBorders>
              <w:left w:val="nil"/>
              <w:bottom w:val="nil"/>
            </w:tcBorders>
            <w:vAlign w:val="center"/>
          </w:tcPr>
          <w:p w14:paraId="0C0BFC8C" w14:textId="77777777" w:rsidR="000077C7" w:rsidRPr="00411340" w:rsidRDefault="000077C7" w:rsidP="007776ED">
            <w:pPr>
              <w:ind w:left="79" w:right="79"/>
              <w:jc w:val="distribute"/>
              <w:rPr>
                <w:sz w:val="20"/>
              </w:rPr>
            </w:pPr>
            <w:r w:rsidRPr="00411340">
              <w:rPr>
                <w:rFonts w:hint="eastAsia"/>
                <w:sz w:val="20"/>
              </w:rPr>
              <w:t>應付數</w:t>
            </w:r>
          </w:p>
        </w:tc>
        <w:tc>
          <w:tcPr>
            <w:tcW w:w="1758" w:type="dxa"/>
            <w:gridSpan w:val="2"/>
            <w:tcBorders>
              <w:left w:val="nil"/>
              <w:bottom w:val="nil"/>
            </w:tcBorders>
            <w:vAlign w:val="center"/>
          </w:tcPr>
          <w:p w14:paraId="42E43C0F" w14:textId="77777777" w:rsidR="000077C7" w:rsidRPr="00411340" w:rsidRDefault="000077C7" w:rsidP="007776ED">
            <w:pPr>
              <w:ind w:left="79" w:right="79"/>
              <w:jc w:val="distribute"/>
              <w:rPr>
                <w:sz w:val="20"/>
              </w:rPr>
            </w:pPr>
            <w:r w:rsidRPr="00411340">
              <w:rPr>
                <w:rFonts w:hint="eastAsia"/>
                <w:sz w:val="20"/>
              </w:rPr>
              <w:t>保留數</w:t>
            </w:r>
          </w:p>
        </w:tc>
        <w:tc>
          <w:tcPr>
            <w:tcW w:w="1588" w:type="dxa"/>
            <w:gridSpan w:val="4"/>
            <w:tcBorders>
              <w:bottom w:val="nil"/>
            </w:tcBorders>
            <w:vAlign w:val="center"/>
          </w:tcPr>
          <w:p w14:paraId="48E0E3F0" w14:textId="77777777" w:rsidR="000077C7" w:rsidRPr="00411340" w:rsidRDefault="000077C7" w:rsidP="007776ED">
            <w:pPr>
              <w:ind w:left="79" w:right="79"/>
              <w:jc w:val="distribute"/>
              <w:rPr>
                <w:sz w:val="20"/>
              </w:rPr>
            </w:pPr>
            <w:r w:rsidRPr="00411340">
              <w:rPr>
                <w:rFonts w:hint="eastAsia"/>
                <w:sz w:val="20"/>
              </w:rPr>
              <w:t>應付數</w:t>
            </w:r>
          </w:p>
        </w:tc>
        <w:tc>
          <w:tcPr>
            <w:tcW w:w="1928" w:type="dxa"/>
            <w:gridSpan w:val="4"/>
            <w:tcBorders>
              <w:bottom w:val="nil"/>
              <w:right w:val="single" w:sz="12" w:space="0" w:color="auto"/>
            </w:tcBorders>
            <w:vAlign w:val="center"/>
          </w:tcPr>
          <w:p w14:paraId="76955BE1" w14:textId="77777777" w:rsidR="000077C7" w:rsidRPr="00411340" w:rsidRDefault="000077C7" w:rsidP="007776ED">
            <w:pPr>
              <w:ind w:left="79" w:right="79"/>
              <w:jc w:val="distribute"/>
              <w:rPr>
                <w:sz w:val="20"/>
              </w:rPr>
            </w:pPr>
            <w:r w:rsidRPr="00411340">
              <w:rPr>
                <w:rFonts w:hint="eastAsia"/>
                <w:sz w:val="20"/>
              </w:rPr>
              <w:t>保留數</w:t>
            </w:r>
          </w:p>
        </w:tc>
        <w:tc>
          <w:tcPr>
            <w:tcW w:w="94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BBF2AB4" w14:textId="4066E502" w:rsidR="000077C7" w:rsidRPr="007776ED" w:rsidRDefault="000077C7" w:rsidP="000077C7">
            <w:pPr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r w:rsidRPr="007776ED">
              <w:rPr>
                <w:rFonts w:hint="eastAsia"/>
                <w:spacing w:val="0"/>
                <w:sz w:val="20"/>
              </w:rPr>
              <w:t>剔除數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F2C3F1" w14:textId="2F53169A" w:rsidR="000077C7" w:rsidRPr="007776ED" w:rsidRDefault="000077C7" w:rsidP="007776ED">
            <w:pPr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r w:rsidRPr="007776ED">
              <w:rPr>
                <w:rFonts w:hint="eastAsia"/>
                <w:spacing w:val="0"/>
                <w:sz w:val="20"/>
              </w:rPr>
              <w:t>減列數</w:t>
            </w:r>
          </w:p>
        </w:tc>
        <w:tc>
          <w:tcPr>
            <w:tcW w:w="1175" w:type="dxa"/>
            <w:gridSpan w:val="3"/>
            <w:vMerge/>
            <w:tcBorders>
              <w:left w:val="single" w:sz="12" w:space="0" w:color="auto"/>
              <w:bottom w:val="nil"/>
              <w:right w:val="nil"/>
            </w:tcBorders>
          </w:tcPr>
          <w:p w14:paraId="2E53E279" w14:textId="0ACE6F36" w:rsidR="000077C7" w:rsidRPr="0068441C" w:rsidRDefault="000077C7" w:rsidP="0068441C">
            <w:pPr>
              <w:ind w:left="57" w:right="57"/>
              <w:jc w:val="distribute"/>
              <w:rPr>
                <w:sz w:val="20"/>
              </w:rPr>
            </w:pPr>
          </w:p>
        </w:tc>
      </w:tr>
      <w:tr w:rsidR="000077C7" w:rsidRPr="00411340" w14:paraId="5A61F2E9" w14:textId="77777777" w:rsidTr="000077C7">
        <w:trPr>
          <w:gridAfter w:val="1"/>
          <w:wAfter w:w="8" w:type="dxa"/>
          <w:cantSplit/>
          <w:trHeight w:hRule="exact" w:val="397"/>
        </w:trPr>
        <w:tc>
          <w:tcPr>
            <w:tcW w:w="771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77544816" w14:textId="77777777" w:rsidR="000077C7" w:rsidRPr="00576116" w:rsidRDefault="000077C7" w:rsidP="00AF171C">
            <w:pPr>
              <w:snapToGrid w:val="0"/>
              <w:jc w:val="distribute"/>
              <w:rPr>
                <w:sz w:val="20"/>
                <w:szCs w:val="21"/>
              </w:rPr>
            </w:pPr>
            <w:r w:rsidRPr="00576116">
              <w:rPr>
                <w:rFonts w:hint="eastAsia"/>
                <w:sz w:val="20"/>
                <w:szCs w:val="21"/>
              </w:rPr>
              <w:t>增</w:t>
            </w:r>
          </w:p>
        </w:tc>
        <w:tc>
          <w:tcPr>
            <w:tcW w:w="785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775E59E4" w14:textId="77777777" w:rsidR="000077C7" w:rsidRPr="00576116" w:rsidRDefault="000077C7" w:rsidP="00AF171C">
            <w:pPr>
              <w:snapToGrid w:val="0"/>
              <w:jc w:val="distribute"/>
              <w:rPr>
                <w:sz w:val="20"/>
                <w:szCs w:val="21"/>
              </w:rPr>
            </w:pPr>
            <w:r w:rsidRPr="00576116">
              <w:rPr>
                <w:rFonts w:hint="eastAsia"/>
                <w:sz w:val="20"/>
                <w:szCs w:val="21"/>
              </w:rPr>
              <w:t>減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9AB813A" w14:textId="77777777" w:rsidR="000077C7" w:rsidRPr="00576116" w:rsidRDefault="000077C7" w:rsidP="00AF171C">
            <w:pPr>
              <w:snapToGrid w:val="0"/>
              <w:jc w:val="distribute"/>
              <w:rPr>
                <w:sz w:val="20"/>
                <w:szCs w:val="21"/>
              </w:rPr>
            </w:pPr>
            <w:r w:rsidRPr="00576116">
              <w:rPr>
                <w:rFonts w:hint="eastAsia"/>
                <w:sz w:val="20"/>
                <w:szCs w:val="21"/>
              </w:rPr>
              <w:t>增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43898295" w14:textId="77777777" w:rsidR="000077C7" w:rsidRPr="00576116" w:rsidRDefault="000077C7" w:rsidP="00AF171C">
            <w:pPr>
              <w:snapToGrid w:val="0"/>
              <w:jc w:val="distribute"/>
              <w:rPr>
                <w:sz w:val="20"/>
                <w:szCs w:val="21"/>
              </w:rPr>
            </w:pPr>
            <w:r w:rsidRPr="00576116">
              <w:rPr>
                <w:rFonts w:hint="eastAsia"/>
                <w:sz w:val="20"/>
                <w:szCs w:val="21"/>
              </w:rPr>
              <w:t>減</w:t>
            </w: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vAlign w:val="center"/>
          </w:tcPr>
          <w:p w14:paraId="0D63795B" w14:textId="77777777" w:rsidR="000077C7" w:rsidRPr="00576116" w:rsidRDefault="000077C7" w:rsidP="00AF171C">
            <w:pPr>
              <w:snapToGrid w:val="0"/>
              <w:jc w:val="distribute"/>
              <w:rPr>
                <w:sz w:val="20"/>
                <w:szCs w:val="21"/>
              </w:rPr>
            </w:pPr>
            <w:r w:rsidRPr="00576116">
              <w:rPr>
                <w:rFonts w:hint="eastAsia"/>
                <w:sz w:val="20"/>
                <w:szCs w:val="21"/>
              </w:rPr>
              <w:t>增</w:t>
            </w: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vAlign w:val="center"/>
          </w:tcPr>
          <w:p w14:paraId="3C3348C3" w14:textId="77777777" w:rsidR="000077C7" w:rsidRPr="00576116" w:rsidRDefault="000077C7" w:rsidP="00AF171C">
            <w:pPr>
              <w:snapToGrid w:val="0"/>
              <w:jc w:val="distribute"/>
              <w:rPr>
                <w:sz w:val="20"/>
                <w:szCs w:val="21"/>
              </w:rPr>
            </w:pPr>
            <w:r w:rsidRPr="00576116">
              <w:rPr>
                <w:rFonts w:hint="eastAsia"/>
                <w:sz w:val="20"/>
                <w:szCs w:val="21"/>
              </w:rPr>
              <w:t>減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center"/>
          </w:tcPr>
          <w:p w14:paraId="167B3D3B" w14:textId="77777777" w:rsidR="000077C7" w:rsidRPr="00576116" w:rsidRDefault="000077C7" w:rsidP="00AF171C">
            <w:pPr>
              <w:snapToGrid w:val="0"/>
              <w:jc w:val="distribute"/>
              <w:rPr>
                <w:sz w:val="20"/>
                <w:szCs w:val="21"/>
              </w:rPr>
            </w:pPr>
            <w:r w:rsidRPr="00576116">
              <w:rPr>
                <w:rFonts w:hint="eastAsia"/>
                <w:sz w:val="20"/>
                <w:szCs w:val="21"/>
              </w:rPr>
              <w:t>增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0E8B27D" w14:textId="77777777" w:rsidR="000077C7" w:rsidRPr="00576116" w:rsidRDefault="000077C7" w:rsidP="00AF171C">
            <w:pPr>
              <w:snapToGrid w:val="0"/>
              <w:jc w:val="distribute"/>
              <w:rPr>
                <w:sz w:val="20"/>
                <w:szCs w:val="21"/>
              </w:rPr>
            </w:pPr>
            <w:r w:rsidRPr="00576116">
              <w:rPr>
                <w:rFonts w:hint="eastAsia"/>
                <w:sz w:val="20"/>
                <w:szCs w:val="21"/>
              </w:rPr>
              <w:t>減</w:t>
            </w:r>
          </w:p>
        </w:tc>
        <w:tc>
          <w:tcPr>
            <w:tcW w:w="94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425C6" w14:textId="4BD860D6" w:rsidR="000077C7" w:rsidRPr="00411340" w:rsidRDefault="000077C7" w:rsidP="003E14B5">
            <w:pPr>
              <w:ind w:leftChars="20" w:left="28" w:rightChars="20" w:right="28"/>
              <w:jc w:val="distribute"/>
              <w:rPr>
                <w:sz w:val="20"/>
              </w:rPr>
            </w:pPr>
          </w:p>
        </w:tc>
        <w:tc>
          <w:tcPr>
            <w:tcW w:w="964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F9F7E6" w14:textId="5D34FF1B" w:rsidR="000077C7" w:rsidRPr="00411340" w:rsidRDefault="000077C7" w:rsidP="003E14B5">
            <w:pPr>
              <w:ind w:leftChars="20" w:left="28" w:rightChars="20" w:right="28"/>
              <w:jc w:val="distribute"/>
              <w:rPr>
                <w:sz w:val="2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6DA7D34C" w14:textId="23AB9E96" w:rsidR="000077C7" w:rsidRPr="0068441C" w:rsidRDefault="000077C7" w:rsidP="0068441C">
            <w:pPr>
              <w:ind w:left="57" w:right="57"/>
              <w:jc w:val="distribute"/>
              <w:rPr>
                <w:sz w:val="20"/>
              </w:rPr>
            </w:pPr>
          </w:p>
        </w:tc>
      </w:tr>
      <w:tr w:rsidR="0007307E" w:rsidRPr="00411340" w14:paraId="08BA484D" w14:textId="77777777" w:rsidTr="000077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134"/>
        </w:trPr>
        <w:tc>
          <w:tcPr>
            <w:tcW w:w="7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AB0BF90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69B1FF3B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center"/>
          </w:tcPr>
          <w:p w14:paraId="6C996774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bottom w:val="nil"/>
            </w:tcBorders>
            <w:shd w:val="clear" w:color="auto" w:fill="auto"/>
            <w:vAlign w:val="center"/>
          </w:tcPr>
          <w:p w14:paraId="5422B1FE" w14:textId="77777777" w:rsidR="004451B7" w:rsidRPr="00453389" w:rsidRDefault="004451B7" w:rsidP="005A020A">
            <w:pPr>
              <w:ind w:rightChars="10" w:right="14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/>
                <w:b/>
                <w:noProof/>
                <w:spacing w:val="0"/>
                <w:sz w:val="20"/>
              </w:rPr>
              <w:t>8,284,870</w:t>
            </w:r>
          </w:p>
        </w:tc>
        <w:tc>
          <w:tcPr>
            <w:tcW w:w="79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21349FE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90A849E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E7817" w14:textId="77777777" w:rsidR="004451B7" w:rsidRPr="00453389" w:rsidRDefault="004451B7" w:rsidP="005A020A">
            <w:pPr>
              <w:ind w:rightChars="10" w:right="14" w:firstLineChars="35" w:firstLine="7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8,284,870</w:t>
            </w:r>
          </w:p>
        </w:tc>
        <w:tc>
          <w:tcPr>
            <w:tcW w:w="964" w:type="dxa"/>
            <w:gridSpan w:val="2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A1EA43" w14:textId="77777777" w:rsidR="004451B7" w:rsidRPr="00453389" w:rsidRDefault="004451B7" w:rsidP="005A020A">
            <w:pPr>
              <w:ind w:rightChars="10" w:right="14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/>
                <w:b/>
                <w:noProof/>
                <w:spacing w:val="0"/>
                <w:sz w:val="20"/>
              </w:rPr>
              <w:t>1,394,397</w:t>
            </w:r>
          </w:p>
        </w:tc>
        <w:tc>
          <w:tcPr>
            <w:tcW w:w="94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A4F95D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CFF235B" w14:textId="77777777" w:rsidR="004451B7" w:rsidRPr="00453389" w:rsidRDefault="004451B7" w:rsidP="005A020A">
            <w:pPr>
              <w:ind w:leftChars="-46" w:left="64" w:rightChars="10" w:right="14" w:hangingChars="64" w:hanging="128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/>
                <w:b/>
                <w:noProof/>
                <w:spacing w:val="0"/>
                <w:sz w:val="20"/>
              </w:rPr>
              <w:t>1,394,397</w:t>
            </w:r>
          </w:p>
        </w:tc>
        <w:tc>
          <w:tcPr>
            <w:tcW w:w="1163" w:type="dxa"/>
            <w:gridSpan w:val="2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FC00DF" w14:textId="77777777" w:rsidR="004451B7" w:rsidRPr="0084755D" w:rsidRDefault="004451B7" w:rsidP="0084755D">
            <w:pPr>
              <w:ind w:leftChars="10" w:left="14" w:rightChars="-20" w:right="-28" w:firstLine="360"/>
              <w:jc w:val="left"/>
              <w:rPr>
                <w:b/>
                <w:spacing w:val="-8"/>
                <w:sz w:val="20"/>
              </w:rPr>
            </w:pPr>
          </w:p>
        </w:tc>
      </w:tr>
      <w:tr w:rsidR="00015571" w:rsidRPr="00411340" w14:paraId="301EE9FA" w14:textId="77777777" w:rsidTr="000077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106"/>
        </w:trPr>
        <w:tc>
          <w:tcPr>
            <w:tcW w:w="7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46AEA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69503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F4D43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43CD84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03A69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DB8D7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9031E" w14:textId="77777777" w:rsidR="004451B7" w:rsidRPr="00453389" w:rsidRDefault="004451B7" w:rsidP="005A020A">
            <w:pPr>
              <w:ind w:rightChars="10" w:right="14" w:firstLineChars="35" w:firstLine="7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298F36" w14:textId="77777777" w:rsidR="004451B7" w:rsidRPr="00453389" w:rsidRDefault="004451B7" w:rsidP="005A020A">
            <w:pPr>
              <w:ind w:rightChars="10" w:right="14" w:firstLineChars="126" w:firstLine="252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/>
                <w:b/>
                <w:noProof/>
                <w:spacing w:val="0"/>
                <w:sz w:val="20"/>
              </w:rPr>
              <w:t>400,680</w:t>
            </w:r>
          </w:p>
        </w:tc>
        <w:tc>
          <w:tcPr>
            <w:tcW w:w="94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67C105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648B59" w14:textId="77777777" w:rsidR="004451B7" w:rsidRPr="00453389" w:rsidRDefault="004451B7" w:rsidP="005A020A">
            <w:pPr>
              <w:ind w:leftChars="-46" w:left="64" w:rightChars="10" w:right="14" w:hangingChars="64" w:hanging="128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/>
                <w:b/>
                <w:noProof/>
                <w:spacing w:val="0"/>
                <w:sz w:val="20"/>
              </w:rPr>
              <w:t>400,680</w:t>
            </w:r>
          </w:p>
        </w:tc>
        <w:tc>
          <w:tcPr>
            <w:tcW w:w="11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42A773" w14:textId="77777777" w:rsidR="004451B7" w:rsidRPr="0084755D" w:rsidRDefault="004451B7" w:rsidP="0084755D">
            <w:pPr>
              <w:ind w:leftChars="10" w:left="14" w:rightChars="-20" w:right="-28" w:firstLine="360"/>
              <w:jc w:val="left"/>
              <w:rPr>
                <w:b/>
                <w:spacing w:val="-8"/>
                <w:sz w:val="20"/>
              </w:rPr>
            </w:pPr>
          </w:p>
        </w:tc>
      </w:tr>
      <w:tr w:rsidR="00015571" w:rsidRPr="00411340" w14:paraId="65EDD253" w14:textId="77777777" w:rsidTr="000077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106"/>
        </w:trPr>
        <w:tc>
          <w:tcPr>
            <w:tcW w:w="7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2F7C2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7A271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FC882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CBD594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D6B02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EE6D9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AD25F" w14:textId="77777777" w:rsidR="004451B7" w:rsidRPr="00453389" w:rsidRDefault="004451B7" w:rsidP="005A020A">
            <w:pPr>
              <w:ind w:rightChars="10" w:right="14" w:firstLineChars="35" w:firstLine="7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A5618D" w14:textId="77777777" w:rsidR="004451B7" w:rsidRPr="00453389" w:rsidRDefault="004451B7" w:rsidP="005A020A">
            <w:pPr>
              <w:ind w:rightChars="10" w:right="14" w:firstLineChars="126" w:firstLine="252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400,680</w:t>
            </w:r>
          </w:p>
        </w:tc>
        <w:tc>
          <w:tcPr>
            <w:tcW w:w="94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9C434D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CEBC16" w14:textId="77777777" w:rsidR="004451B7" w:rsidRPr="00453389" w:rsidRDefault="004451B7" w:rsidP="005A020A">
            <w:pPr>
              <w:ind w:leftChars="-46" w:left="64" w:rightChars="10" w:right="14" w:hangingChars="64" w:hanging="128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400,680</w:t>
            </w:r>
          </w:p>
        </w:tc>
        <w:tc>
          <w:tcPr>
            <w:tcW w:w="11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126D0A" w14:textId="77777777" w:rsidR="004451B7" w:rsidRPr="0084755D" w:rsidRDefault="004451B7" w:rsidP="0084755D">
            <w:pPr>
              <w:ind w:leftChars="10" w:left="14" w:rightChars="-20" w:right="-28" w:firstLine="360"/>
              <w:jc w:val="left"/>
              <w:rPr>
                <w:spacing w:val="-8"/>
                <w:sz w:val="20"/>
              </w:rPr>
            </w:pPr>
          </w:p>
        </w:tc>
      </w:tr>
      <w:tr w:rsidR="00015571" w:rsidRPr="00411340" w14:paraId="17D376B1" w14:textId="77777777" w:rsidTr="000077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106"/>
        </w:trPr>
        <w:tc>
          <w:tcPr>
            <w:tcW w:w="7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AB51B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2CFCA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A18FA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3D092F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6432A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B7C19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49CC1" w14:textId="77777777" w:rsidR="004451B7" w:rsidRPr="00453389" w:rsidRDefault="004451B7" w:rsidP="005A020A">
            <w:pPr>
              <w:ind w:rightChars="10" w:right="14" w:firstLineChars="35" w:firstLine="7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2E7180" w14:textId="77777777" w:rsidR="004451B7" w:rsidRPr="00453389" w:rsidRDefault="004451B7" w:rsidP="00267DDF">
            <w:pPr>
              <w:ind w:rightChars="10" w:right="14" w:firstLineChars="126" w:firstLine="252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400,680</w:t>
            </w:r>
          </w:p>
        </w:tc>
        <w:tc>
          <w:tcPr>
            <w:tcW w:w="94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C53017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D2AE1C" w14:textId="77777777" w:rsidR="004451B7" w:rsidRPr="00453389" w:rsidRDefault="004451B7" w:rsidP="005A020A">
            <w:pPr>
              <w:ind w:leftChars="-46" w:left="64" w:rightChars="10" w:right="14" w:hangingChars="64" w:hanging="128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400,680</w:t>
            </w:r>
          </w:p>
        </w:tc>
        <w:tc>
          <w:tcPr>
            <w:tcW w:w="11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6E3426" w14:textId="77777777" w:rsidR="004451B7" w:rsidRPr="0084755D" w:rsidRDefault="004451B7" w:rsidP="0084755D">
            <w:pPr>
              <w:spacing w:line="240" w:lineRule="exact"/>
              <w:ind w:leftChars="10" w:left="14" w:rightChars="-20" w:right="-28"/>
              <w:jc w:val="left"/>
              <w:rPr>
                <w:noProof/>
                <w:spacing w:val="-8"/>
                <w:sz w:val="20"/>
              </w:rPr>
            </w:pPr>
            <w:r w:rsidRPr="0084755D">
              <w:rPr>
                <w:rFonts w:hint="eastAsia"/>
                <w:noProof/>
                <w:spacing w:val="-8"/>
                <w:sz w:val="20"/>
              </w:rPr>
              <w:t>市庫未撥款。</w:t>
            </w:r>
          </w:p>
        </w:tc>
      </w:tr>
      <w:tr w:rsidR="00015571" w:rsidRPr="00411340" w14:paraId="6971CEE0" w14:textId="77777777" w:rsidTr="000077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106"/>
        </w:trPr>
        <w:tc>
          <w:tcPr>
            <w:tcW w:w="7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D1275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9E826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BC4E1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CEC17" w14:textId="77777777" w:rsidR="004451B7" w:rsidRPr="00453389" w:rsidRDefault="004451B7" w:rsidP="005A020A">
            <w:pPr>
              <w:ind w:rightChars="10" w:right="14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/>
                <w:b/>
                <w:noProof/>
                <w:spacing w:val="0"/>
                <w:sz w:val="20"/>
              </w:rPr>
              <w:t>8,284,870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A0E0B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96DBF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4299A" w14:textId="77777777" w:rsidR="004451B7" w:rsidRPr="00453389" w:rsidRDefault="004451B7" w:rsidP="005A020A">
            <w:pPr>
              <w:ind w:rightChars="10" w:right="14" w:firstLineChars="35" w:firstLine="7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8,284,870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FCE478" w14:textId="77777777" w:rsidR="004451B7" w:rsidRPr="00453389" w:rsidRDefault="004451B7" w:rsidP="005A020A">
            <w:pPr>
              <w:ind w:rightChars="10" w:right="14" w:firstLineChars="126" w:firstLine="252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4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D59C2B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D50FE3" w14:textId="77777777" w:rsidR="004451B7" w:rsidRPr="00453389" w:rsidRDefault="004451B7" w:rsidP="005A020A">
            <w:pPr>
              <w:ind w:leftChars="-46" w:left="64" w:rightChars="10" w:right="14" w:hangingChars="64" w:hanging="128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11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CF5161" w14:textId="77777777" w:rsidR="004451B7" w:rsidRPr="0084755D" w:rsidRDefault="004451B7" w:rsidP="0084755D">
            <w:pPr>
              <w:spacing w:line="240" w:lineRule="exact"/>
              <w:ind w:leftChars="10" w:left="14" w:rightChars="-20" w:right="-28"/>
              <w:jc w:val="left"/>
              <w:rPr>
                <w:noProof/>
                <w:spacing w:val="-8"/>
                <w:sz w:val="20"/>
              </w:rPr>
            </w:pPr>
          </w:p>
        </w:tc>
      </w:tr>
      <w:tr w:rsidR="00015571" w:rsidRPr="00411340" w14:paraId="78115FAF" w14:textId="77777777" w:rsidTr="000077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106"/>
        </w:trPr>
        <w:tc>
          <w:tcPr>
            <w:tcW w:w="7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A6302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551253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ACE8C0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69C520" w14:textId="77777777" w:rsidR="004451B7" w:rsidRPr="00453389" w:rsidRDefault="004451B7" w:rsidP="005A020A">
            <w:pPr>
              <w:ind w:leftChars="-46" w:left="80" w:rightChars="10" w:right="14" w:hangingChars="72" w:hanging="144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8,284,870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C1905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897BA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19C47" w14:textId="77777777" w:rsidR="004451B7" w:rsidRPr="00453389" w:rsidRDefault="004451B7" w:rsidP="005A020A">
            <w:pPr>
              <w:ind w:rightChars="10" w:right="14" w:firstLineChars="35" w:firstLine="7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8,284,870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55243E" w14:textId="77777777" w:rsidR="004451B7" w:rsidRPr="00453389" w:rsidRDefault="004451B7" w:rsidP="005A020A">
            <w:pPr>
              <w:ind w:rightChars="10" w:right="14" w:firstLineChars="126" w:firstLine="252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4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5C06D5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7F0EF3" w14:textId="77777777" w:rsidR="004451B7" w:rsidRPr="00453389" w:rsidRDefault="004451B7" w:rsidP="005A020A">
            <w:pPr>
              <w:ind w:leftChars="-46" w:left="64" w:rightChars="10" w:right="14" w:hangingChars="64" w:hanging="128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11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6D242A" w14:textId="77777777" w:rsidR="004451B7" w:rsidRPr="0084755D" w:rsidRDefault="004451B7" w:rsidP="0084755D">
            <w:pPr>
              <w:spacing w:line="240" w:lineRule="exact"/>
              <w:ind w:leftChars="10" w:left="14" w:rightChars="-20" w:right="-28"/>
              <w:jc w:val="left"/>
              <w:rPr>
                <w:noProof/>
                <w:spacing w:val="-8"/>
                <w:sz w:val="20"/>
              </w:rPr>
            </w:pPr>
          </w:p>
        </w:tc>
      </w:tr>
      <w:tr w:rsidR="00015571" w:rsidRPr="00567D57" w14:paraId="2B61050F" w14:textId="77777777" w:rsidTr="000077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106"/>
        </w:trPr>
        <w:tc>
          <w:tcPr>
            <w:tcW w:w="7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0A327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CFDC45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21963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D4A808" w14:textId="77777777" w:rsidR="004451B7" w:rsidRPr="00453389" w:rsidRDefault="004451B7" w:rsidP="005A020A">
            <w:pPr>
              <w:ind w:rightChars="10" w:right="14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8,284,870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F162B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425E11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F821F" w14:textId="77777777" w:rsidR="004451B7" w:rsidRPr="00453389" w:rsidRDefault="004451B7" w:rsidP="005A020A">
            <w:pPr>
              <w:ind w:rightChars="10" w:right="14" w:firstLineChars="35" w:firstLine="7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8,284,870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CFD832" w14:textId="77777777" w:rsidR="004451B7" w:rsidRPr="00453389" w:rsidRDefault="004451B7" w:rsidP="005A020A">
            <w:pPr>
              <w:ind w:rightChars="10" w:right="14" w:firstLineChars="126" w:firstLine="252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4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A5D673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20BCEA" w14:textId="77777777" w:rsidR="004451B7" w:rsidRPr="00453389" w:rsidRDefault="004451B7" w:rsidP="005A020A">
            <w:pPr>
              <w:ind w:leftChars="-46" w:left="64" w:rightChars="10" w:right="14" w:hangingChars="64" w:hanging="128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11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FC2D41" w14:textId="77777777" w:rsidR="004451B7" w:rsidRPr="0084755D" w:rsidRDefault="004451B7" w:rsidP="0084755D">
            <w:pPr>
              <w:spacing w:line="240" w:lineRule="exact"/>
              <w:ind w:leftChars="10" w:left="14" w:rightChars="-20" w:right="-28"/>
              <w:jc w:val="left"/>
              <w:rPr>
                <w:noProof/>
                <w:spacing w:val="-8"/>
                <w:sz w:val="20"/>
              </w:rPr>
            </w:pPr>
          </w:p>
        </w:tc>
      </w:tr>
      <w:tr w:rsidR="00015571" w:rsidRPr="00411340" w14:paraId="0AF425FC" w14:textId="77777777" w:rsidTr="000077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106"/>
        </w:trPr>
        <w:tc>
          <w:tcPr>
            <w:tcW w:w="7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BE066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C7BA1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F8968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174447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34E67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03B3DD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7F53C" w14:textId="77777777" w:rsidR="004451B7" w:rsidRPr="00453389" w:rsidRDefault="004451B7" w:rsidP="005A020A">
            <w:pPr>
              <w:ind w:rightChars="10" w:right="14" w:firstLineChars="35" w:firstLine="7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27D15E" w14:textId="77777777" w:rsidR="004451B7" w:rsidRPr="00453389" w:rsidRDefault="004451B7" w:rsidP="005A020A">
            <w:pPr>
              <w:ind w:rightChars="10" w:right="14" w:firstLineChars="126" w:firstLine="252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/>
                <w:b/>
                <w:noProof/>
                <w:spacing w:val="0"/>
                <w:sz w:val="20"/>
              </w:rPr>
              <w:t>993,717</w:t>
            </w:r>
          </w:p>
        </w:tc>
        <w:tc>
          <w:tcPr>
            <w:tcW w:w="94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97E36E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b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FCDC76" w14:textId="77777777" w:rsidR="004451B7" w:rsidRPr="00453389" w:rsidRDefault="004451B7" w:rsidP="005A020A">
            <w:pPr>
              <w:ind w:leftChars="-46" w:left="64" w:rightChars="10" w:right="14" w:hangingChars="64" w:hanging="128"/>
              <w:rPr>
                <w:rFonts w:ascii="新細明體" w:hAnsi="新細明體"/>
                <w:b/>
                <w:spacing w:val="0"/>
                <w:sz w:val="20"/>
              </w:rPr>
            </w:pPr>
            <w:r w:rsidRPr="00453389">
              <w:rPr>
                <w:rFonts w:ascii="新細明體" w:hAnsi="新細明體"/>
                <w:b/>
                <w:noProof/>
                <w:spacing w:val="0"/>
                <w:sz w:val="20"/>
              </w:rPr>
              <w:t>993,717</w:t>
            </w:r>
          </w:p>
        </w:tc>
        <w:tc>
          <w:tcPr>
            <w:tcW w:w="11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A26B1D" w14:textId="77777777" w:rsidR="004451B7" w:rsidRPr="0084755D" w:rsidRDefault="004451B7" w:rsidP="0084755D">
            <w:pPr>
              <w:spacing w:line="240" w:lineRule="exact"/>
              <w:ind w:leftChars="10" w:left="14" w:rightChars="-20" w:right="-28"/>
              <w:jc w:val="left"/>
              <w:rPr>
                <w:noProof/>
                <w:spacing w:val="-8"/>
                <w:sz w:val="20"/>
              </w:rPr>
            </w:pPr>
          </w:p>
        </w:tc>
      </w:tr>
      <w:tr w:rsidR="00015571" w:rsidRPr="00411340" w14:paraId="6BB3130F" w14:textId="77777777" w:rsidTr="000077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106"/>
        </w:trPr>
        <w:tc>
          <w:tcPr>
            <w:tcW w:w="7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1DE22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390EC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2B8E04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41907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0F8D6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6F4AC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5368A" w14:textId="77777777" w:rsidR="004451B7" w:rsidRPr="00453389" w:rsidRDefault="004451B7" w:rsidP="005A020A">
            <w:pPr>
              <w:ind w:rightChars="10" w:right="14" w:firstLineChars="35" w:firstLine="7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6A0D9F" w14:textId="77777777" w:rsidR="004451B7" w:rsidRPr="00453389" w:rsidRDefault="004451B7" w:rsidP="005A020A">
            <w:pPr>
              <w:ind w:rightChars="10" w:right="14" w:firstLineChars="126" w:firstLine="252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993,717</w:t>
            </w:r>
          </w:p>
        </w:tc>
        <w:tc>
          <w:tcPr>
            <w:tcW w:w="94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995D2A" w14:textId="77777777" w:rsidR="004451B7" w:rsidRPr="00453389" w:rsidRDefault="004451B7" w:rsidP="005A020A">
            <w:pPr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97C3EA" w14:textId="77777777" w:rsidR="004451B7" w:rsidRPr="00453389" w:rsidRDefault="004451B7" w:rsidP="005A020A">
            <w:pPr>
              <w:ind w:leftChars="-46" w:left="64" w:rightChars="10" w:right="14" w:hangingChars="64" w:hanging="128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993,717</w:t>
            </w:r>
          </w:p>
        </w:tc>
        <w:tc>
          <w:tcPr>
            <w:tcW w:w="11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43AF91" w14:textId="77777777" w:rsidR="004451B7" w:rsidRPr="0084755D" w:rsidRDefault="004451B7" w:rsidP="0084755D">
            <w:pPr>
              <w:spacing w:line="240" w:lineRule="exact"/>
              <w:ind w:leftChars="10" w:left="14" w:rightChars="-20" w:right="-28"/>
              <w:jc w:val="left"/>
              <w:rPr>
                <w:noProof/>
                <w:spacing w:val="-8"/>
                <w:sz w:val="20"/>
              </w:rPr>
            </w:pPr>
          </w:p>
        </w:tc>
      </w:tr>
      <w:tr w:rsidR="00015571" w:rsidRPr="00411340" w14:paraId="30F8DB49" w14:textId="77777777" w:rsidTr="001A63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0" w:type="dxa"/>
          <w:cantSplit/>
          <w:trHeight w:hRule="exact" w:val="1315"/>
        </w:trPr>
        <w:tc>
          <w:tcPr>
            <w:tcW w:w="77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EF07EE" w14:textId="77777777" w:rsidR="004451B7" w:rsidRPr="00453389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85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20101B71" w14:textId="77777777" w:rsidR="004451B7" w:rsidRPr="00453389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tcBorders>
              <w:top w:val="nil"/>
            </w:tcBorders>
            <w:shd w:val="clear" w:color="auto" w:fill="auto"/>
            <w:vAlign w:val="center"/>
          </w:tcPr>
          <w:p w14:paraId="24F979B2" w14:textId="77777777" w:rsidR="004451B7" w:rsidRPr="00453389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tcBorders>
              <w:top w:val="nil"/>
            </w:tcBorders>
            <w:shd w:val="clear" w:color="auto" w:fill="auto"/>
            <w:vAlign w:val="center"/>
          </w:tcPr>
          <w:p w14:paraId="11BE6B9F" w14:textId="77777777" w:rsidR="004451B7" w:rsidRPr="00453389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13370F4" w14:textId="77777777" w:rsidR="004451B7" w:rsidRPr="00453389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79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D811157" w14:textId="77777777" w:rsidR="004451B7" w:rsidRPr="00453389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223" w14:textId="77777777" w:rsidR="004451B7" w:rsidRPr="00453389" w:rsidRDefault="004451B7" w:rsidP="008D67ED">
            <w:pPr>
              <w:spacing w:afterLines="100" w:after="360"/>
              <w:ind w:rightChars="10" w:right="14" w:firstLineChars="35" w:firstLine="7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0BF5AFCA" w14:textId="77777777" w:rsidR="004451B7" w:rsidRPr="00453389" w:rsidRDefault="004451B7" w:rsidP="008D67ED">
            <w:pPr>
              <w:spacing w:afterLines="100" w:after="360"/>
              <w:ind w:rightChars="10" w:right="14" w:firstLineChars="126" w:firstLine="252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993,717</w:t>
            </w:r>
          </w:p>
        </w:tc>
        <w:tc>
          <w:tcPr>
            <w:tcW w:w="94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B659F43" w14:textId="77777777" w:rsidR="004451B7" w:rsidRPr="00453389" w:rsidRDefault="004451B7" w:rsidP="008D67ED">
            <w:pPr>
              <w:spacing w:afterLines="100" w:after="360"/>
              <w:ind w:rightChars="10" w:right="14" w:firstLine="400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 w:hint="eastAsia"/>
                <w:noProof/>
                <w:spacing w:val="0"/>
                <w:sz w:val="20"/>
              </w:rPr>
              <w:t>－</w:t>
            </w:r>
          </w:p>
        </w:tc>
        <w:tc>
          <w:tcPr>
            <w:tcW w:w="964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9BC719" w14:textId="77777777" w:rsidR="004451B7" w:rsidRPr="00453389" w:rsidRDefault="004451B7" w:rsidP="008D67ED">
            <w:pPr>
              <w:spacing w:afterLines="100" w:after="360"/>
              <w:ind w:leftChars="-46" w:left="64" w:rightChars="10" w:right="14" w:hangingChars="64" w:hanging="128"/>
              <w:rPr>
                <w:rFonts w:ascii="新細明體" w:hAnsi="新細明體"/>
                <w:spacing w:val="0"/>
                <w:sz w:val="20"/>
              </w:rPr>
            </w:pPr>
            <w:r w:rsidRPr="00453389">
              <w:rPr>
                <w:rFonts w:ascii="新細明體" w:hAnsi="新細明體"/>
                <w:noProof/>
                <w:spacing w:val="0"/>
                <w:sz w:val="20"/>
              </w:rPr>
              <w:t>993,717</w:t>
            </w:r>
          </w:p>
        </w:tc>
        <w:tc>
          <w:tcPr>
            <w:tcW w:w="1163" w:type="dxa"/>
            <w:gridSpan w:val="2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5731EA5D" w14:textId="77777777" w:rsidR="004451B7" w:rsidRPr="0084755D" w:rsidRDefault="004451B7" w:rsidP="008D67ED">
            <w:pPr>
              <w:spacing w:afterLines="100" w:after="360" w:line="240" w:lineRule="exact"/>
              <w:ind w:leftChars="10" w:left="14" w:rightChars="-20" w:right="-28"/>
              <w:jc w:val="left"/>
              <w:rPr>
                <w:noProof/>
                <w:spacing w:val="-8"/>
                <w:sz w:val="20"/>
              </w:rPr>
            </w:pPr>
            <w:r w:rsidRPr="0084755D">
              <w:rPr>
                <w:rFonts w:hint="eastAsia"/>
                <w:noProof/>
                <w:spacing w:val="-8"/>
                <w:sz w:val="20"/>
              </w:rPr>
              <w:t>市庫未撥款。</w:t>
            </w:r>
          </w:p>
        </w:tc>
      </w:tr>
    </w:tbl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27"/>
        <w:gridCol w:w="2523"/>
        <w:gridCol w:w="404"/>
        <w:gridCol w:w="2110"/>
        <w:gridCol w:w="8"/>
        <w:gridCol w:w="1435"/>
        <w:gridCol w:w="1029"/>
        <w:gridCol w:w="673"/>
        <w:gridCol w:w="193"/>
        <w:gridCol w:w="1511"/>
        <w:gridCol w:w="12"/>
        <w:gridCol w:w="8"/>
        <w:gridCol w:w="18"/>
      </w:tblGrid>
      <w:tr w:rsidR="00E12B62" w:rsidRPr="00154701" w14:paraId="53B7CA0C" w14:textId="77777777" w:rsidTr="00EA2B53">
        <w:trPr>
          <w:gridAfter w:val="2"/>
          <w:wAfter w:w="13" w:type="pct"/>
          <w:cantSplit/>
          <w:trHeight w:val="522"/>
        </w:trPr>
        <w:tc>
          <w:tcPr>
            <w:tcW w:w="4987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E664D9" w14:textId="447A6E1F" w:rsidR="00E12B62" w:rsidRPr="00154701" w:rsidRDefault="00E12B62" w:rsidP="001876C0">
            <w:pPr>
              <w:tabs>
                <w:tab w:val="left" w:pos="1340"/>
              </w:tabs>
              <w:wordWrap w:val="0"/>
              <w:spacing w:line="460" w:lineRule="exact"/>
              <w:rPr>
                <w:rFonts w:ascii="Times New Roman"/>
                <w:b/>
                <w:spacing w:val="0"/>
                <w:sz w:val="36"/>
                <w:szCs w:val="36"/>
                <w:u w:val="single"/>
              </w:rPr>
            </w:pPr>
            <w:r w:rsidRPr="00154701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154701">
              <w:rPr>
                <w:rFonts w:ascii="Times New Roman" w:eastAsia="新細明體"/>
                <w:spacing w:val="0"/>
                <w:sz w:val="24"/>
              </w:rPr>
              <w:br w:type="page"/>
            </w:r>
            <w:r>
              <w:rPr>
                <w:rFonts w:ascii="Times New Roman" w:hint="eastAsia"/>
                <w:b/>
                <w:spacing w:val="0"/>
                <w:sz w:val="36"/>
                <w:szCs w:val="36"/>
                <w:u w:val="single"/>
              </w:rPr>
              <w:t>肆</w:t>
            </w:r>
            <w:r w:rsidRPr="00154701">
              <w:rPr>
                <w:rFonts w:ascii="Times New Roman" w:hint="eastAsia"/>
                <w:b/>
                <w:spacing w:val="0"/>
                <w:sz w:val="36"/>
                <w:szCs w:val="36"/>
                <w:u w:val="single"/>
              </w:rPr>
              <w:t>、</w:t>
            </w:r>
            <w:r>
              <w:rPr>
                <w:rFonts w:ascii="Times New Roman" w:hint="eastAsia"/>
                <w:b/>
                <w:spacing w:val="0"/>
                <w:sz w:val="36"/>
                <w:szCs w:val="36"/>
                <w:u w:val="single"/>
              </w:rPr>
              <w:t>中華民</w:t>
            </w:r>
            <w:r w:rsidRPr="007A00F9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國</w:t>
            </w:r>
            <w:proofErr w:type="gramStart"/>
            <w:r w:rsidRPr="007A00F9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113</w:t>
            </w:r>
            <w:proofErr w:type="gramEnd"/>
            <w:r w:rsidRPr="007A00F9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年</w:t>
            </w:r>
            <w:r>
              <w:rPr>
                <w:rFonts w:ascii="Times New Roman" w:hint="eastAsia"/>
                <w:b/>
                <w:spacing w:val="0"/>
                <w:sz w:val="36"/>
                <w:szCs w:val="36"/>
                <w:u w:val="single"/>
              </w:rPr>
              <w:t>度桃園</w:t>
            </w:r>
            <w:r w:rsidRPr="00154701">
              <w:rPr>
                <w:rFonts w:ascii="Times New Roman" w:hint="eastAsia"/>
                <w:b/>
                <w:spacing w:val="0"/>
                <w:sz w:val="36"/>
                <w:szCs w:val="36"/>
                <w:u w:val="single"/>
              </w:rPr>
              <w:t>市營業基金</w:t>
            </w:r>
          </w:p>
        </w:tc>
      </w:tr>
      <w:tr w:rsidR="00E12B62" w:rsidRPr="00154701" w14:paraId="401DDFCF" w14:textId="77777777" w:rsidTr="00EA2B53">
        <w:trPr>
          <w:gridAfter w:val="2"/>
          <w:wAfter w:w="13" w:type="pct"/>
          <w:cantSplit/>
          <w:trHeight w:val="454"/>
        </w:trPr>
        <w:tc>
          <w:tcPr>
            <w:tcW w:w="4987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CF19CE" w14:textId="77777777" w:rsidR="00E12B62" w:rsidRPr="00154701" w:rsidRDefault="00E12B62" w:rsidP="00442375">
            <w:pPr>
              <w:rPr>
                <w:rFonts w:hAnsi="標楷體"/>
                <w:spacing w:val="32"/>
                <w:sz w:val="24"/>
                <w:szCs w:val="24"/>
              </w:rPr>
            </w:pPr>
          </w:p>
        </w:tc>
      </w:tr>
      <w:tr w:rsidR="00E12B62" w:rsidRPr="00154701" w14:paraId="7E956B3B" w14:textId="77777777" w:rsidTr="00D41599">
        <w:trPr>
          <w:gridAfter w:val="2"/>
          <w:wAfter w:w="13" w:type="pct"/>
          <w:cantSplit/>
          <w:trHeight w:val="454"/>
        </w:trPr>
        <w:tc>
          <w:tcPr>
            <w:tcW w:w="1485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51FD839" w14:textId="77777777" w:rsidR="00E12B62" w:rsidRPr="00154701" w:rsidRDefault="00E12B62" w:rsidP="0056482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154701">
              <w:rPr>
                <w:rFonts w:ascii="Times New Roman" w:hint="eastAsia"/>
                <w:spacing w:val="0"/>
                <w:sz w:val="20"/>
              </w:rPr>
              <w:t>基金名稱</w:t>
            </w:r>
          </w:p>
        </w:tc>
        <w:tc>
          <w:tcPr>
            <w:tcW w:w="1785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DC3F" w14:textId="77777777" w:rsidR="00E12B62" w:rsidRPr="00154701" w:rsidRDefault="00E12B62" w:rsidP="0056482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154701">
              <w:rPr>
                <w:rFonts w:ascii="新細明體" w:hint="eastAsia"/>
                <w:spacing w:val="0"/>
                <w:sz w:val="20"/>
              </w:rPr>
              <w:t>修正事項</w:t>
            </w:r>
          </w:p>
        </w:tc>
        <w:tc>
          <w:tcPr>
            <w:tcW w:w="1716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390D" w14:textId="77777777" w:rsidR="00E12B62" w:rsidRPr="00154701" w:rsidRDefault="00E12B62" w:rsidP="0056482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154701">
              <w:rPr>
                <w:rFonts w:ascii="新細明體" w:hint="eastAsia"/>
                <w:spacing w:val="0"/>
                <w:sz w:val="20"/>
              </w:rPr>
              <w:t>修正收入（基金來源）</w:t>
            </w:r>
          </w:p>
        </w:tc>
      </w:tr>
      <w:tr w:rsidR="00E12B62" w:rsidRPr="00154701" w14:paraId="31C0C533" w14:textId="77777777" w:rsidTr="00D41599">
        <w:trPr>
          <w:gridAfter w:val="2"/>
          <w:wAfter w:w="13" w:type="pct"/>
          <w:cantSplit/>
          <w:trHeight w:val="567"/>
        </w:trPr>
        <w:tc>
          <w:tcPr>
            <w:tcW w:w="148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53FA986" w14:textId="77777777" w:rsidR="00E12B62" w:rsidRPr="00154701" w:rsidRDefault="00E12B62" w:rsidP="0056482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75385" w14:textId="77777777" w:rsidR="00E12B62" w:rsidRPr="00154701" w:rsidRDefault="00E12B62" w:rsidP="0056482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2BE6FD" w14:textId="77777777" w:rsidR="00E12B62" w:rsidRPr="00154701" w:rsidRDefault="00E12B62" w:rsidP="0056482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4"/>
                <w:sz w:val="20"/>
              </w:rPr>
            </w:pPr>
            <w:r w:rsidRPr="00154701">
              <w:rPr>
                <w:rFonts w:ascii="新細明體" w:hint="eastAsia"/>
                <w:spacing w:val="-4"/>
                <w:sz w:val="20"/>
              </w:rPr>
              <w:t>增列金額</w:t>
            </w:r>
          </w:p>
        </w:tc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514C" w14:textId="77777777" w:rsidR="00E12B62" w:rsidRPr="00154701" w:rsidRDefault="00E12B62" w:rsidP="0056482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4"/>
                <w:sz w:val="20"/>
              </w:rPr>
            </w:pPr>
            <w:r w:rsidRPr="00154701">
              <w:rPr>
                <w:rFonts w:ascii="新細明體" w:hint="eastAsia"/>
                <w:spacing w:val="-4"/>
                <w:sz w:val="20"/>
              </w:rPr>
              <w:t>減列金額</w:t>
            </w:r>
          </w:p>
        </w:tc>
      </w:tr>
      <w:tr w:rsidR="00E12B62" w:rsidRPr="00154701" w14:paraId="6DAB8311" w14:textId="77777777" w:rsidTr="00F82258">
        <w:trPr>
          <w:gridAfter w:val="2"/>
          <w:wAfter w:w="13" w:type="pct"/>
          <w:cantSplit/>
          <w:trHeight w:val="1021"/>
        </w:trPr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5A0148" w14:textId="77777777" w:rsidR="00E12B62" w:rsidRPr="00154701" w:rsidRDefault="00E12B62" w:rsidP="00C20E4C">
            <w:pPr>
              <w:snapToGrid w:val="0"/>
              <w:spacing w:line="240" w:lineRule="exact"/>
              <w:ind w:leftChars="100" w:left="140" w:rightChars="50" w:right="7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54701">
              <w:rPr>
                <w:rFonts w:hAnsi="標楷體"/>
                <w:b/>
                <w:spacing w:val="0"/>
                <w:sz w:val="20"/>
              </w:rPr>
              <w:t>非營業部分</w:t>
            </w: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FF322" w14:textId="77777777" w:rsidR="00E12B62" w:rsidRPr="00154701" w:rsidRDefault="00E12B62" w:rsidP="00C20E4C">
            <w:pPr>
              <w:snapToGrid w:val="0"/>
              <w:spacing w:line="240" w:lineRule="exact"/>
              <w:ind w:leftChars="300" w:left="420" w:rightChars="300" w:right="42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54701">
              <w:rPr>
                <w:rFonts w:hAnsi="標楷體" w:hint="eastAsia"/>
                <w:b/>
                <w:spacing w:val="0"/>
                <w:sz w:val="20"/>
              </w:rPr>
              <w:t>總計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F403C" w14:textId="77777777" w:rsidR="00E12B62" w:rsidRPr="00C31416" w:rsidRDefault="00E12B62" w:rsidP="00C20E4C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  <w:highlight w:val="yellow"/>
              </w:rPr>
            </w:pPr>
            <w:r w:rsidRPr="00205F1C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</w:t>
            </w:r>
            <w:r w:rsidRPr="00205F1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205F1C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740</w:t>
            </w:r>
            <w:r w:rsidRPr="00205F1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205F1C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192</w:t>
            </w:r>
          </w:p>
        </w:tc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01251" w14:textId="77777777" w:rsidR="00E12B62" w:rsidRPr="00C31416" w:rsidRDefault="00E12B62" w:rsidP="00C20E4C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  <w:highlight w:val="yellow"/>
              </w:rPr>
            </w:pPr>
            <w:r w:rsidRPr="00EC11B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EC11B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EC11B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EC11B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EC11B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</w:tr>
      <w:tr w:rsidR="00E12B62" w:rsidRPr="00154701" w14:paraId="40F01CAE" w14:textId="77777777" w:rsidTr="00F82258">
        <w:trPr>
          <w:gridAfter w:val="2"/>
          <w:wAfter w:w="13" w:type="pct"/>
          <w:cantSplit/>
          <w:trHeight w:val="454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D0149D" w14:textId="77777777" w:rsidR="00E12B62" w:rsidRPr="00154701" w:rsidRDefault="00E12B62" w:rsidP="00F82258">
            <w:pPr>
              <w:snapToGrid w:val="0"/>
              <w:spacing w:line="240" w:lineRule="exact"/>
              <w:ind w:leftChars="100" w:left="140" w:rightChars="50" w:right="70" w:firstLineChars="91" w:firstLine="182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54701">
              <w:rPr>
                <w:rFonts w:hAnsi="標楷體" w:hint="eastAsia"/>
                <w:b/>
                <w:spacing w:val="0"/>
                <w:sz w:val="20"/>
              </w:rPr>
              <w:t>作業</w:t>
            </w:r>
            <w:r w:rsidRPr="00154701">
              <w:rPr>
                <w:rFonts w:hAnsi="標楷體"/>
                <w:b/>
                <w:spacing w:val="0"/>
                <w:sz w:val="20"/>
              </w:rPr>
              <w:t>基金</w:t>
            </w: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34B3CB8A" w14:textId="77777777" w:rsidR="00E12B62" w:rsidRPr="00154701" w:rsidRDefault="00E12B62" w:rsidP="003A0B01">
            <w:pPr>
              <w:snapToGrid w:val="0"/>
              <w:spacing w:line="240" w:lineRule="exact"/>
              <w:ind w:leftChars="300" w:left="420" w:rightChars="300" w:right="42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54701">
              <w:rPr>
                <w:rFonts w:hAnsi="標楷體"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70943450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15470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A7D056" w14:textId="77777777" w:rsidR="00E12B62" w:rsidRPr="006B5FF9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</w:tr>
      <w:tr w:rsidR="00E12B62" w:rsidRPr="00154701" w14:paraId="7443D6E8" w14:textId="77777777" w:rsidTr="00F82258">
        <w:trPr>
          <w:gridAfter w:val="2"/>
          <w:wAfter w:w="13" w:type="pct"/>
          <w:cantSplit/>
          <w:trHeight w:val="454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8903D8" w14:textId="77777777" w:rsidR="00E12B62" w:rsidRPr="00154701" w:rsidRDefault="00E12B62" w:rsidP="00BE2956">
            <w:pPr>
              <w:snapToGrid w:val="0"/>
              <w:spacing w:line="240" w:lineRule="exact"/>
              <w:ind w:leftChars="350" w:left="49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spacing w:val="0"/>
                <w:sz w:val="20"/>
              </w:rPr>
              <w:t>桃園</w:t>
            </w:r>
            <w:r w:rsidRPr="003B31B7">
              <w:rPr>
                <w:rFonts w:hAnsi="標楷體" w:hint="eastAsia"/>
                <w:spacing w:val="0"/>
                <w:sz w:val="20"/>
              </w:rPr>
              <w:t>市</w:t>
            </w:r>
            <w:r>
              <w:rPr>
                <w:rFonts w:hAnsi="標楷體" w:hint="eastAsia"/>
                <w:spacing w:val="0"/>
                <w:sz w:val="20"/>
              </w:rPr>
              <w:t>住宅</w:t>
            </w:r>
            <w:r w:rsidRPr="003B31B7">
              <w:rPr>
                <w:rFonts w:hAnsi="標楷體" w:hint="eastAsia"/>
                <w:spacing w:val="0"/>
                <w:sz w:val="20"/>
              </w:rPr>
              <w:t>基金</w:t>
            </w: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61656975" w14:textId="77777777" w:rsidR="00E12B62" w:rsidRPr="00154701" w:rsidRDefault="00E12B62" w:rsidP="003A0B01">
            <w:pPr>
              <w:snapToGrid w:val="0"/>
              <w:spacing w:line="240" w:lineRule="exact"/>
              <w:ind w:leftChars="300" w:left="420" w:rightChars="300" w:right="42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154701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0A8B8E3D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1C373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DC80BF" w14:textId="77777777" w:rsidR="00E12B62" w:rsidRPr="006B5FF9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</w:tr>
      <w:tr w:rsidR="00E12B62" w:rsidRPr="00154701" w14:paraId="03C894A1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9872F9" w14:textId="77777777" w:rsidR="00E12B62" w:rsidRPr="00154701" w:rsidRDefault="00E12B62" w:rsidP="00BE2956">
            <w:pPr>
              <w:snapToGrid w:val="0"/>
              <w:spacing w:line="240" w:lineRule="exact"/>
              <w:ind w:leftChars="100" w:left="14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187F9B7E" w14:textId="77777777" w:rsidR="00E12B62" w:rsidRPr="00A431CA" w:rsidRDefault="00E12B62" w:rsidP="00A431CA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154701">
              <w:rPr>
                <w:rFonts w:hAnsi="標楷體"/>
                <w:noProof/>
                <w:spacing w:val="0"/>
                <w:sz w:val="20"/>
              </w:rPr>
              <w:t>修正</w:t>
            </w:r>
            <w:r>
              <w:rPr>
                <w:rFonts w:hAnsi="標楷體" w:hint="eastAsia"/>
                <w:noProof/>
                <w:spacing w:val="0"/>
                <w:sz w:val="20"/>
              </w:rPr>
              <w:t>減列溢計之其他業務外收入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727CECDD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97CE0D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</w:t>
            </w: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459</w:t>
            </w:r>
            <w:r w:rsidRPr="00B276E2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237</w:t>
            </w:r>
          </w:p>
        </w:tc>
      </w:tr>
      <w:tr w:rsidR="00E12B62" w:rsidRPr="00154701" w14:paraId="290F97CC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FA980A" w14:textId="77777777" w:rsidR="00E12B62" w:rsidRPr="00154701" w:rsidRDefault="00E12B62" w:rsidP="00BE2956">
            <w:pPr>
              <w:snapToGrid w:val="0"/>
              <w:spacing w:line="240" w:lineRule="exact"/>
              <w:ind w:leftChars="100" w:left="140" w:rightChars="50" w:right="70"/>
              <w:jc w:val="distribute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68A79045" w14:textId="77777777" w:rsidR="00E12B62" w:rsidRPr="00A431CA" w:rsidRDefault="00E12B62" w:rsidP="00A431CA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154701">
              <w:rPr>
                <w:rFonts w:hAnsi="標楷體"/>
                <w:noProof/>
                <w:spacing w:val="0"/>
                <w:sz w:val="20"/>
              </w:rPr>
              <w:t>修正</w:t>
            </w:r>
            <w:r>
              <w:rPr>
                <w:rFonts w:hAnsi="標楷體" w:hint="eastAsia"/>
                <w:noProof/>
                <w:spacing w:val="0"/>
                <w:sz w:val="20"/>
              </w:rPr>
              <w:t>減列溢計之管理及總務費用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7F56A2B2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AC7BA1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1ED43FAA" w14:textId="77777777" w:rsidTr="00F82258">
        <w:trPr>
          <w:gridAfter w:val="2"/>
          <w:wAfter w:w="13" w:type="pct"/>
          <w:cantSplit/>
          <w:trHeight w:val="454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3F2B73" w14:textId="77777777" w:rsidR="00E12B62" w:rsidRPr="00154701" w:rsidRDefault="00E12B62" w:rsidP="00BE2956">
            <w:pPr>
              <w:snapToGrid w:val="0"/>
              <w:spacing w:line="240" w:lineRule="exact"/>
              <w:ind w:leftChars="100" w:left="140" w:rightChars="50" w:right="70" w:firstLineChars="91" w:firstLine="182"/>
              <w:jc w:val="distribute"/>
              <w:rPr>
                <w:rFonts w:hAnsi="標楷體"/>
                <w:b/>
                <w:spacing w:val="0"/>
                <w:sz w:val="20"/>
              </w:rPr>
            </w:pPr>
            <w:r>
              <w:rPr>
                <w:rFonts w:hAnsi="標楷體" w:hint="eastAsia"/>
                <w:b/>
                <w:spacing w:val="0"/>
                <w:sz w:val="20"/>
              </w:rPr>
              <w:t>特別收入基金</w:t>
            </w: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5072B969" w14:textId="77777777" w:rsidR="00E12B62" w:rsidRPr="00877203" w:rsidRDefault="00E12B62" w:rsidP="003E464F">
            <w:pPr>
              <w:snapToGrid w:val="0"/>
              <w:spacing w:line="240" w:lineRule="exact"/>
              <w:ind w:leftChars="300" w:left="420" w:rightChars="300" w:right="420"/>
              <w:jc w:val="distribute"/>
              <w:rPr>
                <w:rFonts w:hAnsi="標楷體"/>
                <w:noProof/>
                <w:spacing w:val="-6"/>
                <w:sz w:val="20"/>
              </w:rPr>
            </w:pPr>
            <w:r w:rsidRPr="00154701">
              <w:rPr>
                <w:rFonts w:hAnsi="標楷體"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5C3FDACB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</w:t>
            </w:r>
            <w:r w:rsidRPr="00E375A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740</w:t>
            </w:r>
            <w:r w:rsidRPr="00E375A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192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8B97BEF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15470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52BB1EDA" w14:textId="77777777" w:rsidTr="00F82258">
        <w:trPr>
          <w:gridAfter w:val="2"/>
          <w:wAfter w:w="13" w:type="pct"/>
          <w:cantSplit/>
          <w:trHeight w:val="454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9B2D4E" w14:textId="77777777" w:rsidR="00E12B62" w:rsidRPr="00154701" w:rsidRDefault="00E12B62" w:rsidP="00BE2956">
            <w:pPr>
              <w:snapToGrid w:val="0"/>
              <w:spacing w:line="240" w:lineRule="exact"/>
              <w:ind w:leftChars="350" w:left="49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spacing w:val="0"/>
                <w:sz w:val="20"/>
              </w:rPr>
              <w:t>桃園</w:t>
            </w:r>
            <w:r>
              <w:rPr>
                <w:rFonts w:hAnsi="標楷體"/>
                <w:spacing w:val="0"/>
                <w:sz w:val="20"/>
              </w:rPr>
              <w:t>市</w:t>
            </w:r>
            <w:r>
              <w:rPr>
                <w:rFonts w:hAnsi="標楷體" w:hint="eastAsia"/>
                <w:spacing w:val="0"/>
                <w:sz w:val="20"/>
              </w:rPr>
              <w:t>環境保護</w:t>
            </w:r>
            <w:r w:rsidRPr="002A1738">
              <w:rPr>
                <w:rFonts w:hAnsi="標楷體"/>
                <w:spacing w:val="0"/>
                <w:sz w:val="20"/>
              </w:rPr>
              <w:t>基金</w:t>
            </w: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0F25ED4B" w14:textId="77777777" w:rsidR="00E12B62" w:rsidRPr="00154701" w:rsidRDefault="00E12B62" w:rsidP="003E464F">
            <w:pPr>
              <w:snapToGrid w:val="0"/>
              <w:spacing w:line="240" w:lineRule="exact"/>
              <w:ind w:leftChars="300" w:left="420" w:rightChars="300" w:right="42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154701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3D0D1590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</w:t>
            </w:r>
            <w:r w:rsidRPr="00E375A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656</w:t>
            </w:r>
            <w:r w:rsidRPr="00E375A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920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00FB72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15470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21753453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9B743F" w14:textId="77777777" w:rsidR="00E12B62" w:rsidRPr="00154701" w:rsidRDefault="00E12B62" w:rsidP="00BE2956">
            <w:pPr>
              <w:snapToGrid w:val="0"/>
              <w:spacing w:line="240" w:lineRule="exact"/>
              <w:ind w:leftChars="100" w:left="14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39C79A09" w14:textId="77777777" w:rsidR="00E12B62" w:rsidRPr="00154701" w:rsidRDefault="00E12B62" w:rsidP="006B5FF9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A348A1">
              <w:rPr>
                <w:rFonts w:hAnsi="標楷體" w:hint="eastAsia"/>
                <w:noProof/>
                <w:spacing w:val="0"/>
                <w:sz w:val="20"/>
              </w:rPr>
              <w:t>修正</w:t>
            </w:r>
            <w:r>
              <w:rPr>
                <w:rFonts w:hAnsi="標楷體" w:hint="eastAsia"/>
                <w:noProof/>
                <w:spacing w:val="0"/>
                <w:sz w:val="20"/>
              </w:rPr>
              <w:t>增</w:t>
            </w:r>
            <w:r w:rsidRPr="00A348A1">
              <w:rPr>
                <w:rFonts w:hAnsi="標楷體" w:hint="eastAsia"/>
                <w:noProof/>
                <w:spacing w:val="0"/>
                <w:sz w:val="20"/>
              </w:rPr>
              <w:t>列</w:t>
            </w:r>
            <w:r>
              <w:rPr>
                <w:rFonts w:hAnsi="標楷體" w:hint="eastAsia"/>
                <w:noProof/>
                <w:spacing w:val="0"/>
                <w:sz w:val="20"/>
              </w:rPr>
              <w:t>短計之徵收及依法分配</w:t>
            </w:r>
            <w:r w:rsidRPr="00A348A1">
              <w:rPr>
                <w:rFonts w:hAnsi="標楷體" w:hint="eastAsia"/>
                <w:noProof/>
                <w:spacing w:val="0"/>
                <w:sz w:val="20"/>
              </w:rPr>
              <w:t>收入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396D1C91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</w:t>
            </w: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905</w:t>
            </w:r>
            <w:r w:rsidRPr="00B276E2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675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EDC397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15470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5B5CDB78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651E09" w14:textId="77777777" w:rsidR="00E12B62" w:rsidRPr="00154701" w:rsidRDefault="00E12B62" w:rsidP="00BE2956">
            <w:pPr>
              <w:snapToGrid w:val="0"/>
              <w:spacing w:line="240" w:lineRule="exact"/>
              <w:ind w:leftChars="100" w:left="140" w:rightChars="50" w:right="70"/>
              <w:jc w:val="distribute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4A3DF67E" w14:textId="77777777" w:rsidR="00E12B62" w:rsidRPr="00154701" w:rsidRDefault="00E12B62" w:rsidP="006B5FF9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A348A1">
              <w:rPr>
                <w:rFonts w:hAnsi="標楷體" w:hint="eastAsia"/>
                <w:noProof/>
                <w:spacing w:val="0"/>
                <w:sz w:val="20"/>
              </w:rPr>
              <w:t>修正</w:t>
            </w:r>
            <w:r>
              <w:rPr>
                <w:rFonts w:hAnsi="標楷體" w:hint="eastAsia"/>
                <w:noProof/>
                <w:spacing w:val="0"/>
                <w:sz w:val="20"/>
              </w:rPr>
              <w:t>增</w:t>
            </w:r>
            <w:r w:rsidRPr="00A348A1">
              <w:rPr>
                <w:rFonts w:hAnsi="標楷體" w:hint="eastAsia"/>
                <w:noProof/>
                <w:spacing w:val="0"/>
                <w:sz w:val="20"/>
              </w:rPr>
              <w:t>列</w:t>
            </w:r>
            <w:r>
              <w:rPr>
                <w:rFonts w:hAnsi="標楷體" w:hint="eastAsia"/>
                <w:noProof/>
                <w:spacing w:val="0"/>
                <w:sz w:val="20"/>
              </w:rPr>
              <w:t>短計之</w:t>
            </w:r>
            <w:r w:rsidRPr="00A348A1">
              <w:rPr>
                <w:rFonts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46261498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</w:t>
            </w: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751</w:t>
            </w:r>
            <w:r w:rsidRPr="00B276E2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245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F0D65F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D02E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2B5D7870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5C6616" w14:textId="77777777" w:rsidR="00E12B62" w:rsidRPr="00154701" w:rsidRDefault="00E12B62" w:rsidP="00BE2956">
            <w:pPr>
              <w:snapToGrid w:val="0"/>
              <w:spacing w:line="240" w:lineRule="exact"/>
              <w:ind w:leftChars="100" w:left="14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37C50527" w14:textId="77777777" w:rsidR="00E12B62" w:rsidRPr="00154701" w:rsidRDefault="00E12B62" w:rsidP="006B5FF9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A348A1">
              <w:rPr>
                <w:rFonts w:hAnsi="標楷體" w:hint="eastAsia"/>
                <w:noProof/>
                <w:spacing w:val="0"/>
                <w:sz w:val="20"/>
              </w:rPr>
              <w:t>修正</w:t>
            </w:r>
            <w:r>
              <w:rPr>
                <w:rFonts w:hAnsi="標楷體" w:hint="eastAsia"/>
                <w:noProof/>
                <w:spacing w:val="0"/>
                <w:sz w:val="20"/>
              </w:rPr>
              <w:t>減</w:t>
            </w:r>
            <w:r w:rsidRPr="00A348A1">
              <w:rPr>
                <w:rFonts w:hAnsi="標楷體" w:hint="eastAsia"/>
                <w:noProof/>
                <w:spacing w:val="0"/>
                <w:sz w:val="20"/>
              </w:rPr>
              <w:t>列</w:t>
            </w:r>
            <w:r>
              <w:rPr>
                <w:rFonts w:hAnsi="標楷體" w:hint="eastAsia"/>
                <w:noProof/>
                <w:spacing w:val="0"/>
                <w:sz w:val="20"/>
              </w:rPr>
              <w:t>溢計之移動污染源管制</w:t>
            </w:r>
            <w:r w:rsidRPr="00A348A1">
              <w:rPr>
                <w:rFonts w:hAnsi="標楷體" w:hint="eastAsia"/>
                <w:noProof/>
                <w:spacing w:val="0"/>
                <w:sz w:val="20"/>
              </w:rPr>
              <w:t>計畫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1C6374A0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D02E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7DCE3B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D02E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6ACB9926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E233B5" w14:textId="77777777" w:rsidR="00E12B62" w:rsidRPr="00154701" w:rsidRDefault="00E12B62" w:rsidP="00BE2956">
            <w:pPr>
              <w:snapToGrid w:val="0"/>
              <w:spacing w:line="240" w:lineRule="exact"/>
              <w:ind w:leftChars="100" w:left="14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6FE68A7B" w14:textId="77777777" w:rsidR="00E12B62" w:rsidRPr="00154701" w:rsidRDefault="00E12B62" w:rsidP="006B5FF9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A348A1">
              <w:rPr>
                <w:rFonts w:hAnsi="標楷體" w:hint="eastAsia"/>
                <w:noProof/>
                <w:spacing w:val="0"/>
                <w:sz w:val="20"/>
              </w:rPr>
              <w:t>修正</w:t>
            </w:r>
            <w:r>
              <w:rPr>
                <w:rFonts w:hAnsi="標楷體" w:hint="eastAsia"/>
                <w:noProof/>
                <w:spacing w:val="0"/>
                <w:sz w:val="20"/>
              </w:rPr>
              <w:t>減</w:t>
            </w:r>
            <w:r w:rsidRPr="00A348A1">
              <w:rPr>
                <w:rFonts w:hAnsi="標楷體" w:hint="eastAsia"/>
                <w:noProof/>
                <w:spacing w:val="0"/>
                <w:sz w:val="20"/>
              </w:rPr>
              <w:t>列</w:t>
            </w:r>
            <w:r>
              <w:rPr>
                <w:rFonts w:hAnsi="標楷體" w:hint="eastAsia"/>
                <w:noProof/>
                <w:spacing w:val="0"/>
                <w:sz w:val="20"/>
              </w:rPr>
              <w:t>溢計之逸散性污染源管制</w:t>
            </w:r>
            <w:r w:rsidRPr="00A348A1">
              <w:rPr>
                <w:rFonts w:hAnsi="標楷體" w:hint="eastAsia"/>
                <w:noProof/>
                <w:spacing w:val="0"/>
                <w:sz w:val="20"/>
              </w:rPr>
              <w:t>計畫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7A5B87D1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D02E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7655F0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15470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1A589664" w14:textId="77777777" w:rsidTr="00F82258">
        <w:trPr>
          <w:gridAfter w:val="2"/>
          <w:wAfter w:w="13" w:type="pct"/>
          <w:cantSplit/>
          <w:trHeight w:val="680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BF3327" w14:textId="77777777" w:rsidR="00E12B62" w:rsidRDefault="00E12B62" w:rsidP="00BE2956">
            <w:pPr>
              <w:snapToGrid w:val="0"/>
              <w:spacing w:line="240" w:lineRule="exact"/>
              <w:ind w:leftChars="350" w:left="49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spacing w:val="0"/>
                <w:sz w:val="20"/>
              </w:rPr>
              <w:t>桃園國際機場航空噪音</w:t>
            </w:r>
          </w:p>
          <w:p w14:paraId="051A2BD3" w14:textId="77777777" w:rsidR="00E12B62" w:rsidRPr="00154701" w:rsidRDefault="00E12B62" w:rsidP="00BE2956">
            <w:pPr>
              <w:snapToGrid w:val="0"/>
              <w:spacing w:line="240" w:lineRule="exact"/>
              <w:ind w:leftChars="350" w:left="49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spacing w:val="0"/>
                <w:sz w:val="20"/>
              </w:rPr>
              <w:t>防制費及回饋金</w:t>
            </w:r>
            <w:r w:rsidRPr="002A1738">
              <w:rPr>
                <w:rFonts w:hAnsi="標楷體"/>
                <w:spacing w:val="0"/>
                <w:sz w:val="20"/>
              </w:rPr>
              <w:t>基金</w:t>
            </w: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580FEA29" w14:textId="77777777" w:rsidR="00E12B62" w:rsidRPr="00154701" w:rsidRDefault="00E12B62" w:rsidP="007136C8">
            <w:pPr>
              <w:snapToGrid w:val="0"/>
              <w:spacing w:line="240" w:lineRule="exact"/>
              <w:ind w:leftChars="300" w:left="420" w:rightChars="300" w:right="42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154701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7596FCAF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15470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68C4F4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5470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3D3EC6FB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8E3452" w14:textId="77777777" w:rsidR="00E12B62" w:rsidRPr="00154701" w:rsidRDefault="00E12B62" w:rsidP="00BE2956">
            <w:pPr>
              <w:snapToGrid w:val="0"/>
              <w:spacing w:line="240" w:lineRule="exact"/>
              <w:ind w:leftChars="350" w:left="49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117A1E42" w14:textId="77777777" w:rsidR="00E12B62" w:rsidRPr="00154701" w:rsidRDefault="00E12B62" w:rsidP="00A431CA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修正減列溢計之航空噪音防制計畫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14E7961B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D02E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765244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3D02E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45C97FC6" w14:textId="77777777" w:rsidTr="00F82258">
        <w:trPr>
          <w:gridAfter w:val="2"/>
          <w:wAfter w:w="13" w:type="pct"/>
          <w:cantSplit/>
          <w:trHeight w:val="454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646194" w14:textId="77777777" w:rsidR="00E12B62" w:rsidRPr="00C20E4C" w:rsidRDefault="00E12B62" w:rsidP="00BE2956">
            <w:pPr>
              <w:snapToGrid w:val="0"/>
              <w:spacing w:line="240" w:lineRule="exact"/>
              <w:ind w:leftChars="350" w:left="490" w:rightChars="50" w:right="70"/>
              <w:jc w:val="distribute"/>
              <w:rPr>
                <w:rFonts w:hAnsi="標楷體"/>
                <w:spacing w:val="-10"/>
                <w:sz w:val="20"/>
              </w:rPr>
            </w:pPr>
            <w:r w:rsidRPr="00C20E4C">
              <w:rPr>
                <w:rFonts w:hAnsi="標楷體" w:hint="eastAsia"/>
                <w:spacing w:val="-10"/>
                <w:sz w:val="20"/>
              </w:rPr>
              <w:t>桃園</w:t>
            </w:r>
            <w:r w:rsidRPr="00C20E4C">
              <w:rPr>
                <w:rFonts w:hAnsi="標楷體"/>
                <w:spacing w:val="-10"/>
                <w:sz w:val="20"/>
              </w:rPr>
              <w:t>市</w:t>
            </w:r>
            <w:r w:rsidRPr="00C20E4C">
              <w:rPr>
                <w:rFonts w:hAnsi="標楷體" w:hint="eastAsia"/>
                <w:spacing w:val="-10"/>
                <w:sz w:val="20"/>
              </w:rPr>
              <w:t>公益彩券盈餘分配</w:t>
            </w:r>
            <w:r w:rsidRPr="00C20E4C">
              <w:rPr>
                <w:rFonts w:hAnsi="標楷體"/>
                <w:spacing w:val="-10"/>
                <w:sz w:val="20"/>
              </w:rPr>
              <w:t>基金</w:t>
            </w: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22002ECD" w14:textId="77777777" w:rsidR="00E12B62" w:rsidRPr="00154701" w:rsidRDefault="00E12B62" w:rsidP="00944E60">
            <w:pPr>
              <w:snapToGrid w:val="0"/>
              <w:spacing w:line="240" w:lineRule="exact"/>
              <w:ind w:leftChars="300" w:left="420" w:rightChars="300" w:right="42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154701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7C10459C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15470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4B7B65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5470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082F00A1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379D9A" w14:textId="77777777" w:rsidR="00E12B62" w:rsidRPr="00154701" w:rsidRDefault="00E12B62" w:rsidP="00BE2956">
            <w:pPr>
              <w:snapToGrid w:val="0"/>
              <w:spacing w:line="240" w:lineRule="exact"/>
              <w:ind w:leftChars="350" w:left="490" w:rightChars="50" w:right="70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16A61283" w14:textId="77777777" w:rsidR="00E12B62" w:rsidRPr="00154701" w:rsidRDefault="00E12B62" w:rsidP="00944E60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修正減列溢計之社政業務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7C20DED6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D02E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11C13D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3D02E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562FF4F0" w14:textId="77777777" w:rsidTr="00F82258">
        <w:trPr>
          <w:gridAfter w:val="2"/>
          <w:wAfter w:w="13" w:type="pct"/>
          <w:cantSplit/>
          <w:trHeight w:val="454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37CE33" w14:textId="77777777" w:rsidR="00E12B62" w:rsidRPr="00154701" w:rsidRDefault="00E12B62" w:rsidP="00BE2956">
            <w:pPr>
              <w:snapToGrid w:val="0"/>
              <w:spacing w:line="240" w:lineRule="exact"/>
              <w:ind w:leftChars="350" w:left="49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spacing w:val="0"/>
                <w:sz w:val="20"/>
              </w:rPr>
              <w:t>桃園</w:t>
            </w:r>
            <w:r>
              <w:rPr>
                <w:rFonts w:hAnsi="標楷體"/>
                <w:spacing w:val="0"/>
                <w:sz w:val="20"/>
              </w:rPr>
              <w:t>市</w:t>
            </w:r>
            <w:r>
              <w:rPr>
                <w:rFonts w:hAnsi="標楷體" w:hint="eastAsia"/>
                <w:spacing w:val="0"/>
                <w:sz w:val="20"/>
              </w:rPr>
              <w:t>水資源發展</w:t>
            </w:r>
            <w:r w:rsidRPr="002A1738">
              <w:rPr>
                <w:rFonts w:hAnsi="標楷體"/>
                <w:spacing w:val="0"/>
                <w:sz w:val="20"/>
              </w:rPr>
              <w:t>基金</w:t>
            </w: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0DEE265D" w14:textId="77777777" w:rsidR="00E12B62" w:rsidRPr="00154701" w:rsidRDefault="00E12B62" w:rsidP="00077171">
            <w:pPr>
              <w:snapToGrid w:val="0"/>
              <w:spacing w:line="240" w:lineRule="exact"/>
              <w:ind w:leftChars="300" w:left="420" w:rightChars="300" w:right="42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154701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04427B3B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</w:t>
            </w:r>
            <w:r w:rsidRPr="00E375A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083</w:t>
            </w:r>
            <w:r w:rsidRPr="00E375A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272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7E37D1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5470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0FFBFBAE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D474E1" w14:textId="77777777" w:rsidR="00E12B62" w:rsidRPr="00154701" w:rsidRDefault="00E12B62" w:rsidP="00077171">
            <w:pPr>
              <w:snapToGrid w:val="0"/>
              <w:spacing w:line="240" w:lineRule="exact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59949F79" w14:textId="77777777" w:rsidR="00E12B62" w:rsidRPr="00154701" w:rsidRDefault="00E12B62" w:rsidP="0007717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修正增列短計之徵收及依法分配收入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35B6C697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083</w:t>
            </w:r>
            <w:r w:rsidRPr="00B276E2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272</w:t>
            </w: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ED5C55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3D02E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372D0825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F2EAAC" w14:textId="77777777" w:rsidR="00E12B62" w:rsidRPr="00154701" w:rsidRDefault="00E12B62" w:rsidP="00077171">
            <w:pPr>
              <w:snapToGrid w:val="0"/>
              <w:spacing w:line="240" w:lineRule="exact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1221A5A0" w14:textId="77777777" w:rsidR="00E12B62" w:rsidRPr="00154701" w:rsidRDefault="00E12B62" w:rsidP="0007717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2FDB9623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1B7A3C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2B62" w:rsidRPr="00154701" w14:paraId="61FA61BA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9E3DB2" w14:textId="77777777" w:rsidR="00E12B62" w:rsidRPr="00154701" w:rsidRDefault="00E12B62" w:rsidP="00077171">
            <w:pPr>
              <w:snapToGrid w:val="0"/>
              <w:spacing w:line="240" w:lineRule="exact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32B1AFBB" w14:textId="77777777" w:rsidR="00E12B62" w:rsidRPr="00154701" w:rsidRDefault="00E12B62" w:rsidP="0007717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65AF5925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FBD3D6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2B62" w:rsidRPr="00154701" w14:paraId="696C1B59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BB66C4" w14:textId="77777777" w:rsidR="00E12B62" w:rsidRPr="00154701" w:rsidRDefault="00E12B62" w:rsidP="00077171">
            <w:pPr>
              <w:snapToGrid w:val="0"/>
              <w:spacing w:line="240" w:lineRule="exact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7962605D" w14:textId="77777777" w:rsidR="00E12B62" w:rsidRPr="00154701" w:rsidRDefault="00E12B62" w:rsidP="0007717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4E17D6F5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9E428F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2B62" w:rsidRPr="00154701" w14:paraId="63452202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621665" w14:textId="77777777" w:rsidR="00E12B62" w:rsidRPr="00154701" w:rsidRDefault="00E12B62" w:rsidP="00077171">
            <w:pPr>
              <w:snapToGrid w:val="0"/>
              <w:spacing w:line="240" w:lineRule="exact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15022491" w14:textId="77777777" w:rsidR="00E12B62" w:rsidRPr="00154701" w:rsidRDefault="00E12B62" w:rsidP="0007717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0E419C88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1EB652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2B62" w:rsidRPr="00154701" w14:paraId="32CE126E" w14:textId="77777777" w:rsidTr="00F82258">
        <w:trPr>
          <w:gridAfter w:val="2"/>
          <w:wAfter w:w="13" w:type="pct"/>
          <w:cantSplit/>
          <w:trHeight w:val="363"/>
        </w:trPr>
        <w:tc>
          <w:tcPr>
            <w:tcW w:w="148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3685BC" w14:textId="77777777" w:rsidR="00E12B62" w:rsidRPr="00154701" w:rsidRDefault="00E12B62" w:rsidP="00077171">
            <w:pPr>
              <w:snapToGrid w:val="0"/>
              <w:spacing w:line="240" w:lineRule="exact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nil"/>
            </w:tcBorders>
            <w:vAlign w:val="center"/>
          </w:tcPr>
          <w:p w14:paraId="3CB5636D" w14:textId="77777777" w:rsidR="00E12B62" w:rsidRPr="00154701" w:rsidRDefault="00E12B62" w:rsidP="00077171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  <w:vAlign w:val="center"/>
          </w:tcPr>
          <w:p w14:paraId="15B41641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6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C6844B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2B62" w:rsidRPr="00154701" w14:paraId="0C59FD35" w14:textId="77777777" w:rsidTr="00D41599">
        <w:trPr>
          <w:gridAfter w:val="2"/>
          <w:wAfter w:w="13" w:type="pct"/>
          <w:cantSplit/>
          <w:trHeight w:val="2041"/>
        </w:trPr>
        <w:tc>
          <w:tcPr>
            <w:tcW w:w="1485" w:type="pct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A5CFFE" w14:textId="77777777" w:rsidR="00E12B62" w:rsidRPr="00154701" w:rsidRDefault="00E12B62" w:rsidP="00077171">
            <w:pPr>
              <w:snapToGrid w:val="0"/>
              <w:spacing w:line="240" w:lineRule="exact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785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229086F" w14:textId="77777777" w:rsidR="00E12B62" w:rsidRPr="00154701" w:rsidRDefault="00E12B62" w:rsidP="00077171">
            <w:pPr>
              <w:ind w:left="57" w:right="57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55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B3556E7" w14:textId="77777777" w:rsidR="00E12B62" w:rsidRPr="00154701" w:rsidRDefault="00E12B62" w:rsidP="00077171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861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3A7D3" w14:textId="77777777" w:rsidR="00E12B62" w:rsidRPr="00154701" w:rsidRDefault="00E12B62" w:rsidP="00077171">
            <w:pPr>
              <w:snapToGrid w:val="0"/>
              <w:spacing w:line="240" w:lineRule="exact"/>
              <w:ind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E12B62" w:rsidRPr="00154701" w14:paraId="674312AC" w14:textId="77777777" w:rsidTr="00EA2B53">
        <w:trPr>
          <w:gridAfter w:val="2"/>
          <w:wAfter w:w="13" w:type="pct"/>
          <w:cantSplit/>
          <w:trHeight w:val="369"/>
        </w:trPr>
        <w:tc>
          <w:tcPr>
            <w:tcW w:w="4987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38C87" w14:textId="77777777" w:rsidR="00E12B62" w:rsidRPr="00CE0C33" w:rsidRDefault="00E12B62" w:rsidP="00CE0C33">
            <w:pPr>
              <w:snapToGrid w:val="0"/>
              <w:spacing w:line="240" w:lineRule="exact"/>
              <w:ind w:rightChars="50" w:right="70"/>
              <w:jc w:val="both"/>
              <w:rPr>
                <w:rFonts w:hAnsi="標楷體"/>
                <w:noProof/>
                <w:spacing w:val="0"/>
                <w:szCs w:val="18"/>
              </w:rPr>
            </w:pPr>
            <w:r w:rsidRPr="00CE0C33">
              <w:rPr>
                <w:rFonts w:hAnsi="標楷體" w:hint="eastAsia"/>
                <w:noProof/>
                <w:spacing w:val="0"/>
                <w:szCs w:val="18"/>
              </w:rPr>
              <w:t>註：營業基金無修正事項。</w:t>
            </w:r>
          </w:p>
        </w:tc>
      </w:tr>
      <w:tr w:rsidR="00E12B62" w:rsidRPr="00154701" w14:paraId="3DEAD4C0" w14:textId="77777777" w:rsidTr="00D55AAE">
        <w:trPr>
          <w:gridBefore w:val="1"/>
          <w:wBefore w:w="14" w:type="pct"/>
          <w:cantSplit/>
          <w:trHeight w:val="522"/>
        </w:trPr>
        <w:tc>
          <w:tcPr>
            <w:tcW w:w="4986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30459A" w14:textId="77777777" w:rsidR="00E12B62" w:rsidRPr="00154701" w:rsidRDefault="00E12B62" w:rsidP="00077171">
            <w:pPr>
              <w:spacing w:line="460" w:lineRule="exact"/>
              <w:jc w:val="both"/>
              <w:rPr>
                <w:rFonts w:ascii="Times New Roman"/>
                <w:b/>
                <w:spacing w:val="0"/>
                <w:sz w:val="36"/>
                <w:szCs w:val="36"/>
                <w:u w:val="single"/>
              </w:rPr>
            </w:pPr>
            <w:r w:rsidRPr="00154701">
              <w:rPr>
                <w:rFonts w:ascii="Times New Roman" w:hint="eastAsia"/>
                <w:b/>
                <w:spacing w:val="0"/>
                <w:sz w:val="36"/>
                <w:szCs w:val="36"/>
                <w:u w:val="single"/>
              </w:rPr>
              <w:lastRenderedPageBreak/>
              <w:t>及非營業特種基金修正事項明細表</w:t>
            </w:r>
          </w:p>
        </w:tc>
      </w:tr>
      <w:tr w:rsidR="00E12B62" w:rsidRPr="00154701" w14:paraId="54407BC6" w14:textId="77777777" w:rsidTr="00F82258">
        <w:trPr>
          <w:gridBefore w:val="1"/>
          <w:gridAfter w:val="1"/>
          <w:wBefore w:w="14" w:type="pct"/>
          <w:wAfter w:w="9" w:type="pct"/>
          <w:cantSplit/>
          <w:trHeight w:hRule="exact" w:val="454"/>
        </w:trPr>
        <w:tc>
          <w:tcPr>
            <w:tcW w:w="4208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F09F3E" w14:textId="77777777" w:rsidR="00E12B62" w:rsidRPr="00154701" w:rsidRDefault="00E12B62" w:rsidP="00077171">
            <w:pPr>
              <w:jc w:val="both"/>
              <w:rPr>
                <w:rFonts w:hAnsi="標楷體"/>
                <w:spacing w:val="32"/>
                <w:sz w:val="24"/>
                <w:szCs w:val="24"/>
              </w:rPr>
            </w:pPr>
          </w:p>
        </w:tc>
        <w:tc>
          <w:tcPr>
            <w:tcW w:w="76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9F107" w14:textId="77777777" w:rsidR="00E12B62" w:rsidRPr="00154701" w:rsidRDefault="00E12B62" w:rsidP="00077171">
            <w:pPr>
              <w:spacing w:line="280" w:lineRule="exact"/>
              <w:ind w:right="57"/>
              <w:rPr>
                <w:rFonts w:ascii="Times New Roman"/>
                <w:spacing w:val="0"/>
                <w:sz w:val="20"/>
              </w:rPr>
            </w:pPr>
            <w:r w:rsidRPr="00154701">
              <w:rPr>
                <w:rFonts w:ascii="Times New Roman" w:hint="eastAsia"/>
                <w:spacing w:val="0"/>
                <w:sz w:val="20"/>
              </w:rPr>
              <w:t>單位：新臺幣元</w:t>
            </w:r>
          </w:p>
        </w:tc>
      </w:tr>
      <w:tr w:rsidR="00E12B62" w:rsidRPr="00154701" w14:paraId="78BD2339" w14:textId="77777777" w:rsidTr="00D41599">
        <w:trPr>
          <w:gridBefore w:val="1"/>
          <w:gridAfter w:val="2"/>
          <w:wBefore w:w="14" w:type="pct"/>
          <w:wAfter w:w="13" w:type="pct"/>
          <w:cantSplit/>
          <w:trHeight w:val="454"/>
        </w:trPr>
        <w:tc>
          <w:tcPr>
            <w:tcW w:w="25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8D939CA" w14:textId="77777777" w:rsidR="00E12B62" w:rsidRPr="00154701" w:rsidRDefault="00E12B62" w:rsidP="0007717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154701">
              <w:rPr>
                <w:rFonts w:ascii="新細明體" w:hint="eastAsia"/>
                <w:spacing w:val="0"/>
                <w:sz w:val="20"/>
              </w:rPr>
              <w:t>修正支出（基金用途）</w:t>
            </w:r>
          </w:p>
        </w:tc>
        <w:tc>
          <w:tcPr>
            <w:tcW w:w="2438" w:type="pct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AD293" w14:textId="77777777" w:rsidR="00E12B62" w:rsidRPr="00154701" w:rsidRDefault="00E12B62" w:rsidP="0007717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154701">
              <w:rPr>
                <w:rFonts w:ascii="新細明體" w:hint="eastAsia"/>
                <w:spacing w:val="0"/>
                <w:sz w:val="20"/>
              </w:rPr>
              <w:t>盈虧（餘</w:t>
            </w:r>
            <w:proofErr w:type="gramStart"/>
            <w:r w:rsidRPr="00154701">
              <w:rPr>
                <w:rFonts w:ascii="新細明體" w:hint="eastAsia"/>
                <w:spacing w:val="0"/>
                <w:sz w:val="20"/>
              </w:rPr>
              <w:t>絀</w:t>
            </w:r>
            <w:proofErr w:type="gramEnd"/>
            <w:r w:rsidRPr="00154701">
              <w:rPr>
                <w:rFonts w:ascii="新細明體" w:hint="eastAsia"/>
                <w:spacing w:val="0"/>
                <w:sz w:val="20"/>
              </w:rPr>
              <w:t>）增減數</w:t>
            </w:r>
          </w:p>
        </w:tc>
      </w:tr>
      <w:tr w:rsidR="00E12B62" w:rsidRPr="00154701" w14:paraId="17A5D7B4" w14:textId="77777777" w:rsidTr="00AF6ACC">
        <w:trPr>
          <w:gridBefore w:val="1"/>
          <w:gridAfter w:val="3"/>
          <w:wBefore w:w="14" w:type="pct"/>
          <w:wAfter w:w="19" w:type="pct"/>
          <w:cantSplit/>
          <w:trHeight w:val="567"/>
        </w:trPr>
        <w:tc>
          <w:tcPr>
            <w:tcW w:w="1268" w:type="pct"/>
            <w:tcBorders>
              <w:left w:val="nil"/>
              <w:bottom w:val="single" w:sz="4" w:space="0" w:color="auto"/>
            </w:tcBorders>
            <w:vAlign w:val="center"/>
          </w:tcPr>
          <w:p w14:paraId="0AFD2909" w14:textId="77777777" w:rsidR="00E12B62" w:rsidRPr="00154701" w:rsidRDefault="00E12B62" w:rsidP="0007717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154701">
              <w:rPr>
                <w:rFonts w:ascii="新細明體" w:hint="eastAsia"/>
                <w:spacing w:val="0"/>
                <w:sz w:val="20"/>
              </w:rPr>
              <w:t>增列金額</w:t>
            </w: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  <w:vAlign w:val="center"/>
          </w:tcPr>
          <w:p w14:paraId="2D1C0454" w14:textId="77777777" w:rsidR="00E12B62" w:rsidRPr="00071541" w:rsidRDefault="00E12B62" w:rsidP="00077171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071541">
              <w:rPr>
                <w:rFonts w:ascii="新細明體" w:hint="eastAsia"/>
                <w:spacing w:val="0"/>
                <w:sz w:val="20"/>
              </w:rPr>
              <w:t>減列金額</w:t>
            </w:r>
          </w:p>
        </w:tc>
        <w:tc>
          <w:tcPr>
            <w:tcW w:w="1242" w:type="pct"/>
            <w:gridSpan w:val="3"/>
            <w:tcBorders>
              <w:bottom w:val="single" w:sz="4" w:space="0" w:color="auto"/>
            </w:tcBorders>
            <w:vAlign w:val="center"/>
          </w:tcPr>
          <w:p w14:paraId="26DEDDFD" w14:textId="77777777" w:rsidR="00E12B62" w:rsidRPr="00071541" w:rsidRDefault="00E12B62" w:rsidP="00D41599">
            <w:pPr>
              <w:spacing w:line="25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071541">
              <w:rPr>
                <w:rFonts w:ascii="新細明體" w:hint="eastAsia"/>
                <w:spacing w:val="-6"/>
                <w:sz w:val="20"/>
              </w:rPr>
              <w:t>增列淨利或賸餘</w:t>
            </w:r>
          </w:p>
          <w:p w14:paraId="4EF6F3B9" w14:textId="77777777" w:rsidR="00E12B62" w:rsidRPr="00071541" w:rsidRDefault="00E12B62" w:rsidP="00D41599">
            <w:pPr>
              <w:spacing w:line="25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071541">
              <w:rPr>
                <w:rFonts w:ascii="新細明體" w:hint="eastAsia"/>
                <w:spacing w:val="-6"/>
                <w:sz w:val="20"/>
              </w:rPr>
              <w:t>（減列淨損或短</w:t>
            </w:r>
            <w:proofErr w:type="gramStart"/>
            <w:r w:rsidRPr="00071541">
              <w:rPr>
                <w:rFonts w:ascii="新細明體" w:hint="eastAsia"/>
                <w:spacing w:val="-6"/>
                <w:sz w:val="20"/>
              </w:rPr>
              <w:t>絀</w:t>
            </w:r>
            <w:proofErr w:type="gramEnd"/>
            <w:r w:rsidRPr="00071541">
              <w:rPr>
                <w:rFonts w:ascii="新細明體" w:hint="eastAsia"/>
                <w:spacing w:val="-6"/>
                <w:sz w:val="20"/>
              </w:rPr>
              <w:t>）</w:t>
            </w:r>
          </w:p>
        </w:tc>
        <w:tc>
          <w:tcPr>
            <w:tcW w:w="1194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72F0DE9D" w14:textId="77777777" w:rsidR="00E12B62" w:rsidRPr="00071541" w:rsidRDefault="00E12B62" w:rsidP="00D41599">
            <w:pPr>
              <w:spacing w:line="25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071541">
              <w:rPr>
                <w:rFonts w:ascii="新細明體" w:hint="eastAsia"/>
                <w:spacing w:val="-6"/>
                <w:sz w:val="20"/>
              </w:rPr>
              <w:t>減列淨利或賸餘</w:t>
            </w:r>
          </w:p>
          <w:p w14:paraId="1D992825" w14:textId="77777777" w:rsidR="00E12B62" w:rsidRPr="00071541" w:rsidRDefault="00E12B62" w:rsidP="00D41599">
            <w:pPr>
              <w:spacing w:line="25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071541">
              <w:rPr>
                <w:rFonts w:ascii="新細明體" w:hint="eastAsia"/>
                <w:spacing w:val="-6"/>
                <w:sz w:val="20"/>
              </w:rPr>
              <w:t>（增列淨損或短</w:t>
            </w:r>
            <w:proofErr w:type="gramStart"/>
            <w:r w:rsidRPr="00071541">
              <w:rPr>
                <w:rFonts w:ascii="新細明體" w:hint="eastAsia"/>
                <w:spacing w:val="-6"/>
                <w:sz w:val="20"/>
              </w:rPr>
              <w:t>絀</w:t>
            </w:r>
            <w:proofErr w:type="gramEnd"/>
            <w:r w:rsidRPr="00071541">
              <w:rPr>
                <w:rFonts w:ascii="新細明體" w:hint="eastAsia"/>
                <w:spacing w:val="-6"/>
                <w:sz w:val="20"/>
              </w:rPr>
              <w:t>）</w:t>
            </w:r>
          </w:p>
        </w:tc>
      </w:tr>
      <w:tr w:rsidR="00E12B62" w:rsidRPr="00154701" w14:paraId="381E3B9B" w14:textId="77777777" w:rsidTr="00F82258">
        <w:trPr>
          <w:gridBefore w:val="1"/>
          <w:gridAfter w:val="3"/>
          <w:wBefore w:w="14" w:type="pct"/>
          <w:wAfter w:w="19" w:type="pct"/>
          <w:cantSplit/>
          <w:trHeight w:val="1021"/>
        </w:trPr>
        <w:tc>
          <w:tcPr>
            <w:tcW w:w="1268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050DA13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BE4E6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8CAE1E5" w14:textId="77777777" w:rsidR="00E12B62" w:rsidRPr="00071541" w:rsidRDefault="00E12B62" w:rsidP="00F82258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7154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</w:t>
            </w:r>
            <w:r w:rsidRPr="0007154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07154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864</w:t>
            </w:r>
            <w:r w:rsidRPr="0007154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07154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701</w:t>
            </w:r>
          </w:p>
        </w:tc>
        <w:tc>
          <w:tcPr>
            <w:tcW w:w="1242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A48E39C" w14:textId="77777777" w:rsidR="00E12B62" w:rsidRPr="0007154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7154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17</w:t>
            </w:r>
            <w:r w:rsidRPr="0007154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07154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604</w:t>
            </w:r>
            <w:r w:rsidRPr="0007154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07154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893</w:t>
            </w:r>
          </w:p>
        </w:tc>
        <w:tc>
          <w:tcPr>
            <w:tcW w:w="1194" w:type="pct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950B435" w14:textId="77777777" w:rsidR="00E12B62" w:rsidRPr="0007154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7154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07154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07154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07154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07154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</w:tr>
      <w:tr w:rsidR="00E12B62" w:rsidRPr="00154701" w14:paraId="50E8D399" w14:textId="77777777" w:rsidTr="00F82258">
        <w:trPr>
          <w:gridBefore w:val="1"/>
          <w:gridAfter w:val="3"/>
          <w:wBefore w:w="14" w:type="pct"/>
          <w:wAfter w:w="19" w:type="pct"/>
          <w:cantSplit/>
          <w:trHeight w:val="454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7AE187CA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BE4E6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39235276" w14:textId="77777777" w:rsidR="00E12B62" w:rsidRPr="006B5FF9" w:rsidRDefault="00E12B62" w:rsidP="00F82258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1B1F38EF" w14:textId="77777777" w:rsidR="00E12B62" w:rsidRPr="006B5FF9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7D7E7EB" w14:textId="77777777" w:rsidR="00E12B62" w:rsidRPr="006B5FF9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</w:tr>
      <w:tr w:rsidR="00E12B62" w:rsidRPr="00154701" w14:paraId="387773B5" w14:textId="77777777" w:rsidTr="00F82258">
        <w:trPr>
          <w:gridBefore w:val="1"/>
          <w:gridAfter w:val="3"/>
          <w:wBefore w:w="14" w:type="pct"/>
          <w:wAfter w:w="19" w:type="pct"/>
          <w:cantSplit/>
          <w:trHeight w:val="454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0F0A7B63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BE4E6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202C4089" w14:textId="77777777" w:rsidR="00E12B62" w:rsidRPr="006B5FF9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5CB48AC1" w14:textId="77777777" w:rsidR="00E12B62" w:rsidRPr="006B5FF9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53BF6CB" w14:textId="77777777" w:rsidR="00E12B62" w:rsidRPr="006B5FF9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459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6B5FF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237</w:t>
            </w:r>
          </w:p>
        </w:tc>
      </w:tr>
      <w:tr w:rsidR="00E12B62" w:rsidRPr="00154701" w14:paraId="0EF38DA9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599EB5CD" w14:textId="77777777" w:rsidR="00E12B62" w:rsidRPr="00FF3CBC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38B16B84" w14:textId="77777777" w:rsidR="00E12B62" w:rsidRPr="00FF3CBC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09766BF7" w14:textId="77777777" w:rsidR="00E12B62" w:rsidRPr="00FF3CBC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F18A15F" w14:textId="77777777" w:rsidR="00E12B62" w:rsidRPr="00FF3CBC" w:rsidRDefault="00E12B62" w:rsidP="00C753C4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459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237</w:t>
            </w:r>
          </w:p>
        </w:tc>
      </w:tr>
      <w:tr w:rsidR="00E12B62" w:rsidRPr="00154701" w14:paraId="17E19A70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308E3F32" w14:textId="77777777" w:rsidR="00E12B62" w:rsidRPr="00FF3CBC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5C1B40D9" w14:textId="77777777" w:rsidR="00E12B62" w:rsidRPr="00FF3CBC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459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237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1C939CF3" w14:textId="77777777" w:rsidR="00E12B62" w:rsidRPr="00FF3CBC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459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237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5F8E121" w14:textId="77777777" w:rsidR="00E12B62" w:rsidRPr="00FF3CBC" w:rsidRDefault="00E12B62" w:rsidP="00C753C4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639ABC48" w14:textId="77777777" w:rsidTr="00F82258">
        <w:trPr>
          <w:gridBefore w:val="1"/>
          <w:gridAfter w:val="3"/>
          <w:wBefore w:w="14" w:type="pct"/>
          <w:wAfter w:w="19" w:type="pct"/>
          <w:cantSplit/>
          <w:trHeight w:val="454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44EE804C" w14:textId="77777777" w:rsidR="00E12B62" w:rsidRPr="00934C4D" w:rsidRDefault="00E12B62" w:rsidP="00C753C4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5139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0CBCB3A3" w14:textId="77777777" w:rsidR="00E12B62" w:rsidRPr="007E14B3" w:rsidRDefault="00E12B62" w:rsidP="00C753C4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E14B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</w:t>
            </w:r>
            <w:r w:rsidRPr="007E14B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7E14B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405</w:t>
            </w:r>
            <w:r w:rsidRPr="007E14B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7E14B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464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3E442764" w14:textId="77777777" w:rsidR="00E12B62" w:rsidRPr="007E14B3" w:rsidRDefault="00E12B62" w:rsidP="00C753C4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E14B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16</w:t>
            </w:r>
            <w:r w:rsidRPr="007E14B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7E14B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145</w:t>
            </w:r>
            <w:r w:rsidRPr="007E14B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7E14B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656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7A8037D" w14:textId="77777777" w:rsidR="00E12B62" w:rsidRPr="007E14B3" w:rsidRDefault="00E12B62" w:rsidP="00C753C4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E14B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03085A3D" w14:textId="77777777" w:rsidTr="00F82258">
        <w:trPr>
          <w:gridBefore w:val="1"/>
          <w:gridAfter w:val="3"/>
          <w:wBefore w:w="14" w:type="pct"/>
          <w:wAfter w:w="19" w:type="pct"/>
          <w:cantSplit/>
          <w:trHeight w:val="454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4236093F" w14:textId="77777777" w:rsidR="00E12B62" w:rsidRPr="00934C4D" w:rsidRDefault="00E12B62" w:rsidP="00C753C4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5139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2E0D8FBA" w14:textId="77777777" w:rsidR="00E12B62" w:rsidRPr="00934C4D" w:rsidRDefault="00E12B62" w:rsidP="00C753C4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135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653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594FA43E" w14:textId="77777777" w:rsidR="00E12B62" w:rsidRPr="00996141" w:rsidRDefault="00E12B62" w:rsidP="00C753C4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792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573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F5CB7E9" w14:textId="77777777" w:rsidR="00E12B62" w:rsidRPr="00996141" w:rsidRDefault="00E12B62" w:rsidP="00C753C4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99614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00387EBB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727A7B8C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5FE29C33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138F487E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</w:t>
            </w: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905</w:t>
            </w:r>
            <w:r w:rsidRPr="00B276E2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675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ADCB5D4" w14:textId="77777777" w:rsidR="00E12B62" w:rsidRPr="003D02E5" w:rsidRDefault="00E12B62" w:rsidP="00C753C4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E12B62" w:rsidRPr="003D02E5" w14:paraId="5E3E9413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12627107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6596C9A5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64C2BEAC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</w:t>
            </w: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751</w:t>
            </w:r>
            <w:r w:rsidRPr="00B276E2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245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E19C8F1" w14:textId="77777777" w:rsidR="00E12B62" w:rsidRPr="003D02E5" w:rsidRDefault="00E12B62" w:rsidP="00C753C4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E12B62" w:rsidRPr="003D02E5" w14:paraId="20097DB6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21C38488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64C010E6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032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668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375529F0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032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668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936A29E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E12B62" w:rsidRPr="003D02E5" w14:paraId="75B516EC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272881B1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58041D38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985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30E1D6D8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F3CBC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985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2FBECB7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E12B62" w:rsidRPr="003D02E5" w14:paraId="72858264" w14:textId="77777777" w:rsidTr="00F82258">
        <w:trPr>
          <w:gridBefore w:val="1"/>
          <w:gridAfter w:val="3"/>
          <w:wBefore w:w="14" w:type="pct"/>
          <w:wAfter w:w="19" w:type="pct"/>
          <w:cantSplit/>
          <w:trHeight w:val="680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3F3D51E6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5139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2E7BA944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313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332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59195ED5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313</w:t>
            </w:r>
            <w:r w:rsidRPr="006B5FF9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332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D57F602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5139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3D02E5" w14:paraId="2B96E729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06E8241A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12BDB0F8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313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332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123AE46D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313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332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859E443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E12B62" w:rsidRPr="003D02E5" w14:paraId="2421CCAB" w14:textId="77777777" w:rsidTr="00F82258">
        <w:trPr>
          <w:gridBefore w:val="1"/>
          <w:gridAfter w:val="3"/>
          <w:wBefore w:w="14" w:type="pct"/>
          <w:wAfter w:w="19" w:type="pct"/>
          <w:cantSplit/>
          <w:trHeight w:val="454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572EDD72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5139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3BF2382E" w14:textId="77777777" w:rsidR="00E12B62" w:rsidRPr="00EC54BF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C54BF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</w:t>
            </w:r>
            <w:r w:rsidRPr="00EC54B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EC54BF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956</w:t>
            </w:r>
            <w:r w:rsidRPr="00EC54B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EC54BF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479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5662076A" w14:textId="77777777" w:rsidR="00E12B62" w:rsidRPr="00EC54BF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C54BF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</w:t>
            </w:r>
            <w:r w:rsidRPr="00EC54B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EC54BF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956</w:t>
            </w:r>
            <w:r w:rsidRPr="00EC54B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 w:rsidRPr="00EC54BF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479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9C34B06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5139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56131781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3FB58B65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32B18246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956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479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5EDF9670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956</w:t>
            </w:r>
            <w:r w:rsidRPr="00FF3CBC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479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29B2CD1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0AD4FEC4" w14:textId="77777777" w:rsidTr="00F82258">
        <w:trPr>
          <w:gridBefore w:val="1"/>
          <w:gridAfter w:val="3"/>
          <w:wBefore w:w="14" w:type="pct"/>
          <w:wAfter w:w="19" w:type="pct"/>
          <w:cantSplit/>
          <w:trHeight w:val="454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357997F1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5139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14C6B77E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5139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267A266E" w14:textId="77777777" w:rsidR="00E12B62" w:rsidRPr="003D02E5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</w:t>
            </w:r>
            <w:r w:rsidRPr="00E375A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083</w:t>
            </w:r>
            <w:r w:rsidRPr="00E375A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272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72112A4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51399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571CF3A2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283E48DF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787E582B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22095C90" w14:textId="77777777" w:rsidR="00E12B62" w:rsidRPr="00154701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</w:t>
            </w:r>
            <w:r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083</w:t>
            </w:r>
            <w:r w:rsidRPr="00B276E2">
              <w:rPr>
                <w:rFonts w:ascii="細明體" w:eastAsia="細明體" w:hAnsi="細明體"/>
                <w:noProof/>
                <w:spacing w:val="0"/>
                <w:szCs w:val="18"/>
              </w:rPr>
              <w:t>,</w:t>
            </w: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272</w:t>
            </w: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C30CC5D" w14:textId="77777777" w:rsidR="00E12B62" w:rsidRPr="00C917B4" w:rsidRDefault="00E12B62" w:rsidP="00C753C4">
            <w:pPr>
              <w:spacing w:line="240" w:lineRule="atLeast"/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917B4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E12B62" w:rsidRPr="00154701" w14:paraId="5130E9A2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0CBB849E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10DB510E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48C14DA4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ACC7853" w14:textId="77777777" w:rsidR="00E12B62" w:rsidRPr="00154701" w:rsidRDefault="00E12B62" w:rsidP="00077171">
            <w:pPr>
              <w:snapToGrid w:val="0"/>
              <w:spacing w:line="240" w:lineRule="exact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E12B62" w:rsidRPr="00154701" w14:paraId="6F798CA4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2C7209CE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2DEEFF66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44C8C48C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528F630" w14:textId="77777777" w:rsidR="00E12B62" w:rsidRPr="00154701" w:rsidRDefault="00E12B62" w:rsidP="00077171">
            <w:pPr>
              <w:snapToGrid w:val="0"/>
              <w:spacing w:line="240" w:lineRule="exact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E12B62" w:rsidRPr="00154701" w14:paraId="52788BFB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25155D6D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3FADDD2A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0C0A6170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548BC9D" w14:textId="77777777" w:rsidR="00E12B62" w:rsidRPr="00154701" w:rsidRDefault="00E12B62" w:rsidP="00077171">
            <w:pPr>
              <w:snapToGrid w:val="0"/>
              <w:spacing w:line="240" w:lineRule="exact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E12B62" w:rsidRPr="00154701" w14:paraId="6B7B781A" w14:textId="77777777" w:rsidTr="00F82258">
        <w:trPr>
          <w:gridBefore w:val="1"/>
          <w:gridAfter w:val="3"/>
          <w:wBefore w:w="14" w:type="pct"/>
          <w:wAfter w:w="19" w:type="pct"/>
          <w:cantSplit/>
          <w:trHeight w:val="363"/>
        </w:trPr>
        <w:tc>
          <w:tcPr>
            <w:tcW w:w="1268" w:type="pct"/>
            <w:tcBorders>
              <w:top w:val="nil"/>
              <w:left w:val="nil"/>
              <w:bottom w:val="nil"/>
            </w:tcBorders>
            <w:vAlign w:val="center"/>
          </w:tcPr>
          <w:p w14:paraId="759EF7D1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6E9612BF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3"/>
            <w:tcBorders>
              <w:top w:val="nil"/>
              <w:bottom w:val="nil"/>
            </w:tcBorders>
            <w:vAlign w:val="center"/>
          </w:tcPr>
          <w:p w14:paraId="0E5A131D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09BFE67" w14:textId="77777777" w:rsidR="00E12B62" w:rsidRPr="00154701" w:rsidRDefault="00E12B62" w:rsidP="00077171">
            <w:pPr>
              <w:snapToGrid w:val="0"/>
              <w:spacing w:line="240" w:lineRule="exact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E12B62" w:rsidRPr="00154701" w14:paraId="5031E160" w14:textId="77777777" w:rsidTr="009C6B5B">
        <w:trPr>
          <w:gridBefore w:val="1"/>
          <w:gridAfter w:val="3"/>
          <w:wBefore w:w="14" w:type="pct"/>
          <w:wAfter w:w="19" w:type="pct"/>
          <w:cantSplit/>
          <w:trHeight w:val="2409"/>
        </w:trPr>
        <w:tc>
          <w:tcPr>
            <w:tcW w:w="1268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7B37900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B35B884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242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6F44651" w14:textId="77777777" w:rsidR="00E12B62" w:rsidRPr="00154701" w:rsidRDefault="00E12B62" w:rsidP="00077171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94" w:type="pct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43A6B45" w14:textId="77777777" w:rsidR="00E12B62" w:rsidRPr="00154701" w:rsidRDefault="00E12B62" w:rsidP="00077171">
            <w:pPr>
              <w:snapToGrid w:val="0"/>
              <w:spacing w:line="240" w:lineRule="exact"/>
              <w:ind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</w:tbl>
    <w:p w14:paraId="2488FE75" w14:textId="77777777" w:rsidR="00A736D7" w:rsidRDefault="00A736D7" w:rsidP="00A736D7">
      <w:pPr>
        <w:spacing w:line="20" w:lineRule="exact"/>
        <w:ind w:right="278"/>
        <w:jc w:val="both"/>
      </w:pPr>
    </w:p>
    <w:sectPr w:rsidR="00A736D7" w:rsidSect="00510F77">
      <w:footerReference w:type="even" r:id="rId8"/>
      <w:footerReference w:type="default" r:id="rId9"/>
      <w:pgSz w:w="11906" w:h="16838" w:code="9"/>
      <w:pgMar w:top="1418" w:right="1134" w:bottom="1418" w:left="851" w:header="1021" w:footer="737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3A2E7" w14:textId="77777777" w:rsidR="00A736D7" w:rsidRDefault="00A736D7">
      <w:r>
        <w:separator/>
      </w:r>
    </w:p>
  </w:endnote>
  <w:endnote w:type="continuationSeparator" w:id="0">
    <w:p w14:paraId="76A794B2" w14:textId="77777777" w:rsidR="00A736D7" w:rsidRDefault="00A7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6BAC2" w14:textId="77777777" w:rsidR="00EB51DF" w:rsidRDefault="00EB51DF">
    <w:pPr>
      <w:pStyle w:val="a4"/>
      <w:jc w:val="both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5709981"/>
      <w:docPartObj>
        <w:docPartGallery w:val="Page Numbers (Bottom of Page)"/>
        <w:docPartUnique/>
      </w:docPartObj>
    </w:sdtPr>
    <w:sdtEndPr>
      <w:rPr>
        <w:rFonts w:hAnsi="標楷體"/>
        <w:sz w:val="24"/>
        <w:szCs w:val="24"/>
      </w:rPr>
    </w:sdtEndPr>
    <w:sdtContent>
      <w:p w14:paraId="03B391EC" w14:textId="4DFC8FB5" w:rsidR="00EB51DF" w:rsidRDefault="00D1123B" w:rsidP="004955AA">
        <w:pPr>
          <w:spacing w:line="500" w:lineRule="exact"/>
          <w:jc w:val="center"/>
          <w:rPr>
            <w:rFonts w:hAnsi="標楷體"/>
            <w:sz w:val="24"/>
            <w:szCs w:val="24"/>
          </w:rPr>
        </w:pPr>
        <w:r w:rsidRPr="004955AA">
          <w:rPr>
            <w:rStyle w:val="ab"/>
            <w:rFonts w:hAnsi="標楷體" w:hint="eastAsia"/>
            <w:spacing w:val="0"/>
            <w:sz w:val="24"/>
            <w:szCs w:val="24"/>
          </w:rPr>
          <w:t>丁</w:t>
        </w:r>
        <w:r w:rsidR="0020691A">
          <w:rPr>
            <w:rStyle w:val="ab"/>
            <w:rFonts w:hAnsi="標楷體" w:hint="eastAsia"/>
            <w:spacing w:val="0"/>
            <w:sz w:val="24"/>
            <w:szCs w:val="24"/>
          </w:rPr>
          <w:t>－</w:t>
        </w:r>
        <w:r w:rsidR="002566B0" w:rsidRPr="004955AA">
          <w:rPr>
            <w:rFonts w:hAnsi="標楷體"/>
            <w:spacing w:val="0"/>
            <w:sz w:val="24"/>
            <w:szCs w:val="24"/>
          </w:rPr>
          <w:fldChar w:fldCharType="begin"/>
        </w:r>
        <w:r w:rsidR="002566B0" w:rsidRPr="004955AA">
          <w:rPr>
            <w:rFonts w:hAnsi="標楷體"/>
            <w:spacing w:val="0"/>
            <w:sz w:val="24"/>
            <w:szCs w:val="24"/>
          </w:rPr>
          <w:instrText>PAGE   \* MERGEFORMAT</w:instrText>
        </w:r>
        <w:r w:rsidR="002566B0" w:rsidRPr="004955AA">
          <w:rPr>
            <w:rFonts w:hAnsi="標楷體"/>
            <w:spacing w:val="0"/>
            <w:sz w:val="24"/>
            <w:szCs w:val="24"/>
          </w:rPr>
          <w:fldChar w:fldCharType="separate"/>
        </w:r>
        <w:r w:rsidR="0020691A">
          <w:rPr>
            <w:rFonts w:hAnsi="標楷體"/>
            <w:noProof/>
            <w:spacing w:val="0"/>
            <w:sz w:val="24"/>
            <w:szCs w:val="24"/>
          </w:rPr>
          <w:t>6</w:t>
        </w:r>
        <w:r w:rsidR="002566B0" w:rsidRPr="004955AA">
          <w:rPr>
            <w:rFonts w:hAnsi="標楷體"/>
            <w:spacing w:val="0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4D01" w14:textId="77777777" w:rsidR="00A736D7" w:rsidRDefault="00A736D7">
      <w:r>
        <w:separator/>
      </w:r>
    </w:p>
  </w:footnote>
  <w:footnote w:type="continuationSeparator" w:id="0">
    <w:p w14:paraId="256B200D" w14:textId="77777777" w:rsidR="00A736D7" w:rsidRDefault="00A73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3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4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5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6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8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0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1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2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3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6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 w16cid:durableId="333998100">
    <w:abstractNumId w:val="15"/>
  </w:num>
  <w:num w:numId="2" w16cid:durableId="1675300586">
    <w:abstractNumId w:val="9"/>
  </w:num>
  <w:num w:numId="3" w16cid:durableId="1774550592">
    <w:abstractNumId w:val="6"/>
  </w:num>
  <w:num w:numId="4" w16cid:durableId="323289252">
    <w:abstractNumId w:val="8"/>
  </w:num>
  <w:num w:numId="5" w16cid:durableId="1740713464">
    <w:abstractNumId w:val="3"/>
  </w:num>
  <w:num w:numId="6" w16cid:durableId="302349142">
    <w:abstractNumId w:val="0"/>
  </w:num>
  <w:num w:numId="7" w16cid:durableId="714888153">
    <w:abstractNumId w:val="7"/>
  </w:num>
  <w:num w:numId="8" w16cid:durableId="293172206">
    <w:abstractNumId w:val="12"/>
  </w:num>
  <w:num w:numId="9" w16cid:durableId="120928588">
    <w:abstractNumId w:val="10"/>
  </w:num>
  <w:num w:numId="10" w16cid:durableId="76945544">
    <w:abstractNumId w:val="5"/>
  </w:num>
  <w:num w:numId="11" w16cid:durableId="1236282864">
    <w:abstractNumId w:val="13"/>
  </w:num>
  <w:num w:numId="12" w16cid:durableId="189225478">
    <w:abstractNumId w:val="11"/>
  </w:num>
  <w:num w:numId="13" w16cid:durableId="918172015">
    <w:abstractNumId w:val="1"/>
  </w:num>
  <w:num w:numId="14" w16cid:durableId="1334071325">
    <w:abstractNumId w:val="16"/>
  </w:num>
  <w:num w:numId="15" w16cid:durableId="1905409488">
    <w:abstractNumId w:val="4"/>
  </w:num>
  <w:num w:numId="16" w16cid:durableId="1442800423">
    <w:abstractNumId w:val="2"/>
  </w:num>
  <w:num w:numId="17" w16cid:durableId="12752069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mirrorMargins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81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6D7"/>
    <w:rsid w:val="000077C7"/>
    <w:rsid w:val="00015571"/>
    <w:rsid w:val="000160A1"/>
    <w:rsid w:val="00023F7E"/>
    <w:rsid w:val="00044A74"/>
    <w:rsid w:val="00045343"/>
    <w:rsid w:val="0007307E"/>
    <w:rsid w:val="00083885"/>
    <w:rsid w:val="00096B91"/>
    <w:rsid w:val="00096FF9"/>
    <w:rsid w:val="000A4CB5"/>
    <w:rsid w:val="000B365B"/>
    <w:rsid w:val="000D103E"/>
    <w:rsid w:val="000D36DA"/>
    <w:rsid w:val="00106F12"/>
    <w:rsid w:val="0013633D"/>
    <w:rsid w:val="00162216"/>
    <w:rsid w:val="00196E38"/>
    <w:rsid w:val="001A631A"/>
    <w:rsid w:val="001B4BDF"/>
    <w:rsid w:val="0020691A"/>
    <w:rsid w:val="00216588"/>
    <w:rsid w:val="002566B0"/>
    <w:rsid w:val="00267DDF"/>
    <w:rsid w:val="002A61C4"/>
    <w:rsid w:val="002E27FD"/>
    <w:rsid w:val="002E6AAF"/>
    <w:rsid w:val="002E771A"/>
    <w:rsid w:val="0030576F"/>
    <w:rsid w:val="0035061A"/>
    <w:rsid w:val="00361B4C"/>
    <w:rsid w:val="003832E5"/>
    <w:rsid w:val="003838E1"/>
    <w:rsid w:val="003A7753"/>
    <w:rsid w:val="003C15BB"/>
    <w:rsid w:val="003C3220"/>
    <w:rsid w:val="003E14B5"/>
    <w:rsid w:val="003F2FB0"/>
    <w:rsid w:val="00400748"/>
    <w:rsid w:val="00406C35"/>
    <w:rsid w:val="004311EF"/>
    <w:rsid w:val="004451B7"/>
    <w:rsid w:val="00453389"/>
    <w:rsid w:val="00467309"/>
    <w:rsid w:val="004772A9"/>
    <w:rsid w:val="004940AE"/>
    <w:rsid w:val="004955AA"/>
    <w:rsid w:val="004A2D4C"/>
    <w:rsid w:val="004C0C28"/>
    <w:rsid w:val="004C3818"/>
    <w:rsid w:val="004D3675"/>
    <w:rsid w:val="00507E56"/>
    <w:rsid w:val="00510F77"/>
    <w:rsid w:val="00514F1A"/>
    <w:rsid w:val="00554195"/>
    <w:rsid w:val="00557966"/>
    <w:rsid w:val="00576EA3"/>
    <w:rsid w:val="005A020A"/>
    <w:rsid w:val="005A5FB0"/>
    <w:rsid w:val="005B141C"/>
    <w:rsid w:val="005F2EC6"/>
    <w:rsid w:val="005F4967"/>
    <w:rsid w:val="006144CA"/>
    <w:rsid w:val="006378B5"/>
    <w:rsid w:val="0064117F"/>
    <w:rsid w:val="006553C1"/>
    <w:rsid w:val="00683786"/>
    <w:rsid w:val="006F7FD7"/>
    <w:rsid w:val="00715990"/>
    <w:rsid w:val="00716B61"/>
    <w:rsid w:val="00720212"/>
    <w:rsid w:val="00735AD5"/>
    <w:rsid w:val="007425BD"/>
    <w:rsid w:val="007776ED"/>
    <w:rsid w:val="007952C1"/>
    <w:rsid w:val="007A00F9"/>
    <w:rsid w:val="007E6756"/>
    <w:rsid w:val="007F4E6E"/>
    <w:rsid w:val="008075BA"/>
    <w:rsid w:val="00810FD4"/>
    <w:rsid w:val="008162C9"/>
    <w:rsid w:val="0084755D"/>
    <w:rsid w:val="00894FD7"/>
    <w:rsid w:val="008A0EFB"/>
    <w:rsid w:val="008A535B"/>
    <w:rsid w:val="008C18CF"/>
    <w:rsid w:val="008C7751"/>
    <w:rsid w:val="008D67ED"/>
    <w:rsid w:val="008D712D"/>
    <w:rsid w:val="008D7259"/>
    <w:rsid w:val="008E7BE0"/>
    <w:rsid w:val="009149A5"/>
    <w:rsid w:val="00925890"/>
    <w:rsid w:val="009337D0"/>
    <w:rsid w:val="009732FF"/>
    <w:rsid w:val="009A31C8"/>
    <w:rsid w:val="009B61CC"/>
    <w:rsid w:val="009B7646"/>
    <w:rsid w:val="009C5F73"/>
    <w:rsid w:val="009C6B5B"/>
    <w:rsid w:val="009E305C"/>
    <w:rsid w:val="00A12E30"/>
    <w:rsid w:val="00A26F6A"/>
    <w:rsid w:val="00A31AC1"/>
    <w:rsid w:val="00A42A0A"/>
    <w:rsid w:val="00A43DEB"/>
    <w:rsid w:val="00A44293"/>
    <w:rsid w:val="00A46944"/>
    <w:rsid w:val="00A627DD"/>
    <w:rsid w:val="00A71A2C"/>
    <w:rsid w:val="00A736D7"/>
    <w:rsid w:val="00A75DE4"/>
    <w:rsid w:val="00A83B16"/>
    <w:rsid w:val="00A9658E"/>
    <w:rsid w:val="00AA602C"/>
    <w:rsid w:val="00AC5D2C"/>
    <w:rsid w:val="00AD211E"/>
    <w:rsid w:val="00AE0D58"/>
    <w:rsid w:val="00AF6ACC"/>
    <w:rsid w:val="00B136CF"/>
    <w:rsid w:val="00B214C0"/>
    <w:rsid w:val="00B24EA7"/>
    <w:rsid w:val="00B24F00"/>
    <w:rsid w:val="00B34782"/>
    <w:rsid w:val="00B41820"/>
    <w:rsid w:val="00B8295B"/>
    <w:rsid w:val="00BC51E6"/>
    <w:rsid w:val="00BE2956"/>
    <w:rsid w:val="00BF1B90"/>
    <w:rsid w:val="00C20A69"/>
    <w:rsid w:val="00C20E4C"/>
    <w:rsid w:val="00C43538"/>
    <w:rsid w:val="00C4771C"/>
    <w:rsid w:val="00C57F13"/>
    <w:rsid w:val="00C7477A"/>
    <w:rsid w:val="00C96C5F"/>
    <w:rsid w:val="00CE7AFE"/>
    <w:rsid w:val="00D05743"/>
    <w:rsid w:val="00D1123B"/>
    <w:rsid w:val="00D17FD7"/>
    <w:rsid w:val="00D207C5"/>
    <w:rsid w:val="00D2394A"/>
    <w:rsid w:val="00D41599"/>
    <w:rsid w:val="00D43BF7"/>
    <w:rsid w:val="00D636E1"/>
    <w:rsid w:val="00D77C83"/>
    <w:rsid w:val="00DA5B2A"/>
    <w:rsid w:val="00DC1481"/>
    <w:rsid w:val="00DD5930"/>
    <w:rsid w:val="00E12B62"/>
    <w:rsid w:val="00E20309"/>
    <w:rsid w:val="00E20961"/>
    <w:rsid w:val="00E2763E"/>
    <w:rsid w:val="00E57BB4"/>
    <w:rsid w:val="00E66FB9"/>
    <w:rsid w:val="00E71EBD"/>
    <w:rsid w:val="00E76F63"/>
    <w:rsid w:val="00E828AA"/>
    <w:rsid w:val="00E879DE"/>
    <w:rsid w:val="00EA2B53"/>
    <w:rsid w:val="00EB51DF"/>
    <w:rsid w:val="00F112AB"/>
    <w:rsid w:val="00F46BF0"/>
    <w:rsid w:val="00F82258"/>
    <w:rsid w:val="00F93D17"/>
    <w:rsid w:val="00FA2426"/>
    <w:rsid w:val="00FB7995"/>
    <w:rsid w:val="00FC4F76"/>
    <w:rsid w:val="00FE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D00CE46"/>
  <w15:chartTrackingRefBased/>
  <w15:docId w15:val="{D825D632-08FF-4A24-9E45-29C1ECA72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spacing w:val="-20"/>
      <w:kern w:val="2"/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pacing w:val="-1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4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both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ind w:leftChars="-300" w:left="-420" w:right="414" w:firstLineChars="100" w:firstLine="180"/>
      <w:jc w:val="both"/>
      <w:outlineLvl w:val="3"/>
    </w:pPr>
    <w:rPr>
      <w:sz w:val="22"/>
    </w:rPr>
  </w:style>
  <w:style w:type="paragraph" w:styleId="5">
    <w:name w:val="heading 5"/>
    <w:basedOn w:val="a"/>
    <w:next w:val="a"/>
    <w:qFormat/>
    <w:pPr>
      <w:keepNext/>
      <w:ind w:leftChars="-300" w:left="-420" w:right="414" w:firstLineChars="300" w:firstLine="540"/>
      <w:jc w:val="both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6">
    <w:name w:val="甲乙丙"/>
    <w:basedOn w:val="a"/>
    <w:pPr>
      <w:spacing w:after="360" w:line="360" w:lineRule="auto"/>
      <w:jc w:val="center"/>
    </w:pPr>
    <w:rPr>
      <w:b/>
      <w:sz w:val="40"/>
    </w:rPr>
  </w:style>
  <w:style w:type="paragraph" w:customStyle="1" w:styleId="a7">
    <w:name w:val="壹貳參"/>
    <w:basedOn w:val="a6"/>
    <w:pPr>
      <w:spacing w:after="240"/>
      <w:ind w:left="624"/>
      <w:jc w:val="left"/>
    </w:pPr>
    <w:rPr>
      <w:sz w:val="36"/>
    </w:rPr>
  </w:style>
  <w:style w:type="paragraph" w:customStyle="1" w:styleId="a8">
    <w:name w:val="一二三"/>
    <w:basedOn w:val="a7"/>
    <w:pPr>
      <w:spacing w:after="120"/>
      <w:ind w:left="0"/>
    </w:pPr>
    <w:rPr>
      <w:b w:val="0"/>
      <w:sz w:val="32"/>
    </w:rPr>
  </w:style>
  <w:style w:type="paragraph" w:customStyle="1" w:styleId="a9">
    <w:name w:val="括號一二三"/>
    <w:basedOn w:val="a8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9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a">
    <w:name w:val="Body Text"/>
    <w:basedOn w:val="a"/>
    <w:semiHidden/>
    <w:pPr>
      <w:spacing w:line="360" w:lineRule="auto"/>
      <w:ind w:firstLine="482"/>
      <w:jc w:val="both"/>
    </w:pPr>
  </w:style>
  <w:style w:type="character" w:styleId="ab">
    <w:name w:val="page number"/>
    <w:basedOn w:val="a0"/>
  </w:style>
  <w:style w:type="paragraph" w:styleId="ac">
    <w:name w:val="Balloon Text"/>
    <w:basedOn w:val="a"/>
    <w:semiHidden/>
    <w:rPr>
      <w:rFonts w:ascii="Arial" w:eastAsia="新細明體" w:hAnsi="Arial"/>
      <w:spacing w:val="0"/>
    </w:rPr>
  </w:style>
  <w:style w:type="paragraph" w:styleId="20">
    <w:name w:val="Body Text 2"/>
    <w:basedOn w:val="a"/>
    <w:semiHidden/>
    <w:pPr>
      <w:jc w:val="both"/>
    </w:pPr>
  </w:style>
  <w:style w:type="paragraph" w:customStyle="1" w:styleId="21">
    <w:name w:val="樣式2"/>
    <w:basedOn w:val="a"/>
    <w:autoRedefine/>
    <w:pPr>
      <w:spacing w:before="440" w:after="80"/>
      <w:jc w:val="both"/>
    </w:pPr>
    <w:rPr>
      <w:rFonts w:hAnsi="標楷體"/>
      <w:b/>
      <w:spacing w:val="20"/>
      <w:sz w:val="32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50">
    <w:name w:val="樣式5"/>
    <w:basedOn w:val="a"/>
    <w:autoRedefine/>
    <w:pPr>
      <w:spacing w:before="60" w:line="440" w:lineRule="exact"/>
      <w:jc w:val="both"/>
    </w:pPr>
    <w:rPr>
      <w:rFonts w:hAnsi="標楷體"/>
      <w:b/>
      <w:spacing w:val="20"/>
      <w:sz w:val="28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4"/>
    </w:rPr>
  </w:style>
  <w:style w:type="paragraph" w:styleId="ad">
    <w:name w:val="Plain Text"/>
    <w:basedOn w:val="a"/>
    <w:semiHidden/>
    <w:pPr>
      <w:jc w:val="left"/>
    </w:pPr>
    <w:rPr>
      <w:rFonts w:ascii="細明體" w:eastAsia="細明體" w:hAnsi="Courier New"/>
      <w:spacing w:val="0"/>
      <w:sz w:val="24"/>
      <w:szCs w:val="24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customStyle="1" w:styleId="af">
    <w:name w:val="三自來水事業處"/>
    <w:basedOn w:val="ad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  <w:szCs w:val="20"/>
    </w:rPr>
  </w:style>
  <w:style w:type="character" w:customStyle="1" w:styleId="af0">
    <w:name w:val="(臺)"/>
    <w:basedOn w:val="a0"/>
    <w:rPr>
      <w:rFonts w:ascii="標楷體" w:eastAsia="標楷體" w:hAnsi="標楷體"/>
      <w:b/>
      <w:bCs/>
      <w:spacing w:val="20"/>
      <w:sz w:val="30"/>
    </w:rPr>
  </w:style>
  <w:style w:type="character" w:customStyle="1" w:styleId="a5">
    <w:name w:val="頁尾 字元"/>
    <w:basedOn w:val="a0"/>
    <w:link w:val="a4"/>
    <w:uiPriority w:val="99"/>
    <w:rsid w:val="002566B0"/>
    <w:rPr>
      <w:rFonts w:ascii="標楷體" w:eastAsia="標楷體"/>
      <w:spacing w:val="-2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3msikJu&#27506;&#20837;&#27770;&#31639;&#20462;&#27491;&#25976;&#26126;&#32048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8243E-3FAA-4976-9D1C-7AB0975AD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3msikJu歲入決算修正數明細表(左頁).dot</Template>
  <TotalTime>631</TotalTime>
  <Pages>9</Pages>
  <Words>1977</Words>
  <Characters>3224</Characters>
  <Application>Microsoft Office Word</Application>
  <DocSecurity>0</DocSecurity>
  <Lines>26</Lines>
  <Paragraphs>10</Paragraphs>
  <ScaleCrop>false</ScaleCrop>
  <Company>Taipei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玖、社會局主管</dc:title>
  <dc:subject/>
  <dc:creator>王筱雯</dc:creator>
  <cp:keywords/>
  <dc:description/>
  <cp:lastModifiedBy>林蕙芬</cp:lastModifiedBy>
  <cp:revision>107</cp:revision>
  <cp:lastPrinted>2025-07-07T08:33:00Z</cp:lastPrinted>
  <dcterms:created xsi:type="dcterms:W3CDTF">2024-05-29T08:20:00Z</dcterms:created>
  <dcterms:modified xsi:type="dcterms:W3CDTF">2025-07-07T08:55:00Z</dcterms:modified>
</cp:coreProperties>
</file>