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909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:rsidTr="00121AE4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5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0E5D2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121AE4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58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121AE4">
        <w:trPr>
          <w:cantSplit/>
          <w:tblHeader/>
        </w:trPr>
        <w:tc>
          <w:tcPr>
            <w:tcW w:w="851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09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121AE4">
        <w:trPr>
          <w:cantSplit/>
          <w:trHeight w:val="260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121AE4">
        <w:trPr>
          <w:cantSplit/>
          <w:trHeight w:val="128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121AE4">
        <w:trPr>
          <w:cantSplit/>
          <w:trHeight w:val="127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121AE4" w:rsidRPr="009C6486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Pr="009C6486" w:rsidRDefault="00121AE4" w:rsidP="008C3468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121AE4" w:rsidRPr="009C6486" w:rsidRDefault="00121AE4" w:rsidP="008C346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C648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10,929,594,069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702,476,426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5,727,570,135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4,499,547,508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702,476,426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5,727,570,135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4,499,547,508</w:t>
            </w:r>
          </w:p>
        </w:tc>
      </w:tr>
      <w:tr w:rsidR="00121AE4" w:rsidRPr="009C6486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Pr="009C6486" w:rsidRDefault="00121AE4" w:rsidP="008C3468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121AE4" w:rsidRPr="009C6486" w:rsidRDefault="00121AE4" w:rsidP="008C346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C648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7,729,698,044</w:t>
            </w:r>
          </w:p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3,199,896,025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354,200,844</w:t>
            </w:r>
          </w:p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348,275,582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4,872,209,611</w:t>
            </w:r>
          </w:p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855,360,524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1,119,194,293</w:t>
            </w:r>
          </w:p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- 1,119,194,293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3,622,481,882</w:t>
            </w:r>
          </w:p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877,065,626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354,200,844</w:t>
            </w:r>
          </w:p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348,275,582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4,872,209,611</w:t>
            </w:r>
          </w:p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855,360,524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1,119,194,293</w:t>
            </w:r>
          </w:p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- 1,119,194,293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3,622,481,882</w:t>
            </w:r>
          </w:p>
          <w:p w:rsidR="00121AE4" w:rsidRPr="00284F5D" w:rsidRDefault="00121AE4" w:rsidP="0035692F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4F5D">
              <w:rPr>
                <w:rFonts w:ascii="新細明體" w:hAnsi="新細明體"/>
                <w:b/>
                <w:noProof/>
                <w:spacing w:val="-6"/>
                <w:sz w:val="20"/>
              </w:rPr>
              <w:t>877,065,626</w:t>
            </w:r>
          </w:p>
        </w:tc>
      </w:tr>
      <w:tr w:rsidR="00121AE4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Default="00121AE4" w:rsidP="00412F2B">
            <w:pPr>
              <w:jc w:val="center"/>
              <w:rPr>
                <w:rFonts w:ascii="新細明體" w:hAnsi="新細明體"/>
                <w:sz w:val="20"/>
              </w:rPr>
            </w:pPr>
            <w:r w:rsidRPr="00FC6C0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121AE4" w:rsidRDefault="00121AE4" w:rsidP="00412F2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C6C02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2,898,789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1,100,000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334,311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15,032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2,564,478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1,084,968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334,311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15,032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2,564,478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1,084,968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21AE4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Default="00121AE4" w:rsidP="00412F2B">
            <w:pPr>
              <w:jc w:val="center"/>
              <w:rPr>
                <w:rFonts w:ascii="新細明體" w:hAnsi="新細明體"/>
                <w:sz w:val="20"/>
              </w:rPr>
            </w:pPr>
            <w:r w:rsidRPr="00FC6C02">
              <w:rPr>
                <w:rFonts w:ascii="新細明體" w:hAnsi="新細明體" w:hint="eastAsia"/>
                <w:noProof/>
                <w:sz w:val="20"/>
              </w:rPr>
              <w:t>103－112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121AE4" w:rsidRDefault="00121AE4" w:rsidP="00412F2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C6C02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6,006,983,812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2,432,662,990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247,311,498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294,897,428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3,697,896,803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611,805,926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943,303,787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- 943,303,787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3,005,079,298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582,655,849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247,311,498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294,897,428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3,697,896,803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611,805,926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943,303,787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- 943,303,787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3,005,079,298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582,655,849</w:t>
            </w:r>
          </w:p>
        </w:tc>
      </w:tr>
      <w:tr w:rsidR="00121AE4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Default="00121AE4" w:rsidP="00412F2B">
            <w:pPr>
              <w:jc w:val="center"/>
              <w:rPr>
                <w:rFonts w:ascii="新細明體" w:hAnsi="新細明體"/>
                <w:sz w:val="20"/>
              </w:rPr>
            </w:pPr>
            <w:r w:rsidRPr="00FC6C0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121AE4" w:rsidRDefault="00121AE4" w:rsidP="00412F2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C6C02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328,481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4,271,519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3,860,000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- 3,860,000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4,188,481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411,519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3,860,000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- 3,860,000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4,188,481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411,519</w:t>
            </w:r>
          </w:p>
        </w:tc>
      </w:tr>
      <w:tr w:rsidR="00121AE4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Default="00121AE4" w:rsidP="00412F2B">
            <w:pPr>
              <w:jc w:val="center"/>
              <w:rPr>
                <w:rFonts w:ascii="新細明體" w:hAnsi="新細明體"/>
                <w:sz w:val="20"/>
              </w:rPr>
            </w:pPr>
            <w:r w:rsidRPr="00FC6C0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121AE4" w:rsidRDefault="00121AE4" w:rsidP="00412F2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C6C02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11,742,000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538,300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7,327,700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- 7,327,700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7,327,700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3,876,000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538,300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7,327,700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- 7,327,700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7,327,700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3,876,000</w:t>
            </w:r>
          </w:p>
        </w:tc>
      </w:tr>
      <w:tr w:rsidR="00121AE4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Default="00121AE4" w:rsidP="00412F2B">
            <w:pPr>
              <w:jc w:val="center"/>
              <w:rPr>
                <w:rFonts w:ascii="新細明體" w:hAnsi="新細明體"/>
                <w:sz w:val="20"/>
              </w:rPr>
            </w:pPr>
            <w:r w:rsidRPr="00FC6C02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121AE4" w:rsidRDefault="00121AE4" w:rsidP="00412F2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C6C02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102,054,226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171,015,672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409,133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958,118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58,264,735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4,237,500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152,595,507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- 152,595,507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195,975,865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13,224,547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409,133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958,118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58,264,735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4,237,500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152,595,507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- 152,595,507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195,975,865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13,224,547</w:t>
            </w:r>
          </w:p>
        </w:tc>
      </w:tr>
      <w:tr w:rsidR="00121AE4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Default="00121AE4" w:rsidP="00412F2B">
            <w:pPr>
              <w:jc w:val="center"/>
              <w:rPr>
                <w:rFonts w:ascii="新細明體" w:hAnsi="新細明體"/>
                <w:sz w:val="20"/>
              </w:rPr>
            </w:pPr>
            <w:r w:rsidRPr="00FC6C02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121AE4" w:rsidRDefault="00121AE4" w:rsidP="00412F2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C6C02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214,712,376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80,581,521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36,572,231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1,076,859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167,025,862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14,721,295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8,071,071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- 8,071,071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19,185,354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56,712,296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36,572,231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1,076,859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167,025,862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14,721,295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8,071,071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- 8,071,071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19,185,354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56,712,296</w:t>
            </w:r>
          </w:p>
        </w:tc>
      </w:tr>
      <w:tr w:rsidR="00121AE4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Default="00121AE4" w:rsidP="00412F2B">
            <w:pPr>
              <w:jc w:val="center"/>
              <w:rPr>
                <w:rFonts w:ascii="新細明體" w:hAnsi="新細明體"/>
                <w:sz w:val="20"/>
              </w:rPr>
            </w:pPr>
            <w:r w:rsidRPr="00FC6C02">
              <w:rPr>
                <w:rFonts w:ascii="新細明體" w:hAnsi="新細明體" w:hint="eastAsia"/>
                <w:noProof/>
                <w:sz w:val="20"/>
              </w:rPr>
              <w:t>109－11</w:t>
            </w:r>
            <w:r w:rsidRPr="00FC6C02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121AE4" w:rsidRDefault="00121AE4" w:rsidP="00412F2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C6C02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95,122,656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114,455,279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4,173,014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528,707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87,889,642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34,143,290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1,933,228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- 1,933,228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4,993,228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77,850,054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4,173,014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528,707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87,889,642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34,143,290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1,933,228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- 1,933,228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4,993,228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77,850,054</w:t>
            </w:r>
          </w:p>
        </w:tc>
      </w:tr>
      <w:tr w:rsidR="00121AE4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Default="00121AE4" w:rsidP="00412F2B">
            <w:pPr>
              <w:jc w:val="center"/>
              <w:rPr>
                <w:rFonts w:ascii="新細明體" w:hAnsi="新細明體"/>
                <w:sz w:val="20"/>
              </w:rPr>
            </w:pPr>
            <w:r w:rsidRPr="00FC6C02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121AE4" w:rsidRDefault="00121AE4" w:rsidP="00412F2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C6C02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12,103,291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143,926,090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123,410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96,403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11,979,881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29,962,000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113,867,687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123,410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96,403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11,979,881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29,962,000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113,867,687</w:t>
            </w:r>
          </w:p>
        </w:tc>
      </w:tr>
      <w:tr w:rsidR="00121AE4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Default="00121AE4" w:rsidP="00412F2B">
            <w:pPr>
              <w:jc w:val="center"/>
              <w:rPr>
                <w:rFonts w:ascii="新細明體" w:hAnsi="新細明體"/>
                <w:sz w:val="20"/>
              </w:rPr>
            </w:pPr>
            <w:r w:rsidRPr="00FC6C02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121AE4" w:rsidRDefault="00121AE4" w:rsidP="00412F2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C6C02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18,449,030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1,308,933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14,940,047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2,200,050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1,308,933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14,940,047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2,200,050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21AE4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Default="00121AE4" w:rsidP="00412F2B">
            <w:pPr>
              <w:jc w:val="center"/>
              <w:rPr>
                <w:rFonts w:ascii="新細明體" w:hAnsi="新細明體"/>
                <w:sz w:val="20"/>
              </w:rPr>
            </w:pPr>
            <w:r w:rsidRPr="00FC6C02">
              <w:rPr>
                <w:rFonts w:ascii="新細明體" w:hAnsi="新細明體" w:hint="eastAsia"/>
                <w:noProof/>
                <w:sz w:val="20"/>
              </w:rPr>
              <w:t>108－1</w:t>
            </w:r>
            <w:r w:rsidRPr="00FC6C02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121AE4" w:rsidRDefault="00121AE4" w:rsidP="00412F2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C6C02">
              <w:rPr>
                <w:rFonts w:ascii="標楷體" w:eastAsia="標楷體" w:hAnsi="標楷體" w:hint="eastAsia"/>
                <w:noProof/>
                <w:sz w:val="20"/>
              </w:rPr>
              <w:t>社會局主管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716,456,625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167,581,022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54,691,431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49,994,489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547,365,755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94,758,859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114,399,439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22,827,674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54,691,431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49,994,489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547,365,755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94,758,859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114,399,439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22,827,674</w:t>
            </w:r>
          </w:p>
        </w:tc>
      </w:tr>
      <w:tr w:rsidR="00121AE4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Default="00121AE4" w:rsidP="00412F2B">
            <w:pPr>
              <w:jc w:val="center"/>
              <w:rPr>
                <w:rFonts w:ascii="新細明體" w:hAnsi="新細明體"/>
                <w:sz w:val="20"/>
              </w:rPr>
            </w:pPr>
            <w:r w:rsidRPr="00FC6C02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121AE4" w:rsidRDefault="00121AE4" w:rsidP="00412F2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C6C02">
              <w:rPr>
                <w:rFonts w:ascii="標楷體" w:eastAsia="標楷體" w:hAnsi="標楷體" w:hint="eastAsia"/>
                <w:noProof/>
                <w:sz w:val="20"/>
              </w:rPr>
              <w:t>文化觀光局主管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355,853,912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20,626,994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8,123,833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680,800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193,648,101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12,203,194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2,103,000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- 2,103,000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156,184,978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5,640,000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8,123,833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680,800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193,648,101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12,203,194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2,103,000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- 2,103,000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156,184,978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5,640,000</w:t>
            </w:r>
          </w:p>
        </w:tc>
      </w:tr>
      <w:tr w:rsidR="00121AE4" w:rsidTr="00121A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121AE4" w:rsidRDefault="00121AE4" w:rsidP="00412F2B">
            <w:pPr>
              <w:jc w:val="center"/>
              <w:rPr>
                <w:rFonts w:ascii="新細明體" w:hAnsi="新細明體"/>
                <w:sz w:val="20"/>
              </w:rPr>
            </w:pPr>
            <w:r w:rsidRPr="00FC6C02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121AE4" w:rsidRDefault="00121AE4" w:rsidP="00412F2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C6C02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204,734,846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51,932,938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1,153,050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27,746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90,634,307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51,905,192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112,947,489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1,153,050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27,746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90,634,307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51,905,192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/>
                <w:noProof/>
                <w:spacing w:val="-6"/>
                <w:sz w:val="20"/>
              </w:rPr>
              <w:t>112,947,489</w:t>
            </w:r>
          </w:p>
          <w:p w:rsidR="00121AE4" w:rsidRPr="00121AE4" w:rsidRDefault="00121AE4" w:rsidP="0035692F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21AE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D867AC" w:rsidRDefault="00D867AC">
      <w:pPr>
        <w:ind w:right="414"/>
        <w:rPr>
          <w:rFonts w:eastAsia="標楷體"/>
          <w:sz w:val="22"/>
        </w:rPr>
      </w:pPr>
    </w:p>
    <w:sectPr w:rsidR="00D867AC" w:rsidSect="004D2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D26" w:rsidRDefault="000E5D26">
      <w:r>
        <w:separator/>
      </w:r>
    </w:p>
  </w:endnote>
  <w:endnote w:type="continuationSeparator" w:id="0">
    <w:p w:rsidR="000E5D26" w:rsidRDefault="000E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379" w:rsidRDefault="00DE237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379" w:rsidRDefault="00DE237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85553"/>
      <w:docPartObj>
        <w:docPartGallery w:val="Page Numbers (Bottom of Page)"/>
        <w:docPartUnique/>
      </w:docPartObj>
    </w:sdtPr>
    <w:sdtContent>
      <w:sdt>
        <w:sdtPr>
          <w:rPr>
            <w:rFonts w:hint="eastAsia"/>
          </w:rPr>
          <w:id w:val="1686161695"/>
          <w:docPartObj>
            <w:docPartGallery w:val="Page Numbers (Bottom of Page)"/>
            <w:docPartUnique/>
          </w:docPartObj>
        </w:sdtPr>
        <w:sdtContent>
          <w:bookmarkStart w:id="0" w:name="_GoBack" w:displacedByCustomXml="prev"/>
          <w:bookmarkEnd w:id="0" w:displacedByCustomXml="prev"/>
          <w:p w:rsidR="00DE2379" w:rsidRPr="004D2BAD" w:rsidRDefault="004D2BAD" w:rsidP="004D2BAD">
            <w:pPr>
              <w:pStyle w:val="a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14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/>
                <w:sz w:val="24"/>
                <w:szCs w:val="24"/>
              </w:rPr>
              <w:fldChar w:fldCharType="separate"/>
            </w:r>
            <w:r>
              <w:rPr>
                <w:rFonts w:ascii="標楷體" w:eastAsia="標楷體" w:hAnsi="標楷體"/>
                <w:noProof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D26" w:rsidRDefault="000E5D26">
      <w:r>
        <w:separator/>
      </w:r>
    </w:p>
  </w:footnote>
  <w:footnote w:type="continuationSeparator" w:id="0">
    <w:p w:rsidR="000E5D26" w:rsidRDefault="000E5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379" w:rsidRDefault="00DE237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AC" w:rsidRDefault="00D867AC">
    <w:pPr>
      <w:jc w:val="center"/>
    </w:pP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B71C97" w:rsidRPr="00B71C9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B71C97" w:rsidRPr="00B71C97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嘉義縣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="00B71C97" w:rsidRPr="00B71C97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="00B71C97" w:rsidRPr="00B71C97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AC" w:rsidRDefault="00DE2379">
    <w:pPr>
      <w:jc w:val="center"/>
      <w:rPr>
        <w:rFonts w:ascii="標楷體" w:eastAsia="標楷體" w:hAnsi="標楷體"/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拾肆、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="00B71C97" w:rsidRPr="00B71C97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121AE4">
      <w:rPr>
        <w:rFonts w:ascii="標楷體" w:eastAsia="標楷體" w:hAnsi="標楷體" w:hint="eastAsia"/>
        <w:b/>
        <w:spacing w:val="60"/>
        <w:sz w:val="32"/>
        <w:u w:val="single"/>
      </w:rPr>
      <w:t>3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="00B71C97" w:rsidRPr="00B71C97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="00B71C97" w:rsidRPr="00B71C97">
      <w:rPr>
        <w:rFonts w:ascii="標楷體" w:eastAsia="標楷體" w:hAnsi="標楷體"/>
        <w:b/>
        <w:spacing w:val="60"/>
        <w:sz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D26"/>
    <w:rsid w:val="0001712C"/>
    <w:rsid w:val="000A3326"/>
    <w:rsid w:val="000E5D26"/>
    <w:rsid w:val="001214FD"/>
    <w:rsid w:val="00121AE4"/>
    <w:rsid w:val="001A4B2C"/>
    <w:rsid w:val="0035692F"/>
    <w:rsid w:val="003F092B"/>
    <w:rsid w:val="004D2BAD"/>
    <w:rsid w:val="004E0B7F"/>
    <w:rsid w:val="00734FFE"/>
    <w:rsid w:val="00775C5D"/>
    <w:rsid w:val="008B0CCA"/>
    <w:rsid w:val="008E605A"/>
    <w:rsid w:val="009D2E50"/>
    <w:rsid w:val="00AA7593"/>
    <w:rsid w:val="00AB6EA1"/>
    <w:rsid w:val="00B71C97"/>
    <w:rsid w:val="00C17BC8"/>
    <w:rsid w:val="00CE74C9"/>
    <w:rsid w:val="00D867AC"/>
    <w:rsid w:val="00DE2379"/>
    <w:rsid w:val="00EC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4D2BAD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4D2BA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7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I7uuix2MDrZ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I7uuix2MDrZ以前年度歲出決算審定表.dot</Template>
  <TotalTime>8</TotalTime>
  <Pages>1</Pages>
  <Words>636</Words>
  <Characters>2224</Characters>
  <Application>Microsoft Office Word</Application>
  <DocSecurity>0</DocSecurity>
  <Lines>18</Lines>
  <Paragraphs>5</Paragraphs>
  <ScaleCrop>false</ScaleCrop>
  <Company>N.A.O.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羅守仁</dc:creator>
  <cp:lastModifiedBy>施智譓</cp:lastModifiedBy>
  <cp:revision>7</cp:revision>
  <dcterms:created xsi:type="dcterms:W3CDTF">2024-06-20T03:53:00Z</dcterms:created>
  <dcterms:modified xsi:type="dcterms:W3CDTF">2025-07-02T03:50:00Z</dcterms:modified>
</cp:coreProperties>
</file>