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84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5"/>
        <w:gridCol w:w="2122"/>
        <w:gridCol w:w="1533"/>
        <w:gridCol w:w="1434"/>
        <w:gridCol w:w="1305"/>
        <w:gridCol w:w="130"/>
        <w:gridCol w:w="1435"/>
        <w:gridCol w:w="1436"/>
        <w:gridCol w:w="1435"/>
        <w:gridCol w:w="1435"/>
        <w:gridCol w:w="1435"/>
        <w:gridCol w:w="1436"/>
        <w:gridCol w:w="1435"/>
        <w:gridCol w:w="1435"/>
        <w:gridCol w:w="1435"/>
        <w:gridCol w:w="1434"/>
        <w:gridCol w:w="6"/>
      </w:tblGrid>
      <w:tr w:rsidR="00D867AC" w:rsidTr="009355CC">
        <w:trPr>
          <w:gridAfter w:val="1"/>
          <w:wAfter w:w="6" w:type="dxa"/>
          <w:cantSplit/>
          <w:trHeight w:val="270"/>
          <w:tblHeader/>
        </w:trPr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39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48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3E170E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:rsidTr="009355CC">
        <w:trPr>
          <w:gridAfter w:val="1"/>
          <w:wAfter w:w="6" w:type="dxa"/>
          <w:cantSplit/>
          <w:trHeight w:val="270"/>
          <w:tblHeader/>
        </w:trPr>
        <w:tc>
          <w:tcPr>
            <w:tcW w:w="965" w:type="dxa"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394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481" w:type="dxa"/>
            <w:gridSpan w:val="11"/>
            <w:vMerge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:rsidTr="009355CC">
        <w:trPr>
          <w:gridAfter w:val="1"/>
          <w:wAfter w:w="6" w:type="dxa"/>
          <w:cantSplit/>
          <w:tblHeader/>
        </w:trPr>
        <w:tc>
          <w:tcPr>
            <w:tcW w:w="965" w:type="dxa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2122" w:type="dxa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33" w:type="dxa"/>
            <w:vMerge w:val="restart"/>
            <w:vAlign w:val="center"/>
          </w:tcPr>
          <w:p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740" w:type="dxa"/>
            <w:gridSpan w:val="5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741" w:type="dxa"/>
            <w:gridSpan w:val="4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739" w:type="dxa"/>
            <w:gridSpan w:val="4"/>
            <w:tcBorders>
              <w:right w:val="nil"/>
            </w:tcBorders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:rsidTr="009355CC">
        <w:trPr>
          <w:cantSplit/>
          <w:trHeight w:val="260"/>
          <w:tblHeader/>
        </w:trPr>
        <w:tc>
          <w:tcPr>
            <w:tcW w:w="965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22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33" w:type="dxa"/>
            <w:vMerge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34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35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35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36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35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35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35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36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35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35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35" w:type="dxa"/>
            <w:tcBorders>
              <w:right w:val="nil"/>
            </w:tcBorders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40" w:type="dxa"/>
            <w:gridSpan w:val="2"/>
            <w:tcBorders>
              <w:right w:val="nil"/>
            </w:tcBorders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:rsidTr="009355CC">
        <w:trPr>
          <w:cantSplit/>
          <w:trHeight w:val="128"/>
          <w:tblHeader/>
        </w:trPr>
        <w:tc>
          <w:tcPr>
            <w:tcW w:w="965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22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33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34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35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35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36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35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35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35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36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35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35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35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gridSpan w:val="2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:rsidTr="009355CC">
        <w:trPr>
          <w:cantSplit/>
          <w:trHeight w:val="127"/>
          <w:tblHeader/>
        </w:trPr>
        <w:tc>
          <w:tcPr>
            <w:tcW w:w="965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22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33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34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35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35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36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35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35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35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36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35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35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35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40" w:type="dxa"/>
            <w:gridSpan w:val="2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325398" w:rsidRPr="00374BA0" w:rsidTr="009355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65" w:type="dxa"/>
            <w:shd w:val="clear" w:color="auto" w:fill="auto"/>
            <w:vAlign w:val="center"/>
          </w:tcPr>
          <w:p w:rsidR="00325398" w:rsidRPr="00374BA0" w:rsidRDefault="00325398" w:rsidP="009355CC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22" w:type="dxa"/>
            <w:shd w:val="clear" w:color="auto" w:fill="auto"/>
            <w:vAlign w:val="center"/>
          </w:tcPr>
          <w:p w:rsidR="00325398" w:rsidRPr="00374BA0" w:rsidRDefault="00325398" w:rsidP="009355C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74BA0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/>
                <w:b/>
                <w:noProof/>
                <w:spacing w:val="-6"/>
                <w:sz w:val="20"/>
              </w:rPr>
              <w:t>10,929,594,069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/>
                <w:b/>
                <w:noProof/>
                <w:spacing w:val="-6"/>
                <w:sz w:val="20"/>
              </w:rPr>
              <w:t>702,476,426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/>
                <w:b/>
                <w:noProof/>
                <w:spacing w:val="-6"/>
                <w:sz w:val="20"/>
              </w:rPr>
              <w:t>5,727,570,135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/>
                <w:b/>
                <w:noProof/>
                <w:spacing w:val="-6"/>
                <w:sz w:val="20"/>
              </w:rPr>
              <w:t>4,499,547,508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/>
                <w:b/>
                <w:noProof/>
                <w:spacing w:val="-6"/>
                <w:sz w:val="20"/>
              </w:rPr>
              <w:t>702,476,426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/>
                <w:b/>
                <w:noProof/>
                <w:spacing w:val="-6"/>
                <w:sz w:val="20"/>
              </w:rPr>
              <w:t>5,727,570,135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/>
                <w:b/>
                <w:noProof/>
                <w:spacing w:val="-6"/>
                <w:sz w:val="20"/>
              </w:rPr>
              <w:t>4,499,547,508</w:t>
            </w:r>
          </w:p>
        </w:tc>
      </w:tr>
      <w:tr w:rsidR="00325398" w:rsidRPr="00374BA0" w:rsidTr="009355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65" w:type="dxa"/>
            <w:shd w:val="clear" w:color="auto" w:fill="auto"/>
            <w:vAlign w:val="center"/>
          </w:tcPr>
          <w:p w:rsidR="00325398" w:rsidRPr="00374BA0" w:rsidRDefault="00325398" w:rsidP="009355CC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22" w:type="dxa"/>
            <w:shd w:val="clear" w:color="auto" w:fill="auto"/>
            <w:vAlign w:val="center"/>
          </w:tcPr>
          <w:p w:rsidR="00325398" w:rsidRPr="00374BA0" w:rsidRDefault="00325398" w:rsidP="009355C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74BA0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/>
                <w:b/>
                <w:noProof/>
                <w:spacing w:val="-6"/>
                <w:sz w:val="20"/>
              </w:rPr>
              <w:t>7,729,698,044</w:t>
            </w:r>
          </w:p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/>
                <w:b/>
                <w:noProof/>
                <w:spacing w:val="-6"/>
                <w:sz w:val="20"/>
              </w:rPr>
              <w:t>3,199,896,025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/>
                <w:b/>
                <w:noProof/>
                <w:spacing w:val="-6"/>
                <w:sz w:val="20"/>
              </w:rPr>
              <w:t>354,200,844</w:t>
            </w:r>
          </w:p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/>
                <w:b/>
                <w:noProof/>
                <w:spacing w:val="-6"/>
                <w:sz w:val="20"/>
              </w:rPr>
              <w:t>348,275,582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/>
                <w:b/>
                <w:noProof/>
                <w:spacing w:val="-6"/>
                <w:sz w:val="20"/>
              </w:rPr>
              <w:t>4,872,209,611</w:t>
            </w:r>
          </w:p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/>
                <w:b/>
                <w:noProof/>
                <w:spacing w:val="-6"/>
                <w:sz w:val="20"/>
              </w:rPr>
              <w:t>855,360,524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/>
                <w:b/>
                <w:noProof/>
                <w:spacing w:val="-6"/>
                <w:sz w:val="20"/>
              </w:rPr>
              <w:t>1,119,194,293</w:t>
            </w:r>
          </w:p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/>
                <w:b/>
                <w:noProof/>
                <w:spacing w:val="-6"/>
                <w:sz w:val="20"/>
              </w:rPr>
              <w:t>- 1,119,194,293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/>
                <w:b/>
                <w:noProof/>
                <w:spacing w:val="-6"/>
                <w:sz w:val="20"/>
              </w:rPr>
              <w:t>3,622,481,882</w:t>
            </w:r>
          </w:p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/>
                <w:b/>
                <w:noProof/>
                <w:spacing w:val="-6"/>
                <w:sz w:val="20"/>
              </w:rPr>
              <w:t>877,065,626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/>
                <w:b/>
                <w:noProof/>
                <w:spacing w:val="-6"/>
                <w:sz w:val="20"/>
              </w:rPr>
              <w:t>354,200,844</w:t>
            </w:r>
          </w:p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/>
                <w:b/>
                <w:noProof/>
                <w:spacing w:val="-6"/>
                <w:sz w:val="20"/>
              </w:rPr>
              <w:t>348,275,582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/>
                <w:b/>
                <w:noProof/>
                <w:spacing w:val="-6"/>
                <w:sz w:val="20"/>
              </w:rPr>
              <w:t>4,872,209,611</w:t>
            </w:r>
          </w:p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/>
                <w:b/>
                <w:noProof/>
                <w:spacing w:val="-6"/>
                <w:sz w:val="20"/>
              </w:rPr>
              <w:t>855,360,524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/>
                <w:b/>
                <w:noProof/>
                <w:spacing w:val="-6"/>
                <w:sz w:val="20"/>
              </w:rPr>
              <w:t>1,119,194,293</w:t>
            </w:r>
          </w:p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/>
                <w:b/>
                <w:noProof/>
                <w:spacing w:val="-6"/>
                <w:sz w:val="20"/>
              </w:rPr>
              <w:t>- 1,119,194,293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/>
                <w:b/>
                <w:noProof/>
                <w:spacing w:val="-6"/>
                <w:sz w:val="20"/>
              </w:rPr>
              <w:t>3,622,481,882</w:t>
            </w:r>
          </w:p>
          <w:p w:rsidR="00325398" w:rsidRPr="00A64384" w:rsidRDefault="00325398" w:rsidP="00E50B6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A64384">
              <w:rPr>
                <w:rFonts w:ascii="新細明體" w:hAnsi="新細明體"/>
                <w:b/>
                <w:noProof/>
                <w:spacing w:val="-6"/>
                <w:sz w:val="20"/>
              </w:rPr>
              <w:t>877,065,626</w:t>
            </w:r>
          </w:p>
        </w:tc>
      </w:tr>
      <w:tr w:rsidR="009355CC" w:rsidTr="009355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65" w:type="dxa"/>
            <w:shd w:val="clear" w:color="auto" w:fill="auto"/>
            <w:vAlign w:val="center"/>
          </w:tcPr>
          <w:p w:rsidR="009355CC" w:rsidRDefault="009355CC" w:rsidP="009355CC">
            <w:pPr>
              <w:jc w:val="center"/>
              <w:rPr>
                <w:rFonts w:ascii="新細明體" w:hAnsi="新細明體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z w:val="20"/>
              </w:rPr>
              <w:t>107－112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9355CC" w:rsidRDefault="009355CC" w:rsidP="009355C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B2A0A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222,153,323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29,112,500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1,984,085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3,326,691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172,578,919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11,607,309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14,178,500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- 14,178,500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61,768,819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1,984,085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3,326,691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172,578,919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11,607,309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14,178,500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- 14,178,500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61,768,819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355CC" w:rsidTr="009355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65" w:type="dxa"/>
            <w:shd w:val="clear" w:color="auto" w:fill="auto"/>
            <w:vAlign w:val="center"/>
          </w:tcPr>
          <w:p w:rsidR="009355CC" w:rsidRDefault="009355CC" w:rsidP="009355CC">
            <w:pPr>
              <w:jc w:val="center"/>
              <w:rPr>
                <w:rFonts w:ascii="新細明體" w:hAnsi="新細明體"/>
                <w:sz w:val="20"/>
              </w:rPr>
            </w:pPr>
            <w:r w:rsidRPr="007D0521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9355CC" w:rsidRDefault="009355CC" w:rsidP="009355C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B2A0A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2,898,789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1,100,000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334,311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15,032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2,564,478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1,084,968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334,311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15,032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2,564,478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1,084,968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355CC" w:rsidTr="009355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65" w:type="dxa"/>
            <w:shd w:val="clear" w:color="auto" w:fill="auto"/>
            <w:vAlign w:val="center"/>
          </w:tcPr>
          <w:p w:rsidR="009355CC" w:rsidRDefault="009355CC" w:rsidP="009355CC">
            <w:pPr>
              <w:jc w:val="center"/>
              <w:rPr>
                <w:rFonts w:ascii="新細明體" w:hAnsi="新細明體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z w:val="20"/>
              </w:rPr>
              <w:t>108－112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9355CC" w:rsidRDefault="009355CC" w:rsidP="009355C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B2A0A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266,810,935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272,925,391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17,282,684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6,518,724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193,883,933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9,031,873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165,355,728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- 165,355,728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221,000,046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92,019,066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17,282,684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6,518,724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193,883,933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9,031,873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165,355,728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- 165,355,728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221,000,046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92,019,066</w:t>
            </w:r>
          </w:p>
        </w:tc>
      </w:tr>
      <w:tr w:rsidR="009355CC" w:rsidTr="009355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65" w:type="dxa"/>
            <w:shd w:val="clear" w:color="auto" w:fill="auto"/>
            <w:vAlign w:val="center"/>
          </w:tcPr>
          <w:p w:rsidR="009355CC" w:rsidRDefault="009355CC" w:rsidP="009355CC">
            <w:pPr>
              <w:jc w:val="center"/>
              <w:rPr>
                <w:rFonts w:ascii="新細明體" w:hAnsi="新細明體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9355CC" w:rsidRDefault="009355CC" w:rsidP="009355C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B2A0A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12,103,291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143,926,090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123,410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96,403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11,979,881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29,962,000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113,867,687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123,410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96,403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11,979,881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29,962,000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113,867,687</w:t>
            </w:r>
          </w:p>
        </w:tc>
      </w:tr>
      <w:tr w:rsidR="009355CC" w:rsidTr="009355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65" w:type="dxa"/>
            <w:shd w:val="clear" w:color="auto" w:fill="auto"/>
            <w:vAlign w:val="center"/>
          </w:tcPr>
          <w:p w:rsidR="009355CC" w:rsidRDefault="009355CC" w:rsidP="009355CC">
            <w:pPr>
              <w:jc w:val="center"/>
              <w:rPr>
                <w:rFonts w:ascii="新細明體" w:hAnsi="新細明體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9355CC" w:rsidRDefault="009355CC" w:rsidP="009355C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B2A0A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18,449,030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1,308,933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14,940,047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2,200,050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1,308,933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14,940,047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2,200,050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355CC" w:rsidTr="009355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65" w:type="dxa"/>
            <w:shd w:val="clear" w:color="auto" w:fill="auto"/>
            <w:vAlign w:val="center"/>
          </w:tcPr>
          <w:p w:rsidR="009355CC" w:rsidRDefault="009355CC" w:rsidP="009355CC">
            <w:pPr>
              <w:jc w:val="center"/>
              <w:rPr>
                <w:rFonts w:ascii="新細明體" w:hAnsi="新細明體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9355CC" w:rsidRDefault="009355CC" w:rsidP="009355C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B2A0A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462,004,568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11,622,336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432,029,451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18,352,781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11,622,336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432,029,451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18,352,781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355CC" w:rsidTr="009355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65" w:type="dxa"/>
            <w:shd w:val="clear" w:color="auto" w:fill="auto"/>
            <w:vAlign w:val="center"/>
          </w:tcPr>
          <w:p w:rsidR="009355CC" w:rsidRDefault="009355CC" w:rsidP="009355CC">
            <w:pPr>
              <w:jc w:val="center"/>
              <w:rPr>
                <w:rFonts w:ascii="新細明體" w:hAnsi="新細明體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9355CC" w:rsidRDefault="009355CC" w:rsidP="009355C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B2A0A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141,333,607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15,951,494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2,576,220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1,000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91,036,844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8,207,494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2,103,000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- 2,103,000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49,823,543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5,640,000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2,576,220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1,000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91,036,844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8,207,494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2,103,000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- 2,103,000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49,823,543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5,640,000</w:t>
            </w:r>
          </w:p>
        </w:tc>
      </w:tr>
      <w:tr w:rsidR="009355CC" w:rsidTr="009355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65" w:type="dxa"/>
            <w:shd w:val="clear" w:color="auto" w:fill="auto"/>
            <w:vAlign w:val="center"/>
          </w:tcPr>
          <w:p w:rsidR="009355CC" w:rsidRDefault="009355CC" w:rsidP="009355CC">
            <w:pPr>
              <w:jc w:val="center"/>
              <w:rPr>
                <w:rFonts w:ascii="新細明體" w:hAnsi="新細明體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z w:val="20"/>
              </w:rPr>
              <w:t>107－112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9355CC" w:rsidRDefault="009355CC" w:rsidP="009355C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B2A0A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2,006,690,842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490,828,715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58,838,390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90,856,511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1,510,684,942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194,572,995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174,684,323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- 174,684,323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611,851,833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30,714,886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58,838,390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90,856,511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1,510,684,942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194,572,995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174,684,323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- 174,684,323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611,851,833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30,714,886</w:t>
            </w:r>
          </w:p>
        </w:tc>
      </w:tr>
      <w:tr w:rsidR="009355CC" w:rsidTr="009355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65" w:type="dxa"/>
            <w:shd w:val="clear" w:color="auto" w:fill="auto"/>
            <w:vAlign w:val="center"/>
          </w:tcPr>
          <w:p w:rsidR="009355CC" w:rsidRDefault="009355CC" w:rsidP="009355CC">
            <w:pPr>
              <w:jc w:val="center"/>
              <w:rPr>
                <w:rFonts w:ascii="新細明體" w:hAnsi="新細明體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z w:val="20"/>
              </w:rPr>
              <w:t>107－112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9355CC" w:rsidRDefault="009355CC" w:rsidP="009355C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B2A0A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364,583,923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48,139,820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2,391,307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1,044,219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132,447,228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3,093,967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16,051,634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- 16,051,634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245,797,022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27,950,000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2,391,307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1,044,219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132,447,228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3,093,967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16,051,634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- 16,051,634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245,797,022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27,950,000</w:t>
            </w:r>
          </w:p>
        </w:tc>
      </w:tr>
      <w:tr w:rsidR="009355CC" w:rsidTr="009355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65" w:type="dxa"/>
            <w:shd w:val="clear" w:color="auto" w:fill="auto"/>
            <w:vAlign w:val="center"/>
          </w:tcPr>
          <w:p w:rsidR="009355CC" w:rsidRDefault="009355CC" w:rsidP="009355CC">
            <w:pPr>
              <w:jc w:val="center"/>
              <w:rPr>
                <w:rFonts w:ascii="新細明體" w:hAnsi="新細明體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z w:val="20"/>
              </w:rPr>
              <w:t>103－112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9355CC" w:rsidRDefault="009355CC" w:rsidP="009355C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B2A0A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2,547,043,166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1,316,184,824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108,914,075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137,400,587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1,193,424,150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334,217,143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583,537,971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- 583,537,971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1,828,242,912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261,029,123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108,914,075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137,400,587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1,193,424,150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334,217,143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583,537,971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- 583,537,971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1,828,242,912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261,029,123</w:t>
            </w:r>
          </w:p>
        </w:tc>
      </w:tr>
      <w:tr w:rsidR="009355CC" w:rsidTr="009355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65" w:type="dxa"/>
            <w:shd w:val="clear" w:color="auto" w:fill="auto"/>
            <w:vAlign w:val="center"/>
          </w:tcPr>
          <w:p w:rsidR="009355CC" w:rsidRDefault="009355CC" w:rsidP="009355CC">
            <w:pPr>
              <w:jc w:val="center"/>
              <w:rPr>
                <w:rFonts w:ascii="新細明體" w:hAnsi="新細明體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z w:val="20"/>
              </w:rPr>
              <w:t>105－112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9355CC" w:rsidRDefault="009355CC" w:rsidP="009355C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B2A0A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443,296,270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467,116,431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52,206,838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57,388,614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212,448,904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67,994,139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153,278,838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- 153,278,838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331,919,366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188,454,840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52,206,838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57,388,614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212,448,904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67,994,139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153,278,838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- 153,278,838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331,919,366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188,454,840</w:t>
            </w:r>
          </w:p>
        </w:tc>
      </w:tr>
      <w:tr w:rsidR="009355CC" w:rsidTr="009355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65" w:type="dxa"/>
            <w:shd w:val="clear" w:color="auto" w:fill="auto"/>
            <w:vAlign w:val="center"/>
          </w:tcPr>
          <w:p w:rsidR="009355CC" w:rsidRDefault="009355CC" w:rsidP="009355CC">
            <w:pPr>
              <w:jc w:val="center"/>
              <w:rPr>
                <w:rFonts w:ascii="新細明體" w:hAnsi="新細明體"/>
                <w:sz w:val="20"/>
              </w:rPr>
            </w:pPr>
            <w:r w:rsidRPr="007D0521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9355CC" w:rsidRDefault="009355CC" w:rsidP="009355C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B2A0A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4,744,283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1,636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4,742,647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1,636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4,742,647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355CC" w:rsidTr="009355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65" w:type="dxa"/>
            <w:shd w:val="clear" w:color="auto" w:fill="auto"/>
            <w:vAlign w:val="center"/>
          </w:tcPr>
          <w:p w:rsidR="009355CC" w:rsidRDefault="009355CC" w:rsidP="009355CC">
            <w:pPr>
              <w:jc w:val="center"/>
              <w:rPr>
                <w:rFonts w:ascii="新細明體" w:hAnsi="新細明體"/>
                <w:sz w:val="20"/>
              </w:rPr>
            </w:pPr>
            <w:r w:rsidRPr="007D0521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9355CC" w:rsidRDefault="009355CC" w:rsidP="009355C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B2A0A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10,920,455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1,263,900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9,495,651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160,904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1,263,900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9,495,651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160,904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355CC" w:rsidTr="009355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65" w:type="dxa"/>
            <w:shd w:val="clear" w:color="auto" w:fill="auto"/>
            <w:vAlign w:val="center"/>
          </w:tcPr>
          <w:p w:rsidR="009355CC" w:rsidRDefault="009355CC" w:rsidP="009355CC">
            <w:pPr>
              <w:jc w:val="center"/>
              <w:rPr>
                <w:rFonts w:ascii="新細明體" w:hAnsi="新細明體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z w:val="20"/>
              </w:rPr>
              <w:t>108－112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9355CC" w:rsidRDefault="009355CC" w:rsidP="009355C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B2A0A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700,791,887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167,581,022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53,425,895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49,994,489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533,127,457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94,758,859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114,238,535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22,827,674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53,425,895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49,994,489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533,127,457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94,758,859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114,238,535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22,827,674</w:t>
            </w:r>
          </w:p>
        </w:tc>
      </w:tr>
      <w:tr w:rsidR="009355CC" w:rsidTr="009355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65" w:type="dxa"/>
            <w:shd w:val="clear" w:color="auto" w:fill="auto"/>
            <w:vAlign w:val="center"/>
          </w:tcPr>
          <w:p w:rsidR="009355CC" w:rsidRDefault="009355CC" w:rsidP="009355CC">
            <w:pPr>
              <w:jc w:val="center"/>
              <w:rPr>
                <w:rFonts w:ascii="新細明體" w:hAnsi="新細明體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9355CC" w:rsidRDefault="009355CC" w:rsidP="009355C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B2A0A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11,303,797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60,000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28,529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11,275,268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60,000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28,529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11,275,268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60,000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355CC" w:rsidTr="009355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65" w:type="dxa"/>
            <w:shd w:val="clear" w:color="auto" w:fill="auto"/>
            <w:vAlign w:val="center"/>
          </w:tcPr>
          <w:p w:rsidR="009355CC" w:rsidRDefault="009355CC" w:rsidP="009355CC">
            <w:pPr>
              <w:jc w:val="center"/>
              <w:rPr>
                <w:rFonts w:ascii="新細明體" w:hAnsi="新細明體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z w:val="20"/>
              </w:rPr>
              <w:t>108－112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9355CC" w:rsidRDefault="009355CC" w:rsidP="009355C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B2A0A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214,712,376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80,581,521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36,572,231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1,076,859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167,025,862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14,721,295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8,071,071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- 8,071,071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19,185,354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56,712,296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36,572,231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1,076,859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167,025,862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14,721,295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8,071,071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- 8,071,071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19,185,354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56,712,296</w:t>
            </w:r>
          </w:p>
        </w:tc>
      </w:tr>
      <w:tr w:rsidR="009355CC" w:rsidTr="009355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65" w:type="dxa"/>
            <w:shd w:val="clear" w:color="auto" w:fill="auto"/>
            <w:vAlign w:val="center"/>
          </w:tcPr>
          <w:p w:rsidR="009355CC" w:rsidRDefault="009355CC" w:rsidP="009355CC">
            <w:pPr>
              <w:jc w:val="center"/>
              <w:rPr>
                <w:rFonts w:ascii="新細明體" w:hAnsi="新細明體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9355CC" w:rsidRDefault="009355CC" w:rsidP="009355C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B2A0A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95,122,656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114,455,279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4,173,014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528,707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87,889,642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34,143,290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1,933,228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- 1,933,228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4,993,228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77,850,054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4,173,014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528,707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87,889,642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34,143,290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1,933,228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- 1,933,228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4,993,228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77,850,054</w:t>
            </w:r>
          </w:p>
        </w:tc>
      </w:tr>
      <w:tr w:rsidR="009355CC" w:rsidTr="009355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965" w:type="dxa"/>
            <w:shd w:val="clear" w:color="auto" w:fill="auto"/>
            <w:vAlign w:val="center"/>
          </w:tcPr>
          <w:p w:rsidR="009355CC" w:rsidRDefault="009355CC" w:rsidP="009355CC">
            <w:pPr>
              <w:jc w:val="center"/>
              <w:rPr>
                <w:rFonts w:ascii="新細明體" w:hAnsi="新細明體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z w:val="20"/>
              </w:rPr>
              <w:t>108－112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9355CC" w:rsidRDefault="009355CC" w:rsidP="009355C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6B2A0A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204,734,846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51,932,938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1,153,050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27,746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90,634,307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51,905,192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112,947,489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1,153,050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27,746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90,634,307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51,905,192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/>
                <w:noProof/>
                <w:spacing w:val="-6"/>
                <w:sz w:val="20"/>
              </w:rPr>
              <w:t>112,947,489</w:t>
            </w:r>
          </w:p>
          <w:p w:rsidR="009355CC" w:rsidRPr="008B0CCA" w:rsidRDefault="009355CC" w:rsidP="009355CC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D052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:rsidR="00D867AC" w:rsidRDefault="00D867AC">
      <w:pPr>
        <w:ind w:right="414"/>
        <w:rPr>
          <w:rFonts w:eastAsia="標楷體"/>
          <w:sz w:val="22"/>
        </w:rPr>
      </w:pPr>
    </w:p>
    <w:sectPr w:rsidR="00D867AC" w:rsidSect="00FF4F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18" w:right="851" w:bottom="1418" w:left="851" w:header="851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5CC" w:rsidRDefault="009355CC">
      <w:r>
        <w:separator/>
      </w:r>
    </w:p>
  </w:endnote>
  <w:endnote w:type="continuationSeparator" w:id="0">
    <w:p w:rsidR="009355CC" w:rsidRDefault="00935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48F" w:rsidRDefault="0057548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48F" w:rsidRDefault="0057548F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385553"/>
      <w:docPartObj>
        <w:docPartGallery w:val="Page Numbers (Bottom of Page)"/>
        <w:docPartUnique/>
      </w:docPartObj>
    </w:sdtPr>
    <w:sdtContent>
      <w:sdt>
        <w:sdtPr>
          <w:rPr>
            <w:rFonts w:hint="eastAsia"/>
          </w:rPr>
          <w:id w:val="1686161695"/>
          <w:docPartObj>
            <w:docPartGallery w:val="Page Numbers (Bottom of Page)"/>
            <w:docPartUnique/>
          </w:docPartObj>
        </w:sdtPr>
        <w:sdtContent>
          <w:bookmarkStart w:id="0" w:name="_GoBack" w:displacedByCustomXml="prev"/>
          <w:bookmarkEnd w:id="0" w:displacedByCustomXml="prev"/>
          <w:p w:rsidR="0057548F" w:rsidRPr="00FF4FEB" w:rsidRDefault="00FF4FEB" w:rsidP="00FF4FEB">
            <w:pPr>
              <w:pStyle w:val="a4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13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－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begin"/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instrText>PAGE   \* MERGEFORMAT</w:instrText>
            </w:r>
            <w:r>
              <w:rPr>
                <w:rFonts w:ascii="標楷體" w:eastAsia="標楷體" w:hAnsi="標楷體"/>
                <w:sz w:val="24"/>
                <w:szCs w:val="24"/>
              </w:rPr>
              <w:fldChar w:fldCharType="separate"/>
            </w:r>
            <w:r>
              <w:rPr>
                <w:rFonts w:ascii="標楷體" w:eastAsia="標楷體" w:hAnsi="標楷體"/>
                <w:noProof/>
                <w:sz w:val="24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fldChar w:fldCharType="end"/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頁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5CC" w:rsidRDefault="009355CC">
      <w:r>
        <w:separator/>
      </w:r>
    </w:p>
  </w:footnote>
  <w:footnote w:type="continuationSeparator" w:id="0">
    <w:p w:rsidR="009355CC" w:rsidRDefault="009355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48F" w:rsidRDefault="0057548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5CC" w:rsidRDefault="009355CC">
    <w:pPr>
      <w:jc w:val="center"/>
    </w:pP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866484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866484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嘉義縣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866484">
      <w:rPr>
        <w:rFonts w:ascii="標楷體" w:eastAsia="標楷體" w:hAnsi="標楷體"/>
        <w:b/>
        <w:spacing w:val="60"/>
        <w:sz w:val="32"/>
        <w:szCs w:val="32"/>
        <w:u w:val="single"/>
      </w:rPr>
      <w:t>政事別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轉入數決算審定總表</w:t>
    </w:r>
    <w:r w:rsidRPr="00866484">
      <w:rPr>
        <w:rFonts w:ascii="標楷體" w:eastAsia="標楷體" w:hAnsi="標楷體"/>
      </w:rPr>
      <w:t>(續)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5CC" w:rsidRDefault="0057548F">
    <w:pPr>
      <w:jc w:val="center"/>
      <w:rPr>
        <w:rFonts w:ascii="標楷體" w:eastAsia="標楷體" w:hAnsi="標楷體"/>
        <w:b/>
        <w:sz w:val="32"/>
      </w:rPr>
    </w:pPr>
    <w:r>
      <w:rPr>
        <w:rFonts w:ascii="標楷體" w:eastAsia="標楷體" w:hAnsi="標楷體" w:hint="eastAsia"/>
        <w:b/>
        <w:spacing w:val="60"/>
        <w:sz w:val="32"/>
        <w:u w:val="single"/>
      </w:rPr>
      <w:t>拾參、</w:t>
    </w:r>
    <w:r w:rsidR="009355CC"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r w:rsidR="009355CC" w:rsidRPr="00866484">
      <w:rPr>
        <w:rFonts w:ascii="標楷體" w:eastAsia="標楷體" w:hAnsi="標楷體" w:hint="eastAsia"/>
        <w:b/>
        <w:spacing w:val="60"/>
        <w:sz w:val="32"/>
        <w:u w:val="single"/>
      </w:rPr>
      <w:t>11</w:t>
    </w:r>
    <w:r w:rsidR="009355CC">
      <w:rPr>
        <w:rFonts w:ascii="標楷體" w:eastAsia="標楷體" w:hAnsi="標楷體" w:hint="eastAsia"/>
        <w:b/>
        <w:spacing w:val="60"/>
        <w:sz w:val="32"/>
        <w:u w:val="single"/>
      </w:rPr>
      <w:t>3</w:t>
    </w:r>
    <w:r w:rsidR="009355CC"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="009355CC" w:rsidRPr="00866484">
      <w:rPr>
        <w:rFonts w:ascii="標楷體" w:eastAsia="標楷體" w:hAnsi="標楷體" w:hint="eastAsia"/>
        <w:b/>
        <w:spacing w:val="60"/>
        <w:sz w:val="32"/>
        <w:u w:val="single"/>
      </w:rPr>
      <w:t>嘉義縣</w:t>
    </w:r>
    <w:r w:rsidR="009355CC"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="009355CC" w:rsidRPr="00866484">
      <w:rPr>
        <w:rFonts w:ascii="標楷體" w:eastAsia="標楷體" w:hAnsi="標楷體"/>
        <w:b/>
        <w:spacing w:val="60"/>
        <w:sz w:val="32"/>
        <w:u w:val="single"/>
      </w:rPr>
      <w:t>政事別</w:t>
    </w:r>
    <w:r w:rsidR="009355CC"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70E"/>
    <w:rsid w:val="0001712C"/>
    <w:rsid w:val="000A3326"/>
    <w:rsid w:val="001214FD"/>
    <w:rsid w:val="001A4B2C"/>
    <w:rsid w:val="00325398"/>
    <w:rsid w:val="003E170E"/>
    <w:rsid w:val="003F092B"/>
    <w:rsid w:val="004E0B7F"/>
    <w:rsid w:val="0057548F"/>
    <w:rsid w:val="00734FFE"/>
    <w:rsid w:val="00775C5D"/>
    <w:rsid w:val="00866484"/>
    <w:rsid w:val="008B0CCA"/>
    <w:rsid w:val="008E605A"/>
    <w:rsid w:val="009355CC"/>
    <w:rsid w:val="009D2E50"/>
    <w:rsid w:val="00AA7593"/>
    <w:rsid w:val="00AB6EA1"/>
    <w:rsid w:val="00BA0F0A"/>
    <w:rsid w:val="00CE74C9"/>
    <w:rsid w:val="00D867AC"/>
    <w:rsid w:val="00EC414C"/>
    <w:rsid w:val="00FF4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semiHidden/>
    <w:rsid w:val="00FF4FEB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semiHidden/>
    <w:rsid w:val="00FF4FE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2dQhqI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2dQhqI以前年度歲出決算審定表.dot</Template>
  <TotalTime>4</TotalTime>
  <Pages>1</Pages>
  <Words>835</Words>
  <Characters>3130</Characters>
  <Application>Microsoft Office Word</Application>
  <DocSecurity>0</DocSecurity>
  <Lines>26</Lines>
  <Paragraphs>7</Paragraphs>
  <ScaleCrop>false</ScaleCrop>
  <Company>N.A.O.</Company>
  <LinksUpToDate>false</LinksUpToDate>
  <CharactersWithSpaces>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creator>羅守仁</dc:creator>
  <cp:lastModifiedBy>施智譓</cp:lastModifiedBy>
  <cp:revision>5</cp:revision>
  <dcterms:created xsi:type="dcterms:W3CDTF">2024-06-20T03:49:00Z</dcterms:created>
  <dcterms:modified xsi:type="dcterms:W3CDTF">2025-07-02T03:50:00Z</dcterms:modified>
</cp:coreProperties>
</file>