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"/>
        <w:gridCol w:w="628"/>
        <w:gridCol w:w="2405"/>
        <w:gridCol w:w="1548"/>
        <w:gridCol w:w="1441"/>
        <w:gridCol w:w="1074"/>
        <w:gridCol w:w="370"/>
        <w:gridCol w:w="1444"/>
        <w:gridCol w:w="1444"/>
        <w:gridCol w:w="1519"/>
        <w:gridCol w:w="1521"/>
        <w:gridCol w:w="1521"/>
        <w:gridCol w:w="1520"/>
        <w:gridCol w:w="708"/>
        <w:gridCol w:w="1719"/>
        <w:gridCol w:w="735"/>
        <w:gridCol w:w="1656"/>
        <w:gridCol w:w="413"/>
        <w:gridCol w:w="160"/>
      </w:tblGrid>
      <w:tr w:rsidR="00E55EEF" w:rsidTr="007C7AEF">
        <w:trPr>
          <w:gridBefore w:val="1"/>
          <w:gridAfter w:val="1"/>
          <w:wBefore w:w="42" w:type="dxa"/>
          <w:wAfter w:w="160" w:type="dxa"/>
          <w:cantSplit/>
          <w:trHeight w:val="270"/>
          <w:tblHeader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:rsidR="00E55EEF" w:rsidRDefault="00E55EEF" w:rsidP="00542884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64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EEF" w:rsidRDefault="00E55EEF" w:rsidP="00542884">
            <w:pPr>
              <w:ind w:left="-42" w:right="8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門</w:t>
            </w:r>
            <w:proofErr w:type="gramStart"/>
            <w:r>
              <w:rPr>
                <w:rFonts w:eastAsia="標楷體" w:hint="eastAsia"/>
                <w:sz w:val="20"/>
              </w:rPr>
              <w:t>併</w:t>
            </w:r>
            <w:proofErr w:type="gramEnd"/>
            <w:r>
              <w:rPr>
                <w:rFonts w:eastAsia="標楷體" w:hint="eastAsia"/>
                <w:sz w:val="20"/>
              </w:rPr>
              <w:t>計</w:t>
            </w:r>
          </w:p>
        </w:tc>
        <w:tc>
          <w:tcPr>
            <w:tcW w:w="14570" w:type="dxa"/>
            <w:gridSpan w:val="1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E55EEF" w:rsidRDefault="00E55EEF" w:rsidP="00542884">
            <w:pPr>
              <w:tabs>
                <w:tab w:val="left" w:pos="12645"/>
              </w:tabs>
              <w:wordWrap w:val="0"/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                                                                                                              </w:t>
            </w:r>
          </w:p>
          <w:p w:rsidR="00E55EEF" w:rsidRDefault="00E55EEF" w:rsidP="00542884">
            <w:pPr>
              <w:tabs>
                <w:tab w:val="left" w:pos="12882"/>
              </w:tabs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  <w:r>
              <w:rPr>
                <w:rFonts w:eastAsia="標楷體"/>
                <w:sz w:val="20"/>
              </w:rPr>
              <w:t>：</w:t>
            </w:r>
            <w:r>
              <w:rPr>
                <w:rFonts w:eastAsia="標楷體" w:hint="eastAsia"/>
                <w:sz w:val="20"/>
              </w:rPr>
              <w:t>新臺幣元</w:t>
            </w:r>
          </w:p>
        </w:tc>
      </w:tr>
      <w:tr w:rsidR="00E55EEF" w:rsidTr="007C7AEF">
        <w:trPr>
          <w:gridBefore w:val="1"/>
          <w:gridAfter w:val="1"/>
          <w:wBefore w:w="42" w:type="dxa"/>
          <w:wAfter w:w="160" w:type="dxa"/>
          <w:cantSplit/>
          <w:trHeight w:val="270"/>
          <w:tblHeader/>
        </w:trPr>
        <w:tc>
          <w:tcPr>
            <w:tcW w:w="628" w:type="dxa"/>
            <w:tcBorders>
              <w:top w:val="nil"/>
              <w:left w:val="nil"/>
              <w:right w:val="nil"/>
            </w:tcBorders>
          </w:tcPr>
          <w:p w:rsidR="00E55EEF" w:rsidRDefault="00E55EEF" w:rsidP="00542884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6468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E55EEF" w:rsidRDefault="00E55EEF" w:rsidP="00542884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4570" w:type="dxa"/>
            <w:gridSpan w:val="12"/>
            <w:vMerge/>
            <w:tcBorders>
              <w:left w:val="nil"/>
              <w:right w:val="nil"/>
            </w:tcBorders>
            <w:vAlign w:val="bottom"/>
          </w:tcPr>
          <w:p w:rsidR="00E55EEF" w:rsidRDefault="00E55EEF" w:rsidP="00542884">
            <w:pPr>
              <w:tabs>
                <w:tab w:val="left" w:pos="12882"/>
              </w:tabs>
              <w:ind w:right="7"/>
              <w:rPr>
                <w:rFonts w:eastAsia="標楷體"/>
                <w:sz w:val="20"/>
              </w:rPr>
            </w:pPr>
          </w:p>
        </w:tc>
      </w:tr>
      <w:tr w:rsidR="0019333D" w:rsidTr="007C7AEF">
        <w:trPr>
          <w:cantSplit/>
          <w:tblHeader/>
        </w:trPr>
        <w:tc>
          <w:tcPr>
            <w:tcW w:w="3075" w:type="dxa"/>
            <w:gridSpan w:val="3"/>
            <w:tcBorders>
              <w:left w:val="nil"/>
            </w:tcBorders>
            <w:vAlign w:val="center"/>
          </w:tcPr>
          <w:p w:rsidR="0019333D" w:rsidRDefault="0019333D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48" w:type="dxa"/>
            <w:vMerge w:val="restart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773" w:type="dxa"/>
            <w:gridSpan w:val="5"/>
            <w:vAlign w:val="center"/>
          </w:tcPr>
          <w:p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89" w:type="dxa"/>
            <w:gridSpan w:val="5"/>
            <w:vAlign w:val="center"/>
          </w:tcPr>
          <w:p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454" w:type="dxa"/>
            <w:gridSpan w:val="2"/>
            <w:vAlign w:val="center"/>
          </w:tcPr>
          <w:p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</w:t>
            </w:r>
          </w:p>
          <w:p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2229" w:type="dxa"/>
            <w:gridSpan w:val="3"/>
            <w:tcBorders>
              <w:right w:val="nil"/>
            </w:tcBorders>
            <w:vAlign w:val="center"/>
          </w:tcPr>
          <w:p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19333D" w:rsidTr="007C7AEF">
        <w:trPr>
          <w:cantSplit/>
          <w:tblHeader/>
        </w:trPr>
        <w:tc>
          <w:tcPr>
            <w:tcW w:w="670" w:type="dxa"/>
            <w:gridSpan w:val="2"/>
            <w:tcBorders>
              <w:left w:val="nil"/>
            </w:tcBorders>
            <w:vAlign w:val="center"/>
          </w:tcPr>
          <w:p w:rsidR="0019333D" w:rsidRDefault="0019333D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405" w:type="dxa"/>
            <w:vAlign w:val="center"/>
          </w:tcPr>
          <w:p w:rsidR="0019333D" w:rsidRDefault="0019333D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48" w:type="dxa"/>
            <w:vMerge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41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44" w:type="dxa"/>
            <w:gridSpan w:val="2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44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44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19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21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521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20" w:type="dxa"/>
            <w:vAlign w:val="center"/>
          </w:tcPr>
          <w:p w:rsidR="0019333D" w:rsidRDefault="0019333D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08" w:type="dxa"/>
            <w:vAlign w:val="center"/>
          </w:tcPr>
          <w:p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719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35" w:type="dxa"/>
            <w:vAlign w:val="center"/>
          </w:tcPr>
          <w:p w:rsidR="0019333D" w:rsidRDefault="0019333D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656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573" w:type="dxa"/>
            <w:gridSpan w:val="2"/>
            <w:tcBorders>
              <w:right w:val="nil"/>
            </w:tcBorders>
            <w:vAlign w:val="center"/>
          </w:tcPr>
          <w:p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6F16DF" w:rsidRPr="00A23CF2" w:rsidTr="007C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6F16DF" w:rsidRPr="00A23CF2" w:rsidRDefault="006F16DF" w:rsidP="00702A2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5" w:type="dxa"/>
            <w:shd w:val="clear" w:color="auto" w:fill="auto"/>
            <w:vAlign w:val="center"/>
          </w:tcPr>
          <w:p w:rsidR="006F16DF" w:rsidRPr="00A23CF2" w:rsidRDefault="006F16DF" w:rsidP="00702A2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23CF2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39,126,160,000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28,159,253,847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5,229,213,275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2,044,799,530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35,433,266,652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28,159,253,847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5,184,333,941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2,044,799,530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35,388,387,318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- 3,737,772,682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- 9.55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- 44,879,334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- 0.13</w:t>
            </w:r>
          </w:p>
        </w:tc>
      </w:tr>
      <w:tr w:rsidR="006F16DF" w:rsidTr="007C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6F16DF" w:rsidRDefault="006F16DF" w:rsidP="00702A29">
            <w:pPr>
              <w:jc w:val="center"/>
              <w:rPr>
                <w:rFonts w:ascii="新細明體" w:hAnsi="新細明體"/>
                <w:sz w:val="20"/>
              </w:rPr>
            </w:pPr>
            <w:r w:rsidRPr="00F11AD2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6F16DF" w:rsidRDefault="006F16DF" w:rsidP="00702A2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11AD2">
              <w:rPr>
                <w:rFonts w:ascii="標楷體" w:eastAsia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244,070,000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213,963,991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3,207,902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217,171,893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213,963,991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3,207,902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217,171,893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0.61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- 26,898,107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- 11.02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F16DF" w:rsidTr="007C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6F16DF" w:rsidRDefault="006F16DF" w:rsidP="00702A29">
            <w:pPr>
              <w:jc w:val="center"/>
              <w:rPr>
                <w:rFonts w:ascii="新細明體" w:hAnsi="新細明體"/>
                <w:sz w:val="20"/>
              </w:rPr>
            </w:pPr>
            <w:r w:rsidRPr="00F11AD2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6F16DF" w:rsidRDefault="006F16DF" w:rsidP="00702A2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11AD2">
              <w:rPr>
                <w:rFonts w:ascii="標楷體" w:eastAsia="標楷體" w:hAnsi="標楷體" w:hint="eastAsia"/>
                <w:noProof/>
                <w:sz w:val="20"/>
              </w:rPr>
              <w:t>縣政府主管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22,762,365,000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15,907,709,967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3,686,512,516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1,535,200,780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21,129,423,263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15,907,709,967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3,683,568,183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1,535,200,780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21,126,478,930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59.70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- 1,635,886,070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- 7.19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- 2,944,333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- 0.01</w:t>
            </w:r>
          </w:p>
        </w:tc>
      </w:tr>
      <w:tr w:rsidR="006F16DF" w:rsidTr="007C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6F16DF" w:rsidRDefault="006F16DF" w:rsidP="00702A29">
            <w:pPr>
              <w:jc w:val="center"/>
              <w:rPr>
                <w:rFonts w:ascii="新細明體" w:hAnsi="新細明體"/>
                <w:sz w:val="20"/>
              </w:rPr>
            </w:pPr>
            <w:r w:rsidRPr="00F11AD2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6F16DF" w:rsidRDefault="006F16DF" w:rsidP="00702A2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11AD2">
              <w:rPr>
                <w:rFonts w:ascii="標楷體" w:eastAsia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194,311,000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176,714,627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522,170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6,777,830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184,014,627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176,714,627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522,170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6,777,830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184,014,627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0.52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- 10,296,373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- 5.30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F16DF" w:rsidTr="007C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6F16DF" w:rsidRDefault="006F16DF" w:rsidP="00702A29">
            <w:pPr>
              <w:jc w:val="center"/>
              <w:rPr>
                <w:rFonts w:ascii="新細明體" w:hAnsi="新細明體"/>
                <w:sz w:val="20"/>
              </w:rPr>
            </w:pPr>
            <w:r w:rsidRPr="00F11AD2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6F16DF" w:rsidRDefault="006F16DF" w:rsidP="00702A2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11AD2">
              <w:rPr>
                <w:rFonts w:ascii="標楷體" w:eastAsia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339,466,000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306,442,452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2,346,000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13,834,000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322,622,452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306,442,452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2,346,000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13,834,000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322,622,452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0.91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- 16,843,548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- 4.96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F16DF" w:rsidTr="007C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6F16DF" w:rsidRDefault="006F16DF" w:rsidP="00702A29">
            <w:pPr>
              <w:jc w:val="center"/>
              <w:rPr>
                <w:rFonts w:ascii="新細明體" w:hAnsi="新細明體"/>
                <w:sz w:val="20"/>
              </w:rPr>
            </w:pPr>
            <w:r w:rsidRPr="00F11AD2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6F16DF" w:rsidRDefault="006F16DF" w:rsidP="00702A2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11AD2">
              <w:rPr>
                <w:rFonts w:ascii="標楷體" w:eastAsia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1,248,096,000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829,259,784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319,697,782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16,658,742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1,165,616,308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829,259,784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319,697,782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16,658,742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1,165,616,308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3.29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- 82,479,692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- 6.61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F16DF" w:rsidTr="007C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6F16DF" w:rsidRDefault="006F16DF" w:rsidP="00702A29">
            <w:pPr>
              <w:jc w:val="center"/>
              <w:rPr>
                <w:rFonts w:ascii="新細明體" w:hAnsi="新細明體"/>
                <w:sz w:val="20"/>
              </w:rPr>
            </w:pPr>
            <w:r w:rsidRPr="00F11AD2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6F16DF" w:rsidRDefault="006F16DF" w:rsidP="00702A2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11AD2">
              <w:rPr>
                <w:rFonts w:ascii="標楷體" w:eastAsia="標楷體" w:hAnsi="標楷體" w:hint="eastAsia"/>
                <w:noProof/>
                <w:sz w:val="20"/>
              </w:rPr>
              <w:t>農業處主管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142,263,000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129,995,525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4,848,000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134,843,525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129,995,525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4,848,000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134,843,525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0.38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- 7,419,475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- 5.22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F16DF" w:rsidTr="007C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6F16DF" w:rsidRDefault="006F16DF" w:rsidP="00702A29">
            <w:pPr>
              <w:jc w:val="center"/>
              <w:rPr>
                <w:rFonts w:ascii="新細明體" w:hAnsi="新細明體"/>
                <w:sz w:val="20"/>
              </w:rPr>
            </w:pPr>
            <w:r w:rsidRPr="00F11AD2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6F16DF" w:rsidRDefault="006F16DF" w:rsidP="00702A2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11AD2">
              <w:rPr>
                <w:rFonts w:ascii="標楷體" w:eastAsia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1,501,786,000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1,094,473,389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107,494,305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131,320,283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1,333,287,977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1,094,473,389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102,174,304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131,320,283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1,327,967,976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3.75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- 173,818,024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- 11.57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- 5,320,001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- 0.40</w:t>
            </w:r>
          </w:p>
        </w:tc>
      </w:tr>
      <w:tr w:rsidR="006F16DF" w:rsidTr="007C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6F16DF" w:rsidRDefault="006F16DF" w:rsidP="00702A29">
            <w:pPr>
              <w:jc w:val="center"/>
              <w:rPr>
                <w:rFonts w:ascii="新細明體" w:hAnsi="新細明體"/>
                <w:sz w:val="20"/>
              </w:rPr>
            </w:pPr>
            <w:r w:rsidRPr="00F11AD2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6F16DF" w:rsidRDefault="006F16DF" w:rsidP="00702A2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11AD2">
              <w:rPr>
                <w:rFonts w:ascii="標楷體" w:eastAsia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521,589,000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183,931,441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170,556,093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121,555,435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476,042,969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183,931,441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170,556,093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121,555,435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476,042,969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1.35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- 45,546,031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- 8.73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F16DF" w:rsidTr="007C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6F16DF" w:rsidRDefault="006F16DF" w:rsidP="00702A29">
            <w:pPr>
              <w:jc w:val="center"/>
              <w:rPr>
                <w:rFonts w:ascii="新細明體" w:hAnsi="新細明體"/>
                <w:sz w:val="20"/>
              </w:rPr>
            </w:pPr>
            <w:r w:rsidRPr="00F11AD2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6F16DF" w:rsidRDefault="006F16DF" w:rsidP="00702A2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11AD2">
              <w:rPr>
                <w:rFonts w:ascii="標楷體" w:eastAsia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2,572,962,000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2,201,144,653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32,485,148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16,893,354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2,250,523,155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2,201,144,653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32,485,148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16,893,354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2,250,523,155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6.36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- 322,438,845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- 12.53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F16DF" w:rsidTr="007C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6F16DF" w:rsidRDefault="006F16DF" w:rsidP="00702A29">
            <w:pPr>
              <w:jc w:val="center"/>
              <w:rPr>
                <w:rFonts w:ascii="新細明體" w:hAnsi="新細明體"/>
                <w:sz w:val="20"/>
              </w:rPr>
            </w:pPr>
            <w:r w:rsidRPr="00F11AD2">
              <w:rPr>
                <w:rFonts w:ascii="新細明體" w:hAnsi="新細明體"/>
                <w:noProof/>
                <w:sz w:val="20"/>
              </w:rPr>
              <w:t>10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6F16DF" w:rsidRDefault="006F16DF" w:rsidP="00702A2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11AD2">
              <w:rPr>
                <w:rFonts w:ascii="標楷體" w:eastAsia="標楷體" w:hAnsi="標楷體" w:hint="eastAsia"/>
                <w:noProof/>
                <w:sz w:val="20"/>
              </w:rPr>
              <w:t>財政稅務局主管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588,403,000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506,638,869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316,281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506,955,150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506,638,869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316,281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506,955,150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1.43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- 81,447,850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- 13.84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F16DF" w:rsidTr="007C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6F16DF" w:rsidRDefault="006F16DF" w:rsidP="00702A29">
            <w:pPr>
              <w:jc w:val="center"/>
              <w:rPr>
                <w:rFonts w:ascii="新細明體" w:hAnsi="新細明體"/>
                <w:sz w:val="20"/>
              </w:rPr>
            </w:pPr>
            <w:r w:rsidRPr="00F11AD2">
              <w:rPr>
                <w:rFonts w:ascii="新細明體" w:hAnsi="新細明體"/>
                <w:noProof/>
                <w:sz w:val="20"/>
              </w:rPr>
              <w:t>11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6F16DF" w:rsidRDefault="006F16DF" w:rsidP="00702A2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11AD2">
              <w:rPr>
                <w:rFonts w:ascii="標楷體" w:eastAsia="標楷體" w:hAnsi="標楷體" w:hint="eastAsia"/>
                <w:noProof/>
                <w:sz w:val="20"/>
              </w:rPr>
              <w:t>社會局主管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6,379,182,000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5,143,113,043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536,240,110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51,022,212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5,730,375,365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5,143,113,043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499,625,110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51,022,212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5,693,760,365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16.09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- 685,421,635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- 10.74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- 36,615,000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- 0.64</w:t>
            </w:r>
          </w:p>
        </w:tc>
      </w:tr>
      <w:tr w:rsidR="006F16DF" w:rsidTr="007C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6F16DF" w:rsidRDefault="006F16DF" w:rsidP="00702A29">
            <w:pPr>
              <w:jc w:val="center"/>
              <w:rPr>
                <w:rFonts w:ascii="新細明體" w:hAnsi="新細明體"/>
                <w:sz w:val="20"/>
              </w:rPr>
            </w:pPr>
            <w:r w:rsidRPr="00F11AD2">
              <w:rPr>
                <w:rFonts w:ascii="新細明體" w:hAnsi="新細明體"/>
                <w:noProof/>
                <w:sz w:val="20"/>
              </w:rPr>
              <w:t>12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6F16DF" w:rsidRDefault="006F16DF" w:rsidP="00702A2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11AD2">
              <w:rPr>
                <w:rFonts w:ascii="標楷體" w:eastAsia="標楷體" w:hAnsi="標楷體" w:hint="eastAsia"/>
                <w:noProof/>
                <w:sz w:val="20"/>
              </w:rPr>
              <w:t>文化觀光局主管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796,718,000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378,762,827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217,815,917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143,480,992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740,059,736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378,762,827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217,815,917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143,480,992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740,059,736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2.09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- 56,658,264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- 7.11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F16DF" w:rsidTr="007C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6F16DF" w:rsidRDefault="006F16DF" w:rsidP="00702A29">
            <w:pPr>
              <w:jc w:val="center"/>
              <w:rPr>
                <w:rFonts w:ascii="新細明體" w:hAnsi="新細明體"/>
                <w:sz w:val="20"/>
              </w:rPr>
            </w:pPr>
            <w:r w:rsidRPr="00F11AD2">
              <w:rPr>
                <w:rFonts w:ascii="新細明體" w:hAnsi="新細明體"/>
                <w:noProof/>
                <w:sz w:val="20"/>
              </w:rPr>
              <w:t>13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6F16DF" w:rsidRDefault="006F16DF" w:rsidP="00702A2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11AD2">
              <w:rPr>
                <w:rFonts w:ascii="標楷體" w:eastAsia="標楷體" w:hAnsi="標楷體" w:hint="eastAsia"/>
                <w:noProof/>
                <w:sz w:val="20"/>
              </w:rPr>
              <w:t>人事處主管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22,714,000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22,306,714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22,306,714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22,306,714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22,306,714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0.06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- 407,286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- 1.79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F16DF" w:rsidTr="007C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6F16DF" w:rsidRDefault="006F16DF" w:rsidP="00702A29">
            <w:pPr>
              <w:jc w:val="center"/>
              <w:rPr>
                <w:rFonts w:ascii="新細明體" w:hAnsi="新細明體"/>
                <w:sz w:val="20"/>
              </w:rPr>
            </w:pPr>
            <w:r w:rsidRPr="00F11AD2">
              <w:rPr>
                <w:rFonts w:ascii="新細明體" w:hAnsi="新細明體"/>
                <w:noProof/>
                <w:sz w:val="20"/>
              </w:rPr>
              <w:t>14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6F16DF" w:rsidRDefault="006F16DF" w:rsidP="00702A2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11AD2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1,811,509,000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1,064,796,565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155,226,953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1,220,023,518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1,064,796,565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155,226,953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1,220,023,518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3.45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- 591,485,482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- 32.65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F16DF" w:rsidTr="007C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6F16DF" w:rsidRDefault="006F16DF" w:rsidP="00702A29">
            <w:pPr>
              <w:jc w:val="center"/>
              <w:rPr>
                <w:rFonts w:ascii="新細明體" w:hAnsi="新細明體"/>
                <w:sz w:val="20"/>
              </w:rPr>
            </w:pPr>
            <w:r w:rsidRPr="00F11AD2">
              <w:rPr>
                <w:rFonts w:ascii="新細明體" w:hAnsi="新細明體"/>
                <w:noProof/>
                <w:sz w:val="20"/>
              </w:rPr>
              <w:t>15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6F16DF" w:rsidRDefault="006F16DF" w:rsidP="00702A2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11AD2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726,000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- 726,000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- 100.00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:rsidR="006F16DF" w:rsidRPr="00CA5C41" w:rsidRDefault="006F16DF" w:rsidP="00CA5C41">
            <w:pPr>
              <w:ind w:rightChars="10" w:right="24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C41">
              <w:rPr>
                <w:rFonts w:ascii="新細明體" w:hAnsi="新細明體" w:hint="eastAsia"/>
                <w:noProof/>
                <w:spacing w:val="-6"/>
                <w:sz w:val="20"/>
              </w:rPr>
              <w:t>--</w:t>
            </w:r>
          </w:p>
        </w:tc>
      </w:tr>
    </w:tbl>
    <w:p w:rsidR="007C7AEF" w:rsidRDefault="007C7AEF" w:rsidP="007C7AEF">
      <w:pPr>
        <w:pStyle w:val="a3"/>
        <w:tabs>
          <w:tab w:val="left" w:pos="480"/>
        </w:tabs>
        <w:snapToGrid/>
        <w:rPr>
          <w:rFonts w:ascii="標楷體" w:eastAsia="標楷體" w:hAnsi="標楷體"/>
          <w:sz w:val="18"/>
          <w:szCs w:val="18"/>
        </w:rPr>
      </w:pPr>
      <w:proofErr w:type="gramStart"/>
      <w:r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>
        <w:rPr>
          <w:rFonts w:ascii="標楷體" w:eastAsia="標楷體" w:hAnsi="標楷體" w:hint="eastAsia"/>
          <w:sz w:val="18"/>
          <w:szCs w:val="18"/>
        </w:rPr>
        <w:t>：</w:t>
      </w:r>
      <w:proofErr w:type="gramStart"/>
      <w:r w:rsidR="00863991" w:rsidRPr="00863991">
        <w:rPr>
          <w:rFonts w:ascii="標楷體" w:eastAsia="標楷體" w:hAnsi="標楷體" w:hint="eastAsia"/>
          <w:sz w:val="18"/>
          <w:szCs w:val="18"/>
        </w:rPr>
        <w:t>113</w:t>
      </w:r>
      <w:proofErr w:type="gramEnd"/>
      <w:r w:rsidR="00863991" w:rsidRPr="00863991">
        <w:rPr>
          <w:rFonts w:ascii="標楷體" w:eastAsia="標楷體" w:hAnsi="標楷體" w:hint="eastAsia"/>
          <w:sz w:val="18"/>
          <w:szCs w:val="18"/>
        </w:rPr>
        <w:t>年度第二預備金原編列預算數8,000萬元，經縣政府核准動支7,927萬4,000元</w:t>
      </w:r>
      <w:r>
        <w:rPr>
          <w:rFonts w:ascii="標楷體" w:eastAsia="標楷體" w:hAnsi="標楷體" w:hint="eastAsia"/>
          <w:sz w:val="18"/>
          <w:szCs w:val="18"/>
        </w:rPr>
        <w:t>。</w:t>
      </w:r>
    </w:p>
    <w:p w:rsidR="00AE2EA2" w:rsidRPr="007C7AEF" w:rsidRDefault="00AE2EA2">
      <w:pPr>
        <w:ind w:right="414"/>
        <w:rPr>
          <w:rFonts w:ascii="標楷體" w:eastAsia="標楷體" w:hAnsi="標楷體"/>
          <w:sz w:val="20"/>
        </w:rPr>
      </w:pPr>
    </w:p>
    <w:sectPr w:rsidR="00AE2EA2" w:rsidRPr="007C7AEF" w:rsidSect="00FF4F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18" w:right="851" w:bottom="1418" w:left="851" w:header="851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547" w:rsidRDefault="00400547">
      <w:r>
        <w:separator/>
      </w:r>
    </w:p>
  </w:endnote>
  <w:endnote w:type="continuationSeparator" w:id="0">
    <w:p w:rsidR="00400547" w:rsidRDefault="00400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16E" w:rsidRDefault="00C4316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16E" w:rsidRDefault="00C4316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385553"/>
      <w:docPartObj>
        <w:docPartGallery w:val="Page Numbers (Bottom of Page)"/>
        <w:docPartUnique/>
      </w:docPartObj>
    </w:sdtPr>
    <w:sdtContent>
      <w:sdt>
        <w:sdtPr>
          <w:rPr>
            <w:rFonts w:hint="eastAsia"/>
          </w:rPr>
          <w:id w:val="1686161695"/>
          <w:docPartObj>
            <w:docPartGallery w:val="Page Numbers (Bottom of Page)"/>
            <w:docPartUnique/>
          </w:docPartObj>
        </w:sdtPr>
        <w:sdtContent>
          <w:p w:rsidR="00C4316E" w:rsidRPr="00FF4FEB" w:rsidRDefault="00FF4FEB" w:rsidP="00FF4FEB">
            <w:pPr>
              <w:pStyle w:val="a5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11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－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begin"/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instrText>PAGE   \* MERGEFORMAT</w:instrText>
            </w:r>
            <w:r>
              <w:rPr>
                <w:rFonts w:ascii="標楷體" w:eastAsia="標楷體" w:hAnsi="標楷體"/>
                <w:sz w:val="24"/>
                <w:szCs w:val="24"/>
              </w:rPr>
              <w:fldChar w:fldCharType="separate"/>
            </w:r>
            <w:r>
              <w:rPr>
                <w:rFonts w:ascii="標楷體" w:eastAsia="標楷體" w:hAnsi="標楷體"/>
                <w:noProof/>
                <w:sz w:val="24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end"/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頁</w:t>
            </w:r>
          </w:p>
        </w:sdtContent>
      </w:sdt>
    </w:sdtContent>
  </w:sdt>
  <w:bookmarkStart w:id="0" w:name="_GoBack" w:displacedByCustomXml="prev"/>
  <w:bookmarkEnd w:id="0" w:displacedByCustomXml="prev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547" w:rsidRDefault="00400547">
      <w:r>
        <w:separator/>
      </w:r>
    </w:p>
  </w:footnote>
  <w:footnote w:type="continuationSeparator" w:id="0">
    <w:p w:rsidR="00400547" w:rsidRDefault="004005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16E" w:rsidRDefault="00C4316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33D" w:rsidRDefault="0019333D">
    <w:pPr>
      <w:pStyle w:val="a3"/>
      <w:jc w:val="center"/>
    </w:pPr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357166" w:rsidRPr="00357166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357166" w:rsidRPr="00357166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嘉義縣</w:t>
    </w:r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357166" w:rsidRPr="00357166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33D" w:rsidRDefault="00C4316E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拾壹</w:t>
    </w:r>
    <w:r>
      <w:rPr>
        <w:rFonts w:ascii="標楷體" w:eastAsia="標楷體" w:hAnsi="標楷體" w:hint="eastAsia"/>
        <w:b/>
        <w:spacing w:val="60"/>
        <w:sz w:val="32"/>
        <w:u w:val="single"/>
      </w:rPr>
      <w:t>、</w:t>
    </w:r>
    <w:r w:rsidR="0019333D">
      <w:rPr>
        <w:rFonts w:ascii="標楷體" w:eastAsia="標楷體" w:hint="eastAsia"/>
        <w:b/>
        <w:spacing w:val="60"/>
        <w:sz w:val="32"/>
        <w:u w:val="single"/>
      </w:rPr>
      <w:t>中華民國</w:t>
    </w:r>
    <w:r w:rsidR="00357166" w:rsidRPr="00357166">
      <w:rPr>
        <w:rFonts w:ascii="標楷體" w:eastAsia="標楷體" w:hAnsi="標楷體" w:hint="eastAsia"/>
        <w:b/>
        <w:spacing w:val="60"/>
        <w:sz w:val="32"/>
        <w:u w:val="single"/>
      </w:rPr>
      <w:t>11</w:t>
    </w:r>
    <w:r w:rsidR="00863991">
      <w:rPr>
        <w:rFonts w:ascii="標楷體" w:eastAsia="標楷體" w:hAnsi="標楷體" w:hint="eastAsia"/>
        <w:b/>
        <w:spacing w:val="60"/>
        <w:sz w:val="32"/>
        <w:u w:val="single"/>
      </w:rPr>
      <w:t>3</w:t>
    </w:r>
    <w:r w:rsidR="0019333D">
      <w:rPr>
        <w:rFonts w:ascii="標楷體" w:eastAsia="標楷體" w:hint="eastAsia"/>
        <w:b/>
        <w:spacing w:val="60"/>
        <w:sz w:val="32"/>
        <w:u w:val="single"/>
      </w:rPr>
      <w:t>年度</w:t>
    </w:r>
    <w:r w:rsidR="00357166" w:rsidRPr="00357166">
      <w:rPr>
        <w:rFonts w:ascii="標楷體" w:eastAsia="標楷體" w:hAnsi="標楷體" w:hint="eastAsia"/>
        <w:b/>
        <w:spacing w:val="60"/>
        <w:sz w:val="32"/>
        <w:u w:val="single"/>
      </w:rPr>
      <w:t>嘉義縣</w:t>
    </w:r>
    <w:r w:rsidR="0019333D">
      <w:rPr>
        <w:rFonts w:ascii="標楷體" w:eastAsia="標楷體" w:hint="eastAsia"/>
        <w:b/>
        <w:spacing w:val="60"/>
        <w:sz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u w:val="single"/>
      </w:rPr>
      <w:t>總</w:t>
    </w:r>
    <w:r w:rsidR="0019333D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547"/>
    <w:rsid w:val="00126D1C"/>
    <w:rsid w:val="0019333D"/>
    <w:rsid w:val="001B52B0"/>
    <w:rsid w:val="00314D54"/>
    <w:rsid w:val="00357166"/>
    <w:rsid w:val="00400547"/>
    <w:rsid w:val="0042792A"/>
    <w:rsid w:val="00542884"/>
    <w:rsid w:val="006F16DF"/>
    <w:rsid w:val="007C386A"/>
    <w:rsid w:val="007C7AEF"/>
    <w:rsid w:val="00863991"/>
    <w:rsid w:val="00A82B7C"/>
    <w:rsid w:val="00AE2EA2"/>
    <w:rsid w:val="00C4316E"/>
    <w:rsid w:val="00CA5C41"/>
    <w:rsid w:val="00D33987"/>
    <w:rsid w:val="00DA741F"/>
    <w:rsid w:val="00E0026A"/>
    <w:rsid w:val="00E55EEF"/>
    <w:rsid w:val="00F14484"/>
    <w:rsid w:val="00F673F6"/>
    <w:rsid w:val="00FC5764"/>
    <w:rsid w:val="00FF4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semiHidden/>
    <w:rsid w:val="007C7AEF"/>
    <w:rPr>
      <w:kern w:val="2"/>
    </w:rPr>
  </w:style>
  <w:style w:type="character" w:customStyle="1" w:styleId="a6">
    <w:name w:val="頁尾 字元"/>
    <w:basedOn w:val="a0"/>
    <w:link w:val="a5"/>
    <w:uiPriority w:val="99"/>
    <w:semiHidden/>
    <w:rsid w:val="00FF4FEB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semiHidden/>
    <w:rsid w:val="007C7AEF"/>
    <w:rPr>
      <w:kern w:val="2"/>
    </w:rPr>
  </w:style>
  <w:style w:type="character" w:customStyle="1" w:styleId="a6">
    <w:name w:val="頁尾 字元"/>
    <w:basedOn w:val="a0"/>
    <w:link w:val="a5"/>
    <w:uiPriority w:val="99"/>
    <w:semiHidden/>
    <w:rsid w:val="00FF4FE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PKyvdk&#27506;&#20986;&#27231;&#38364;&#21029;&#27770;&#31639;&#23529;&#23450;&#34920;&#20027;&#31649;&#21029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PKyvdk歲出機關別決算審定表主管別.dot</Template>
  <TotalTime>8</TotalTime>
  <Pages>1</Pages>
  <Words>487</Words>
  <Characters>2061</Characters>
  <Application>Microsoft Office Word</Application>
  <DocSecurity>0</DocSecurity>
  <Lines>17</Lines>
  <Paragraphs>5</Paragraphs>
  <ScaleCrop>false</ScaleCrop>
  <Company>N.A.O.</Company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creator>羅守仁</dc:creator>
  <cp:lastModifiedBy>施智譓</cp:lastModifiedBy>
  <cp:revision>9</cp:revision>
  <cp:lastPrinted>2024-06-19T08:27:00Z</cp:lastPrinted>
  <dcterms:created xsi:type="dcterms:W3CDTF">2024-06-19T08:24:00Z</dcterms:created>
  <dcterms:modified xsi:type="dcterms:W3CDTF">2025-07-02T03:51:00Z</dcterms:modified>
</cp:coreProperties>
</file>