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92"/>
        <w:gridCol w:w="1168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735A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467E0A">
        <w:trPr>
          <w:cantSplit/>
          <w:tblHeader/>
        </w:trPr>
        <w:tc>
          <w:tcPr>
            <w:tcW w:w="2552" w:type="dxa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68" w:type="dxa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:rsidTr="00467E0A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92" w:type="dxa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68" w:type="dxa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27,278,255,000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23,346,447,876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1,176,492,758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101,567,281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24,624,507,915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- 44,879,334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23,346,447,876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1,131,613,424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101,567,281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24,579,628,581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E64542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E64542">
              <w:rPr>
                <w:rFonts w:ascii="新細明體" w:hAnsi="新細明體"/>
                <w:b/>
                <w:noProof/>
                <w:spacing w:val="-10"/>
                <w:sz w:val="20"/>
              </w:rPr>
              <w:t>- 2,698,626,419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5,194,909,000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4,427,303,793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183,430,383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22,213,465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4,632,947,641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4,427,303,793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183,430,383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22,213,465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4,632,947,641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- 561,961,359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507,093,000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409,149,596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46,455,518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2,720,000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458,325,114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409,149,596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46,455,518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2,720,000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458,325,114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- 48,767,886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227,455,000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204,691,801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204,691,801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204,691,801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204,691,801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- 22,763,199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1,733,124,000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1,439,076,412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128,740,845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14,394,609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1,582,211,866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1,439,076,412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128,740,845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14,394,609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1,582,211,866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- 150,912,134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2,460,735,000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2,125,507,296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8,194,020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5,098,856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2,138,800,172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2,125,507,296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8,194,020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5,098,856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2,138,800,172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- 321,934,828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266,502,000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248,878,688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248,918,688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248,878,688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248,918,688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- 17,583,312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9,146,401,000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8,701,923,281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82,635,979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8,784,559,260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8,701,923,281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82,635,979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8,784,559,260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- 361,841,740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8,884,385,000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8,508,458,139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26,937,915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8,535,396,054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8,508,458,139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26,937,915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8,535,396,054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- 348,988,946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262,016,000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193,465,142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55,698,064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249,163,206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193,465,142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55,698,064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249,163,206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- 12,852,794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1,623,158,000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968,627,190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307,267,367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75,377,100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1,351,271,657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- 2,944,333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968,627,190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304,323,034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75,377,100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1,348,327,324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- 274,830,676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709,914,000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556,141,321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34,957,943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9,734,172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600,833,436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- 2,944,333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556,141,321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32,013,610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9,734,172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597,889,103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- 112,024,897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154,581,000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39,892,170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60,746,199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35,028,928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135,667,297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39,892,170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60,746,199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35,028,928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135,667,297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- 18,913,703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453,798,000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119,433,174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185,347,491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30,614,000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335,394,665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119,433,174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185,347,491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30,614,000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335,394,665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- 118,403,335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304,865,000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253,160,525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26,215,734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279,376,259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253,160,525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26,215,734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279,376,259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- 25,488,741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7,646,270,000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6,332,234,810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541,111,331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6,873,346,141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- 41,935,001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6,332,234,810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499,176,330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6,831,411,140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- 814,858,860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190,569,000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173,062,056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5,280,437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178,342,493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173,062,056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5,280,437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178,342,493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- 12,226,507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212,755,000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106,607,441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47,137,383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153,744,824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106,607,441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47,137,383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153,744,824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- 59,010,176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5,750,217,000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4,857,728,224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375,104,724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5,232,832,948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- 36,615,000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4,857,728,224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338,489,724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5,196,217,948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- 553,999,052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467E0A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153,389,000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128,979,429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6,923,982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135,903,411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128,979,429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6,923,982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135,903,411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- 17,485,589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1,339,340,000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1,065,857,660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106,664,805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1,172,522,465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- 5,320,001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1,065,857,660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101,344,804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1,167,202,464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- 172,137,536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189,685,000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128,444,342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46,135,486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3,976,716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178,556,544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128,444,342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46,135,486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3,976,716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178,556,544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- 11,128,456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189,685,000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128,444,342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46,135,486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3,976,716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178,556,544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128,444,342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46,135,486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3,976,716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178,556,544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- 11,128,456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2,864,900,000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- 475,460,472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2,864,900,000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2,389,439,528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- 475,460,472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230,000,000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166,276,252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166,276,252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166,276,252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166,276,252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- 63,723,748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230,000,000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166,276,252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166,276,252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166,276,252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166,276,252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- 63,723,748</w:t>
            </w:r>
          </w:p>
        </w:tc>
      </w:tr>
      <w:tr w:rsidR="00833CD9" w:rsidRPr="002478CC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833CD9" w:rsidRPr="002478CC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478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382,932,000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232,198,680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15,912,212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248,110,892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232,198,680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15,912,212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248,110,892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33CD9">
              <w:rPr>
                <w:rFonts w:ascii="新細明體" w:hAnsi="新細明體"/>
                <w:b/>
                <w:noProof/>
                <w:spacing w:val="-10"/>
                <w:sz w:val="20"/>
              </w:rPr>
              <w:t>- 134,821,108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22,152,000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21,763,000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21,763,000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21,763,000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21,763,000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- 389,000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80,250,000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80,250,000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80,250,000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80,250,000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80,250,000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833CD9" w:rsidTr="00467E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75482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33CD9" w:rsidRDefault="00833CD9" w:rsidP="00D1201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48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280,530,000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130,185,680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15,912,212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146,097,892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130,185,680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15,912,212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146,097,892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33CD9" w:rsidRPr="00833CD9" w:rsidRDefault="00833CD9" w:rsidP="00BB3C2D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3CD9">
              <w:rPr>
                <w:rFonts w:ascii="新細明體" w:hAnsi="新細明體"/>
                <w:noProof/>
                <w:spacing w:val="-10"/>
                <w:sz w:val="20"/>
              </w:rPr>
              <w:t>- 134,432,108</w:t>
            </w:r>
          </w:p>
        </w:tc>
      </w:tr>
    </w:tbl>
    <w:p w:rsidR="007B4EBA" w:rsidRPr="00467E0A" w:rsidRDefault="007B4EBA" w:rsidP="004A2301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sz w:val="18"/>
          <w:szCs w:val="18"/>
        </w:rPr>
      </w:pPr>
    </w:p>
    <w:sectPr w:rsidR="007B4EBA" w:rsidRPr="00467E0A" w:rsidSect="00ED00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C6" w:rsidRDefault="002301C6">
      <w:r>
        <w:separator/>
      </w:r>
    </w:p>
  </w:endnote>
  <w:endnote w:type="continuationSeparator" w:id="0">
    <w:p w:rsidR="002301C6" w:rsidRDefault="0023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B1B" w:rsidRDefault="00152B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348531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-295992382"/>
          <w:docPartObj>
            <w:docPartGallery w:val="Page Numbers (Bottom of Page)"/>
            <w:docPartUnique/>
          </w:docPartObj>
        </w:sdtPr>
        <w:sdtEndPr/>
        <w:sdtContent>
          <w:p w:rsidR="00152B1B" w:rsidRPr="00ED001A" w:rsidRDefault="00ED001A" w:rsidP="00ED001A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第10－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F96142">
              <w:rPr>
                <w:rFonts w:ascii="標楷體" w:eastAsia="標楷體" w:hAnsi="標楷體"/>
                <w:noProof/>
                <w:sz w:val="24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EndPr/>
        <w:sdtContent>
          <w:p w:rsidR="00152B1B" w:rsidRPr="00ED001A" w:rsidRDefault="00ED001A" w:rsidP="00ED001A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第10－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F96142">
              <w:rPr>
                <w:rFonts w:ascii="標楷體" w:eastAsia="標楷體" w:hAnsi="標楷體"/>
                <w:noProof/>
                <w:sz w:val="24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C6" w:rsidRDefault="002301C6">
      <w:r>
        <w:separator/>
      </w:r>
    </w:p>
  </w:footnote>
  <w:footnote w:type="continuationSeparator" w:id="0">
    <w:p w:rsidR="002301C6" w:rsidRDefault="00230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B1B" w:rsidRDefault="00152B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1C6" w:rsidRDefault="001A37F0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二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、</w:t>
    </w:r>
    <w:r w:rsidR="002301C6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833CD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2301C6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301C6" w:rsidRPr="000F7A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="002301C6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2301C6" w:rsidRPr="000F7A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2301C6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</w:t>
    </w:r>
    <w:bookmarkStart w:id="0" w:name="_GoBack"/>
    <w:bookmarkEnd w:id="0"/>
    <w:r w:rsidR="002301C6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總表</w:t>
    </w:r>
    <w:r w:rsidR="002301C6" w:rsidRPr="00F96142">
      <w:rPr>
        <w:rFonts w:ascii="標楷體" w:eastAsia="標楷體" w:hAnsi="標楷體"/>
        <w:bCs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1C6" w:rsidRDefault="00152B1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2301C6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2301C6" w:rsidRPr="000F7A2B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2301C6"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2301C6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2301C6" w:rsidRPr="000F7A2B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2301C6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2301C6" w:rsidRPr="000F7A2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2301C6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5A7"/>
    <w:rsid w:val="000F7A2B"/>
    <w:rsid w:val="00152B1B"/>
    <w:rsid w:val="00187730"/>
    <w:rsid w:val="001A37F0"/>
    <w:rsid w:val="002301C6"/>
    <w:rsid w:val="00324FFD"/>
    <w:rsid w:val="00330B6E"/>
    <w:rsid w:val="00467E0A"/>
    <w:rsid w:val="004A2301"/>
    <w:rsid w:val="004B41BD"/>
    <w:rsid w:val="005541A6"/>
    <w:rsid w:val="006A11BB"/>
    <w:rsid w:val="00725752"/>
    <w:rsid w:val="007B4EBA"/>
    <w:rsid w:val="00833CD9"/>
    <w:rsid w:val="00975682"/>
    <w:rsid w:val="00A038BE"/>
    <w:rsid w:val="00B26D79"/>
    <w:rsid w:val="00C735A7"/>
    <w:rsid w:val="00D12013"/>
    <w:rsid w:val="00E05496"/>
    <w:rsid w:val="00ED001A"/>
    <w:rsid w:val="00F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ED001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ED001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6u5DD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c6u5DD歲出政事別總表.dot</Template>
  <TotalTime>77</TotalTime>
  <Pages>2</Pages>
  <Words>706</Words>
  <Characters>3201</Characters>
  <Application>Microsoft Office Word</Application>
  <DocSecurity>0</DocSecurity>
  <Lines>26</Lines>
  <Paragraphs>7</Paragraphs>
  <ScaleCrop>false</ScaleCrop>
  <Company>N.A.O.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12</cp:revision>
  <cp:lastPrinted>2025-06-16T01:13:00Z</cp:lastPrinted>
  <dcterms:created xsi:type="dcterms:W3CDTF">2024-06-14T07:30:00Z</dcterms:created>
  <dcterms:modified xsi:type="dcterms:W3CDTF">2025-07-17T06:29:00Z</dcterms:modified>
</cp:coreProperties>
</file>