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680"/>
        <w:gridCol w:w="645"/>
        <w:gridCol w:w="1515"/>
        <w:gridCol w:w="480"/>
      </w:tblGrid>
      <w:tr w:rsidR="0033339B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B86D6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:rsidTr="00C404D0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325" w:type="dxa"/>
            <w:gridSpan w:val="2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995" w:type="dxa"/>
            <w:gridSpan w:val="2"/>
            <w:tcBorders>
              <w:right w:val="nil"/>
            </w:tcBorders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:rsidTr="00C404D0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:rsidR="0033339B" w:rsidRDefault="0033339B" w:rsidP="00CF0A41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:rsidR="0033339B" w:rsidRDefault="0033339B" w:rsidP="00CF0A41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68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45" w:type="dxa"/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515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80" w:type="dxa"/>
            <w:tcBorders>
              <w:right w:val="nil"/>
            </w:tcBorders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CA4A8E" w:rsidRPr="00D1615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1615E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39,126,160,000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28,159,253,847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5,229,213,275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2,044,799,530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35,433,266,652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28,159,253,847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5,184,333,941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2,044,799,530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35,388,387,318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- 3,737,772,682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- 9.55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- 44,879,334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9905CD" w:rsidRDefault="00CA4A8E" w:rsidP="008401B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905C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- 0.13</w:t>
            </w:r>
          </w:p>
        </w:tc>
      </w:tr>
      <w:tr w:rsidR="00CA4A8E" w:rsidRPr="00D1615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1615E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1615E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5,937,773,000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4,624,067,169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559,085,781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141,884,267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5,325,037,217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4,624,067,169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559,085,781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141,884,267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5,325,037,217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15.05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- 612,735,783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- 10.32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650,140,000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435,822,211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83,867,553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43,220,000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562,909,764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435,822,211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83,867,553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43,220,000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562,909,764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1.59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- 87,230,236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- 13.42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244,070,000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213,963,991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3,207,902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217,171,893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213,963,991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3,207,902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217,171,893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0.61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- 26,898,107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- 11.02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2,192,448,000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1,513,023,697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442,416,799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78,563,011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2,034,003,507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1,513,023,697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442,416,799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78,563,011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2,034,003,507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5.75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- 158,444,493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- 7.23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2,572,962,000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2,201,144,653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32,485,148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16,893,354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2,250,523,155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2,201,144,653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32,485,148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16,893,354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2,250,523,155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6.36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- 322,438,845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- 12.53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278,153,000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260,112,617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316,281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260,428,898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260,112,617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316,281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260,428,898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0.74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- 17,724,102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- 6.37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RPr="00D1615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1615E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1615E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10,301,335,000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9,429,954,204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381,201,179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9,811,155,383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9,429,954,204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381,201,179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9,811,155,383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27.72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- 490,179,617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- 4.76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9,920,182,000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9,209,298,920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268,106,579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9,477,405,499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9,209,298,920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268,106,579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9,477,405,499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26.78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- 442,776,501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- 4.46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381,153,000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220,655,284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113,094,600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333,749,884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220,655,284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113,094,600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333,749,884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0.94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- 47,403,116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- 12.44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RPr="00D1615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1615E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1615E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10,461,002,000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4,540,725,035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3,312,092,872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1,599,017,333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9,451,835,240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4,540,725,035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3,309,148,539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1,599,017,333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9,448,890,907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26.70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- 1,012,111,093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- 9.68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- 2,944,333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- 0.03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5,826,462,000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3,052,295,378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1,406,637,499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665,954,801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5,124,887,678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3,052,295,378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1,403,693,166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665,954,801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5,121,943,345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14.47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- 704,518,655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- 12.09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- 2,944,333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- 0.06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205,789,000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42,692,710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85,516,227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38,918,928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167,127,865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42,692,710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85,516,227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38,918,928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167,127,865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0.47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- 38,661,135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- 18.79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3,563,702,000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1,140,908,897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1,517,800,413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671,050,283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3,329,759,593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1,140,908,897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1,517,800,413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671,050,283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3,329,759,593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9.41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- 233,942,407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- 6.56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865,049,000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304,828,050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302,138,733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223,093,321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830,060,104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304,828,050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302,138,733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223,093,321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830,060,104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2.35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- 34,988,896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- 4.04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RPr="00D1615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1615E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1615E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8,093,673,000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6,421,505,709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651,050,397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182,342,495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7,254,898,601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6,421,505,709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609,115,396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182,342,495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7,212,963,600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20.38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- 880,709,400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- 10.88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- 41,935,001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- 0.58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190,569,000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173,062,056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5,280,437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178,342,493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173,062,056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5,280,437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178,342,493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0.50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- 12,226,507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- 6.42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212,755,000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106,607,441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47,137,383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153,744,824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106,607,441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47,137,383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153,744,824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0.43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- 59,010,176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- 27.74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6,033,674,000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4,917,335,394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483,822,290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51,022,212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5,452,179,896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4,917,335,394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447,207,290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51,022,212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5,415,564,896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15.30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- 618,109,104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- 10.24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- 36,615,000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- 0.67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154,889,000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130,027,429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7,315,982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137,343,411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130,027,429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7,315,982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137,343,411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0.39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- 17,545,589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- 11.33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1,501,786,000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1,094,473,389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107,494,305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131,320,283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1,333,287,977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1,094,473,389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102,174,304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131,320,283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1,327,967,976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3.75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- 173,818,024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- 11.57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- 5,320,001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- 0.40</w:t>
            </w:r>
          </w:p>
        </w:tc>
      </w:tr>
      <w:tr w:rsidR="00CA4A8E" w:rsidRPr="00D1615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1615E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1615E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521,589,000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183,931,441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170,556,093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121,555,435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476,042,969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183,931,441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170,556,093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121,555,435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476,042,969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1.35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- 45,546,031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- 8.73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521,589,000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183,931,441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170,556,093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121,555,435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476,042,969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183,931,441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170,556,093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121,555,435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476,042,969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1.35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- 45,546,031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- 8.73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RPr="00D1615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1615E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1615E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2,864,900,000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2,389,439,528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2,389,439,528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2,389,439,528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2,389,439,528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6.75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- 475,460,472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- 16.60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2,864,900,000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2,389,439,528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2,389,439,528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2,389,439,528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2,389,439,528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6.75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- 475,460,472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- 16.60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RPr="00D1615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1615E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230,000,000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166,276,252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166,276,252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166,276,252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166,276,252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0.47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- 63,723,748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- 27.71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230,000,000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166,276,252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166,276,252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166,276,252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166,276,252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0.47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- 63,723,748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- 27.71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RPr="00D1615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Pr="00D1615E" w:rsidRDefault="00CA4A8E" w:rsidP="008E6C7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A4A8E" w:rsidRPr="00D1615E" w:rsidRDefault="00CA4A8E" w:rsidP="008E6C7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1615E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715,888,000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403,354,509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155,226,953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558,581,462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403,354,509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155,226,953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558,581,462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1.58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- 157,306,538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/>
                <w:b/>
                <w:noProof/>
                <w:spacing w:val="-6"/>
                <w:sz w:val="20"/>
              </w:rPr>
              <w:t>- 21.97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22,152,000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21,763,000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21,763,000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21,763,000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21,763,000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0.06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- 389,000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- 1.76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80,250,000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80,250,000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80,250,000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80,250,000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80,250,000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0.23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612,760,000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301,341,509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155,226,953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456,568,462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301,341,509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155,226,953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456,568,462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1.29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- 156,191,538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- 25.49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A4A8E" w:rsidTr="00B674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CA4A8E" w:rsidRDefault="00CA4A8E" w:rsidP="008E6C7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33328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A4A8E" w:rsidRDefault="00CA4A8E" w:rsidP="008E6C7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33328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726,000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- 726,000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A4A8E" w:rsidRPr="00CA4A8E" w:rsidRDefault="00CA4A8E" w:rsidP="008401B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4A8E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</w:tbl>
    <w:p w:rsidR="0033339B" w:rsidRPr="00477510" w:rsidRDefault="00554E6A" w:rsidP="00477510">
      <w:pPr>
        <w:overflowPunct w:val="0"/>
        <w:rPr>
          <w:rFonts w:ascii="標楷體" w:eastAsia="標楷體" w:hAnsi="標楷體"/>
          <w:kern w:val="16"/>
          <w:sz w:val="18"/>
          <w:szCs w:val="18"/>
        </w:rPr>
      </w:pPr>
      <w:r w:rsidRPr="0054767E">
        <w:rPr>
          <w:rFonts w:ascii="標楷體" w:eastAsia="標楷體" w:hAnsi="標楷體" w:hint="eastAsia"/>
          <w:sz w:val="18"/>
          <w:szCs w:val="18"/>
        </w:rPr>
        <w:t>註：</w:t>
      </w:r>
      <w:r>
        <w:rPr>
          <w:rFonts w:ascii="標楷體" w:eastAsia="標楷體" w:hAnsi="標楷體" w:hint="eastAsia"/>
          <w:sz w:val="18"/>
          <w:szCs w:val="18"/>
        </w:rPr>
        <w:t>11</w:t>
      </w:r>
      <w:r w:rsidR="00374C91">
        <w:rPr>
          <w:rFonts w:ascii="標楷體" w:eastAsia="標楷體" w:hAnsi="標楷體" w:hint="eastAsia"/>
          <w:sz w:val="18"/>
          <w:szCs w:val="18"/>
        </w:rPr>
        <w:t>3</w:t>
      </w:r>
      <w:r w:rsidRPr="0054767E">
        <w:rPr>
          <w:rFonts w:ascii="標楷體" w:eastAsia="標楷體" w:hAnsi="標楷體" w:hint="eastAsia"/>
          <w:sz w:val="18"/>
          <w:szCs w:val="18"/>
        </w:rPr>
        <w:t>年度第二預備金原編列預算數</w:t>
      </w:r>
      <w:r w:rsidR="00CA4A8E">
        <w:rPr>
          <w:rFonts w:ascii="標楷體" w:eastAsia="標楷體" w:hAnsi="標楷體" w:hint="eastAsia"/>
          <w:sz w:val="18"/>
          <w:szCs w:val="18"/>
        </w:rPr>
        <w:t>8,000萬</w:t>
      </w:r>
      <w:r w:rsidRPr="0054767E">
        <w:rPr>
          <w:rFonts w:ascii="標楷體" w:eastAsia="標楷體" w:hAnsi="標楷體" w:hint="eastAsia"/>
          <w:sz w:val="18"/>
          <w:szCs w:val="18"/>
        </w:rPr>
        <w:t>元，經縣政府核准動支</w:t>
      </w:r>
      <w:r w:rsidR="00CA4A8E">
        <w:rPr>
          <w:rFonts w:ascii="標楷體" w:eastAsia="標楷體" w:hAnsi="標楷體" w:hint="eastAsia"/>
          <w:sz w:val="18"/>
          <w:szCs w:val="18"/>
        </w:rPr>
        <w:t>7,927</w:t>
      </w:r>
      <w:r w:rsidRPr="0054767E">
        <w:rPr>
          <w:rFonts w:ascii="標楷體" w:eastAsia="標楷體" w:hAnsi="標楷體" w:hint="eastAsia"/>
          <w:sz w:val="18"/>
          <w:szCs w:val="18"/>
        </w:rPr>
        <w:t>萬</w:t>
      </w:r>
      <w:r w:rsidR="00CA4A8E">
        <w:rPr>
          <w:rFonts w:ascii="標楷體" w:eastAsia="標楷體" w:hAnsi="標楷體" w:hint="eastAsia"/>
          <w:sz w:val="18"/>
          <w:szCs w:val="18"/>
        </w:rPr>
        <w:t>4</w:t>
      </w:r>
      <w:r w:rsidRPr="0054767E">
        <w:rPr>
          <w:rFonts w:ascii="標楷體" w:eastAsia="標楷體" w:hAnsi="標楷體" w:hint="eastAsia"/>
          <w:sz w:val="18"/>
          <w:szCs w:val="18"/>
        </w:rPr>
        <w:t>,000元。</w:t>
      </w:r>
    </w:p>
    <w:sectPr w:rsidR="0033339B" w:rsidRPr="00477510" w:rsidSect="00E048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D66" w:rsidRDefault="00B86D66">
      <w:r>
        <w:separator/>
      </w:r>
    </w:p>
  </w:endnote>
  <w:endnote w:type="continuationSeparator" w:id="0">
    <w:p w:rsidR="00B86D66" w:rsidRDefault="00B86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892" w:rsidRDefault="00E048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892" w:rsidRDefault="00E048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892" w:rsidRPr="00E04892" w:rsidRDefault="0022532E" w:rsidP="00E04892">
    <w:pPr>
      <w:pStyle w:val="a5"/>
      <w:jc w:val="center"/>
      <w:rPr>
        <w:rFonts w:ascii="標楷體" w:eastAsia="標楷體" w:hAnsi="標楷體"/>
        <w:sz w:val="24"/>
        <w:szCs w:val="24"/>
      </w:rPr>
    </w:pPr>
    <w:sdt>
      <w:sdtPr>
        <w:id w:val="66385553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  <w:sz w:val="24"/>
          <w:szCs w:val="24"/>
        </w:rPr>
      </w:sdtEndPr>
      <w:sdtContent>
        <w:sdt>
          <w:sdtPr>
            <w:rPr>
              <w:rFonts w:hint="eastAsia"/>
            </w:rPr>
            <w:id w:val="1686161695"/>
            <w:docPartObj>
              <w:docPartGallery w:val="Page Numbers (Bottom of Page)"/>
              <w:docPartUnique/>
            </w:docPartObj>
          </w:sdtPr>
          <w:sdtEndPr>
            <w:rPr>
              <w:rFonts w:ascii="標楷體" w:eastAsia="標楷體" w:hAnsi="標楷體"/>
              <w:sz w:val="24"/>
              <w:szCs w:val="24"/>
            </w:rPr>
          </w:sdtEndPr>
          <w:sdtContent>
            <w:r w:rsidR="00E04892">
              <w:rPr>
                <w:rFonts w:ascii="標楷體" w:eastAsia="標楷體" w:hAnsi="標楷體" w:hint="eastAsia"/>
                <w:sz w:val="24"/>
                <w:szCs w:val="24"/>
              </w:rPr>
              <w:t>第10－</w:t>
            </w:r>
            <w:r w:rsidR="00E04892"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 w:rsidR="00E04892"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 w:rsidR="00E04892">
              <w:rPr>
                <w:rFonts w:ascii="標楷體" w:eastAsia="標楷體" w:hAnsi="標楷體" w:hint="eastAsia"/>
                <w:sz w:val="24"/>
                <w:szCs w:val="24"/>
              </w:rPr>
              <w:fldChar w:fldCharType="separate"/>
            </w:r>
            <w:r>
              <w:rPr>
                <w:rFonts w:ascii="標楷體" w:eastAsia="標楷體" w:hAnsi="標楷體"/>
                <w:noProof/>
                <w:sz w:val="24"/>
                <w:szCs w:val="24"/>
              </w:rPr>
              <w:t>1</w:t>
            </w:r>
            <w:r w:rsidR="00E04892"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bookmarkStart w:id="0" w:name="_GoBack"/>
            <w:bookmarkEnd w:id="0"/>
          </w:sdtContent>
        </w:sdt>
      </w:sdtContent>
    </w:sdt>
    <w:r w:rsidRPr="0022532E">
      <w:rPr>
        <w:rFonts w:ascii="標楷體" w:eastAsia="標楷體" w:hAnsi="標楷體" w:hint="eastAsia"/>
        <w:sz w:val="24"/>
        <w:szCs w:val="24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D66" w:rsidRDefault="00B86D66">
      <w:r>
        <w:separator/>
      </w:r>
    </w:p>
  </w:footnote>
  <w:footnote w:type="continuationSeparator" w:id="0">
    <w:p w:rsidR="00B86D66" w:rsidRDefault="00B86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892" w:rsidRDefault="00E048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39B" w:rsidRDefault="0033339B">
    <w:pPr>
      <w:pStyle w:val="a3"/>
      <w:jc w:val="center"/>
    </w:pP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847A82" w:rsidRPr="00847A8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847A82" w:rsidRPr="00847A82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847A82" w:rsidRPr="00847A82">
      <w:rPr>
        <w:rFonts w:ascii="標楷體" w:eastAsia="標楷體" w:hAnsi="標楷體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F7" w:rsidRPr="00DC6CF7" w:rsidRDefault="00DC6CF7" w:rsidP="00DC6CF7">
    <w:pPr>
      <w:pStyle w:val="a3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拾、歲出政事別決算審定總表</w:t>
    </w:r>
  </w:p>
  <w:p w:rsidR="0033339B" w:rsidRDefault="006761CD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一</w:t>
    </w:r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847A82" w:rsidRPr="00847A82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D53C22"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r w:rsidR="00847A82" w:rsidRPr="00847A82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D66"/>
    <w:rsid w:val="00012B65"/>
    <w:rsid w:val="000C5542"/>
    <w:rsid w:val="000F7EBC"/>
    <w:rsid w:val="001D045E"/>
    <w:rsid w:val="0022532E"/>
    <w:rsid w:val="0033339B"/>
    <w:rsid w:val="00374C91"/>
    <w:rsid w:val="00477510"/>
    <w:rsid w:val="00554E6A"/>
    <w:rsid w:val="00586E92"/>
    <w:rsid w:val="005A0053"/>
    <w:rsid w:val="005C229D"/>
    <w:rsid w:val="00671557"/>
    <w:rsid w:val="006761CD"/>
    <w:rsid w:val="007A5795"/>
    <w:rsid w:val="007C5530"/>
    <w:rsid w:val="00847A82"/>
    <w:rsid w:val="00946B3F"/>
    <w:rsid w:val="00A70E4D"/>
    <w:rsid w:val="00B10685"/>
    <w:rsid w:val="00B6748A"/>
    <w:rsid w:val="00B72CD3"/>
    <w:rsid w:val="00B86D66"/>
    <w:rsid w:val="00C404D0"/>
    <w:rsid w:val="00CA4A8E"/>
    <w:rsid w:val="00CF0A41"/>
    <w:rsid w:val="00D3677E"/>
    <w:rsid w:val="00D53C22"/>
    <w:rsid w:val="00DC6CF7"/>
    <w:rsid w:val="00E04892"/>
    <w:rsid w:val="00E14208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DC6CF7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DC6C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C6CF7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6">
    <w:name w:val="頁尾 字元"/>
    <w:basedOn w:val="a0"/>
    <w:link w:val="a5"/>
    <w:uiPriority w:val="99"/>
    <w:semiHidden/>
    <w:rsid w:val="00E04892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DC6CF7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DC6C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C6CF7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6">
    <w:name w:val="頁尾 字元"/>
    <w:basedOn w:val="a0"/>
    <w:link w:val="a5"/>
    <w:uiPriority w:val="99"/>
    <w:semiHidden/>
    <w:rsid w:val="00E0489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2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NTtRGOxDYQu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NTtRGOxDYQu歲出政事別決算審定表.dot</Template>
  <TotalTime>20</TotalTime>
  <Pages>1</Pages>
  <Words>855</Words>
  <Characters>3755</Characters>
  <Application>Microsoft Office Word</Application>
  <DocSecurity>0</DocSecurity>
  <Lines>31</Lines>
  <Paragraphs>9</Paragraphs>
  <ScaleCrop>false</ScaleCrop>
  <Company>N.A.O.</Company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羅守仁</dc:creator>
  <cp:lastModifiedBy>施智譓</cp:lastModifiedBy>
  <cp:revision>14</cp:revision>
  <dcterms:created xsi:type="dcterms:W3CDTF">2024-06-14T07:25:00Z</dcterms:created>
  <dcterms:modified xsi:type="dcterms:W3CDTF">2025-07-11T06:39:00Z</dcterms:modified>
</cp:coreProperties>
</file>