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FA262A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A262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FA262A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FA262A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FA262A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A262A" w:rsidRPr="00736243" w:rsidTr="00751B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FA262A" w:rsidRPr="00736243" w:rsidRDefault="00FA262A" w:rsidP="00751BE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3624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60,000,000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25,622,211</w:t>
            </w:r>
          </w:p>
        </w:tc>
      </w:tr>
      <w:tr w:rsidR="00FA262A" w:rsidRPr="00736243" w:rsidTr="00751B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FA262A" w:rsidRPr="00736243" w:rsidRDefault="00FA262A" w:rsidP="00751BE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36243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60,000,000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85,622,211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FA262A" w:rsidRPr="00736243" w:rsidRDefault="00FA262A" w:rsidP="00751BE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36243">
              <w:rPr>
                <w:rFonts w:ascii="新細明體" w:hAnsi="新細明體"/>
                <w:b/>
                <w:noProof/>
                <w:spacing w:val="-6"/>
                <w:sz w:val="20"/>
              </w:rPr>
              <w:t>25,622,211</w:t>
            </w:r>
          </w:p>
        </w:tc>
      </w:tr>
      <w:tr w:rsidR="00FA262A" w:rsidTr="00751B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:rsidR="00FA262A" w:rsidRDefault="00FA262A" w:rsidP="00751BE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:rsidR="00FA262A" w:rsidRDefault="00FA262A" w:rsidP="00751BE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FA262A" w:rsidRDefault="00FA262A" w:rsidP="00751BE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C6FD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6"/>
                <w:sz w:val="20"/>
              </w:rPr>
              <w:t>60,000,000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6"/>
                <w:sz w:val="20"/>
              </w:rPr>
              <w:t>85,622,211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FA262A" w:rsidRPr="00DF667B" w:rsidRDefault="00FA262A" w:rsidP="00751BE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C6FD6">
              <w:rPr>
                <w:rFonts w:ascii="新細明體" w:hAnsi="新細明體"/>
                <w:noProof/>
                <w:spacing w:val="-6"/>
                <w:sz w:val="20"/>
              </w:rPr>
              <w:t>25,622,211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 w:rsidSect="00621F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62A" w:rsidRDefault="00FA262A">
      <w:r>
        <w:separator/>
      </w:r>
    </w:p>
  </w:endnote>
  <w:endnote w:type="continuationSeparator" w:id="0">
    <w:p w:rsidR="00FA262A" w:rsidRDefault="00FA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7F" w:rsidRDefault="00621F7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7F" w:rsidRDefault="00621F7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bookmarkStart w:id="0" w:name="_GoBack" w:displacedByCustomXml="prev"/>
          <w:bookmarkEnd w:id="0" w:displacedByCustomXml="prev"/>
          <w:p w:rsidR="00621F7F" w:rsidRPr="00621F7F" w:rsidRDefault="00621F7F" w:rsidP="00621F7F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9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62A" w:rsidRDefault="00FA262A">
      <w:r>
        <w:separator/>
      </w:r>
    </w:p>
  </w:footnote>
  <w:footnote w:type="continuationSeparator" w:id="0">
    <w:p w:rsidR="00FA262A" w:rsidRDefault="00FA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7F" w:rsidRDefault="00621F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B1" w:rsidRDefault="006678A1">
    <w:pPr>
      <w:pStyle w:val="a3"/>
      <w:jc w:val="center"/>
    </w:pPr>
    <w:r w:rsidRPr="006678A1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678A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678A1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6678A1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6678A1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B1" w:rsidRDefault="00A51A2F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678A1" w:rsidRPr="006678A1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6678A1" w:rsidRPr="006678A1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6678A1" w:rsidRPr="006678A1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2A"/>
    <w:rsid w:val="000E0216"/>
    <w:rsid w:val="00183F3F"/>
    <w:rsid w:val="003C15BB"/>
    <w:rsid w:val="00621F7F"/>
    <w:rsid w:val="006678A1"/>
    <w:rsid w:val="009C47CC"/>
    <w:rsid w:val="00A51A2F"/>
    <w:rsid w:val="00A82CB1"/>
    <w:rsid w:val="00C704C5"/>
    <w:rsid w:val="00CB0F10"/>
    <w:rsid w:val="00DF667B"/>
    <w:rsid w:val="00F72E12"/>
    <w:rsid w:val="00FA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621F7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621F7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BX2JTtm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7BX2JTtm歲入來源別總表.dot</Template>
  <TotalTime>32</TotalTime>
  <Pages>1</Pages>
  <Words>125</Words>
  <Characters>247</Characters>
  <Application>Microsoft Office Word</Application>
  <DocSecurity>0</DocSecurity>
  <Lines>2</Lines>
  <Paragraphs>1</Paragraphs>
  <ScaleCrop>false</ScaleCrop>
  <Company>N.A.O.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范佳儀</dc:creator>
  <cp:lastModifiedBy>施智譓</cp:lastModifiedBy>
  <cp:revision>5</cp:revision>
  <cp:lastPrinted>2025-06-16T00:55:00Z</cp:lastPrinted>
  <dcterms:created xsi:type="dcterms:W3CDTF">2025-06-06T06:58:00Z</dcterms:created>
  <dcterms:modified xsi:type="dcterms:W3CDTF">2025-07-02T03:09:00Z</dcterms:modified>
</cp:coreProperties>
</file>