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F589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39,126,160,000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35,032,299,399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3,624,308,792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38,656,608,191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35,032,299,399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3,611,057,992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38,643,357,391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- 482,802,609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- 13,250,800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- 0.03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14,262,696,000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13,146,832,495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1,429,488,943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14,576,321,438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13,146,832,495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1,429,488,943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14,576,321,438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37.72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313,625,438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2.20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161,721,000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142,479,328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7,130,377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149,609,705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142,479,328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7,130,377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149,609,705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- 12,111,295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- 7.49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70,000,000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145,528,730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75,528,730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107.90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1,440,000,000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1,520,899,349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26,830,421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1,547,729,770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1,520,899,349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26,830,421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1,547,729,770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107,729,770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7.48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912,800,000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924,277,723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1,498,079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925,775,802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924,277,723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1,498,079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925,775,802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12,975,802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1.42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385,000,000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434,286,941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1,802,230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436,089,171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434,286,941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1,802,230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436,089,171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1.13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51,089,171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13.27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11,287,175,000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9,975,610,876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1,392,227,836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11,367,838,712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9,975,610,876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1,392,227,836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11,367,838,712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29.42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80,663,712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0.71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3,749,548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- 2,250,452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- 37.51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214,737,000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280,456,325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67,359,865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347,816,190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280,456,325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67,359,865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347,816,190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133,079,190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61.97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202,268,000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264,269,770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67,359,740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331,629,510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264,269,770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67,359,740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331,629,510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0.86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129,361,510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63.96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205,195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202,195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6,739.83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12,466,000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15,981,360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15,981,485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15,981,360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15,981,485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3,515,485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28.20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317,455,000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353,552,214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364,452,214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353,552,214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364,452,214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46,997,214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14.80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113,048,000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168,346,979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55,298,979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48.92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204,407,000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185,205,235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10,900,000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196,105,235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185,205,235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10,900,000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196,105,235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0.51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- 8,301,765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- 4.06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182,244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2,244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182,244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2,244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127,276,000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234,810,711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2,668,041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237,478,752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234,810,711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2,668,041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237,478,752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0.61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110,202,752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86.59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62,877,000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121,923,251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2,668,041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124,591,292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121,923,251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2,668,041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124,591,292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0.32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61,714,292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98.15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25,622,211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42.70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4,399,000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27,265,249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22,866,249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519.81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132,515,000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0.34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bookmarkStart w:id="0" w:name="_GoBack"/>
            <w:bookmarkEnd w:id="0"/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132,515,000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0.34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23,456,322,000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20,197,051,688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2,032,663,438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22,229,715,126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20,197,051,688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2,019,412,638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22,216,464,326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57.49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- 1,239,857,674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- 13,250,800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- 0.06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23,451,544,000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20,192,254,152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2,031,708,238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22,223,962,390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20,192,254,152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2,018,457,438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22,210,711,590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57.48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- 1,240,832,410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- 5.29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- 13,250,800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- 0.06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地方政府協助收入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4,778,000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4,797,536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955,200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5,752,736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4,797,536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955,200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5,752,736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974,736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20.40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609,388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109,388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500,000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609,388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109,388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21.88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F589F" w:rsidRPr="00D57A0B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57A0B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614,479,000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686,289,334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81,228,505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767,517,839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686,289,334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81,228,505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767,517,839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153,038,839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24.91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57A0B" w:rsidRDefault="009F589F" w:rsidP="008272A2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D57A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F589F" w:rsidTr="00C12B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480" w:type="dxa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9F589F" w:rsidRDefault="009F589F" w:rsidP="008272A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F589F" w:rsidRDefault="009F589F" w:rsidP="008272A2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F202B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614,479,000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686,289,334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81,228,505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767,517,839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686,289,334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81,228,505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767,517,839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1.99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153,038,839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/>
                <w:noProof/>
                <w:spacing w:val="-6"/>
                <w:sz w:val="20"/>
              </w:rPr>
              <w:t>24.91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F589F" w:rsidRPr="00DC035C" w:rsidRDefault="009F589F" w:rsidP="008272A2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F202B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540A99" w:rsidRDefault="00540A99" w:rsidP="006F4BA5">
      <w:pPr>
        <w:ind w:right="414"/>
        <w:rPr>
          <w:rFonts w:eastAsia="標楷體"/>
          <w:sz w:val="22"/>
        </w:rPr>
      </w:pPr>
    </w:p>
    <w:sectPr w:rsidR="00540A99" w:rsidSect="00171779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89F" w:rsidRDefault="009F589F">
      <w:r>
        <w:separator/>
      </w:r>
    </w:p>
  </w:endnote>
  <w:endnote w:type="continuationSeparator" w:id="0">
    <w:p w:rsidR="009F589F" w:rsidRDefault="009F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Content>
          <w:p w:rsidR="00171779" w:rsidRPr="00171779" w:rsidRDefault="00171779" w:rsidP="00171779">
            <w:pPr>
              <w:pStyle w:val="a5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9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89F" w:rsidRDefault="009F589F">
      <w:r>
        <w:separator/>
      </w:r>
    </w:p>
  </w:footnote>
  <w:footnote w:type="continuationSeparator" w:id="0">
    <w:p w:rsidR="009F589F" w:rsidRDefault="009F5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5FE" w:rsidRDefault="009805FE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40" w:rsidRDefault="00283C40" w:rsidP="00283C40">
    <w:pPr>
      <w:pStyle w:val="a3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玖、歲入來源別決算審定總表</w:t>
    </w:r>
  </w:p>
  <w:p w:rsidR="009805FE" w:rsidRDefault="00E919A7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143ED5" w:rsidRPr="00143ED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r w:rsidR="00143ED5" w:rsidRPr="00143ED5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89F"/>
    <w:rsid w:val="0004623B"/>
    <w:rsid w:val="00101AB3"/>
    <w:rsid w:val="00143ED5"/>
    <w:rsid w:val="00171779"/>
    <w:rsid w:val="001D7125"/>
    <w:rsid w:val="00283046"/>
    <w:rsid w:val="00283C40"/>
    <w:rsid w:val="00370633"/>
    <w:rsid w:val="00463DA5"/>
    <w:rsid w:val="00511EB6"/>
    <w:rsid w:val="00525367"/>
    <w:rsid w:val="00540A99"/>
    <w:rsid w:val="005503C0"/>
    <w:rsid w:val="006F4BA5"/>
    <w:rsid w:val="006F4C30"/>
    <w:rsid w:val="0083717B"/>
    <w:rsid w:val="009805FE"/>
    <w:rsid w:val="009F589F"/>
    <w:rsid w:val="00AB03D5"/>
    <w:rsid w:val="00B83C7F"/>
    <w:rsid w:val="00C12B7D"/>
    <w:rsid w:val="00C52404"/>
    <w:rsid w:val="00CE054C"/>
    <w:rsid w:val="00CE4379"/>
    <w:rsid w:val="00DB4570"/>
    <w:rsid w:val="00DC035C"/>
    <w:rsid w:val="00E034BD"/>
    <w:rsid w:val="00E1394B"/>
    <w:rsid w:val="00E919A7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83C40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283C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83C40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6">
    <w:name w:val="頁尾 字元"/>
    <w:basedOn w:val="a0"/>
    <w:link w:val="a5"/>
    <w:uiPriority w:val="99"/>
    <w:semiHidden/>
    <w:rsid w:val="0017177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83C40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283C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83C40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6">
    <w:name w:val="頁尾 字元"/>
    <w:basedOn w:val="a0"/>
    <w:link w:val="a5"/>
    <w:uiPriority w:val="99"/>
    <w:semiHidden/>
    <w:rsid w:val="0017177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I1N1N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7I1N1N歲入來源別決算審定表.dot</Template>
  <TotalTime>16</TotalTime>
  <Pages>1</Pages>
  <Words>736</Words>
  <Characters>2942</Characters>
  <Application>Microsoft Office Word</Application>
  <DocSecurity>0</DocSecurity>
  <Lines>24</Lines>
  <Paragraphs>7</Paragraphs>
  <ScaleCrop>false</ScaleCrop>
  <Company>N.A.O.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范佳儀</dc:creator>
  <cp:lastModifiedBy>施智譓</cp:lastModifiedBy>
  <cp:revision>7</cp:revision>
  <dcterms:created xsi:type="dcterms:W3CDTF">2025-06-06T06:11:00Z</dcterms:created>
  <dcterms:modified xsi:type="dcterms:W3CDTF">2025-07-02T03:08:00Z</dcterms:modified>
</cp:coreProperties>
</file>