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C063DE" w:rsidTr="00B46CD0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C063DE" w:rsidRPr="005C62A3" w:rsidRDefault="00C063DE" w:rsidP="00B46CD0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63DE" w:rsidTr="00B46CD0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:rsidR="00C063DE" w:rsidRPr="00CC0D84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63DE" w:rsidTr="00B46CD0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C063DE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C063DE" w:rsidRDefault="00C063DE" w:rsidP="00B46CD0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</w:tr>
      <w:tr w:rsidR="00695B61" w:rsidRPr="00E24FAE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Pr="00E24FAE" w:rsidRDefault="00695B61" w:rsidP="00B46C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4F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217,171,893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21,126,478,930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184,014,627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322,622,452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1,165,616,308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134,843,525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CE3E42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E3E42">
              <w:rPr>
                <w:rFonts w:ascii="新細明體" w:hAnsi="新細明體"/>
                <w:b/>
                <w:noProof/>
                <w:sz w:val="20"/>
              </w:rPr>
              <w:t>1,327,967,976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5D7F9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1.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行政支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540,603,050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立法支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民政支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361,750,120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184,014,627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322,622,452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1,165,616,308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警政支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財務支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教育支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9,477,405,499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文化支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農業支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4,987,099,820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134,843,525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工業支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167,127,865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交通支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3,329,759,593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其他經濟服務支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423,750,252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社會保險支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53,891,848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社會救助支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福利服務支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國民就業支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137,343,411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醫療保健支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1,327,967,976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環境保護支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退休撫卹給付支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1,546,051,792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債務付息支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專案補助支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21,763,000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平衡預算補助支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4B00F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9757"/>
              </w:rPr>
              <w:t>其他支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975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79,932,680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C063DE" w:rsidRDefault="00C063DE" w:rsidP="00C063DE"/>
    <w:p w:rsidR="00C063DE" w:rsidRPr="00C063DE" w:rsidRDefault="00C063DE" w:rsidP="00C063DE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C063DE" w:rsidTr="00B46CD0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C063DE" w:rsidRPr="005C62A3" w:rsidRDefault="00C063DE" w:rsidP="00B46CD0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63DE" w:rsidTr="00B46CD0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:rsidR="00C063DE" w:rsidRPr="00CC0D84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63DE" w:rsidTr="00B46CD0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C063DE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C063DE" w:rsidRDefault="00C063DE" w:rsidP="00B46CD0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文化觀光局主管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人事處主管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</w:tr>
      <w:tr w:rsidR="00695B61" w:rsidRPr="005E1F3E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Pr="005E1F3E" w:rsidRDefault="00695B61" w:rsidP="00B46C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E1F3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476,042,969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2,250,523,155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506,955,150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5,693,760,365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740,059,736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95B61">
              <w:rPr>
                <w:rFonts w:ascii="新細明體" w:hAnsi="新細明體"/>
                <w:b/>
                <w:noProof/>
                <w:sz w:val="20"/>
              </w:rPr>
              <w:t>1,220,023,518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1.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行政支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22,306,714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立法支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民政支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警政支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2,250,523,155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財務支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260,428,898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教育支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文化支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333,749,884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農業支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工業支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交通支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其他經濟服務支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406,309,852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社會保險支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124,450,645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社會救助支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153,744,824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福利服務支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5,415,564,896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國民就業支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醫療保健支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環境保護支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476,042,969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退休撫卹給付支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843,387,736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債務付息支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166,276,252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專案補助支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平衡預算補助支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80,250,000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9757"/>
              </w:rPr>
              <w:t>其他支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975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95B61">
              <w:rPr>
                <w:rFonts w:ascii="新細明體" w:hAnsi="新細明體"/>
                <w:noProof/>
                <w:sz w:val="20"/>
              </w:rPr>
              <w:t>376,635,782</w:t>
            </w:r>
          </w:p>
        </w:tc>
      </w:tr>
    </w:tbl>
    <w:p w:rsidR="00C063DE" w:rsidRDefault="00C063DE" w:rsidP="00C063DE"/>
    <w:p w:rsidR="00C063DE" w:rsidRPr="00C063DE" w:rsidRDefault="00C063DE" w:rsidP="00C063DE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C063DE" w:rsidTr="00B46CD0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C063DE" w:rsidRPr="005C62A3" w:rsidRDefault="00C063DE" w:rsidP="00B46CD0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63DE" w:rsidTr="00B46CD0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C063DE" w:rsidRPr="001D79E3" w:rsidRDefault="00C063DE" w:rsidP="00B46CD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C063DE" w:rsidRPr="001D79E3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:rsidR="00C063DE" w:rsidRPr="00CC0D84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63DE" w:rsidTr="00B46CD0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C063DE" w:rsidRDefault="00C063DE" w:rsidP="00B46CD0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C063DE" w:rsidRDefault="00C063DE" w:rsidP="00B46CD0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第二預備金</w:t>
            </w: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08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09" w:type="dxa"/>
            <w:vAlign w:val="center"/>
          </w:tcPr>
          <w:p w:rsidR="00C063DE" w:rsidRDefault="00C063DE" w:rsidP="00B46CD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</w:tr>
      <w:tr w:rsidR="00695B61" w:rsidRPr="00D73706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370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Pr="005658D4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658D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5658D4" w:rsidRDefault="00695B61" w:rsidP="007B6B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658D4">
              <w:rPr>
                <w:rFonts w:ascii="新細明體" w:hAnsi="新細明體"/>
                <w:b/>
                <w:noProof/>
                <w:sz w:val="20"/>
              </w:rPr>
              <w:t>35,388,387,318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Pr="00D73706" w:rsidRDefault="00695B61" w:rsidP="00B46C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1.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行政支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562,909,764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立法支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民政支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2,034,003,507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警政支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2,250,523,155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財務支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260,428,898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教育支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9,477,405,499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文化支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333,749,884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農業支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5,121,943,345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工業支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167,127,865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4640"/>
              </w:rPr>
              <w:t>交通支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464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3,329,759,593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其他經濟服務支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830,060,104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社會保險支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178,342,493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社會救助支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153,744,824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福利服務支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5,415,564,896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國民就業支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137,343,411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醫療保健支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1,327,967,976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環境保護支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476,042,969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退休撫卹給付支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2,389,439,528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債務付息支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166,276,252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6C7CB6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2536" w:id="-963983360"/>
              </w:rPr>
              <w:t>專案補助支</w:t>
            </w:r>
            <w:r w:rsidRPr="006C7CB6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536" w:id="-9639833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21,763,000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6C7CB6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8" w:id="-963983615"/>
              </w:rPr>
              <w:t>平衡預算補助支</w:t>
            </w:r>
            <w:r w:rsidRPr="006C7CB6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548" w:id="-9639836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80,250,000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695B61" w:rsidTr="00B46C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95B61" w:rsidRDefault="00695B61" w:rsidP="00C41594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D32B9D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6C7CB6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963989757"/>
              </w:rPr>
              <w:t>其他支</w:t>
            </w:r>
            <w:r w:rsidRPr="006C7CB6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96398975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7B6B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D519BD">
              <w:rPr>
                <w:rFonts w:ascii="新細明體" w:hAnsi="新細明體"/>
                <w:noProof/>
                <w:sz w:val="20"/>
              </w:rPr>
              <w:t>456,568,462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:rsidR="00695B61" w:rsidRDefault="00695B61" w:rsidP="00B46C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</w:tbl>
    <w:p w:rsidR="00C063DE" w:rsidRDefault="00C063DE" w:rsidP="00C063DE"/>
    <w:sectPr w:rsidR="00C063DE" w:rsidSect="00D12D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19" w:rsidRDefault="00990419">
      <w:r>
        <w:separator/>
      </w:r>
    </w:p>
  </w:endnote>
  <w:endnote w:type="continuationSeparator" w:id="0">
    <w:p w:rsidR="00990419" w:rsidRDefault="0099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2F" w:rsidRDefault="00D12D2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5399653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sdt>
        <w:sdtPr>
          <w:rPr>
            <w:rFonts w:hint="eastAsia"/>
          </w:rPr>
          <w:id w:val="699129572"/>
          <w:docPartObj>
            <w:docPartGallery w:val="Page Numbers (Bottom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:rsidR="00D12D2F" w:rsidRPr="00B43B58" w:rsidRDefault="00D12D2F" w:rsidP="00B43B58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第7－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B43B58">
              <w:rPr>
                <w:rFonts w:ascii="標楷體" w:eastAsia="標楷體" w:hAnsi="標楷體"/>
                <w:noProof/>
                <w:sz w:val="24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EndPr/>
        <w:sdtContent>
          <w:p w:rsidR="00D12D2F" w:rsidRPr="0032256F" w:rsidRDefault="00D12D2F" w:rsidP="0032256F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第7－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B43B58"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19" w:rsidRDefault="00990419">
      <w:r>
        <w:separator/>
      </w:r>
    </w:p>
  </w:footnote>
  <w:footnote w:type="continuationSeparator" w:id="0">
    <w:p w:rsidR="00990419" w:rsidRDefault="00990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2F" w:rsidRDefault="00D12D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19" w:rsidRDefault="004006E9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szCs w:val="32"/>
        <w:u w:val="single"/>
      </w:rPr>
      <w:t>柒</w:t>
    </w:r>
    <w:proofErr w:type="gramEnd"/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、</w:t>
    </w:r>
    <w:r w:rsidR="00990419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90419" w:rsidRPr="00C063DE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695B61">
      <w:rPr>
        <w:rFonts w:ascii="標楷體" w:eastAsia="標楷體" w:hAnsi="標楷體"/>
        <w:b/>
        <w:spacing w:val="60"/>
        <w:sz w:val="32"/>
        <w:szCs w:val="32"/>
        <w:u w:val="single"/>
      </w:rPr>
      <w:t>3</w:t>
    </w:r>
    <w:proofErr w:type="gramEnd"/>
    <w:r w:rsidR="00990419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90419" w:rsidRPr="00C063DE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="00990419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990419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="00990419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990419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990419" w:rsidRPr="00C063DE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419" w:rsidRDefault="004006E9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990419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95B61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990419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990419" w:rsidRPr="00C063DE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990419">
      <w:rPr>
        <w:rFonts w:ascii="標楷體" w:eastAsia="標楷體" w:hint="eastAsia"/>
        <w:b/>
        <w:spacing w:val="60"/>
        <w:sz w:val="32"/>
        <w:u w:val="single"/>
      </w:rPr>
      <w:t>總決算</w:t>
    </w:r>
    <w:r w:rsidR="00990419"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</w:t>
    </w:r>
    <w:proofErr w:type="gramStart"/>
    <w:r w:rsidR="00990419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990419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3DE"/>
    <w:rsid w:val="00005F7A"/>
    <w:rsid w:val="000D72AC"/>
    <w:rsid w:val="00247C62"/>
    <w:rsid w:val="0032256F"/>
    <w:rsid w:val="00393891"/>
    <w:rsid w:val="003A0BB1"/>
    <w:rsid w:val="003B0DD9"/>
    <w:rsid w:val="004006E9"/>
    <w:rsid w:val="00424BFC"/>
    <w:rsid w:val="004439C8"/>
    <w:rsid w:val="004B00F9"/>
    <w:rsid w:val="005D7F99"/>
    <w:rsid w:val="00695B61"/>
    <w:rsid w:val="006C7CB6"/>
    <w:rsid w:val="00700434"/>
    <w:rsid w:val="0083101B"/>
    <w:rsid w:val="00990419"/>
    <w:rsid w:val="00A214F3"/>
    <w:rsid w:val="00AA34B5"/>
    <w:rsid w:val="00AB7299"/>
    <w:rsid w:val="00B43B58"/>
    <w:rsid w:val="00B46CD0"/>
    <w:rsid w:val="00C063DE"/>
    <w:rsid w:val="00C35968"/>
    <w:rsid w:val="00D12D2F"/>
    <w:rsid w:val="00D360A3"/>
    <w:rsid w:val="00E9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990419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7004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00434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D12D2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990419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7004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00434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D12D2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17I2W8gs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g17I2W8gs歲出政事別機關別決算審定數綜計表.dot</Template>
  <TotalTime>58</TotalTime>
  <Pages>3</Pages>
  <Words>932</Words>
  <Characters>1558</Characters>
  <Application>Microsoft Office Word</Application>
  <DocSecurity>0</DocSecurity>
  <Lines>12</Lines>
  <Paragraphs>4</Paragraphs>
  <ScaleCrop>false</ScaleCrop>
  <Company>N.A.O.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羅守仁</dc:creator>
  <cp:lastModifiedBy>施智譓</cp:lastModifiedBy>
  <cp:revision>11</cp:revision>
  <cp:lastPrinted>2024-06-17T03:10:00Z</cp:lastPrinted>
  <dcterms:created xsi:type="dcterms:W3CDTF">2024-06-17T02:22:00Z</dcterms:created>
  <dcterms:modified xsi:type="dcterms:W3CDTF">2025-07-02T03:18:00Z</dcterms:modified>
</cp:coreProperties>
</file>