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720"/>
        <w:gridCol w:w="909"/>
        <w:gridCol w:w="1275"/>
        <w:gridCol w:w="2184"/>
        <w:gridCol w:w="2184"/>
        <w:gridCol w:w="2184"/>
        <w:gridCol w:w="2185"/>
        <w:gridCol w:w="2184"/>
        <w:gridCol w:w="2184"/>
        <w:gridCol w:w="2184"/>
        <w:gridCol w:w="2185"/>
      </w:tblGrid>
      <w:tr w:rsidR="007B02B6" w:rsidTr="00694927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B02B6" w:rsidRPr="001D79E3" w:rsidRDefault="007B02B6" w:rsidP="0069492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:rsidR="007B02B6" w:rsidRPr="001D79E3" w:rsidRDefault="007B02B6" w:rsidP="0069492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9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:rsidR="007B02B6" w:rsidRPr="005C62A3" w:rsidRDefault="007B02B6" w:rsidP="00694927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B02B6" w:rsidTr="00694927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7B02B6" w:rsidRPr="001D79E3" w:rsidRDefault="007B02B6" w:rsidP="0069492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7B02B6" w:rsidRPr="001D79E3" w:rsidRDefault="007B02B6" w:rsidP="00694927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9"/>
            <w:vMerge/>
            <w:tcBorders>
              <w:left w:val="nil"/>
            </w:tcBorders>
            <w:shd w:val="clear" w:color="auto" w:fill="auto"/>
            <w:vAlign w:val="center"/>
          </w:tcPr>
          <w:p w:rsidR="007B02B6" w:rsidRPr="00CC0D84" w:rsidRDefault="007B02B6" w:rsidP="00694927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7B02B6" w:rsidTr="00694927">
        <w:trPr>
          <w:cantSplit/>
          <w:tblHeader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9C0C3C" w:rsidP="00694927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" strokeweight=".5pt"/>
                  </w:pict>
                </mc:Fallback>
              </mc:AlternateContent>
            </w:r>
            <w:r w:rsidR="007B02B6">
              <w:rPr>
                <w:rFonts w:ascii="標楷體" w:eastAsia="標楷體" w:hint="eastAsia"/>
                <w:spacing w:val="-10"/>
                <w:sz w:val="20"/>
              </w:rPr>
              <w:t>機</w:t>
            </w:r>
            <w:r w:rsidR="007B02B6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7B02B6">
              <w:rPr>
                <w:rFonts w:ascii="標楷體" w:eastAsia="標楷體" w:hint="eastAsia"/>
                <w:spacing w:val="-10"/>
                <w:sz w:val="20"/>
              </w:rPr>
              <w:t>關</w:t>
            </w:r>
            <w:r w:rsidR="007B02B6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7B02B6"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:rsidR="007B02B6" w:rsidRDefault="007B02B6" w:rsidP="00694927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縣議會主管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縣政府主管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民政處主管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地政處主管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消防局主管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農業處主管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衛生局主管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環境保護局主管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警察局主管</w:t>
            </w:r>
          </w:p>
        </w:tc>
      </w:tr>
      <w:tr w:rsidR="007B02B6" w:rsidRPr="00814CAA" w:rsidTr="0069492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7B02B6" w:rsidRPr="00814CAA" w:rsidRDefault="007B02B6" w:rsidP="0069492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14CA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:rsidR="007B02B6" w:rsidRPr="00814CAA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14CAA">
              <w:rPr>
                <w:rFonts w:ascii="新細明體" w:hAnsi="新細明體"/>
                <w:b/>
                <w:noProof/>
                <w:spacing w:val="-10"/>
                <w:sz w:val="20"/>
              </w:rPr>
              <w:t>207,212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Pr="00814CAA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14CAA">
              <w:rPr>
                <w:rFonts w:ascii="新細明體" w:hAnsi="新細明體"/>
                <w:b/>
                <w:noProof/>
                <w:spacing w:val="-10"/>
                <w:sz w:val="20"/>
              </w:rPr>
              <w:t>29,830,071,517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Pr="00814CAA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14CAA">
              <w:rPr>
                <w:rFonts w:ascii="新細明體" w:hAnsi="新細明體"/>
                <w:b/>
                <w:noProof/>
                <w:spacing w:val="-10"/>
                <w:sz w:val="20"/>
              </w:rPr>
              <w:t>11,615,393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Pr="00814CAA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14CAA">
              <w:rPr>
                <w:rFonts w:ascii="新細明體" w:hAnsi="新細明體"/>
                <w:b/>
                <w:noProof/>
                <w:spacing w:val="-10"/>
                <w:sz w:val="20"/>
              </w:rPr>
              <w:t>185,626,863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Pr="00814CAA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14CAA">
              <w:rPr>
                <w:rFonts w:ascii="新細明體" w:hAnsi="新細明體"/>
                <w:b/>
                <w:noProof/>
                <w:spacing w:val="-10"/>
                <w:sz w:val="20"/>
              </w:rPr>
              <w:t>284,588,371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Pr="00814CAA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14CAA">
              <w:rPr>
                <w:rFonts w:ascii="新細明體" w:hAnsi="新細明體"/>
                <w:b/>
                <w:noProof/>
                <w:spacing w:val="-10"/>
                <w:sz w:val="20"/>
              </w:rPr>
              <w:t>71,126,110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Pr="00814CAA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14CAA">
              <w:rPr>
                <w:rFonts w:ascii="新細明體" w:hAnsi="新細明體"/>
                <w:b/>
                <w:noProof/>
                <w:spacing w:val="-10"/>
                <w:sz w:val="20"/>
              </w:rPr>
              <w:t>711,593,240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Pr="00814CAA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14CAA">
              <w:rPr>
                <w:rFonts w:ascii="新細明體" w:hAnsi="新細明體"/>
                <w:b/>
                <w:noProof/>
                <w:spacing w:val="-10"/>
                <w:sz w:val="20"/>
              </w:rPr>
              <w:t>397,007,957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Pr="00814CAA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14CAA">
              <w:rPr>
                <w:rFonts w:ascii="新細明體" w:hAnsi="新細明體"/>
                <w:b/>
                <w:noProof/>
                <w:spacing w:val="-10"/>
                <w:sz w:val="20"/>
              </w:rPr>
              <w:t>207,809,850</w:t>
            </w:r>
          </w:p>
        </w:tc>
      </w:tr>
      <w:tr w:rsidR="007B02B6" w:rsidTr="0069492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7B02B6" w:rsidRDefault="00C85744" w:rsidP="00C85744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="007B02B6" w:rsidRPr="008F2C8F">
              <w:rPr>
                <w:rFonts w:ascii="標楷體" w:eastAsia="標楷體" w:hAnsi="標楷體" w:hint="eastAsia"/>
                <w:noProof/>
                <w:spacing w:val="180"/>
                <w:kern w:val="0"/>
                <w:sz w:val="20"/>
                <w:fitText w:val="1960" w:id="-699727871"/>
              </w:rPr>
              <w:t>稅課收</w:t>
            </w:r>
            <w:r w:rsidR="007B02B6" w:rsidRPr="008F2C8F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60" w:id="-699727871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11,309,540,745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97,204,000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11,457,625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15,611,047</w:t>
            </w:r>
          </w:p>
        </w:tc>
      </w:tr>
      <w:tr w:rsidR="007B02B6" w:rsidTr="0069492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7B02B6" w:rsidRDefault="00C85744" w:rsidP="0069492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="007B02B6" w:rsidRPr="008F2C8F">
              <w:rPr>
                <w:rFonts w:ascii="標楷體" w:eastAsia="標楷體" w:hAnsi="標楷體" w:hint="eastAsia"/>
                <w:noProof/>
                <w:spacing w:val="36"/>
                <w:kern w:val="0"/>
                <w:sz w:val="20"/>
                <w:fitText w:val="1960" w:id="-699727871"/>
              </w:rPr>
              <w:t>罰款及賠償收</w:t>
            </w:r>
            <w:r w:rsidR="007B02B6" w:rsidRPr="008F2C8F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60" w:id="-699727871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34,299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54,111,188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53,600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5,513,111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2,815,035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2,651,680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21,054,058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25,600,046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181,916,443</w:t>
            </w:r>
          </w:p>
        </w:tc>
      </w:tr>
      <w:tr w:rsidR="007B02B6" w:rsidTr="0069492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7B02B6" w:rsidRDefault="00C85744" w:rsidP="0069492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="007B02B6" w:rsidRPr="008F2C8F">
              <w:rPr>
                <w:rFonts w:ascii="標楷體" w:eastAsia="標楷體" w:hAnsi="標楷體" w:hint="eastAsia"/>
                <w:noProof/>
                <w:spacing w:val="180"/>
                <w:kern w:val="0"/>
                <w:sz w:val="20"/>
                <w:fitText w:val="1960" w:id="-699727871"/>
              </w:rPr>
              <w:t>規費收</w:t>
            </w:r>
            <w:r w:rsidR="007B02B6" w:rsidRPr="008F2C8F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60" w:id="-699727871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187,941,936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11,307,495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154,599,526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8,500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245,150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1,608,310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3,253,600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3,582,299</w:t>
            </w:r>
          </w:p>
        </w:tc>
      </w:tr>
      <w:tr w:rsidR="007B02B6" w:rsidTr="0069492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7B02B6" w:rsidRDefault="00C85744" w:rsidP="0069492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="007B02B6" w:rsidRPr="008F2C8F">
              <w:rPr>
                <w:rFonts w:ascii="標楷體" w:eastAsia="標楷體" w:hAnsi="標楷體" w:hint="eastAsia"/>
                <w:noProof/>
                <w:spacing w:val="60"/>
                <w:kern w:val="0"/>
                <w:sz w:val="20"/>
                <w:fitText w:val="1960" w:id="-699727871"/>
              </w:rPr>
              <w:t>信託管理收</w:t>
            </w:r>
            <w:r w:rsidR="007B02B6" w:rsidRPr="008F2C8F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960" w:id="-699727871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182,244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7B02B6" w:rsidTr="0069492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7B02B6" w:rsidRDefault="00C85744" w:rsidP="0069492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</w:t>
            </w:r>
            <w:r w:rsidR="009A0DE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="007B02B6" w:rsidRPr="008F2C8F">
              <w:rPr>
                <w:rFonts w:ascii="標楷體" w:eastAsia="標楷體" w:hAnsi="標楷體" w:hint="eastAsia"/>
                <w:noProof/>
                <w:spacing w:val="180"/>
                <w:kern w:val="0"/>
                <w:sz w:val="20"/>
                <w:fitText w:val="1960" w:id="-699727871"/>
              </w:rPr>
              <w:t>財產收</w:t>
            </w:r>
            <w:r w:rsidR="007B02B6" w:rsidRPr="008F2C8F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60" w:id="-699727871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171,296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207,957,126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30,034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206,664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2,559,032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7,416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957,879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10,290,526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633,408</w:t>
            </w:r>
          </w:p>
        </w:tc>
      </w:tr>
      <w:tr w:rsidR="007B02B6" w:rsidTr="0069492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1593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 w:rsidRPr="008F2C8F">
              <w:rPr>
                <w:rFonts w:ascii="標楷體" w:eastAsia="標楷體" w:hAnsi="標楷體" w:hint="eastAsia"/>
                <w:noProof/>
                <w:kern w:val="0"/>
                <w:sz w:val="20"/>
                <w:fitText w:val="1960" w:id="-699727871"/>
              </w:rPr>
              <w:t>營業盈餘及事業收</w:t>
            </w:r>
            <w:r w:rsidRPr="008F2C8F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60" w:id="-699727871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100,000,000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25,229,000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7,286,000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7B02B6" w:rsidTr="0069492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7B02B6" w:rsidRDefault="00C85744" w:rsidP="0069492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="007B02B6" w:rsidRPr="008F2C8F">
              <w:rPr>
                <w:rFonts w:ascii="標楷體" w:eastAsia="標楷體" w:hAnsi="標楷體" w:hint="eastAsia"/>
                <w:noProof/>
                <w:spacing w:val="36"/>
                <w:kern w:val="0"/>
                <w:sz w:val="20"/>
                <w:fitText w:val="1960" w:id="-699727871"/>
              </w:rPr>
              <w:t>補助及協助收</w:t>
            </w:r>
            <w:r w:rsidR="007B02B6" w:rsidRPr="008F2C8F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60" w:id="-699727871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17,728,157,530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181,942,918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43,263,421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679,754,161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221,299,363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3,691,792</w:t>
            </w:r>
          </w:p>
        </w:tc>
      </w:tr>
      <w:tr w:rsidR="007B02B6" w:rsidTr="00B6570D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7B02B6" w:rsidRDefault="00C85744" w:rsidP="0069492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="007B02B6" w:rsidRPr="008F2C8F">
              <w:rPr>
                <w:rFonts w:ascii="標楷體" w:eastAsia="標楷體" w:hAnsi="標楷體" w:hint="eastAsia"/>
                <w:noProof/>
                <w:spacing w:val="36"/>
                <w:kern w:val="0"/>
                <w:sz w:val="20"/>
                <w:fitText w:val="1960" w:id="-699727871"/>
              </w:rPr>
              <w:t>捐獻及贈與收</w:t>
            </w:r>
            <w:r w:rsidR="007B02B6" w:rsidRPr="008F2C8F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60" w:id="-699727871"/>
              </w:rPr>
              <w:t>入</w:t>
            </w:r>
          </w:p>
        </w:tc>
        <w:tc>
          <w:tcPr>
            <w:tcW w:w="218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109,388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tcBorders>
              <w:bottom w:val="nil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tcBorders>
              <w:bottom w:val="nil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7B02B6" w:rsidTr="00B6570D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C85744" w:rsidP="0069492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9.</w:t>
            </w:r>
            <w:r w:rsidR="007B02B6" w:rsidRPr="008F2C8F">
              <w:rPr>
                <w:rFonts w:ascii="標楷體" w:eastAsia="標楷體" w:hAnsi="標楷體" w:hint="eastAsia"/>
                <w:noProof/>
                <w:spacing w:val="180"/>
                <w:kern w:val="0"/>
                <w:sz w:val="20"/>
                <w:fitText w:val="1960" w:id="-699727871"/>
              </w:rPr>
              <w:t>其他收</w:t>
            </w:r>
            <w:r w:rsidR="007B02B6" w:rsidRPr="008F2C8F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60" w:id="-699727871"/>
              </w:rPr>
              <w:t>入</w:t>
            </w:r>
          </w:p>
        </w:tc>
        <w:tc>
          <w:tcPr>
            <w:tcW w:w="218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1,617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242,071,360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224,264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78,562</w:t>
            </w: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58,886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13,500,818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932,832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136,564,422</w:t>
            </w: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2,374,861</w:t>
            </w:r>
          </w:p>
        </w:tc>
      </w:tr>
    </w:tbl>
    <w:p w:rsidR="007B02B6" w:rsidRDefault="007B02B6" w:rsidP="007B02B6"/>
    <w:p w:rsidR="007B02B6" w:rsidRPr="007B02B6" w:rsidRDefault="007B02B6" w:rsidP="007B02B6">
      <w:r>
        <w:br w:type="page"/>
      </w:r>
    </w:p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1720"/>
        <w:gridCol w:w="909"/>
        <w:gridCol w:w="1275"/>
        <w:gridCol w:w="2184"/>
        <w:gridCol w:w="2184"/>
        <w:gridCol w:w="2184"/>
        <w:gridCol w:w="2185"/>
        <w:gridCol w:w="2184"/>
        <w:gridCol w:w="2184"/>
        <w:gridCol w:w="2184"/>
        <w:gridCol w:w="2185"/>
      </w:tblGrid>
      <w:tr w:rsidR="007B02B6" w:rsidTr="00694927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B02B6" w:rsidRPr="001D79E3" w:rsidRDefault="007B02B6" w:rsidP="0069492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:rsidR="007B02B6" w:rsidRPr="001D79E3" w:rsidRDefault="007B02B6" w:rsidP="0069492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9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:rsidR="007B02B6" w:rsidRPr="005C62A3" w:rsidRDefault="007B02B6" w:rsidP="00694927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B02B6" w:rsidTr="00694927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7B02B6" w:rsidRPr="001D79E3" w:rsidRDefault="007B02B6" w:rsidP="00694927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7B02B6" w:rsidRPr="001D79E3" w:rsidRDefault="007B02B6" w:rsidP="00694927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9"/>
            <w:vMerge/>
            <w:tcBorders>
              <w:left w:val="nil"/>
            </w:tcBorders>
            <w:shd w:val="clear" w:color="auto" w:fill="auto"/>
            <w:vAlign w:val="center"/>
          </w:tcPr>
          <w:p w:rsidR="007B02B6" w:rsidRPr="00CC0D84" w:rsidRDefault="007B02B6" w:rsidP="00694927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7B02B6" w:rsidTr="00694927">
        <w:trPr>
          <w:cantSplit/>
          <w:tblHeader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9C0C3C" w:rsidP="00694927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1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" strokeweight=".5pt"/>
                  </w:pict>
                </mc:Fallback>
              </mc:AlternateContent>
            </w:r>
            <w:r w:rsidR="007B02B6">
              <w:rPr>
                <w:rFonts w:ascii="標楷體" w:eastAsia="標楷體" w:hint="eastAsia"/>
                <w:spacing w:val="-10"/>
                <w:sz w:val="20"/>
              </w:rPr>
              <w:t>機</w:t>
            </w:r>
            <w:r w:rsidR="007B02B6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7B02B6">
              <w:rPr>
                <w:rFonts w:ascii="標楷體" w:eastAsia="標楷體" w:hint="eastAsia"/>
                <w:spacing w:val="-10"/>
                <w:sz w:val="20"/>
              </w:rPr>
              <w:t>關</w:t>
            </w:r>
            <w:r w:rsidR="007B02B6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7B02B6"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:rsidR="007B02B6" w:rsidRDefault="007B02B6" w:rsidP="00694927">
            <w:pPr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>
              <w:rPr>
                <w:rFonts w:ascii="標楷體" w:eastAsia="標楷體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財政稅務局主管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社會局主管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文化觀光局主管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人事處主管</w:t>
            </w: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合計</w:t>
            </w: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</w:p>
        </w:tc>
        <w:tc>
          <w:tcPr>
            <w:tcW w:w="2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</w:p>
        </w:tc>
      </w:tr>
      <w:tr w:rsidR="007B02B6" w:rsidRPr="00BE2002" w:rsidTr="0069492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7B02B6" w:rsidRPr="00BE2002" w:rsidRDefault="007B02B6" w:rsidP="0069492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BE2002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:rsidR="007B02B6" w:rsidRPr="00BE2002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E2002">
              <w:rPr>
                <w:rFonts w:ascii="新細明體" w:hAnsi="新細明體"/>
                <w:b/>
                <w:noProof/>
                <w:spacing w:val="-10"/>
                <w:sz w:val="20"/>
              </w:rPr>
              <w:t>3,383,108,568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Pr="00BE2002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E2002">
              <w:rPr>
                <w:rFonts w:ascii="新細明體" w:hAnsi="新細明體"/>
                <w:b/>
                <w:noProof/>
                <w:spacing w:val="-10"/>
                <w:sz w:val="20"/>
              </w:rPr>
              <w:t>3,351,352,811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Pr="00BE2002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E2002">
              <w:rPr>
                <w:rFonts w:ascii="新細明體" w:hAnsi="新細明體"/>
                <w:b/>
                <w:noProof/>
                <w:spacing w:val="-10"/>
                <w:sz w:val="20"/>
              </w:rPr>
              <w:t>208,507,756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Pr="00BE2002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E2002">
              <w:rPr>
                <w:rFonts w:ascii="新細明體" w:hAnsi="新細明體"/>
                <w:b/>
                <w:noProof/>
                <w:spacing w:val="-10"/>
                <w:sz w:val="20"/>
              </w:rPr>
              <w:t>741,743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Pr="00BE2002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BE2002">
              <w:rPr>
                <w:rFonts w:ascii="新細明體" w:hAnsi="新細明體"/>
                <w:b/>
                <w:noProof/>
                <w:spacing w:val="-10"/>
                <w:sz w:val="20"/>
              </w:rPr>
              <w:t>38,643,357,391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Pr="00BE2002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7B02B6" w:rsidRPr="00BE2002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7B02B6" w:rsidRPr="00BE2002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7B02B6" w:rsidRPr="00BE2002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</w:tr>
      <w:tr w:rsidR="007B02B6" w:rsidTr="0069492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1593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8F2C8F">
              <w:rPr>
                <w:rFonts w:ascii="標楷體" w:eastAsia="標楷體" w:hAnsi="標楷體" w:hint="eastAsia"/>
                <w:noProof/>
                <w:spacing w:val="180"/>
                <w:kern w:val="0"/>
                <w:sz w:val="20"/>
                <w:fitText w:val="1960" w:id="-699727871"/>
              </w:rPr>
              <w:t>稅課收</w:t>
            </w:r>
            <w:r w:rsidRPr="008F2C8F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60" w:id="-699727871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3,058,873,021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70,000,000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13,635,000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14,576,321,438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7B02B6" w:rsidTr="0069492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1593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8F2C8F">
              <w:rPr>
                <w:rFonts w:ascii="標楷體" w:eastAsia="標楷體" w:hAnsi="標楷體" w:hint="eastAsia"/>
                <w:noProof/>
                <w:spacing w:val="36"/>
                <w:kern w:val="0"/>
                <w:sz w:val="20"/>
                <w:fitText w:val="1960" w:id="-699727871"/>
              </w:rPr>
              <w:t>罰款及賠償收</w:t>
            </w:r>
            <w:r w:rsidRPr="008F2C8F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60" w:id="-699727871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46,160,374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2,435,259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5,471,097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347,816,190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7B02B6" w:rsidTr="0069492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1593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8F2C8F">
              <w:rPr>
                <w:rFonts w:ascii="標楷體" w:eastAsia="標楷體" w:hAnsi="標楷體" w:hint="eastAsia"/>
                <w:noProof/>
                <w:spacing w:val="180"/>
                <w:kern w:val="0"/>
                <w:sz w:val="20"/>
                <w:fitText w:val="1960" w:id="-699727871"/>
              </w:rPr>
              <w:t>規費收</w:t>
            </w:r>
            <w:r w:rsidRPr="008F2C8F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60" w:id="-699727871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16,554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189,100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971,619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728,125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364,452,214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7B02B6" w:rsidTr="0069492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1593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8F2C8F">
              <w:rPr>
                <w:rFonts w:ascii="標楷體" w:eastAsia="標楷體" w:hAnsi="標楷體" w:hint="eastAsia"/>
                <w:noProof/>
                <w:spacing w:val="60"/>
                <w:kern w:val="0"/>
                <w:sz w:val="20"/>
                <w:fitText w:val="1960" w:id="-699727871"/>
              </w:rPr>
              <w:t>信託管理收</w:t>
            </w:r>
            <w:r w:rsidRPr="008F2C8F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960" w:id="-699727871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182,244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7B02B6" w:rsidTr="0069492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1593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</w:t>
            </w:r>
            <w:r w:rsidR="005C57C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.</w:t>
            </w:r>
            <w:r w:rsidRPr="008F2C8F">
              <w:rPr>
                <w:rFonts w:ascii="標楷體" w:eastAsia="標楷體" w:hAnsi="標楷體" w:hint="eastAsia"/>
                <w:noProof/>
                <w:spacing w:val="180"/>
                <w:kern w:val="0"/>
                <w:sz w:val="20"/>
                <w:fitText w:val="1960" w:id="-699727871"/>
              </w:rPr>
              <w:t>財產收</w:t>
            </w:r>
            <w:r w:rsidRPr="008F2C8F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60" w:id="-699727871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502,045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1,789,030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12,373,296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1,000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237,478,752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7B02B6" w:rsidTr="0069492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1593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 w:rsidRPr="008F2C8F">
              <w:rPr>
                <w:rFonts w:ascii="標楷體" w:eastAsia="標楷體" w:hAnsi="標楷體" w:hint="eastAsia"/>
                <w:noProof/>
                <w:kern w:val="0"/>
                <w:sz w:val="20"/>
                <w:fitText w:val="1960" w:id="-699727871"/>
              </w:rPr>
              <w:t>營業盈餘及事業收</w:t>
            </w:r>
            <w:r w:rsidRPr="008F2C8F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60" w:id="-699727871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132,515,000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7B02B6" w:rsidTr="0069492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1593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Pr="008F2C8F">
              <w:rPr>
                <w:rFonts w:ascii="標楷體" w:eastAsia="標楷體" w:hAnsi="標楷體" w:hint="eastAsia"/>
                <w:noProof/>
                <w:spacing w:val="36"/>
                <w:kern w:val="0"/>
                <w:sz w:val="20"/>
                <w:fitText w:val="1960" w:id="-699727871"/>
              </w:rPr>
              <w:t>補助及協助收</w:t>
            </w:r>
            <w:r w:rsidRPr="008F2C8F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60" w:id="-699727871"/>
              </w:rPr>
              <w:t>入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276,534,255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2,908,363,039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173,457,847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22,216,464,326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5" w:type="dxa"/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7B02B6" w:rsidTr="0069492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1593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Pr="008F2C8F">
              <w:rPr>
                <w:rFonts w:ascii="標楷體" w:eastAsia="標楷體" w:hAnsi="標楷體" w:hint="eastAsia"/>
                <w:noProof/>
                <w:spacing w:val="36"/>
                <w:kern w:val="0"/>
                <w:sz w:val="20"/>
                <w:fitText w:val="1960" w:id="-699727871"/>
              </w:rPr>
              <w:t>捐獻及贈與收</w:t>
            </w:r>
            <w:r w:rsidRPr="008F2C8F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60" w:id="-699727871"/>
              </w:rPr>
              <w:t>入</w:t>
            </w:r>
          </w:p>
        </w:tc>
        <w:tc>
          <w:tcPr>
            <w:tcW w:w="218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500,000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185" w:type="dxa"/>
            <w:tcBorders>
              <w:bottom w:val="nil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609,388</w:t>
            </w: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4" w:type="dxa"/>
            <w:tcBorders>
              <w:bottom w:val="nil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5" w:type="dxa"/>
            <w:tcBorders>
              <w:bottom w:val="nil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  <w:tr w:rsidR="007B02B6" w:rsidTr="00694927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A1593F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9.</w:t>
            </w:r>
            <w:r w:rsidRPr="008F2C8F">
              <w:rPr>
                <w:rFonts w:ascii="標楷體" w:eastAsia="標楷體" w:hAnsi="標楷體" w:hint="eastAsia"/>
                <w:noProof/>
                <w:spacing w:val="180"/>
                <w:kern w:val="0"/>
                <w:sz w:val="20"/>
                <w:fitText w:val="1960" w:id="-699727871"/>
              </w:rPr>
              <w:t>其他收</w:t>
            </w:r>
            <w:r w:rsidRPr="008F2C8F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60" w:id="-699727871"/>
              </w:rPr>
              <w:t>入</w:t>
            </w:r>
          </w:p>
        </w:tc>
        <w:tc>
          <w:tcPr>
            <w:tcW w:w="218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1,022,319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368,076,383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2,598,897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12,618</w:t>
            </w: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1593F">
              <w:rPr>
                <w:rFonts w:ascii="新細明體" w:hAnsi="新細明體"/>
                <w:noProof/>
                <w:spacing w:val="-10"/>
                <w:sz w:val="20"/>
              </w:rPr>
              <w:t>767,517,839</w:t>
            </w: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B02B6" w:rsidRDefault="007B02B6" w:rsidP="00694927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</w:p>
        </w:tc>
      </w:tr>
    </w:tbl>
    <w:p w:rsidR="007B02B6" w:rsidRDefault="007B02B6" w:rsidP="007B02B6"/>
    <w:sectPr w:rsidR="007B02B6" w:rsidSect="00C826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40" w:orient="landscape" w:code="8"/>
      <w:pgMar w:top="1418" w:right="851" w:bottom="1418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927" w:rsidRDefault="00694927">
      <w:r>
        <w:separator/>
      </w:r>
    </w:p>
  </w:endnote>
  <w:endnote w:type="continuationSeparator" w:id="0">
    <w:p w:rsidR="00694927" w:rsidRDefault="00694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DF7" w:rsidRDefault="00DE1DF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173196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:rsidR="00DE1DF7" w:rsidRPr="00423F27" w:rsidRDefault="00DE1DF7" w:rsidP="00423F27">
        <w:pPr>
          <w:pStyle w:val="a4"/>
          <w:jc w:val="center"/>
          <w:rPr>
            <w:rFonts w:ascii="標楷體" w:eastAsia="標楷體" w:hAnsi="標楷體"/>
            <w:sz w:val="24"/>
            <w:szCs w:val="24"/>
          </w:rPr>
        </w:pPr>
        <w:r>
          <w:rPr>
            <w:rFonts w:ascii="標楷體" w:eastAsia="標楷體" w:hAnsi="標楷體" w:hint="eastAsia"/>
            <w:sz w:val="24"/>
            <w:szCs w:val="24"/>
          </w:rPr>
          <w:t>第6－</w:t>
        </w:r>
        <w:r w:rsidRPr="00DE1DF7">
          <w:rPr>
            <w:rFonts w:ascii="標楷體" w:eastAsia="標楷體" w:hAnsi="標楷體"/>
            <w:sz w:val="24"/>
            <w:szCs w:val="24"/>
          </w:rPr>
          <w:fldChar w:fldCharType="begin"/>
        </w:r>
        <w:r w:rsidRPr="00DE1DF7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DE1DF7">
          <w:rPr>
            <w:rFonts w:ascii="標楷體" w:eastAsia="標楷體" w:hAnsi="標楷體"/>
            <w:sz w:val="24"/>
            <w:szCs w:val="24"/>
          </w:rPr>
          <w:fldChar w:fldCharType="separate"/>
        </w:r>
        <w:r w:rsidR="008F2C8F">
          <w:rPr>
            <w:rFonts w:ascii="標楷體" w:eastAsia="標楷體" w:hAnsi="標楷體"/>
            <w:noProof/>
            <w:sz w:val="24"/>
            <w:szCs w:val="24"/>
          </w:rPr>
          <w:t>2</w:t>
        </w:r>
        <w:r w:rsidRPr="00DE1DF7">
          <w:rPr>
            <w:rFonts w:ascii="標楷體" w:eastAsia="標楷體" w:hAnsi="標楷體"/>
            <w:sz w:val="24"/>
            <w:szCs w:val="24"/>
          </w:rPr>
          <w:fldChar w:fldCharType="end"/>
        </w:r>
        <w:r>
          <w:rPr>
            <w:rFonts w:ascii="標楷體" w:eastAsia="標楷體" w:hAnsi="標楷體" w:hint="eastAsia"/>
            <w:sz w:val="24"/>
            <w:szCs w:val="24"/>
          </w:rPr>
          <w:t>頁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6161695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4"/>
        <w:szCs w:val="24"/>
      </w:rPr>
    </w:sdtEndPr>
    <w:sdtContent>
      <w:p w:rsidR="00DE1DF7" w:rsidRPr="00423F27" w:rsidRDefault="00DE1DF7" w:rsidP="00423F27">
        <w:pPr>
          <w:pStyle w:val="a4"/>
          <w:jc w:val="center"/>
          <w:rPr>
            <w:rFonts w:ascii="標楷體" w:eastAsia="標楷體" w:hAnsi="標楷體"/>
            <w:sz w:val="24"/>
            <w:szCs w:val="24"/>
          </w:rPr>
        </w:pPr>
        <w:r>
          <w:rPr>
            <w:rFonts w:ascii="標楷體" w:eastAsia="標楷體" w:hAnsi="標楷體" w:hint="eastAsia"/>
            <w:sz w:val="24"/>
            <w:szCs w:val="24"/>
          </w:rPr>
          <w:t>第6－</w:t>
        </w:r>
        <w:r w:rsidRPr="00DE1DF7">
          <w:rPr>
            <w:rFonts w:ascii="標楷體" w:eastAsia="標楷體" w:hAnsi="標楷體"/>
            <w:sz w:val="24"/>
            <w:szCs w:val="24"/>
          </w:rPr>
          <w:fldChar w:fldCharType="begin"/>
        </w:r>
        <w:r w:rsidRPr="00DE1DF7">
          <w:rPr>
            <w:rFonts w:ascii="標楷體" w:eastAsia="標楷體" w:hAnsi="標楷體"/>
            <w:sz w:val="24"/>
            <w:szCs w:val="24"/>
          </w:rPr>
          <w:instrText>PAGE   \* MERGEFORMAT</w:instrText>
        </w:r>
        <w:r w:rsidRPr="00DE1DF7">
          <w:rPr>
            <w:rFonts w:ascii="標楷體" w:eastAsia="標楷體" w:hAnsi="標楷體"/>
            <w:sz w:val="24"/>
            <w:szCs w:val="24"/>
          </w:rPr>
          <w:fldChar w:fldCharType="separate"/>
        </w:r>
        <w:r w:rsidR="008F2C8F">
          <w:rPr>
            <w:rFonts w:ascii="標楷體" w:eastAsia="標楷體" w:hAnsi="標楷體"/>
            <w:noProof/>
            <w:sz w:val="24"/>
            <w:szCs w:val="24"/>
          </w:rPr>
          <w:t>1</w:t>
        </w:r>
        <w:r w:rsidRPr="00DE1DF7">
          <w:rPr>
            <w:rFonts w:ascii="標楷體" w:eastAsia="標楷體" w:hAnsi="標楷體"/>
            <w:sz w:val="24"/>
            <w:szCs w:val="24"/>
          </w:rPr>
          <w:fldChar w:fldCharType="end"/>
        </w:r>
        <w:r>
          <w:rPr>
            <w:rFonts w:ascii="標楷體" w:eastAsia="標楷體" w:hAnsi="標楷體" w:hint="eastAsia"/>
            <w:sz w:val="24"/>
            <w:szCs w:val="24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927" w:rsidRDefault="00694927">
      <w:r>
        <w:separator/>
      </w:r>
    </w:p>
  </w:footnote>
  <w:footnote w:type="continuationSeparator" w:id="0">
    <w:p w:rsidR="00694927" w:rsidRDefault="00694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DF7" w:rsidRDefault="00DE1D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927" w:rsidRDefault="00694927">
    <w:pPr>
      <w:pStyle w:val="a3"/>
      <w:jc w:val="center"/>
    </w:pPr>
    <w:r>
      <w:rPr>
        <w:rFonts w:ascii="標楷體" w:eastAsia="標楷體" w:hint="eastAsia"/>
        <w:b/>
        <w:spacing w:val="60"/>
        <w:sz w:val="32"/>
        <w:szCs w:val="32"/>
        <w:u w:val="single"/>
      </w:rPr>
      <w:t>陸、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9C0C3C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proofErr w:type="gramEnd"/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9C0C3C">
      <w:rPr>
        <w:rFonts w:ascii="標楷體" w:eastAsia="標楷體" w:hAnsi="標楷體" w:hint="eastAsia"/>
        <w:b/>
        <w:spacing w:val="60"/>
        <w:sz w:val="32"/>
        <w:szCs w:val="32"/>
        <w:u w:val="single"/>
      </w:rPr>
      <w:t>嘉義縣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總決算各主管機關歲入來源別科目決算</w:t>
    </w:r>
    <w:bookmarkStart w:id="0" w:name="_GoBack"/>
    <w:bookmarkEnd w:id="0"/>
    <w:proofErr w:type="gramStart"/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8F2C8F">
      <w:rPr>
        <w:rFonts w:ascii="標楷體" w:eastAsia="標楷體" w:hAnsi="標楷體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927" w:rsidRDefault="00694927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陸、</w:t>
    </w:r>
    <w:r w:rsidRPr="00B95F6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9C0C3C">
      <w:rPr>
        <w:rFonts w:ascii="標楷體" w:eastAsia="標楷體" w:hAnsi="標楷體"/>
        <w:b/>
        <w:spacing w:val="60"/>
        <w:sz w:val="32"/>
        <w:u w:val="single"/>
      </w:rPr>
      <w:t>113</w:t>
    </w:r>
    <w:proofErr w:type="gramEnd"/>
    <w:r w:rsidRPr="00B95F6B">
      <w:rPr>
        <w:rFonts w:ascii="標楷體" w:eastAsia="標楷體" w:hint="eastAsia"/>
        <w:b/>
        <w:spacing w:val="60"/>
        <w:sz w:val="32"/>
        <w:u w:val="single"/>
      </w:rPr>
      <w:t>年度</w:t>
    </w:r>
    <w:r w:rsidRPr="009C0C3C">
      <w:rPr>
        <w:rFonts w:ascii="標楷體" w:eastAsia="標楷體" w:hAnsi="標楷體" w:hint="eastAsia"/>
        <w:b/>
        <w:spacing w:val="60"/>
        <w:sz w:val="32"/>
        <w:u w:val="single"/>
      </w:rPr>
      <w:t>嘉義縣</w:t>
    </w:r>
    <w:r w:rsidRPr="00B95F6B">
      <w:rPr>
        <w:rFonts w:ascii="標楷體" w:eastAsia="標楷體" w:hint="eastAsia"/>
        <w:b/>
        <w:spacing w:val="60"/>
        <w:sz w:val="32"/>
        <w:u w:val="single"/>
      </w:rPr>
      <w:t>總決算各主管機關歲入來源別科目決算</w:t>
    </w:r>
    <w:proofErr w:type="gramStart"/>
    <w:r w:rsidRPr="00B95F6B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Pr="00B95F6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2B6"/>
    <w:rsid w:val="000879D7"/>
    <w:rsid w:val="000D4F05"/>
    <w:rsid w:val="000F3B45"/>
    <w:rsid w:val="000F5C79"/>
    <w:rsid w:val="00143F79"/>
    <w:rsid w:val="00166FAE"/>
    <w:rsid w:val="0022580D"/>
    <w:rsid w:val="00283419"/>
    <w:rsid w:val="002934F7"/>
    <w:rsid w:val="003274A6"/>
    <w:rsid w:val="00397B4B"/>
    <w:rsid w:val="003C6046"/>
    <w:rsid w:val="00423F27"/>
    <w:rsid w:val="0047422B"/>
    <w:rsid w:val="005A610E"/>
    <w:rsid w:val="005C57C3"/>
    <w:rsid w:val="005F216F"/>
    <w:rsid w:val="00610560"/>
    <w:rsid w:val="00694927"/>
    <w:rsid w:val="006F09C1"/>
    <w:rsid w:val="007B02B6"/>
    <w:rsid w:val="00805B3D"/>
    <w:rsid w:val="00810A19"/>
    <w:rsid w:val="0085072B"/>
    <w:rsid w:val="008F2C8F"/>
    <w:rsid w:val="00923223"/>
    <w:rsid w:val="009A0DE1"/>
    <w:rsid w:val="009C0C3C"/>
    <w:rsid w:val="00A57D0E"/>
    <w:rsid w:val="00AD15A7"/>
    <w:rsid w:val="00B5403C"/>
    <w:rsid w:val="00B6570D"/>
    <w:rsid w:val="00B95F6B"/>
    <w:rsid w:val="00C004BF"/>
    <w:rsid w:val="00C62933"/>
    <w:rsid w:val="00C8263B"/>
    <w:rsid w:val="00C85744"/>
    <w:rsid w:val="00CE52EB"/>
    <w:rsid w:val="00D17C30"/>
    <w:rsid w:val="00D20547"/>
    <w:rsid w:val="00D7295B"/>
    <w:rsid w:val="00DA6D4D"/>
    <w:rsid w:val="00DE1DF7"/>
    <w:rsid w:val="00DF00FA"/>
    <w:rsid w:val="00E257E8"/>
    <w:rsid w:val="00EA6F5D"/>
    <w:rsid w:val="00F33645"/>
    <w:rsid w:val="00FA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DE1DF7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DE1DF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3CKYAeTOVrIuz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319BD-46B4-449D-B2E6-16C2CB257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3CKYAeTOVrIuz歲入來源別機關別決算審定數綜計表.dot</Template>
  <TotalTime>20</TotalTime>
  <Pages>2</Pages>
  <Words>379</Words>
  <Characters>1098</Characters>
  <Application>Microsoft Office Word</Application>
  <DocSecurity>0</DocSecurity>
  <Lines>9</Lines>
  <Paragraphs>2</Paragraphs>
  <ScaleCrop>false</ScaleCrop>
  <Company>N.A.O.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creator>范佳儀</dc:creator>
  <cp:lastModifiedBy>施智譓</cp:lastModifiedBy>
  <cp:revision>16</cp:revision>
  <cp:lastPrinted>2025-06-16T00:54:00Z</cp:lastPrinted>
  <dcterms:created xsi:type="dcterms:W3CDTF">2025-06-09T03:58:00Z</dcterms:created>
  <dcterms:modified xsi:type="dcterms:W3CDTF">2025-07-17T06:25:00Z</dcterms:modified>
</cp:coreProperties>
</file>