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E9FF28" w14:textId="0903113D" w:rsidR="00F70200" w:rsidRDefault="000A0B95" w:rsidP="00F70200">
      <w:pPr>
        <w:autoSpaceDE w:val="0"/>
        <w:autoSpaceDN w:val="0"/>
        <w:adjustRightInd w:val="0"/>
        <w:snapToGrid w:val="0"/>
        <w:spacing w:beforeLines="50" w:before="180" w:line="240" w:lineRule="auto"/>
        <w:ind w:firstLineChars="0" w:firstLine="0"/>
        <w:jc w:val="center"/>
        <w:rPr>
          <w:rFonts w:hAnsi="標楷體"/>
          <w:b/>
          <w:spacing w:val="60"/>
          <w:sz w:val="32"/>
          <w:szCs w:val="32"/>
          <w:u w:val="single"/>
        </w:rPr>
      </w:pPr>
      <w:r>
        <w:rPr>
          <w:rFonts w:hAnsi="標楷體" w:hint="eastAsia"/>
          <w:b/>
          <w:spacing w:val="60"/>
          <w:sz w:val="32"/>
          <w:szCs w:val="32"/>
          <w:u w:val="single"/>
        </w:rPr>
        <w:t>肆、</w:t>
      </w:r>
      <w:r w:rsidR="00E874DF">
        <w:rPr>
          <w:rFonts w:hAnsi="標楷體" w:hint="eastAsia"/>
          <w:b/>
          <w:spacing w:val="60"/>
          <w:sz w:val="32"/>
          <w:szCs w:val="32"/>
          <w:u w:val="single"/>
        </w:rPr>
        <w:t>嘉義縣</w:t>
      </w:r>
      <w:r w:rsidR="00F70200">
        <w:rPr>
          <w:rFonts w:hAnsi="標楷體" w:hint="eastAsia"/>
          <w:b/>
          <w:spacing w:val="60"/>
          <w:sz w:val="32"/>
          <w:szCs w:val="32"/>
          <w:u w:val="single"/>
        </w:rPr>
        <w:t>總決算審定後平衡表</w:t>
      </w:r>
    </w:p>
    <w:p w14:paraId="3AEE9898" w14:textId="63EBEA42" w:rsidR="00F70200" w:rsidRDefault="00F70200" w:rsidP="00F70200">
      <w:pPr>
        <w:snapToGrid w:val="0"/>
        <w:spacing w:beforeLines="20" w:before="72" w:line="240" w:lineRule="auto"/>
        <w:ind w:firstLineChars="0" w:firstLine="0"/>
        <w:jc w:val="center"/>
        <w:rPr>
          <w:sz w:val="20"/>
        </w:rPr>
      </w:pPr>
      <w:r>
        <w:rPr>
          <w:rFonts w:hint="eastAsia"/>
          <w:sz w:val="20"/>
        </w:rPr>
        <w:t>中華民國11</w:t>
      </w:r>
      <w:r w:rsidR="003C76F7">
        <w:rPr>
          <w:rFonts w:hint="eastAsia"/>
          <w:sz w:val="20"/>
        </w:rPr>
        <w:t>3</w:t>
      </w:r>
      <w:r>
        <w:rPr>
          <w:rFonts w:hint="eastAsia"/>
          <w:sz w:val="20"/>
        </w:rPr>
        <w:t>年12月31日</w:t>
      </w:r>
    </w:p>
    <w:p w14:paraId="6E60CABE" w14:textId="77777777" w:rsidR="00F70200" w:rsidRDefault="00F70200" w:rsidP="00F70200">
      <w:pPr>
        <w:widowControl w:val="0"/>
        <w:overflowPunct/>
        <w:spacing w:line="280" w:lineRule="exact"/>
        <w:ind w:rightChars="10" w:right="24" w:firstLine="400"/>
        <w:jc w:val="right"/>
        <w:rPr>
          <w:kern w:val="0"/>
          <w:sz w:val="20"/>
          <w:szCs w:val="24"/>
        </w:rPr>
      </w:pPr>
      <w:r>
        <w:rPr>
          <w:rFonts w:hint="eastAsia"/>
          <w:kern w:val="0"/>
          <w:sz w:val="20"/>
          <w:szCs w:val="24"/>
        </w:rPr>
        <w:t>單位：新臺幣元</w:t>
      </w:r>
    </w:p>
    <w:tbl>
      <w:tblPr>
        <w:tblW w:w="5010" w:type="pct"/>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90"/>
        <w:gridCol w:w="2474"/>
        <w:gridCol w:w="2474"/>
        <w:gridCol w:w="2487"/>
        <w:gridCol w:w="3082"/>
        <w:gridCol w:w="2449"/>
        <w:gridCol w:w="2437"/>
        <w:gridCol w:w="2400"/>
      </w:tblGrid>
      <w:tr w:rsidR="00DB51D7" w14:paraId="02A410B6" w14:textId="79615BF3" w:rsidTr="00B4308C">
        <w:trPr>
          <w:cantSplit/>
          <w:trHeight w:val="403"/>
        </w:trPr>
        <w:tc>
          <w:tcPr>
            <w:tcW w:w="719" w:type="pct"/>
            <w:vMerge w:val="restart"/>
            <w:tcBorders>
              <w:top w:val="single" w:sz="4" w:space="0" w:color="auto"/>
              <w:left w:val="nil"/>
              <w:bottom w:val="nil"/>
              <w:right w:val="single" w:sz="4" w:space="0" w:color="auto"/>
            </w:tcBorders>
            <w:vAlign w:val="center"/>
            <w:hideMark/>
          </w:tcPr>
          <w:p w14:paraId="124EDED3" w14:textId="77777777" w:rsidR="00DB51D7" w:rsidRDefault="00DB51D7" w:rsidP="00837CB2">
            <w:pPr>
              <w:snapToGrid w:val="0"/>
              <w:spacing w:line="240" w:lineRule="auto"/>
              <w:ind w:firstLineChars="0" w:firstLine="0"/>
              <w:jc w:val="distribute"/>
              <w:rPr>
                <w:rFonts w:hAnsi="標楷體"/>
                <w:color w:val="000000" w:themeColor="text1"/>
              </w:rPr>
            </w:pPr>
            <w:r>
              <w:rPr>
                <w:rFonts w:hAnsi="標楷體" w:cs="Arial" w:hint="eastAsia"/>
                <w:color w:val="000000" w:themeColor="text1"/>
                <w:sz w:val="20"/>
              </w:rPr>
              <w:t>借方科目</w:t>
            </w:r>
          </w:p>
        </w:tc>
        <w:tc>
          <w:tcPr>
            <w:tcW w:w="1788" w:type="pct"/>
            <w:gridSpan w:val="3"/>
            <w:tcBorders>
              <w:top w:val="single" w:sz="4" w:space="0" w:color="auto"/>
              <w:left w:val="single" w:sz="4" w:space="0" w:color="auto"/>
              <w:bottom w:val="single" w:sz="4" w:space="0" w:color="auto"/>
              <w:right w:val="single" w:sz="4" w:space="0" w:color="auto"/>
            </w:tcBorders>
            <w:vAlign w:val="center"/>
            <w:hideMark/>
          </w:tcPr>
          <w:p w14:paraId="3A756F9B" w14:textId="7769C779" w:rsidR="00DB51D7" w:rsidRDefault="00DB51D7" w:rsidP="00837CB2">
            <w:pPr>
              <w:snapToGrid w:val="0"/>
              <w:spacing w:line="240" w:lineRule="auto"/>
              <w:ind w:firstLineChars="0" w:firstLine="0"/>
              <w:jc w:val="distribute"/>
              <w:rPr>
                <w:rFonts w:hAnsi="標楷體" w:cs="Arial"/>
                <w:color w:val="000000" w:themeColor="text1"/>
                <w:sz w:val="20"/>
              </w:rPr>
            </w:pPr>
            <w:r>
              <w:rPr>
                <w:rFonts w:hAnsi="標楷體" w:cs="Arial" w:hint="eastAsia"/>
                <w:color w:val="000000" w:themeColor="text1"/>
                <w:sz w:val="20"/>
              </w:rPr>
              <w:t>金額</w:t>
            </w:r>
          </w:p>
        </w:tc>
        <w:tc>
          <w:tcPr>
            <w:tcW w:w="741" w:type="pct"/>
            <w:vMerge w:val="restart"/>
            <w:tcBorders>
              <w:top w:val="single" w:sz="4" w:space="0" w:color="auto"/>
              <w:left w:val="single" w:sz="4" w:space="0" w:color="auto"/>
              <w:right w:val="single" w:sz="4" w:space="0" w:color="auto"/>
            </w:tcBorders>
            <w:vAlign w:val="center"/>
            <w:hideMark/>
          </w:tcPr>
          <w:p w14:paraId="4D153A09" w14:textId="7E811E54" w:rsidR="00DB51D7" w:rsidRDefault="00DB51D7" w:rsidP="00837CB2">
            <w:pPr>
              <w:snapToGrid w:val="0"/>
              <w:spacing w:line="240" w:lineRule="auto"/>
              <w:ind w:firstLineChars="0" w:firstLine="0"/>
              <w:jc w:val="distribute"/>
              <w:rPr>
                <w:rFonts w:hAnsi="標楷體" w:cs="Arial"/>
                <w:color w:val="000000" w:themeColor="text1"/>
                <w:sz w:val="20"/>
              </w:rPr>
            </w:pPr>
            <w:r>
              <w:rPr>
                <w:rFonts w:hAnsi="標楷體" w:cs="Arial" w:hint="eastAsia"/>
                <w:color w:val="000000" w:themeColor="text1"/>
                <w:sz w:val="20"/>
              </w:rPr>
              <w:t>貸方科目</w:t>
            </w:r>
          </w:p>
        </w:tc>
        <w:tc>
          <w:tcPr>
            <w:tcW w:w="1752" w:type="pct"/>
            <w:gridSpan w:val="3"/>
            <w:tcBorders>
              <w:top w:val="single" w:sz="4" w:space="0" w:color="auto"/>
              <w:left w:val="single" w:sz="4" w:space="0" w:color="auto"/>
              <w:bottom w:val="single" w:sz="4" w:space="0" w:color="auto"/>
              <w:right w:val="nil"/>
            </w:tcBorders>
            <w:vAlign w:val="center"/>
            <w:hideMark/>
          </w:tcPr>
          <w:p w14:paraId="27116EFE" w14:textId="7602121C" w:rsidR="00DB51D7" w:rsidRDefault="00DB51D7" w:rsidP="007A0142">
            <w:pPr>
              <w:snapToGrid w:val="0"/>
              <w:spacing w:line="240" w:lineRule="auto"/>
              <w:ind w:firstLineChars="0" w:firstLine="0"/>
              <w:jc w:val="distribute"/>
              <w:rPr>
                <w:rFonts w:hAnsi="標楷體" w:cs="Arial"/>
                <w:color w:val="000000" w:themeColor="text1"/>
                <w:sz w:val="20"/>
              </w:rPr>
            </w:pPr>
            <w:r>
              <w:rPr>
                <w:rFonts w:hAnsi="標楷體" w:cs="Arial" w:hint="eastAsia"/>
                <w:color w:val="000000" w:themeColor="text1"/>
                <w:sz w:val="20"/>
              </w:rPr>
              <w:t>金額</w:t>
            </w:r>
          </w:p>
        </w:tc>
      </w:tr>
      <w:tr w:rsidR="00DB51D7" w14:paraId="56C1B237" w14:textId="62DBC789" w:rsidTr="00B4308C">
        <w:trPr>
          <w:cantSplit/>
          <w:trHeight w:val="403"/>
        </w:trPr>
        <w:tc>
          <w:tcPr>
            <w:tcW w:w="719" w:type="pct"/>
            <w:vMerge/>
            <w:tcBorders>
              <w:top w:val="single" w:sz="4" w:space="0" w:color="auto"/>
              <w:left w:val="nil"/>
              <w:bottom w:val="single" w:sz="4" w:space="0" w:color="auto"/>
              <w:right w:val="single" w:sz="4" w:space="0" w:color="auto"/>
            </w:tcBorders>
            <w:vAlign w:val="center"/>
            <w:hideMark/>
          </w:tcPr>
          <w:p w14:paraId="6B21B85B" w14:textId="77777777" w:rsidR="00DB51D7" w:rsidRDefault="00DB51D7" w:rsidP="00D92ABD">
            <w:pPr>
              <w:overflowPunct/>
              <w:spacing w:line="240" w:lineRule="auto"/>
              <w:ind w:firstLineChars="0" w:firstLine="0"/>
              <w:jc w:val="left"/>
              <w:rPr>
                <w:rFonts w:hAnsi="標楷體"/>
                <w:color w:val="000000" w:themeColor="text1"/>
              </w:rPr>
            </w:pPr>
          </w:p>
        </w:tc>
        <w:tc>
          <w:tcPr>
            <w:tcW w:w="595" w:type="pct"/>
            <w:tcBorders>
              <w:top w:val="single" w:sz="4" w:space="0" w:color="auto"/>
              <w:left w:val="nil"/>
              <w:bottom w:val="single" w:sz="4" w:space="0" w:color="auto"/>
              <w:right w:val="single" w:sz="4" w:space="0" w:color="auto"/>
            </w:tcBorders>
            <w:vAlign w:val="center"/>
            <w:hideMark/>
          </w:tcPr>
          <w:p w14:paraId="07AA7BA4" w14:textId="77777777" w:rsidR="00DB51D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Pr>
                <w:rFonts w:hAnsi="標楷體" w:hint="eastAsia"/>
                <w:color w:val="000000" w:themeColor="text1"/>
                <w:spacing w:val="-20"/>
                <w:sz w:val="20"/>
              </w:rPr>
              <w:t>小計</w:t>
            </w:r>
          </w:p>
        </w:tc>
        <w:tc>
          <w:tcPr>
            <w:tcW w:w="595" w:type="pct"/>
            <w:tcBorders>
              <w:top w:val="single" w:sz="4" w:space="0" w:color="auto"/>
              <w:left w:val="single" w:sz="4" w:space="0" w:color="auto"/>
              <w:bottom w:val="single" w:sz="4" w:space="0" w:color="auto"/>
              <w:right w:val="nil"/>
            </w:tcBorders>
            <w:vAlign w:val="center"/>
            <w:hideMark/>
          </w:tcPr>
          <w:p w14:paraId="32560172" w14:textId="77777777" w:rsidR="00DB51D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Pr>
                <w:rFonts w:hAnsi="標楷體" w:hint="eastAsia"/>
                <w:color w:val="000000" w:themeColor="text1"/>
                <w:spacing w:val="-20"/>
                <w:sz w:val="20"/>
              </w:rPr>
              <w:t>合計</w:t>
            </w:r>
          </w:p>
        </w:tc>
        <w:tc>
          <w:tcPr>
            <w:tcW w:w="598" w:type="pct"/>
            <w:tcBorders>
              <w:top w:val="single" w:sz="4" w:space="0" w:color="auto"/>
              <w:left w:val="single" w:sz="4" w:space="0" w:color="auto"/>
              <w:bottom w:val="single" w:sz="4" w:space="0" w:color="auto"/>
              <w:right w:val="single" w:sz="4" w:space="0" w:color="auto"/>
            </w:tcBorders>
            <w:vAlign w:val="center"/>
          </w:tcPr>
          <w:p w14:paraId="3C4CEE7A" w14:textId="71044D47" w:rsidR="00DB51D7" w:rsidRPr="00D92ABD"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Pr>
                <w:rFonts w:hAnsi="標楷體" w:hint="eastAsia"/>
                <w:color w:val="000000" w:themeColor="text1"/>
                <w:spacing w:val="-20"/>
                <w:sz w:val="20"/>
              </w:rPr>
              <w:t>總計</w:t>
            </w:r>
          </w:p>
        </w:tc>
        <w:tc>
          <w:tcPr>
            <w:tcW w:w="741" w:type="pct"/>
            <w:vMerge/>
            <w:tcBorders>
              <w:left w:val="single" w:sz="4" w:space="0" w:color="auto"/>
              <w:bottom w:val="single" w:sz="4" w:space="0" w:color="auto"/>
              <w:right w:val="single" w:sz="4" w:space="0" w:color="auto"/>
            </w:tcBorders>
            <w:vAlign w:val="center"/>
            <w:hideMark/>
          </w:tcPr>
          <w:p w14:paraId="2882351A" w14:textId="46476726" w:rsidR="00DB51D7" w:rsidRDefault="00DB51D7" w:rsidP="00D92ABD">
            <w:pPr>
              <w:overflowPunct/>
              <w:spacing w:line="240" w:lineRule="auto"/>
              <w:ind w:firstLineChars="0" w:firstLine="0"/>
              <w:jc w:val="left"/>
              <w:rPr>
                <w:rFonts w:hAnsi="標楷體" w:cs="Arial"/>
                <w:color w:val="000000" w:themeColor="text1"/>
                <w:sz w:val="20"/>
              </w:rPr>
            </w:pPr>
          </w:p>
        </w:tc>
        <w:tc>
          <w:tcPr>
            <w:tcW w:w="589" w:type="pct"/>
            <w:tcBorders>
              <w:top w:val="single" w:sz="4" w:space="0" w:color="auto"/>
              <w:left w:val="nil"/>
              <w:bottom w:val="single" w:sz="4" w:space="0" w:color="auto"/>
              <w:right w:val="single" w:sz="4" w:space="0" w:color="auto"/>
            </w:tcBorders>
            <w:vAlign w:val="center"/>
            <w:hideMark/>
          </w:tcPr>
          <w:p w14:paraId="263BF340" w14:textId="7E918491" w:rsidR="00DB51D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Pr>
                <w:rFonts w:hAnsi="標楷體" w:hint="eastAsia"/>
                <w:color w:val="000000" w:themeColor="text1"/>
                <w:spacing w:val="-20"/>
                <w:sz w:val="20"/>
              </w:rPr>
              <w:t>小計</w:t>
            </w:r>
          </w:p>
        </w:tc>
        <w:tc>
          <w:tcPr>
            <w:tcW w:w="586" w:type="pct"/>
            <w:tcBorders>
              <w:top w:val="single" w:sz="4" w:space="0" w:color="auto"/>
              <w:left w:val="single" w:sz="4" w:space="0" w:color="auto"/>
              <w:bottom w:val="single" w:sz="4" w:space="0" w:color="auto"/>
              <w:right w:val="nil"/>
            </w:tcBorders>
            <w:vAlign w:val="center"/>
            <w:hideMark/>
          </w:tcPr>
          <w:p w14:paraId="64EF98B1" w14:textId="688FE5E5" w:rsidR="00DB51D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Pr>
                <w:rFonts w:hAnsi="標楷體" w:hint="eastAsia"/>
                <w:color w:val="000000" w:themeColor="text1"/>
                <w:spacing w:val="-20"/>
                <w:sz w:val="20"/>
              </w:rPr>
              <w:t>合計</w:t>
            </w:r>
          </w:p>
        </w:tc>
        <w:tc>
          <w:tcPr>
            <w:tcW w:w="577" w:type="pct"/>
            <w:tcBorders>
              <w:top w:val="single" w:sz="4" w:space="0" w:color="auto"/>
              <w:left w:val="single" w:sz="4" w:space="0" w:color="auto"/>
              <w:bottom w:val="single" w:sz="4" w:space="0" w:color="auto"/>
              <w:right w:val="nil"/>
            </w:tcBorders>
            <w:vAlign w:val="center"/>
          </w:tcPr>
          <w:p w14:paraId="2482B4A1" w14:textId="737373A1" w:rsidR="00DB51D7"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Pr>
                <w:rFonts w:hAnsi="標楷體" w:hint="eastAsia"/>
                <w:color w:val="000000" w:themeColor="text1"/>
                <w:spacing w:val="-20"/>
                <w:sz w:val="20"/>
              </w:rPr>
              <w:t>總計</w:t>
            </w:r>
          </w:p>
        </w:tc>
      </w:tr>
      <w:tr w:rsidR="00B4308C" w:rsidRPr="009239E5" w14:paraId="1513D59A" w14:textId="45584081" w:rsidTr="0061584D">
        <w:trPr>
          <w:cantSplit/>
          <w:trHeight w:val="397"/>
        </w:trPr>
        <w:tc>
          <w:tcPr>
            <w:tcW w:w="719" w:type="pct"/>
            <w:tcBorders>
              <w:top w:val="single" w:sz="4" w:space="0" w:color="auto"/>
              <w:left w:val="nil"/>
              <w:bottom w:val="nil"/>
              <w:right w:val="single" w:sz="4" w:space="0" w:color="auto"/>
            </w:tcBorders>
            <w:shd w:val="clear" w:color="auto" w:fill="auto"/>
            <w:tcMar>
              <w:right w:w="28" w:type="dxa"/>
            </w:tcMar>
            <w:vAlign w:val="center"/>
            <w:hideMark/>
          </w:tcPr>
          <w:p w14:paraId="5FDEC1BE" w14:textId="77777777" w:rsidR="00B4308C" w:rsidRPr="00114393" w:rsidRDefault="00B4308C" w:rsidP="00B4308C">
            <w:pPr>
              <w:widowControl w:val="0"/>
              <w:overflowPunct/>
              <w:snapToGrid w:val="0"/>
              <w:spacing w:line="240" w:lineRule="auto"/>
              <w:ind w:firstLineChars="0" w:firstLine="0"/>
              <w:jc w:val="distribute"/>
              <w:rPr>
                <w:rFonts w:ascii="Times New Roman" w:cs="新細明體"/>
                <w:b/>
                <w:sz w:val="20"/>
              </w:rPr>
            </w:pPr>
            <w:r w:rsidRPr="00114393">
              <w:rPr>
                <w:rFonts w:ascii="Times New Roman" w:cs="新細明體" w:hint="eastAsia"/>
                <w:b/>
                <w:sz w:val="20"/>
              </w:rPr>
              <w:t>資產部分</w:t>
            </w:r>
          </w:p>
        </w:tc>
        <w:tc>
          <w:tcPr>
            <w:tcW w:w="595" w:type="pct"/>
            <w:tcBorders>
              <w:top w:val="single" w:sz="4" w:space="0" w:color="auto"/>
              <w:left w:val="single" w:sz="4" w:space="0" w:color="auto"/>
              <w:bottom w:val="nil"/>
              <w:right w:val="single" w:sz="4" w:space="0" w:color="auto"/>
            </w:tcBorders>
            <w:vAlign w:val="center"/>
          </w:tcPr>
          <w:p w14:paraId="7FBB8716" w14:textId="3A012D52" w:rsidR="00B4308C" w:rsidRPr="00B4308C" w:rsidRDefault="00B4308C" w:rsidP="00B4308C">
            <w:pPr>
              <w:snapToGrid w:val="0"/>
              <w:spacing w:line="240" w:lineRule="exact"/>
              <w:ind w:rightChars="10" w:right="24" w:firstLineChars="0" w:firstLine="0"/>
              <w:jc w:val="right"/>
              <w:rPr>
                <w:rFonts w:ascii="新細明體" w:eastAsia="新細明體" w:hAnsi="新細明體"/>
                <w:sz w:val="20"/>
              </w:rPr>
            </w:pPr>
          </w:p>
        </w:tc>
        <w:tc>
          <w:tcPr>
            <w:tcW w:w="595" w:type="pct"/>
            <w:tcBorders>
              <w:top w:val="single" w:sz="4" w:space="0" w:color="auto"/>
              <w:left w:val="single" w:sz="4" w:space="0" w:color="auto"/>
              <w:bottom w:val="nil"/>
              <w:right w:val="nil"/>
            </w:tcBorders>
            <w:shd w:val="clear" w:color="auto" w:fill="auto"/>
            <w:vAlign w:val="center"/>
          </w:tcPr>
          <w:p w14:paraId="583A5ADD" w14:textId="77777777" w:rsidR="00B4308C" w:rsidRPr="00FF078B" w:rsidRDefault="00B4308C" w:rsidP="00B4308C">
            <w:pPr>
              <w:snapToGrid w:val="0"/>
              <w:spacing w:line="240" w:lineRule="auto"/>
              <w:ind w:firstLineChars="0" w:firstLine="0"/>
              <w:jc w:val="right"/>
              <w:rPr>
                <w:rFonts w:ascii="新細明體" w:eastAsia="新細明體" w:hAnsi="新細明體"/>
                <w:b/>
                <w:color w:val="FF0000"/>
                <w:spacing w:val="-20"/>
                <w:sz w:val="20"/>
              </w:rPr>
            </w:pPr>
          </w:p>
        </w:tc>
        <w:tc>
          <w:tcPr>
            <w:tcW w:w="598" w:type="pct"/>
            <w:tcBorders>
              <w:top w:val="single" w:sz="4" w:space="0" w:color="auto"/>
              <w:left w:val="single" w:sz="4" w:space="0" w:color="auto"/>
              <w:bottom w:val="nil"/>
              <w:right w:val="single" w:sz="4" w:space="0" w:color="auto"/>
            </w:tcBorders>
            <w:vAlign w:val="center"/>
          </w:tcPr>
          <w:p w14:paraId="4A79EF58" w14:textId="77777777" w:rsidR="00B4308C" w:rsidRPr="00FF078B" w:rsidRDefault="00B4308C" w:rsidP="00B4308C">
            <w:pPr>
              <w:widowControl w:val="0"/>
              <w:overflowPunct/>
              <w:snapToGrid w:val="0"/>
              <w:spacing w:line="240" w:lineRule="auto"/>
              <w:ind w:firstLineChars="0" w:firstLine="0"/>
              <w:jc w:val="right"/>
              <w:rPr>
                <w:rFonts w:ascii="Times New Roman" w:cs="新細明體"/>
                <w:b/>
                <w:sz w:val="20"/>
              </w:rPr>
            </w:pPr>
          </w:p>
        </w:tc>
        <w:tc>
          <w:tcPr>
            <w:tcW w:w="741" w:type="pct"/>
            <w:tcBorders>
              <w:top w:val="single" w:sz="4" w:space="0" w:color="auto"/>
              <w:left w:val="single" w:sz="4" w:space="0" w:color="auto"/>
              <w:bottom w:val="nil"/>
              <w:right w:val="single" w:sz="4" w:space="0" w:color="auto"/>
            </w:tcBorders>
            <w:tcMar>
              <w:right w:w="28" w:type="dxa"/>
            </w:tcMar>
            <w:vAlign w:val="center"/>
            <w:hideMark/>
          </w:tcPr>
          <w:p w14:paraId="51BCC480" w14:textId="6E6597B5" w:rsidR="00B4308C" w:rsidRPr="00114393" w:rsidRDefault="00B4308C" w:rsidP="0061584D">
            <w:pPr>
              <w:widowControl w:val="0"/>
              <w:overflowPunct/>
              <w:snapToGrid w:val="0"/>
              <w:spacing w:line="360" w:lineRule="exact"/>
              <w:ind w:firstLineChars="0" w:firstLine="0"/>
              <w:jc w:val="distribute"/>
              <w:rPr>
                <w:rFonts w:ascii="Times New Roman" w:cs="新細明體"/>
                <w:b/>
                <w:color w:val="FF0000"/>
                <w:sz w:val="20"/>
              </w:rPr>
            </w:pPr>
            <w:r w:rsidRPr="00114393">
              <w:rPr>
                <w:rFonts w:ascii="Times New Roman" w:cs="新細明體" w:hint="eastAsia"/>
                <w:b/>
                <w:sz w:val="20"/>
              </w:rPr>
              <w:t>負債部分</w:t>
            </w:r>
          </w:p>
        </w:tc>
        <w:tc>
          <w:tcPr>
            <w:tcW w:w="589" w:type="pct"/>
            <w:tcBorders>
              <w:top w:val="single" w:sz="4" w:space="0" w:color="auto"/>
              <w:left w:val="nil"/>
              <w:bottom w:val="nil"/>
              <w:right w:val="single" w:sz="4" w:space="0" w:color="auto"/>
            </w:tcBorders>
            <w:tcMar>
              <w:right w:w="28" w:type="dxa"/>
            </w:tcMar>
            <w:vAlign w:val="center"/>
          </w:tcPr>
          <w:p w14:paraId="51CB31C6"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86" w:type="pct"/>
            <w:tcBorders>
              <w:top w:val="single" w:sz="4" w:space="0" w:color="auto"/>
              <w:left w:val="single" w:sz="4" w:space="0" w:color="auto"/>
              <w:bottom w:val="nil"/>
              <w:right w:val="nil"/>
            </w:tcBorders>
            <w:tcMar>
              <w:right w:w="28" w:type="dxa"/>
            </w:tcMar>
            <w:vAlign w:val="center"/>
          </w:tcPr>
          <w:p w14:paraId="7B415982"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single" w:sz="4" w:space="0" w:color="auto"/>
              <w:left w:val="single" w:sz="4" w:space="0" w:color="auto"/>
              <w:bottom w:val="nil"/>
              <w:right w:val="nil"/>
            </w:tcBorders>
            <w:vAlign w:val="center"/>
          </w:tcPr>
          <w:p w14:paraId="65AF81A8"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421BD420" w14:textId="190E0059"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34F634B6" w14:textId="77777777" w:rsidR="00B4308C" w:rsidRPr="003B0371" w:rsidRDefault="00B4308C" w:rsidP="00B4308C">
            <w:pPr>
              <w:widowControl w:val="0"/>
              <w:overflowPunct/>
              <w:snapToGrid w:val="0"/>
              <w:spacing w:line="240" w:lineRule="exact"/>
              <w:ind w:leftChars="50" w:left="120" w:rightChars="20" w:right="48" w:firstLineChars="0" w:firstLine="0"/>
              <w:jc w:val="distribute"/>
              <w:rPr>
                <w:rFonts w:ascii="Times New Roman" w:cs="新細明體"/>
                <w:b/>
                <w:spacing w:val="-30"/>
                <w:sz w:val="20"/>
              </w:rPr>
            </w:pPr>
            <w:r w:rsidRPr="003B0371">
              <w:rPr>
                <w:rFonts w:hint="eastAsia"/>
                <w:spacing w:val="-30"/>
                <w:sz w:val="20"/>
              </w:rPr>
              <w:t>流動資產</w:t>
            </w:r>
          </w:p>
        </w:tc>
        <w:tc>
          <w:tcPr>
            <w:tcW w:w="595" w:type="pct"/>
            <w:tcBorders>
              <w:top w:val="nil"/>
              <w:left w:val="single" w:sz="4" w:space="0" w:color="auto"/>
              <w:bottom w:val="nil"/>
              <w:right w:val="single" w:sz="4" w:space="0" w:color="auto"/>
            </w:tcBorders>
            <w:tcMar>
              <w:right w:w="28" w:type="dxa"/>
            </w:tcMar>
            <w:vAlign w:val="center"/>
          </w:tcPr>
          <w:p w14:paraId="6450F3B2" w14:textId="66377643" w:rsidR="00B4308C" w:rsidRPr="00B4308C" w:rsidRDefault="00B4308C" w:rsidP="00B4308C">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10A1DBBE" w14:textId="7F5A4572"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r w:rsidRPr="00B4308C">
              <w:rPr>
                <w:rFonts w:ascii="新細明體" w:eastAsia="新細明體" w:hAnsi="新細明體"/>
                <w:sz w:val="20"/>
              </w:rPr>
              <w:t>19,413,944,763</w:t>
            </w:r>
          </w:p>
        </w:tc>
        <w:tc>
          <w:tcPr>
            <w:tcW w:w="598" w:type="pct"/>
            <w:tcBorders>
              <w:top w:val="nil"/>
              <w:left w:val="single" w:sz="4" w:space="0" w:color="auto"/>
              <w:bottom w:val="nil"/>
              <w:right w:val="single" w:sz="4" w:space="0" w:color="auto"/>
            </w:tcBorders>
            <w:vAlign w:val="center"/>
          </w:tcPr>
          <w:p w14:paraId="1F0A5B30" w14:textId="77777777" w:rsidR="00B4308C" w:rsidRPr="00FF078B" w:rsidRDefault="00B4308C"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2C77C6F7" w14:textId="42DFCEB9" w:rsidR="00B4308C" w:rsidRPr="00665EB4" w:rsidRDefault="00B4308C" w:rsidP="0061584D">
            <w:pPr>
              <w:widowControl w:val="0"/>
              <w:overflowPunct/>
              <w:snapToGrid w:val="0"/>
              <w:spacing w:line="360" w:lineRule="exact"/>
              <w:ind w:leftChars="50" w:left="120" w:rightChars="20" w:right="48" w:firstLineChars="0" w:firstLine="0"/>
              <w:jc w:val="distribute"/>
              <w:rPr>
                <w:spacing w:val="-30"/>
                <w:sz w:val="20"/>
              </w:rPr>
            </w:pPr>
            <w:r w:rsidRPr="00665EB4">
              <w:rPr>
                <w:rFonts w:hint="eastAsia"/>
                <w:spacing w:val="-30"/>
                <w:sz w:val="20"/>
              </w:rPr>
              <w:t>流動負債</w:t>
            </w:r>
          </w:p>
        </w:tc>
        <w:tc>
          <w:tcPr>
            <w:tcW w:w="589" w:type="pct"/>
            <w:tcBorders>
              <w:top w:val="nil"/>
              <w:left w:val="single" w:sz="4" w:space="0" w:color="auto"/>
              <w:bottom w:val="nil"/>
              <w:right w:val="single" w:sz="4" w:space="0" w:color="auto"/>
            </w:tcBorders>
            <w:tcMar>
              <w:right w:w="28" w:type="dxa"/>
            </w:tcMar>
            <w:vAlign w:val="center"/>
          </w:tcPr>
          <w:p w14:paraId="0A18BB63" w14:textId="1C18A9F5" w:rsidR="00B4308C" w:rsidRPr="00B4308C" w:rsidRDefault="00B4308C" w:rsidP="0061584D">
            <w:pPr>
              <w:snapToGrid w:val="0"/>
              <w:spacing w:line="360" w:lineRule="exact"/>
              <w:ind w:rightChars="10" w:right="24" w:firstLineChars="0" w:firstLine="0"/>
              <w:jc w:val="right"/>
              <w:rPr>
                <w:rFonts w:ascii="新細明體" w:eastAsia="新細明體" w:hAnsi="新細明體"/>
                <w:sz w:val="20"/>
              </w:rPr>
            </w:pPr>
          </w:p>
        </w:tc>
        <w:tc>
          <w:tcPr>
            <w:tcW w:w="586" w:type="pct"/>
            <w:tcBorders>
              <w:top w:val="nil"/>
              <w:left w:val="single" w:sz="4" w:space="0" w:color="auto"/>
              <w:bottom w:val="nil"/>
              <w:right w:val="nil"/>
            </w:tcBorders>
            <w:tcMar>
              <w:right w:w="28" w:type="dxa"/>
            </w:tcMar>
            <w:vAlign w:val="center"/>
          </w:tcPr>
          <w:p w14:paraId="71D98DA4" w14:textId="26295E70"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r w:rsidRPr="00B4308C">
              <w:rPr>
                <w:rFonts w:ascii="新細明體" w:eastAsia="新細明體" w:hAnsi="新細明體" w:hint="eastAsia"/>
                <w:sz w:val="20"/>
              </w:rPr>
              <w:t>11,896,812,017</w:t>
            </w:r>
          </w:p>
        </w:tc>
        <w:tc>
          <w:tcPr>
            <w:tcW w:w="577" w:type="pct"/>
            <w:tcBorders>
              <w:top w:val="nil"/>
              <w:left w:val="single" w:sz="4" w:space="0" w:color="auto"/>
              <w:bottom w:val="nil"/>
              <w:right w:val="nil"/>
            </w:tcBorders>
            <w:vAlign w:val="center"/>
          </w:tcPr>
          <w:p w14:paraId="4930028A"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7D7EA46D" w14:textId="51DE486A"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40A599BB" w14:textId="77777777" w:rsidR="00B4308C" w:rsidRPr="003B0371" w:rsidRDefault="00B4308C"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3B0371">
              <w:rPr>
                <w:rFonts w:hint="eastAsia"/>
                <w:spacing w:val="-30"/>
                <w:sz w:val="20"/>
              </w:rPr>
              <w:t>現金</w:t>
            </w:r>
          </w:p>
        </w:tc>
        <w:tc>
          <w:tcPr>
            <w:tcW w:w="595" w:type="pct"/>
            <w:tcBorders>
              <w:top w:val="nil"/>
              <w:left w:val="single" w:sz="4" w:space="0" w:color="auto"/>
              <w:bottom w:val="nil"/>
              <w:right w:val="single" w:sz="4" w:space="0" w:color="auto"/>
            </w:tcBorders>
            <w:tcMar>
              <w:right w:w="28" w:type="dxa"/>
            </w:tcMar>
            <w:vAlign w:val="center"/>
          </w:tcPr>
          <w:p w14:paraId="2C076710" w14:textId="5FE817BD"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11,905,873,183</w:t>
            </w:r>
          </w:p>
        </w:tc>
        <w:tc>
          <w:tcPr>
            <w:tcW w:w="595" w:type="pct"/>
            <w:tcBorders>
              <w:top w:val="nil"/>
              <w:left w:val="single" w:sz="4" w:space="0" w:color="auto"/>
              <w:bottom w:val="nil"/>
              <w:right w:val="nil"/>
            </w:tcBorders>
            <w:shd w:val="clear" w:color="auto" w:fill="auto"/>
            <w:tcMar>
              <w:right w:w="28" w:type="dxa"/>
            </w:tcMar>
            <w:vAlign w:val="center"/>
          </w:tcPr>
          <w:p w14:paraId="33099945"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4FA05D86"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1249B859" w14:textId="6B58FAF4" w:rsidR="00B4308C" w:rsidRPr="005C6E64" w:rsidRDefault="00B4308C" w:rsidP="0061584D">
            <w:pPr>
              <w:widowControl w:val="0"/>
              <w:overflowPunct/>
              <w:snapToGrid w:val="0"/>
              <w:spacing w:line="360" w:lineRule="exact"/>
              <w:ind w:leftChars="100" w:left="240" w:rightChars="20" w:right="48" w:firstLineChars="0" w:firstLine="0"/>
              <w:jc w:val="distribute"/>
              <w:rPr>
                <w:spacing w:val="-30"/>
                <w:sz w:val="20"/>
              </w:rPr>
            </w:pPr>
            <w:r w:rsidRPr="005C6E64">
              <w:rPr>
                <w:rFonts w:hint="eastAsia"/>
                <w:spacing w:val="-30"/>
                <w:sz w:val="20"/>
              </w:rPr>
              <w:t>應付款項</w:t>
            </w:r>
          </w:p>
        </w:tc>
        <w:tc>
          <w:tcPr>
            <w:tcW w:w="589" w:type="pct"/>
            <w:tcBorders>
              <w:top w:val="nil"/>
              <w:left w:val="single" w:sz="4" w:space="0" w:color="auto"/>
              <w:bottom w:val="nil"/>
              <w:right w:val="single" w:sz="4" w:space="0" w:color="auto"/>
            </w:tcBorders>
            <w:tcMar>
              <w:right w:w="28" w:type="dxa"/>
            </w:tcMar>
            <w:vAlign w:val="center"/>
          </w:tcPr>
          <w:p w14:paraId="3131DE5D" w14:textId="53E58511" w:rsidR="00B4308C" w:rsidRPr="003F2B5A" w:rsidRDefault="00B4308C"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10,095,591,888</w:t>
            </w:r>
          </w:p>
        </w:tc>
        <w:tc>
          <w:tcPr>
            <w:tcW w:w="586" w:type="pct"/>
            <w:tcBorders>
              <w:top w:val="nil"/>
              <w:left w:val="single" w:sz="4" w:space="0" w:color="auto"/>
              <w:bottom w:val="nil"/>
              <w:right w:val="nil"/>
            </w:tcBorders>
            <w:tcMar>
              <w:right w:w="28" w:type="dxa"/>
            </w:tcMar>
            <w:vAlign w:val="center"/>
          </w:tcPr>
          <w:p w14:paraId="612C59D1"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578CF401"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1DA01E11" w14:textId="5579C0F9"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7E76F350" w14:textId="77777777" w:rsidR="00B4308C" w:rsidRPr="003B0371" w:rsidRDefault="00B4308C"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3B0371">
              <w:rPr>
                <w:rFonts w:hint="eastAsia"/>
                <w:spacing w:val="-30"/>
                <w:sz w:val="20"/>
              </w:rPr>
              <w:t>應收款項</w:t>
            </w:r>
          </w:p>
        </w:tc>
        <w:tc>
          <w:tcPr>
            <w:tcW w:w="595" w:type="pct"/>
            <w:tcBorders>
              <w:top w:val="nil"/>
              <w:left w:val="single" w:sz="4" w:space="0" w:color="auto"/>
              <w:bottom w:val="nil"/>
              <w:right w:val="single" w:sz="4" w:space="0" w:color="auto"/>
            </w:tcBorders>
            <w:tcMar>
              <w:right w:w="28" w:type="dxa"/>
            </w:tcMar>
            <w:vAlign w:val="center"/>
          </w:tcPr>
          <w:p w14:paraId="34613EDF" w14:textId="64988DC2"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2,883,122,296</w:t>
            </w:r>
          </w:p>
        </w:tc>
        <w:tc>
          <w:tcPr>
            <w:tcW w:w="595" w:type="pct"/>
            <w:tcBorders>
              <w:top w:val="nil"/>
              <w:left w:val="single" w:sz="4" w:space="0" w:color="auto"/>
              <w:bottom w:val="nil"/>
              <w:right w:val="nil"/>
            </w:tcBorders>
            <w:shd w:val="clear" w:color="auto" w:fill="auto"/>
            <w:tcMar>
              <w:right w:w="28" w:type="dxa"/>
            </w:tcMar>
            <w:vAlign w:val="center"/>
          </w:tcPr>
          <w:p w14:paraId="11B5BFC4"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255C423C"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048A7203" w14:textId="5630B352" w:rsidR="00B4308C" w:rsidRPr="005C6E64" w:rsidRDefault="00B4308C" w:rsidP="0061584D">
            <w:pPr>
              <w:widowControl w:val="0"/>
              <w:overflowPunct/>
              <w:snapToGrid w:val="0"/>
              <w:spacing w:line="360" w:lineRule="exact"/>
              <w:ind w:leftChars="100" w:left="240" w:rightChars="20" w:right="48" w:firstLineChars="0" w:firstLine="0"/>
              <w:jc w:val="distribute"/>
              <w:rPr>
                <w:spacing w:val="-30"/>
                <w:sz w:val="20"/>
              </w:rPr>
            </w:pPr>
            <w:r w:rsidRPr="005C6E64">
              <w:rPr>
                <w:rFonts w:hint="eastAsia"/>
                <w:spacing w:val="-30"/>
                <w:sz w:val="20"/>
              </w:rPr>
              <w:t>應付其他基金款</w:t>
            </w:r>
          </w:p>
        </w:tc>
        <w:tc>
          <w:tcPr>
            <w:tcW w:w="589" w:type="pct"/>
            <w:tcBorders>
              <w:top w:val="nil"/>
              <w:left w:val="single" w:sz="4" w:space="0" w:color="auto"/>
              <w:bottom w:val="nil"/>
              <w:right w:val="single" w:sz="4" w:space="0" w:color="auto"/>
            </w:tcBorders>
            <w:tcMar>
              <w:right w:w="28" w:type="dxa"/>
            </w:tcMar>
            <w:vAlign w:val="center"/>
          </w:tcPr>
          <w:p w14:paraId="4E448C38" w14:textId="45E8095C" w:rsidR="00B4308C" w:rsidRPr="003F2B5A" w:rsidRDefault="00B4308C"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306,240,391</w:t>
            </w:r>
          </w:p>
        </w:tc>
        <w:tc>
          <w:tcPr>
            <w:tcW w:w="586" w:type="pct"/>
            <w:tcBorders>
              <w:top w:val="nil"/>
              <w:left w:val="single" w:sz="4" w:space="0" w:color="auto"/>
              <w:bottom w:val="nil"/>
              <w:right w:val="nil"/>
            </w:tcBorders>
            <w:tcMar>
              <w:right w:w="28" w:type="dxa"/>
            </w:tcMar>
            <w:vAlign w:val="center"/>
          </w:tcPr>
          <w:p w14:paraId="36C423D9"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3AECFEE7"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293F19EB" w14:textId="30FBB3B8"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1DB50999" w14:textId="5C4DE4EB" w:rsidR="00B4308C" w:rsidRPr="003B0371" w:rsidRDefault="00B4308C" w:rsidP="00B4308C">
            <w:pPr>
              <w:widowControl w:val="0"/>
              <w:overflowPunct/>
              <w:snapToGrid w:val="0"/>
              <w:spacing w:line="240" w:lineRule="exact"/>
              <w:ind w:leftChars="100" w:left="240" w:rightChars="20" w:right="48" w:firstLineChars="0" w:firstLine="0"/>
              <w:jc w:val="distribute"/>
              <w:rPr>
                <w:spacing w:val="-30"/>
                <w:sz w:val="20"/>
              </w:rPr>
            </w:pPr>
            <w:r w:rsidRPr="003B0371">
              <w:rPr>
                <w:rFonts w:hint="eastAsia"/>
                <w:spacing w:val="-30"/>
                <w:sz w:val="20"/>
              </w:rPr>
              <w:t>應收其他基金款</w:t>
            </w:r>
          </w:p>
        </w:tc>
        <w:tc>
          <w:tcPr>
            <w:tcW w:w="595" w:type="pct"/>
            <w:tcBorders>
              <w:top w:val="nil"/>
              <w:left w:val="single" w:sz="4" w:space="0" w:color="auto"/>
              <w:bottom w:val="nil"/>
              <w:right w:val="single" w:sz="4" w:space="0" w:color="auto"/>
            </w:tcBorders>
            <w:tcMar>
              <w:right w:w="28" w:type="dxa"/>
            </w:tcMar>
            <w:vAlign w:val="center"/>
          </w:tcPr>
          <w:p w14:paraId="453DFC76" w14:textId="02049D0D"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86,600,219</w:t>
            </w:r>
          </w:p>
        </w:tc>
        <w:tc>
          <w:tcPr>
            <w:tcW w:w="595" w:type="pct"/>
            <w:tcBorders>
              <w:top w:val="nil"/>
              <w:left w:val="single" w:sz="4" w:space="0" w:color="auto"/>
              <w:bottom w:val="nil"/>
              <w:right w:val="nil"/>
            </w:tcBorders>
            <w:shd w:val="clear" w:color="auto" w:fill="auto"/>
            <w:tcMar>
              <w:right w:w="28" w:type="dxa"/>
            </w:tcMar>
            <w:vAlign w:val="center"/>
          </w:tcPr>
          <w:p w14:paraId="760B1873"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5A6E2DD7"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22B5EEF6" w14:textId="5F65AB6C" w:rsidR="00B4308C" w:rsidRPr="005C6E64" w:rsidRDefault="00B4308C" w:rsidP="0061584D">
            <w:pPr>
              <w:widowControl w:val="0"/>
              <w:overflowPunct/>
              <w:snapToGrid w:val="0"/>
              <w:spacing w:line="360" w:lineRule="exact"/>
              <w:ind w:leftChars="100" w:left="240" w:rightChars="20" w:right="48" w:firstLineChars="0" w:firstLine="0"/>
              <w:jc w:val="distribute"/>
              <w:rPr>
                <w:spacing w:val="-30"/>
                <w:sz w:val="20"/>
              </w:rPr>
            </w:pPr>
            <w:r w:rsidRPr="005C6E64">
              <w:rPr>
                <w:rFonts w:hint="eastAsia"/>
                <w:spacing w:val="-30"/>
                <w:sz w:val="20"/>
              </w:rPr>
              <w:t>應付其他政府款</w:t>
            </w:r>
          </w:p>
        </w:tc>
        <w:tc>
          <w:tcPr>
            <w:tcW w:w="589" w:type="pct"/>
            <w:tcBorders>
              <w:top w:val="nil"/>
              <w:left w:val="single" w:sz="4" w:space="0" w:color="auto"/>
              <w:bottom w:val="nil"/>
              <w:right w:val="single" w:sz="4" w:space="0" w:color="auto"/>
            </w:tcBorders>
            <w:tcMar>
              <w:right w:w="28" w:type="dxa"/>
            </w:tcMar>
            <w:vAlign w:val="center"/>
          </w:tcPr>
          <w:p w14:paraId="389D1E85" w14:textId="4EEA199C" w:rsidR="00B4308C" w:rsidRPr="003F2B5A" w:rsidRDefault="00B4308C"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1,308,748,634</w:t>
            </w:r>
          </w:p>
        </w:tc>
        <w:tc>
          <w:tcPr>
            <w:tcW w:w="586" w:type="pct"/>
            <w:tcBorders>
              <w:top w:val="nil"/>
              <w:left w:val="single" w:sz="4" w:space="0" w:color="auto"/>
              <w:bottom w:val="nil"/>
              <w:right w:val="nil"/>
            </w:tcBorders>
            <w:tcMar>
              <w:right w:w="28" w:type="dxa"/>
            </w:tcMar>
            <w:vAlign w:val="center"/>
          </w:tcPr>
          <w:p w14:paraId="7EA8B545"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432A5E7A"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679DAFFA" w14:textId="4B7756D8"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22AE2AAD" w14:textId="37F6F2FA" w:rsidR="00B4308C" w:rsidRPr="003B0371" w:rsidRDefault="00B4308C"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3B0371">
              <w:rPr>
                <w:rFonts w:hint="eastAsia"/>
                <w:spacing w:val="-30"/>
                <w:sz w:val="20"/>
              </w:rPr>
              <w:t>應收其他政府款</w:t>
            </w:r>
          </w:p>
        </w:tc>
        <w:tc>
          <w:tcPr>
            <w:tcW w:w="595" w:type="pct"/>
            <w:tcBorders>
              <w:top w:val="nil"/>
              <w:left w:val="single" w:sz="4" w:space="0" w:color="auto"/>
              <w:bottom w:val="nil"/>
              <w:right w:val="single" w:sz="4" w:space="0" w:color="auto"/>
            </w:tcBorders>
            <w:tcMar>
              <w:right w:w="28" w:type="dxa"/>
            </w:tcMar>
            <w:vAlign w:val="center"/>
          </w:tcPr>
          <w:p w14:paraId="0EA7E0AE" w14:textId="39852C61"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4,163,222,050</w:t>
            </w:r>
          </w:p>
        </w:tc>
        <w:tc>
          <w:tcPr>
            <w:tcW w:w="595" w:type="pct"/>
            <w:tcBorders>
              <w:top w:val="nil"/>
              <w:left w:val="single" w:sz="4" w:space="0" w:color="auto"/>
              <w:bottom w:val="nil"/>
              <w:right w:val="nil"/>
            </w:tcBorders>
            <w:shd w:val="clear" w:color="auto" w:fill="auto"/>
            <w:tcMar>
              <w:right w:w="28" w:type="dxa"/>
            </w:tcMar>
            <w:vAlign w:val="center"/>
          </w:tcPr>
          <w:p w14:paraId="59631EAB"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1A42E460"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4A9C6D72" w14:textId="75CE47D6" w:rsidR="00B4308C" w:rsidRPr="005C6E64" w:rsidRDefault="00B4308C" w:rsidP="0061584D">
            <w:pPr>
              <w:widowControl w:val="0"/>
              <w:overflowPunct/>
              <w:snapToGrid w:val="0"/>
              <w:spacing w:line="360" w:lineRule="exact"/>
              <w:ind w:leftChars="100" w:left="240" w:rightChars="20" w:right="48" w:firstLineChars="0" w:firstLine="0"/>
              <w:jc w:val="distribute"/>
              <w:rPr>
                <w:spacing w:val="-30"/>
                <w:sz w:val="20"/>
              </w:rPr>
            </w:pPr>
            <w:r w:rsidRPr="005C6E64">
              <w:rPr>
                <w:rFonts w:hint="eastAsia"/>
                <w:spacing w:val="-30"/>
                <w:sz w:val="20"/>
              </w:rPr>
              <w:t>預收其他政府款</w:t>
            </w:r>
          </w:p>
        </w:tc>
        <w:tc>
          <w:tcPr>
            <w:tcW w:w="589" w:type="pct"/>
            <w:tcBorders>
              <w:top w:val="nil"/>
              <w:left w:val="single" w:sz="4" w:space="0" w:color="auto"/>
              <w:bottom w:val="nil"/>
              <w:right w:val="single" w:sz="4" w:space="0" w:color="auto"/>
            </w:tcBorders>
            <w:tcMar>
              <w:right w:w="28" w:type="dxa"/>
            </w:tcMar>
            <w:vAlign w:val="center"/>
          </w:tcPr>
          <w:p w14:paraId="6E1F9AC2" w14:textId="48C0AAEB" w:rsidR="00B4308C" w:rsidRPr="003F2B5A" w:rsidRDefault="00B4308C"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186,231,104</w:t>
            </w:r>
          </w:p>
        </w:tc>
        <w:tc>
          <w:tcPr>
            <w:tcW w:w="586" w:type="pct"/>
            <w:tcBorders>
              <w:top w:val="nil"/>
              <w:left w:val="single" w:sz="4" w:space="0" w:color="auto"/>
              <w:bottom w:val="nil"/>
              <w:right w:val="nil"/>
            </w:tcBorders>
            <w:tcMar>
              <w:right w:w="28" w:type="dxa"/>
            </w:tcMar>
            <w:vAlign w:val="center"/>
          </w:tcPr>
          <w:p w14:paraId="4D80F757"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3C4B8538"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035DD4A9" w14:textId="38428CA3"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2774EED3" w14:textId="28AD7238" w:rsidR="00B4308C" w:rsidRPr="003B0371" w:rsidRDefault="00B4308C"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3B0371">
              <w:rPr>
                <w:rFonts w:hint="eastAsia"/>
                <w:spacing w:val="-30"/>
                <w:sz w:val="20"/>
              </w:rPr>
              <w:t>預付款</w:t>
            </w:r>
          </w:p>
        </w:tc>
        <w:tc>
          <w:tcPr>
            <w:tcW w:w="595" w:type="pct"/>
            <w:tcBorders>
              <w:top w:val="nil"/>
              <w:left w:val="single" w:sz="4" w:space="0" w:color="auto"/>
              <w:bottom w:val="nil"/>
              <w:right w:val="single" w:sz="4" w:space="0" w:color="auto"/>
            </w:tcBorders>
            <w:tcMar>
              <w:right w:w="28" w:type="dxa"/>
            </w:tcMar>
            <w:vAlign w:val="center"/>
          </w:tcPr>
          <w:p w14:paraId="4BFAE8CC" w14:textId="52A364BA"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360,127,015</w:t>
            </w:r>
          </w:p>
        </w:tc>
        <w:tc>
          <w:tcPr>
            <w:tcW w:w="595" w:type="pct"/>
            <w:tcBorders>
              <w:top w:val="nil"/>
              <w:left w:val="single" w:sz="4" w:space="0" w:color="auto"/>
              <w:bottom w:val="nil"/>
              <w:right w:val="nil"/>
            </w:tcBorders>
            <w:shd w:val="clear" w:color="auto" w:fill="auto"/>
            <w:tcMar>
              <w:right w:w="28" w:type="dxa"/>
            </w:tcMar>
            <w:vAlign w:val="center"/>
          </w:tcPr>
          <w:p w14:paraId="73C1B345"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18A372A0"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6907641C" w14:textId="2A91DEB9" w:rsidR="00B4308C" w:rsidRPr="005C6E64" w:rsidRDefault="00B4308C" w:rsidP="0061584D">
            <w:pPr>
              <w:widowControl w:val="0"/>
              <w:overflowPunct/>
              <w:snapToGrid w:val="0"/>
              <w:spacing w:line="360" w:lineRule="exact"/>
              <w:ind w:leftChars="50" w:left="120" w:rightChars="20" w:right="48" w:firstLineChars="0" w:firstLine="0"/>
              <w:jc w:val="distribute"/>
              <w:rPr>
                <w:spacing w:val="-30"/>
                <w:sz w:val="20"/>
              </w:rPr>
            </w:pPr>
            <w:r w:rsidRPr="00665EB4">
              <w:rPr>
                <w:rFonts w:hint="eastAsia"/>
                <w:spacing w:val="-30"/>
                <w:sz w:val="20"/>
              </w:rPr>
              <w:t>長期負債</w:t>
            </w:r>
          </w:p>
        </w:tc>
        <w:tc>
          <w:tcPr>
            <w:tcW w:w="589" w:type="pct"/>
            <w:tcBorders>
              <w:top w:val="nil"/>
              <w:left w:val="single" w:sz="4" w:space="0" w:color="auto"/>
              <w:bottom w:val="nil"/>
              <w:right w:val="single" w:sz="4" w:space="0" w:color="auto"/>
            </w:tcBorders>
            <w:tcMar>
              <w:right w:w="28" w:type="dxa"/>
            </w:tcMar>
            <w:vAlign w:val="center"/>
          </w:tcPr>
          <w:p w14:paraId="5B9884B9" w14:textId="319E860D" w:rsidR="00B4308C" w:rsidRPr="00B4308C" w:rsidRDefault="00B4308C" w:rsidP="0061584D">
            <w:pPr>
              <w:snapToGrid w:val="0"/>
              <w:spacing w:line="360" w:lineRule="exact"/>
              <w:ind w:rightChars="10" w:right="24" w:firstLineChars="0" w:firstLine="0"/>
              <w:jc w:val="right"/>
              <w:rPr>
                <w:rFonts w:ascii="新細明體" w:eastAsia="新細明體" w:hAnsi="新細明體"/>
                <w:sz w:val="20"/>
              </w:rPr>
            </w:pPr>
          </w:p>
        </w:tc>
        <w:tc>
          <w:tcPr>
            <w:tcW w:w="586" w:type="pct"/>
            <w:tcBorders>
              <w:top w:val="nil"/>
              <w:left w:val="single" w:sz="4" w:space="0" w:color="auto"/>
              <w:bottom w:val="nil"/>
              <w:right w:val="nil"/>
            </w:tcBorders>
            <w:tcMar>
              <w:right w:w="28" w:type="dxa"/>
            </w:tcMar>
            <w:vAlign w:val="center"/>
          </w:tcPr>
          <w:p w14:paraId="0528A565" w14:textId="7549F73B"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r w:rsidRPr="00B4308C">
              <w:rPr>
                <w:rFonts w:ascii="新細明體" w:eastAsia="新細明體" w:hAnsi="新細明體" w:hint="eastAsia"/>
                <w:sz w:val="20"/>
              </w:rPr>
              <w:t>8,950,000,000</w:t>
            </w:r>
          </w:p>
        </w:tc>
        <w:tc>
          <w:tcPr>
            <w:tcW w:w="577" w:type="pct"/>
            <w:tcBorders>
              <w:top w:val="nil"/>
              <w:left w:val="single" w:sz="4" w:space="0" w:color="auto"/>
              <w:bottom w:val="nil"/>
              <w:right w:val="nil"/>
            </w:tcBorders>
            <w:vAlign w:val="center"/>
          </w:tcPr>
          <w:p w14:paraId="6C1A1424"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509D5F17" w14:textId="3F839B7E"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41B3F704" w14:textId="76938E97" w:rsidR="00B4308C" w:rsidRPr="00BE5EE5" w:rsidRDefault="00B4308C" w:rsidP="00B4308C">
            <w:pPr>
              <w:widowControl w:val="0"/>
              <w:overflowPunct/>
              <w:snapToGrid w:val="0"/>
              <w:spacing w:line="240" w:lineRule="exact"/>
              <w:ind w:leftChars="100" w:left="240" w:rightChars="20" w:right="48" w:firstLineChars="0" w:firstLine="0"/>
              <w:jc w:val="distribute"/>
              <w:rPr>
                <w:spacing w:val="-30"/>
                <w:sz w:val="20"/>
              </w:rPr>
            </w:pPr>
            <w:r w:rsidRPr="00BE5EE5">
              <w:rPr>
                <w:rFonts w:hint="eastAsia"/>
                <w:spacing w:val="-30"/>
                <w:sz w:val="20"/>
              </w:rPr>
              <w:t>預付其他政府款</w:t>
            </w:r>
          </w:p>
        </w:tc>
        <w:tc>
          <w:tcPr>
            <w:tcW w:w="595" w:type="pct"/>
            <w:tcBorders>
              <w:top w:val="nil"/>
              <w:left w:val="single" w:sz="4" w:space="0" w:color="auto"/>
              <w:bottom w:val="nil"/>
              <w:right w:val="single" w:sz="4" w:space="0" w:color="auto"/>
            </w:tcBorders>
            <w:tcMar>
              <w:right w:w="28" w:type="dxa"/>
            </w:tcMar>
            <w:vAlign w:val="center"/>
          </w:tcPr>
          <w:p w14:paraId="301820F5" w14:textId="26BFC12F"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15,000,000</w:t>
            </w:r>
          </w:p>
        </w:tc>
        <w:tc>
          <w:tcPr>
            <w:tcW w:w="595" w:type="pct"/>
            <w:tcBorders>
              <w:top w:val="nil"/>
              <w:left w:val="single" w:sz="4" w:space="0" w:color="auto"/>
              <w:bottom w:val="nil"/>
              <w:right w:val="nil"/>
            </w:tcBorders>
            <w:shd w:val="clear" w:color="auto" w:fill="auto"/>
            <w:tcMar>
              <w:right w:w="28" w:type="dxa"/>
            </w:tcMar>
            <w:vAlign w:val="center"/>
          </w:tcPr>
          <w:p w14:paraId="28B51BF1"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7C412DFE" w14:textId="77777777" w:rsidR="00B4308C" w:rsidRPr="00FF078B" w:rsidRDefault="00B4308C"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46FDA439" w14:textId="6E5A9491" w:rsidR="00B4308C" w:rsidRPr="00665EB4" w:rsidRDefault="00B4308C" w:rsidP="0061584D">
            <w:pPr>
              <w:widowControl w:val="0"/>
              <w:overflowPunct/>
              <w:snapToGrid w:val="0"/>
              <w:spacing w:line="360" w:lineRule="exact"/>
              <w:ind w:leftChars="100" w:left="240" w:rightChars="20" w:right="48" w:firstLineChars="0" w:firstLine="0"/>
              <w:jc w:val="distribute"/>
              <w:rPr>
                <w:spacing w:val="-30"/>
                <w:sz w:val="20"/>
              </w:rPr>
            </w:pPr>
            <w:r w:rsidRPr="000B173E">
              <w:rPr>
                <w:rFonts w:hint="eastAsia"/>
                <w:spacing w:val="-30"/>
                <w:sz w:val="20"/>
              </w:rPr>
              <w:t>長期借款</w:t>
            </w:r>
          </w:p>
        </w:tc>
        <w:tc>
          <w:tcPr>
            <w:tcW w:w="589" w:type="pct"/>
            <w:tcBorders>
              <w:top w:val="nil"/>
              <w:left w:val="single" w:sz="4" w:space="0" w:color="auto"/>
              <w:bottom w:val="nil"/>
              <w:right w:val="single" w:sz="4" w:space="0" w:color="auto"/>
            </w:tcBorders>
            <w:tcMar>
              <w:right w:w="28" w:type="dxa"/>
            </w:tcMar>
            <w:vAlign w:val="center"/>
          </w:tcPr>
          <w:p w14:paraId="0B91F6FA" w14:textId="58B35CA6" w:rsidR="00B4308C" w:rsidRPr="00B4308C" w:rsidRDefault="00B4308C"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8,950,000,000</w:t>
            </w:r>
          </w:p>
        </w:tc>
        <w:tc>
          <w:tcPr>
            <w:tcW w:w="586" w:type="pct"/>
            <w:tcBorders>
              <w:top w:val="nil"/>
              <w:left w:val="single" w:sz="4" w:space="0" w:color="auto"/>
              <w:bottom w:val="nil"/>
              <w:right w:val="nil"/>
            </w:tcBorders>
            <w:tcMar>
              <w:right w:w="28" w:type="dxa"/>
            </w:tcMar>
            <w:vAlign w:val="center"/>
          </w:tcPr>
          <w:p w14:paraId="79BC873E" w14:textId="29FCFA61"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36F118B3"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51F6EAEC" w14:textId="5A4D6264"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4055E214" w14:textId="2139986B" w:rsidR="00B4308C" w:rsidRPr="00E874DF" w:rsidRDefault="00B4308C" w:rsidP="00B4308C">
            <w:pPr>
              <w:widowControl w:val="0"/>
              <w:overflowPunct/>
              <w:snapToGrid w:val="0"/>
              <w:spacing w:line="240" w:lineRule="exact"/>
              <w:ind w:leftChars="50" w:left="120" w:rightChars="20" w:right="48" w:firstLineChars="0" w:firstLine="0"/>
              <w:jc w:val="distribute"/>
              <w:rPr>
                <w:spacing w:val="-30"/>
                <w:sz w:val="20"/>
              </w:rPr>
            </w:pPr>
            <w:r w:rsidRPr="003B0371">
              <w:rPr>
                <w:rFonts w:hint="eastAsia"/>
                <w:spacing w:val="-30"/>
                <w:sz w:val="20"/>
              </w:rPr>
              <w:t>長期投資</w:t>
            </w:r>
          </w:p>
        </w:tc>
        <w:tc>
          <w:tcPr>
            <w:tcW w:w="595" w:type="pct"/>
            <w:tcBorders>
              <w:top w:val="nil"/>
              <w:left w:val="single" w:sz="4" w:space="0" w:color="auto"/>
              <w:bottom w:val="nil"/>
              <w:right w:val="single" w:sz="4" w:space="0" w:color="auto"/>
            </w:tcBorders>
            <w:tcMar>
              <w:right w:w="28" w:type="dxa"/>
            </w:tcMar>
            <w:vAlign w:val="center"/>
          </w:tcPr>
          <w:p w14:paraId="39CEE23F" w14:textId="78C0E445" w:rsidR="00B4308C" w:rsidRPr="00B4308C" w:rsidRDefault="00B4308C" w:rsidP="00B4308C">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50CA6194" w14:textId="433C21A2"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r w:rsidRPr="00B4308C">
              <w:rPr>
                <w:rFonts w:ascii="新細明體" w:eastAsia="新細明體" w:hAnsi="新細明體"/>
                <w:sz w:val="20"/>
              </w:rPr>
              <w:t>6,948,458,564</w:t>
            </w:r>
          </w:p>
        </w:tc>
        <w:tc>
          <w:tcPr>
            <w:tcW w:w="598" w:type="pct"/>
            <w:tcBorders>
              <w:top w:val="nil"/>
              <w:left w:val="single" w:sz="4" w:space="0" w:color="auto"/>
              <w:bottom w:val="nil"/>
              <w:right w:val="single" w:sz="4" w:space="0" w:color="auto"/>
            </w:tcBorders>
            <w:vAlign w:val="center"/>
          </w:tcPr>
          <w:p w14:paraId="4EAE1EE1"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7F0E4AAC" w14:textId="021900E1" w:rsidR="00B4308C" w:rsidRPr="000B173E" w:rsidRDefault="00B4308C" w:rsidP="0061584D">
            <w:pPr>
              <w:widowControl w:val="0"/>
              <w:overflowPunct/>
              <w:snapToGrid w:val="0"/>
              <w:spacing w:line="360" w:lineRule="exact"/>
              <w:ind w:leftChars="50" w:left="120" w:rightChars="20" w:right="48" w:firstLineChars="0" w:firstLine="0"/>
              <w:jc w:val="distribute"/>
              <w:rPr>
                <w:spacing w:val="-30"/>
                <w:sz w:val="20"/>
              </w:rPr>
            </w:pPr>
            <w:r w:rsidRPr="00665EB4">
              <w:rPr>
                <w:rFonts w:hint="eastAsia"/>
                <w:spacing w:val="-30"/>
                <w:sz w:val="20"/>
              </w:rPr>
              <w:t>其他負債</w:t>
            </w:r>
          </w:p>
        </w:tc>
        <w:tc>
          <w:tcPr>
            <w:tcW w:w="589" w:type="pct"/>
            <w:tcBorders>
              <w:top w:val="nil"/>
              <w:left w:val="single" w:sz="4" w:space="0" w:color="auto"/>
              <w:bottom w:val="nil"/>
              <w:right w:val="single" w:sz="4" w:space="0" w:color="auto"/>
            </w:tcBorders>
            <w:tcMar>
              <w:right w:w="28" w:type="dxa"/>
            </w:tcMar>
            <w:vAlign w:val="center"/>
          </w:tcPr>
          <w:p w14:paraId="62539581" w14:textId="7560389B" w:rsidR="00B4308C" w:rsidRPr="00B4308C" w:rsidRDefault="00B4308C" w:rsidP="0061584D">
            <w:pPr>
              <w:snapToGrid w:val="0"/>
              <w:spacing w:line="360" w:lineRule="exact"/>
              <w:ind w:rightChars="10" w:right="24" w:firstLineChars="0" w:firstLine="0"/>
              <w:jc w:val="right"/>
              <w:rPr>
                <w:rFonts w:ascii="新細明體" w:eastAsia="新細明體" w:hAnsi="新細明體"/>
                <w:sz w:val="20"/>
              </w:rPr>
            </w:pPr>
          </w:p>
        </w:tc>
        <w:tc>
          <w:tcPr>
            <w:tcW w:w="586" w:type="pct"/>
            <w:tcBorders>
              <w:top w:val="nil"/>
              <w:left w:val="single" w:sz="4" w:space="0" w:color="auto"/>
              <w:bottom w:val="nil"/>
              <w:right w:val="nil"/>
            </w:tcBorders>
            <w:tcMar>
              <w:right w:w="28" w:type="dxa"/>
            </w:tcMar>
            <w:vAlign w:val="center"/>
          </w:tcPr>
          <w:p w14:paraId="3B9B5ACB" w14:textId="3F6D3EE6" w:rsidR="00B4308C" w:rsidRPr="00FF078B" w:rsidRDefault="008C0780" w:rsidP="008C0780">
            <w:pPr>
              <w:snapToGrid w:val="0"/>
              <w:spacing w:line="360" w:lineRule="exact"/>
              <w:ind w:rightChars="10" w:right="24" w:firstLineChars="0" w:firstLine="0"/>
              <w:jc w:val="right"/>
              <w:rPr>
                <w:rFonts w:ascii="新細明體" w:eastAsia="新細明體" w:hAnsi="新細明體"/>
                <w:b/>
                <w:noProof/>
                <w:color w:val="FF0000"/>
                <w:sz w:val="20"/>
              </w:rPr>
            </w:pPr>
            <w:r>
              <w:rPr>
                <w:rFonts w:ascii="新細明體" w:eastAsia="新細明體" w:hAnsi="新細明體" w:hint="eastAsia"/>
                <w:sz w:val="20"/>
              </w:rPr>
              <w:t>5,223,581,200</w:t>
            </w:r>
          </w:p>
        </w:tc>
        <w:tc>
          <w:tcPr>
            <w:tcW w:w="577" w:type="pct"/>
            <w:tcBorders>
              <w:top w:val="nil"/>
              <w:left w:val="single" w:sz="4" w:space="0" w:color="auto"/>
              <w:bottom w:val="nil"/>
              <w:right w:val="nil"/>
            </w:tcBorders>
            <w:vAlign w:val="center"/>
          </w:tcPr>
          <w:p w14:paraId="65C48E96"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0D409EB6" w14:textId="409EFEC9"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89F3D06" w14:textId="387B307A" w:rsidR="00B4308C" w:rsidRPr="00E874DF" w:rsidRDefault="00B4308C" w:rsidP="00B4308C">
            <w:pPr>
              <w:widowControl w:val="0"/>
              <w:overflowPunct/>
              <w:snapToGrid w:val="0"/>
              <w:spacing w:line="240" w:lineRule="exact"/>
              <w:ind w:leftChars="100" w:left="240" w:rightChars="20" w:right="48" w:firstLineChars="0" w:firstLine="0"/>
              <w:jc w:val="distribute"/>
              <w:rPr>
                <w:spacing w:val="-30"/>
                <w:sz w:val="20"/>
              </w:rPr>
            </w:pPr>
            <w:proofErr w:type="gramStart"/>
            <w:r w:rsidRPr="003B0371">
              <w:rPr>
                <w:rFonts w:hint="eastAsia"/>
                <w:spacing w:val="-30"/>
                <w:sz w:val="20"/>
              </w:rPr>
              <w:t>採</w:t>
            </w:r>
            <w:proofErr w:type="gramEnd"/>
            <w:r w:rsidRPr="003B0371">
              <w:rPr>
                <w:rFonts w:hint="eastAsia"/>
                <w:spacing w:val="-30"/>
                <w:sz w:val="20"/>
              </w:rPr>
              <w:t>權益法之投資</w:t>
            </w:r>
          </w:p>
        </w:tc>
        <w:tc>
          <w:tcPr>
            <w:tcW w:w="595" w:type="pct"/>
            <w:tcBorders>
              <w:top w:val="nil"/>
              <w:left w:val="single" w:sz="4" w:space="0" w:color="auto"/>
              <w:bottom w:val="nil"/>
              <w:right w:val="single" w:sz="4" w:space="0" w:color="auto"/>
            </w:tcBorders>
            <w:tcMar>
              <w:right w:w="28" w:type="dxa"/>
            </w:tcMar>
            <w:vAlign w:val="center"/>
          </w:tcPr>
          <w:p w14:paraId="5FF4C820" w14:textId="685550CC"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5,643,587,454</w:t>
            </w:r>
          </w:p>
        </w:tc>
        <w:tc>
          <w:tcPr>
            <w:tcW w:w="595" w:type="pct"/>
            <w:tcBorders>
              <w:top w:val="nil"/>
              <w:left w:val="single" w:sz="4" w:space="0" w:color="auto"/>
              <w:bottom w:val="nil"/>
              <w:right w:val="nil"/>
            </w:tcBorders>
            <w:shd w:val="clear" w:color="auto" w:fill="auto"/>
            <w:tcMar>
              <w:right w:w="28" w:type="dxa"/>
            </w:tcMar>
            <w:vAlign w:val="center"/>
          </w:tcPr>
          <w:p w14:paraId="4CAE4F43" w14:textId="1DBB9AE6"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1CDED2DE"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56239CCC" w14:textId="321CC31A" w:rsidR="00B4308C" w:rsidRPr="000B173E" w:rsidRDefault="00B4308C" w:rsidP="0061584D">
            <w:pPr>
              <w:widowControl w:val="0"/>
              <w:overflowPunct/>
              <w:snapToGrid w:val="0"/>
              <w:spacing w:line="360" w:lineRule="exact"/>
              <w:ind w:leftChars="100" w:left="240" w:rightChars="20" w:right="48" w:firstLineChars="0" w:firstLine="0"/>
              <w:jc w:val="distribute"/>
              <w:rPr>
                <w:spacing w:val="-30"/>
                <w:sz w:val="20"/>
              </w:rPr>
            </w:pPr>
            <w:r w:rsidRPr="000B173E">
              <w:rPr>
                <w:rFonts w:hint="eastAsia"/>
                <w:spacing w:val="-30"/>
                <w:sz w:val="20"/>
              </w:rPr>
              <w:t>存入保證金</w:t>
            </w:r>
          </w:p>
        </w:tc>
        <w:tc>
          <w:tcPr>
            <w:tcW w:w="589" w:type="pct"/>
            <w:tcBorders>
              <w:top w:val="nil"/>
              <w:left w:val="single" w:sz="4" w:space="0" w:color="auto"/>
              <w:bottom w:val="nil"/>
              <w:right w:val="single" w:sz="4" w:space="0" w:color="auto"/>
            </w:tcBorders>
            <w:tcMar>
              <w:right w:w="28" w:type="dxa"/>
            </w:tcMar>
            <w:vAlign w:val="center"/>
          </w:tcPr>
          <w:p w14:paraId="2F4327AF" w14:textId="63442E86" w:rsidR="00B4308C" w:rsidRPr="003F2B5A" w:rsidRDefault="00B4308C"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756,441,340</w:t>
            </w:r>
          </w:p>
        </w:tc>
        <w:tc>
          <w:tcPr>
            <w:tcW w:w="586" w:type="pct"/>
            <w:tcBorders>
              <w:top w:val="nil"/>
              <w:left w:val="single" w:sz="4" w:space="0" w:color="auto"/>
              <w:bottom w:val="nil"/>
              <w:right w:val="nil"/>
            </w:tcBorders>
            <w:tcMar>
              <w:right w:w="28" w:type="dxa"/>
            </w:tcMar>
            <w:vAlign w:val="center"/>
          </w:tcPr>
          <w:p w14:paraId="3E563BCB"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2EA14D3F"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0F9C386B" w14:textId="7D1D36C2"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31555EE" w14:textId="68FF8D36" w:rsidR="00B4308C" w:rsidRPr="003B0371" w:rsidRDefault="00B4308C"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3B0371">
              <w:rPr>
                <w:rFonts w:hint="eastAsia"/>
                <w:spacing w:val="-30"/>
                <w:sz w:val="20"/>
              </w:rPr>
              <w:t>其他長期投資</w:t>
            </w:r>
          </w:p>
        </w:tc>
        <w:tc>
          <w:tcPr>
            <w:tcW w:w="595" w:type="pct"/>
            <w:tcBorders>
              <w:top w:val="nil"/>
              <w:left w:val="single" w:sz="4" w:space="0" w:color="auto"/>
              <w:bottom w:val="nil"/>
              <w:right w:val="single" w:sz="4" w:space="0" w:color="auto"/>
            </w:tcBorders>
            <w:tcMar>
              <w:right w:w="28" w:type="dxa"/>
            </w:tcMar>
            <w:vAlign w:val="center"/>
          </w:tcPr>
          <w:p w14:paraId="648E4C92" w14:textId="04D91473"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1,304,871,110</w:t>
            </w:r>
          </w:p>
        </w:tc>
        <w:tc>
          <w:tcPr>
            <w:tcW w:w="595" w:type="pct"/>
            <w:tcBorders>
              <w:top w:val="nil"/>
              <w:left w:val="single" w:sz="4" w:space="0" w:color="auto"/>
              <w:bottom w:val="nil"/>
              <w:right w:val="nil"/>
            </w:tcBorders>
            <w:shd w:val="clear" w:color="auto" w:fill="auto"/>
            <w:tcMar>
              <w:right w:w="28" w:type="dxa"/>
            </w:tcMar>
            <w:vAlign w:val="center"/>
          </w:tcPr>
          <w:p w14:paraId="421C7753"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283E0F8A"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591A866A" w14:textId="14759730" w:rsidR="00B4308C" w:rsidRPr="000B173E" w:rsidRDefault="00B4308C" w:rsidP="0061584D">
            <w:pPr>
              <w:widowControl w:val="0"/>
              <w:overflowPunct/>
              <w:snapToGrid w:val="0"/>
              <w:spacing w:line="360" w:lineRule="exact"/>
              <w:ind w:leftChars="100" w:left="240" w:rightChars="20" w:right="48" w:firstLineChars="0" w:firstLine="0"/>
              <w:jc w:val="distribute"/>
              <w:rPr>
                <w:spacing w:val="-30"/>
                <w:sz w:val="20"/>
              </w:rPr>
            </w:pPr>
            <w:r w:rsidRPr="000B173E">
              <w:rPr>
                <w:rFonts w:hint="eastAsia"/>
                <w:spacing w:val="-30"/>
                <w:sz w:val="20"/>
              </w:rPr>
              <w:t>應付保管款</w:t>
            </w:r>
          </w:p>
        </w:tc>
        <w:tc>
          <w:tcPr>
            <w:tcW w:w="589" w:type="pct"/>
            <w:tcBorders>
              <w:top w:val="nil"/>
              <w:left w:val="single" w:sz="4" w:space="0" w:color="auto"/>
              <w:bottom w:val="nil"/>
              <w:right w:val="single" w:sz="4" w:space="0" w:color="auto"/>
            </w:tcBorders>
            <w:tcMar>
              <w:right w:w="28" w:type="dxa"/>
            </w:tcMar>
            <w:vAlign w:val="center"/>
          </w:tcPr>
          <w:p w14:paraId="69A3737C" w14:textId="757B6ADC" w:rsidR="00B4308C" w:rsidRPr="003F2B5A" w:rsidRDefault="00B4308C"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4,467,056,146</w:t>
            </w:r>
          </w:p>
        </w:tc>
        <w:tc>
          <w:tcPr>
            <w:tcW w:w="586" w:type="pct"/>
            <w:tcBorders>
              <w:top w:val="nil"/>
              <w:left w:val="single" w:sz="4" w:space="0" w:color="auto"/>
              <w:bottom w:val="nil"/>
              <w:right w:val="nil"/>
            </w:tcBorders>
            <w:tcMar>
              <w:right w:w="28" w:type="dxa"/>
            </w:tcMar>
            <w:vAlign w:val="center"/>
          </w:tcPr>
          <w:p w14:paraId="3E925A3A"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64CABE9D"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0D016381" w14:textId="50FF7CE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772D1013" w14:textId="0DF1737E" w:rsidR="00B4308C" w:rsidRPr="00E874DF" w:rsidRDefault="00B4308C" w:rsidP="00B4308C">
            <w:pPr>
              <w:widowControl w:val="0"/>
              <w:overflowPunct/>
              <w:snapToGrid w:val="0"/>
              <w:spacing w:line="240" w:lineRule="exact"/>
              <w:ind w:leftChars="50" w:left="120" w:rightChars="20" w:right="48" w:firstLineChars="0" w:firstLine="0"/>
              <w:jc w:val="distribute"/>
              <w:rPr>
                <w:spacing w:val="-30"/>
                <w:sz w:val="20"/>
              </w:rPr>
            </w:pPr>
            <w:r w:rsidRPr="003B0371">
              <w:rPr>
                <w:rFonts w:hint="eastAsia"/>
                <w:spacing w:val="-30"/>
                <w:sz w:val="20"/>
              </w:rPr>
              <w:t>固定資產</w:t>
            </w:r>
          </w:p>
        </w:tc>
        <w:tc>
          <w:tcPr>
            <w:tcW w:w="595" w:type="pct"/>
            <w:tcBorders>
              <w:top w:val="nil"/>
              <w:left w:val="single" w:sz="4" w:space="0" w:color="auto"/>
              <w:bottom w:val="nil"/>
              <w:right w:val="single" w:sz="4" w:space="0" w:color="auto"/>
            </w:tcBorders>
            <w:tcMar>
              <w:right w:w="28" w:type="dxa"/>
            </w:tcMar>
            <w:vAlign w:val="center"/>
          </w:tcPr>
          <w:p w14:paraId="16CE9361" w14:textId="1B02158B" w:rsidR="00B4308C" w:rsidRPr="00B4308C" w:rsidRDefault="00B4308C" w:rsidP="00B4308C">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0DF8A810" w14:textId="7A8445E1"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r w:rsidRPr="00B4308C">
              <w:rPr>
                <w:rFonts w:ascii="新細明體" w:eastAsia="新細明體" w:hAnsi="新細明體"/>
                <w:sz w:val="20"/>
              </w:rPr>
              <w:t>49,507,275,338</w:t>
            </w:r>
          </w:p>
        </w:tc>
        <w:tc>
          <w:tcPr>
            <w:tcW w:w="598" w:type="pct"/>
            <w:tcBorders>
              <w:top w:val="nil"/>
              <w:left w:val="single" w:sz="4" w:space="0" w:color="auto"/>
              <w:bottom w:val="nil"/>
              <w:right w:val="single" w:sz="4" w:space="0" w:color="auto"/>
            </w:tcBorders>
            <w:vAlign w:val="center"/>
          </w:tcPr>
          <w:p w14:paraId="08965265" w14:textId="77777777" w:rsidR="00B4308C" w:rsidRPr="00FF078B" w:rsidRDefault="00B4308C"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17542DA7" w14:textId="7E35BEA3" w:rsidR="00B4308C" w:rsidRPr="00665EB4" w:rsidRDefault="00B4308C" w:rsidP="0061584D">
            <w:pPr>
              <w:widowControl w:val="0"/>
              <w:overflowPunct/>
              <w:snapToGrid w:val="0"/>
              <w:spacing w:line="360" w:lineRule="exact"/>
              <w:ind w:leftChars="100" w:left="240" w:rightChars="20" w:right="48" w:firstLineChars="0" w:firstLine="0"/>
              <w:jc w:val="distribute"/>
              <w:rPr>
                <w:spacing w:val="-30"/>
                <w:sz w:val="20"/>
              </w:rPr>
            </w:pPr>
            <w:r w:rsidRPr="000B173E">
              <w:rPr>
                <w:rFonts w:hint="eastAsia"/>
                <w:spacing w:val="-30"/>
                <w:sz w:val="20"/>
              </w:rPr>
              <w:t>暫收款</w:t>
            </w:r>
          </w:p>
        </w:tc>
        <w:tc>
          <w:tcPr>
            <w:tcW w:w="589" w:type="pct"/>
            <w:tcBorders>
              <w:top w:val="nil"/>
              <w:left w:val="single" w:sz="4" w:space="0" w:color="auto"/>
              <w:bottom w:val="nil"/>
              <w:right w:val="single" w:sz="4" w:space="0" w:color="auto"/>
            </w:tcBorders>
            <w:tcMar>
              <w:right w:w="28" w:type="dxa"/>
            </w:tcMar>
            <w:vAlign w:val="center"/>
          </w:tcPr>
          <w:p w14:paraId="13683038" w14:textId="3DBFFAC1" w:rsidR="00B4308C" w:rsidRPr="003F2B5A" w:rsidRDefault="00B4308C"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83,714</w:t>
            </w:r>
          </w:p>
        </w:tc>
        <w:tc>
          <w:tcPr>
            <w:tcW w:w="586" w:type="pct"/>
            <w:tcBorders>
              <w:top w:val="nil"/>
              <w:left w:val="single" w:sz="4" w:space="0" w:color="auto"/>
              <w:bottom w:val="nil"/>
              <w:right w:val="nil"/>
            </w:tcBorders>
            <w:tcMar>
              <w:right w:w="28" w:type="dxa"/>
            </w:tcMar>
            <w:vAlign w:val="center"/>
          </w:tcPr>
          <w:p w14:paraId="1F0E91F0" w14:textId="35750DED"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74678B06" w14:textId="77777777"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p>
        </w:tc>
      </w:tr>
      <w:tr w:rsidR="00B4308C" w:rsidRPr="009239E5" w14:paraId="37C68E34" w14:textId="434D4E9B"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9531200" w14:textId="68A1C1F4" w:rsidR="00B4308C" w:rsidRPr="00E874DF" w:rsidRDefault="00B4308C" w:rsidP="00B4308C">
            <w:pPr>
              <w:widowControl w:val="0"/>
              <w:overflowPunct/>
              <w:snapToGrid w:val="0"/>
              <w:spacing w:line="240" w:lineRule="exact"/>
              <w:ind w:leftChars="100" w:left="240" w:rightChars="20" w:right="48" w:firstLineChars="0" w:firstLine="0"/>
              <w:jc w:val="distribute"/>
              <w:rPr>
                <w:spacing w:val="-30"/>
                <w:sz w:val="20"/>
              </w:rPr>
            </w:pPr>
            <w:r w:rsidRPr="003B0371">
              <w:rPr>
                <w:rFonts w:hint="eastAsia"/>
                <w:spacing w:val="-30"/>
                <w:sz w:val="20"/>
              </w:rPr>
              <w:t>土地</w:t>
            </w:r>
          </w:p>
        </w:tc>
        <w:tc>
          <w:tcPr>
            <w:tcW w:w="595" w:type="pct"/>
            <w:tcBorders>
              <w:top w:val="nil"/>
              <w:left w:val="single" w:sz="4" w:space="0" w:color="auto"/>
              <w:bottom w:val="nil"/>
              <w:right w:val="single" w:sz="4" w:space="0" w:color="auto"/>
            </w:tcBorders>
            <w:tcMar>
              <w:right w:w="28" w:type="dxa"/>
            </w:tcMar>
            <w:vAlign w:val="center"/>
          </w:tcPr>
          <w:p w14:paraId="52E63E13" w14:textId="2623A74B"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21,305,207,796</w:t>
            </w:r>
          </w:p>
        </w:tc>
        <w:tc>
          <w:tcPr>
            <w:tcW w:w="595" w:type="pct"/>
            <w:tcBorders>
              <w:top w:val="nil"/>
              <w:left w:val="single" w:sz="4" w:space="0" w:color="auto"/>
              <w:bottom w:val="nil"/>
              <w:right w:val="nil"/>
            </w:tcBorders>
            <w:shd w:val="clear" w:color="auto" w:fill="auto"/>
            <w:tcMar>
              <w:right w:w="28" w:type="dxa"/>
            </w:tcMar>
            <w:vAlign w:val="center"/>
          </w:tcPr>
          <w:p w14:paraId="65E841F5" w14:textId="6F623F03"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7D3C5B03"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1A3732CA" w14:textId="17CB0CD0" w:rsidR="00B4308C" w:rsidRPr="00877B8C" w:rsidRDefault="00B4308C" w:rsidP="0061584D">
            <w:pPr>
              <w:snapToGrid w:val="0"/>
              <w:spacing w:line="360" w:lineRule="exact"/>
              <w:ind w:rightChars="20" w:right="48" w:firstLineChars="0" w:firstLine="0"/>
              <w:jc w:val="distribute"/>
              <w:rPr>
                <w:rFonts w:ascii="Arial" w:hAnsi="Arial" w:cs="Arial"/>
                <w:b/>
                <w:bCs/>
                <w:spacing w:val="-24"/>
                <w:sz w:val="20"/>
              </w:rPr>
            </w:pPr>
            <w:r w:rsidRPr="00877B8C">
              <w:rPr>
                <w:rFonts w:ascii="Arial" w:hAnsi="Arial" w:cs="Arial" w:hint="eastAsia"/>
                <w:b/>
                <w:bCs/>
                <w:spacing w:val="-24"/>
                <w:sz w:val="20"/>
              </w:rPr>
              <w:t>原列負債總額</w:t>
            </w:r>
          </w:p>
        </w:tc>
        <w:tc>
          <w:tcPr>
            <w:tcW w:w="589" w:type="pct"/>
            <w:tcBorders>
              <w:top w:val="nil"/>
              <w:left w:val="nil"/>
              <w:bottom w:val="nil"/>
              <w:right w:val="single" w:sz="4" w:space="0" w:color="auto"/>
            </w:tcBorders>
            <w:shd w:val="clear" w:color="auto" w:fill="auto"/>
            <w:tcMar>
              <w:right w:w="28" w:type="dxa"/>
            </w:tcMar>
            <w:vAlign w:val="center"/>
          </w:tcPr>
          <w:p w14:paraId="52A4409B" w14:textId="268E57BA" w:rsidR="00B4308C" w:rsidRPr="00FF078B" w:rsidRDefault="00B4308C" w:rsidP="0061584D">
            <w:pPr>
              <w:snapToGrid w:val="0"/>
              <w:spacing w:line="360" w:lineRule="exact"/>
              <w:ind w:rightChars="10" w:right="24" w:firstLineChars="0" w:firstLine="0"/>
              <w:jc w:val="right"/>
              <w:rPr>
                <w:rFonts w:ascii="新細明體" w:eastAsia="新細明體" w:hAnsi="新細明體"/>
                <w:bCs/>
                <w:noProof/>
                <w:sz w:val="20"/>
              </w:rPr>
            </w:pPr>
          </w:p>
        </w:tc>
        <w:tc>
          <w:tcPr>
            <w:tcW w:w="586" w:type="pct"/>
            <w:tcBorders>
              <w:top w:val="nil"/>
              <w:left w:val="single" w:sz="4" w:space="0" w:color="auto"/>
              <w:bottom w:val="nil"/>
              <w:right w:val="nil"/>
            </w:tcBorders>
            <w:tcMar>
              <w:right w:w="28" w:type="dxa"/>
            </w:tcMar>
            <w:vAlign w:val="center"/>
          </w:tcPr>
          <w:p w14:paraId="024F5041"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07CD59AB" w14:textId="2D893145" w:rsidR="00B4308C" w:rsidRPr="00FF078B" w:rsidRDefault="00B4308C" w:rsidP="0061584D">
            <w:pPr>
              <w:snapToGrid w:val="0"/>
              <w:spacing w:line="360" w:lineRule="exact"/>
              <w:ind w:firstLineChars="0" w:firstLine="0"/>
              <w:jc w:val="right"/>
              <w:rPr>
                <w:rFonts w:ascii="新細明體" w:eastAsia="新細明體" w:hAnsi="新細明體"/>
                <w:b/>
                <w:noProof/>
                <w:color w:val="FF0000"/>
                <w:sz w:val="20"/>
              </w:rPr>
            </w:pPr>
            <w:r w:rsidRPr="00B4308C">
              <w:rPr>
                <w:rFonts w:ascii="新細明體" w:eastAsia="新細明體" w:hAnsi="新細明體"/>
                <w:b/>
                <w:noProof/>
                <w:sz w:val="20"/>
              </w:rPr>
              <w:t>26,070,393,217</w:t>
            </w:r>
          </w:p>
        </w:tc>
      </w:tr>
      <w:tr w:rsidR="00B4308C" w:rsidRPr="00B4308C" w14:paraId="0BE84F1E" w14:textId="6BF5A1ED"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574A2A66" w14:textId="209AA0A8" w:rsidR="00B4308C" w:rsidRPr="003B0371" w:rsidRDefault="00B4308C"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3B0371">
              <w:rPr>
                <w:rFonts w:hint="eastAsia"/>
                <w:spacing w:val="-30"/>
                <w:sz w:val="20"/>
              </w:rPr>
              <w:t>土地改良物</w:t>
            </w:r>
          </w:p>
        </w:tc>
        <w:tc>
          <w:tcPr>
            <w:tcW w:w="595" w:type="pct"/>
            <w:tcBorders>
              <w:top w:val="nil"/>
              <w:left w:val="single" w:sz="4" w:space="0" w:color="auto"/>
              <w:bottom w:val="nil"/>
              <w:right w:val="single" w:sz="4" w:space="0" w:color="auto"/>
            </w:tcBorders>
            <w:tcMar>
              <w:right w:w="28" w:type="dxa"/>
            </w:tcMar>
            <w:vAlign w:val="center"/>
          </w:tcPr>
          <w:p w14:paraId="53495CCD" w14:textId="5ECF2DDA"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13,856,785,722</w:t>
            </w:r>
          </w:p>
        </w:tc>
        <w:tc>
          <w:tcPr>
            <w:tcW w:w="595" w:type="pct"/>
            <w:tcBorders>
              <w:top w:val="nil"/>
              <w:left w:val="single" w:sz="4" w:space="0" w:color="auto"/>
              <w:bottom w:val="nil"/>
              <w:right w:val="nil"/>
            </w:tcBorders>
            <w:shd w:val="clear" w:color="auto" w:fill="auto"/>
            <w:tcMar>
              <w:right w:w="28" w:type="dxa"/>
            </w:tcMar>
            <w:vAlign w:val="center"/>
          </w:tcPr>
          <w:p w14:paraId="407A04D5"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3746017E"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2418297C" w14:textId="752CCF4F" w:rsidR="00B4308C" w:rsidRPr="00877B8C" w:rsidRDefault="00B4308C" w:rsidP="0061584D">
            <w:pPr>
              <w:snapToGrid w:val="0"/>
              <w:spacing w:line="360" w:lineRule="exact"/>
              <w:ind w:rightChars="20" w:right="48" w:firstLineChars="0" w:firstLine="0"/>
              <w:jc w:val="distribute"/>
              <w:rPr>
                <w:rFonts w:ascii="Arial" w:hAnsi="Arial" w:cs="Arial"/>
                <w:b/>
                <w:bCs/>
                <w:spacing w:val="-24"/>
                <w:sz w:val="20"/>
              </w:rPr>
            </w:pPr>
            <w:proofErr w:type="gramStart"/>
            <w:r w:rsidRPr="00D97531">
              <w:rPr>
                <w:rFonts w:ascii="Arial" w:hAnsi="Arial" w:cs="Arial" w:hint="eastAsia"/>
                <w:b/>
                <w:bCs/>
                <w:spacing w:val="-24"/>
                <w:sz w:val="20"/>
              </w:rPr>
              <w:t>本</w:t>
            </w:r>
            <w:r>
              <w:rPr>
                <w:rFonts w:ascii="Arial" w:hAnsi="Arial" w:cs="Arial" w:hint="eastAsia"/>
                <w:b/>
                <w:bCs/>
                <w:spacing w:val="-24"/>
                <w:sz w:val="20"/>
              </w:rPr>
              <w:t>室</w:t>
            </w:r>
            <w:r w:rsidRPr="00D97531">
              <w:rPr>
                <w:rFonts w:ascii="Arial" w:hAnsi="Arial" w:cs="Arial" w:hint="eastAsia"/>
                <w:b/>
                <w:bCs/>
                <w:spacing w:val="-24"/>
                <w:sz w:val="20"/>
              </w:rPr>
              <w:t>審核</w:t>
            </w:r>
            <w:proofErr w:type="gramEnd"/>
            <w:r w:rsidRPr="00D97531">
              <w:rPr>
                <w:rFonts w:ascii="Arial" w:hAnsi="Arial" w:cs="Arial" w:hint="eastAsia"/>
                <w:b/>
                <w:bCs/>
                <w:spacing w:val="-24"/>
                <w:sz w:val="20"/>
              </w:rPr>
              <w:t>修正決算應調整數</w:t>
            </w:r>
          </w:p>
        </w:tc>
        <w:tc>
          <w:tcPr>
            <w:tcW w:w="589" w:type="pct"/>
            <w:tcBorders>
              <w:top w:val="nil"/>
              <w:left w:val="nil"/>
              <w:bottom w:val="nil"/>
              <w:right w:val="single" w:sz="4" w:space="0" w:color="auto"/>
            </w:tcBorders>
            <w:shd w:val="clear" w:color="auto" w:fill="auto"/>
            <w:tcMar>
              <w:right w:w="28" w:type="dxa"/>
            </w:tcMar>
            <w:vAlign w:val="center"/>
          </w:tcPr>
          <w:p w14:paraId="4DFC462C" w14:textId="46BDBE3D" w:rsidR="00B4308C" w:rsidRPr="00FF078B" w:rsidRDefault="00B4308C" w:rsidP="0061584D">
            <w:pPr>
              <w:snapToGrid w:val="0"/>
              <w:spacing w:line="360" w:lineRule="exact"/>
              <w:ind w:rightChars="10" w:right="24" w:firstLineChars="0" w:firstLine="0"/>
              <w:jc w:val="right"/>
              <w:rPr>
                <w:rFonts w:ascii="新細明體" w:eastAsia="新細明體" w:hAnsi="新細明體"/>
                <w:bCs/>
                <w:noProof/>
                <w:sz w:val="20"/>
              </w:rPr>
            </w:pPr>
          </w:p>
        </w:tc>
        <w:tc>
          <w:tcPr>
            <w:tcW w:w="586" w:type="pct"/>
            <w:tcBorders>
              <w:top w:val="nil"/>
              <w:left w:val="single" w:sz="4" w:space="0" w:color="auto"/>
              <w:bottom w:val="nil"/>
              <w:right w:val="nil"/>
            </w:tcBorders>
            <w:tcMar>
              <w:right w:w="28" w:type="dxa"/>
            </w:tcMar>
            <w:vAlign w:val="center"/>
          </w:tcPr>
          <w:p w14:paraId="621CF4CD" w14:textId="77777777" w:rsidR="00B4308C" w:rsidRPr="00FF078B" w:rsidRDefault="00B4308C" w:rsidP="0061584D">
            <w:pPr>
              <w:snapToGrid w:val="0"/>
              <w:spacing w:line="360" w:lineRule="exact"/>
              <w:ind w:rightChars="10" w:right="24" w:firstLineChars="0" w:firstLine="0"/>
              <w:jc w:val="right"/>
              <w:rPr>
                <w:rFonts w:ascii="新細明體" w:eastAsia="新細明體" w:hAnsi="新細明體"/>
                <w:b/>
                <w:noProof/>
                <w:color w:val="FF0000"/>
                <w:sz w:val="20"/>
              </w:rPr>
            </w:pPr>
          </w:p>
        </w:tc>
        <w:tc>
          <w:tcPr>
            <w:tcW w:w="577" w:type="pct"/>
            <w:tcBorders>
              <w:top w:val="nil"/>
              <w:left w:val="single" w:sz="4" w:space="0" w:color="auto"/>
              <w:bottom w:val="nil"/>
              <w:right w:val="nil"/>
            </w:tcBorders>
            <w:vAlign w:val="center"/>
          </w:tcPr>
          <w:p w14:paraId="4951F2C3" w14:textId="42E8D043" w:rsidR="00B4308C" w:rsidRPr="00B4308C" w:rsidRDefault="00C23722" w:rsidP="0061584D">
            <w:pPr>
              <w:snapToGrid w:val="0"/>
              <w:spacing w:line="360" w:lineRule="exact"/>
              <w:ind w:firstLineChars="0" w:firstLine="0"/>
              <w:jc w:val="right"/>
              <w:rPr>
                <w:rFonts w:ascii="新細明體" w:eastAsia="新細明體" w:hAnsi="新細明體"/>
                <w:b/>
                <w:noProof/>
                <w:color w:val="FF0000"/>
                <w:sz w:val="20"/>
                <w:highlight w:val="yellow"/>
              </w:rPr>
            </w:pPr>
            <w:r w:rsidRPr="00C23722">
              <w:rPr>
                <w:rFonts w:ascii="新細明體" w:eastAsia="新細明體" w:hAnsi="新細明體"/>
                <w:b/>
                <w:kern w:val="0"/>
                <w:sz w:val="20"/>
              </w:rPr>
              <w:t>-</w:t>
            </w:r>
            <w:r w:rsidR="00AB606C">
              <w:rPr>
                <w:rFonts w:ascii="新細明體" w:eastAsia="新細明體" w:hAnsi="新細明體"/>
                <w:b/>
                <w:kern w:val="0"/>
                <w:sz w:val="20"/>
              </w:rPr>
              <w:t xml:space="preserve"> </w:t>
            </w:r>
            <w:r w:rsidRPr="00C23722">
              <w:rPr>
                <w:rFonts w:ascii="新細明體" w:eastAsia="新細明體" w:hAnsi="新細明體"/>
                <w:b/>
                <w:kern w:val="0"/>
                <w:sz w:val="20"/>
              </w:rPr>
              <w:t>44,879,334</w:t>
            </w:r>
          </w:p>
        </w:tc>
      </w:tr>
      <w:tr w:rsidR="00B4308C" w:rsidRPr="009239E5" w14:paraId="0203E785" w14:textId="67DB11CE"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6A2FE1ED" w14:textId="67121FE6" w:rsidR="00B4308C" w:rsidRPr="003B0371" w:rsidRDefault="00B4308C"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3B0371">
              <w:rPr>
                <w:rFonts w:hint="eastAsia"/>
                <w:spacing w:val="-30"/>
                <w:sz w:val="20"/>
              </w:rPr>
              <w:t>房屋建築及設備</w:t>
            </w:r>
          </w:p>
        </w:tc>
        <w:tc>
          <w:tcPr>
            <w:tcW w:w="595" w:type="pct"/>
            <w:tcBorders>
              <w:top w:val="nil"/>
              <w:left w:val="single" w:sz="4" w:space="0" w:color="auto"/>
              <w:bottom w:val="nil"/>
              <w:right w:val="single" w:sz="4" w:space="0" w:color="auto"/>
            </w:tcBorders>
            <w:tcMar>
              <w:right w:w="28" w:type="dxa"/>
            </w:tcMar>
            <w:vAlign w:val="center"/>
          </w:tcPr>
          <w:p w14:paraId="49FB2B7F" w14:textId="3435F112" w:rsidR="00B4308C" w:rsidRPr="003F2B5A"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8,311,241,959</w:t>
            </w:r>
          </w:p>
        </w:tc>
        <w:tc>
          <w:tcPr>
            <w:tcW w:w="595" w:type="pct"/>
            <w:tcBorders>
              <w:top w:val="nil"/>
              <w:left w:val="single" w:sz="4" w:space="0" w:color="auto"/>
              <w:bottom w:val="nil"/>
              <w:right w:val="nil"/>
            </w:tcBorders>
            <w:shd w:val="clear" w:color="auto" w:fill="auto"/>
            <w:tcMar>
              <w:right w:w="28" w:type="dxa"/>
            </w:tcMar>
            <w:vAlign w:val="center"/>
          </w:tcPr>
          <w:p w14:paraId="43C07E47"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7EC7F4B6" w14:textId="77777777" w:rsidR="00B4308C" w:rsidRPr="00FF078B" w:rsidRDefault="00B4308C"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4AB94D26" w14:textId="1E62753F" w:rsidR="00B4308C" w:rsidRPr="000B173E" w:rsidRDefault="00B4308C" w:rsidP="0061584D">
            <w:pPr>
              <w:widowControl w:val="0"/>
              <w:overflowPunct/>
              <w:snapToGrid w:val="0"/>
              <w:spacing w:line="360" w:lineRule="exact"/>
              <w:ind w:leftChars="50" w:left="120" w:rightChars="20" w:right="48" w:firstLineChars="0" w:firstLine="0"/>
              <w:jc w:val="distribute"/>
              <w:rPr>
                <w:spacing w:val="-30"/>
                <w:sz w:val="20"/>
              </w:rPr>
            </w:pPr>
            <w:r w:rsidRPr="00D97531">
              <w:rPr>
                <w:rFonts w:hint="eastAsia"/>
                <w:spacing w:val="-26"/>
                <w:sz w:val="20"/>
              </w:rPr>
              <w:t>歲</w:t>
            </w:r>
            <w:r>
              <w:rPr>
                <w:rFonts w:hint="eastAsia"/>
                <w:spacing w:val="-26"/>
                <w:sz w:val="20"/>
              </w:rPr>
              <w:t>出</w:t>
            </w:r>
            <w:r w:rsidRPr="00D97531">
              <w:rPr>
                <w:rFonts w:hint="eastAsia"/>
                <w:spacing w:val="-26"/>
                <w:sz w:val="20"/>
              </w:rPr>
              <w:t>事項應調整數</w:t>
            </w:r>
          </w:p>
        </w:tc>
        <w:tc>
          <w:tcPr>
            <w:tcW w:w="589" w:type="pct"/>
            <w:tcBorders>
              <w:top w:val="nil"/>
              <w:left w:val="nil"/>
              <w:bottom w:val="nil"/>
              <w:right w:val="single" w:sz="4" w:space="0" w:color="auto"/>
            </w:tcBorders>
            <w:shd w:val="clear" w:color="auto" w:fill="auto"/>
            <w:tcMar>
              <w:right w:w="28" w:type="dxa"/>
            </w:tcMar>
            <w:vAlign w:val="center"/>
          </w:tcPr>
          <w:p w14:paraId="41D17F19" w14:textId="78380C2A" w:rsidR="00B4308C" w:rsidRPr="00B4308C" w:rsidRDefault="00B4308C" w:rsidP="0061584D">
            <w:pPr>
              <w:snapToGrid w:val="0"/>
              <w:spacing w:line="360" w:lineRule="exact"/>
              <w:ind w:rightChars="10" w:right="24" w:firstLineChars="0" w:firstLine="0"/>
              <w:jc w:val="right"/>
              <w:rPr>
                <w:rFonts w:ascii="新細明體" w:eastAsia="新細明體" w:hAnsi="新細明體"/>
                <w:bCs/>
                <w:noProof/>
                <w:sz w:val="20"/>
                <w:highlight w:val="yellow"/>
              </w:rPr>
            </w:pPr>
          </w:p>
        </w:tc>
        <w:tc>
          <w:tcPr>
            <w:tcW w:w="586" w:type="pct"/>
            <w:tcBorders>
              <w:top w:val="nil"/>
              <w:left w:val="single" w:sz="4" w:space="0" w:color="auto"/>
              <w:bottom w:val="nil"/>
              <w:right w:val="nil"/>
            </w:tcBorders>
            <w:tcMar>
              <w:right w:w="28" w:type="dxa"/>
            </w:tcMar>
            <w:vAlign w:val="center"/>
          </w:tcPr>
          <w:p w14:paraId="1D05C930" w14:textId="2DCE068F" w:rsidR="00B4308C" w:rsidRPr="00B4308C" w:rsidRDefault="00C23722" w:rsidP="0061584D">
            <w:pPr>
              <w:snapToGrid w:val="0"/>
              <w:spacing w:line="360" w:lineRule="exact"/>
              <w:ind w:rightChars="10" w:right="24" w:firstLineChars="0" w:firstLine="0"/>
              <w:jc w:val="right"/>
              <w:rPr>
                <w:rFonts w:ascii="新細明體" w:eastAsia="新細明體" w:hAnsi="新細明體"/>
                <w:b/>
                <w:noProof/>
                <w:color w:val="FF0000"/>
                <w:sz w:val="20"/>
                <w:highlight w:val="yellow"/>
              </w:rPr>
            </w:pPr>
            <w:r w:rsidRPr="00C23722">
              <w:rPr>
                <w:rFonts w:ascii="新細明體" w:eastAsia="新細明體" w:hAnsi="新細明體"/>
                <w:bCs/>
                <w:kern w:val="0"/>
                <w:sz w:val="20"/>
              </w:rPr>
              <w:t>-</w:t>
            </w:r>
            <w:r w:rsidR="000A0B95">
              <w:rPr>
                <w:rFonts w:ascii="新細明體" w:eastAsia="新細明體" w:hAnsi="新細明體"/>
                <w:bCs/>
                <w:kern w:val="0"/>
                <w:sz w:val="20"/>
              </w:rPr>
              <w:t xml:space="preserve"> </w:t>
            </w:r>
            <w:r w:rsidRPr="00C23722">
              <w:rPr>
                <w:rFonts w:ascii="新細明體" w:eastAsia="新細明體" w:hAnsi="新細明體"/>
                <w:bCs/>
                <w:kern w:val="0"/>
                <w:sz w:val="20"/>
              </w:rPr>
              <w:t>44,879,334</w:t>
            </w:r>
          </w:p>
        </w:tc>
        <w:tc>
          <w:tcPr>
            <w:tcW w:w="577" w:type="pct"/>
            <w:tcBorders>
              <w:top w:val="nil"/>
              <w:left w:val="single" w:sz="4" w:space="0" w:color="auto"/>
              <w:bottom w:val="nil"/>
              <w:right w:val="nil"/>
            </w:tcBorders>
            <w:vAlign w:val="center"/>
          </w:tcPr>
          <w:p w14:paraId="5A470C69" w14:textId="77777777" w:rsidR="00B4308C" w:rsidRPr="00B4308C" w:rsidRDefault="00B4308C" w:rsidP="0061584D">
            <w:pPr>
              <w:snapToGrid w:val="0"/>
              <w:spacing w:line="360" w:lineRule="exact"/>
              <w:ind w:firstLineChars="0" w:firstLine="0"/>
              <w:jc w:val="right"/>
              <w:rPr>
                <w:rFonts w:ascii="新細明體" w:eastAsia="新細明體" w:hAnsi="新細明體"/>
                <w:b/>
                <w:noProof/>
                <w:color w:val="FF0000"/>
                <w:sz w:val="20"/>
                <w:highlight w:val="yellow"/>
              </w:rPr>
            </w:pPr>
          </w:p>
        </w:tc>
      </w:tr>
      <w:tr w:rsidR="00C23722" w:rsidRPr="009239E5" w14:paraId="395E3C58" w14:textId="72B40CA8"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6AD58BD1" w14:textId="3D5EB6B6" w:rsidR="00C23722" w:rsidRPr="003B0371" w:rsidRDefault="00C23722"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3B0371">
              <w:rPr>
                <w:rFonts w:hint="eastAsia"/>
                <w:spacing w:val="-30"/>
                <w:sz w:val="20"/>
              </w:rPr>
              <w:t>機械及設備</w:t>
            </w:r>
          </w:p>
        </w:tc>
        <w:tc>
          <w:tcPr>
            <w:tcW w:w="595" w:type="pct"/>
            <w:tcBorders>
              <w:top w:val="nil"/>
              <w:left w:val="single" w:sz="4" w:space="0" w:color="auto"/>
              <w:bottom w:val="nil"/>
              <w:right w:val="single" w:sz="4" w:space="0" w:color="auto"/>
            </w:tcBorders>
            <w:tcMar>
              <w:right w:w="28" w:type="dxa"/>
            </w:tcMar>
            <w:vAlign w:val="center"/>
          </w:tcPr>
          <w:p w14:paraId="1D61BB1B" w14:textId="5F5D4992" w:rsidR="00C23722" w:rsidRPr="003F2B5A" w:rsidRDefault="00C23722"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959,296,997</w:t>
            </w:r>
          </w:p>
        </w:tc>
        <w:tc>
          <w:tcPr>
            <w:tcW w:w="595" w:type="pct"/>
            <w:tcBorders>
              <w:top w:val="nil"/>
              <w:left w:val="single" w:sz="4" w:space="0" w:color="auto"/>
              <w:bottom w:val="nil"/>
              <w:right w:val="nil"/>
            </w:tcBorders>
            <w:shd w:val="clear" w:color="auto" w:fill="auto"/>
            <w:tcMar>
              <w:right w:w="28" w:type="dxa"/>
            </w:tcMar>
            <w:vAlign w:val="center"/>
          </w:tcPr>
          <w:p w14:paraId="4953ADAF" w14:textId="77777777" w:rsidR="00C23722" w:rsidRPr="00FF078B" w:rsidRDefault="00C23722"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2B15A888" w14:textId="77777777" w:rsidR="00C23722" w:rsidRPr="00FF078B" w:rsidRDefault="00C23722" w:rsidP="00B4308C">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vMerge w:val="restart"/>
            <w:tcBorders>
              <w:top w:val="nil"/>
              <w:left w:val="single" w:sz="4" w:space="0" w:color="auto"/>
              <w:right w:val="single" w:sz="4" w:space="0" w:color="auto"/>
            </w:tcBorders>
            <w:tcMar>
              <w:right w:w="28" w:type="dxa"/>
            </w:tcMar>
            <w:vAlign w:val="center"/>
          </w:tcPr>
          <w:p w14:paraId="2A3AF93A" w14:textId="736210C5" w:rsidR="00C23722" w:rsidRPr="000C4C67" w:rsidRDefault="00C23722" w:rsidP="0061584D">
            <w:pPr>
              <w:widowControl w:val="0"/>
              <w:overflowPunct/>
              <w:snapToGrid w:val="0"/>
              <w:spacing w:line="360" w:lineRule="exact"/>
              <w:ind w:leftChars="100" w:left="240" w:rightChars="20" w:right="48" w:firstLineChars="0" w:firstLine="0"/>
              <w:jc w:val="distribute"/>
              <w:rPr>
                <w:spacing w:val="-24"/>
                <w:sz w:val="20"/>
              </w:rPr>
            </w:pPr>
            <w:r w:rsidRPr="000C4C67">
              <w:rPr>
                <w:rFonts w:hint="eastAsia"/>
                <w:spacing w:val="-24"/>
                <w:sz w:val="20"/>
              </w:rPr>
              <w:t>減列</w:t>
            </w:r>
            <w:proofErr w:type="gramStart"/>
            <w:r w:rsidRPr="000C4C67">
              <w:rPr>
                <w:rFonts w:hint="eastAsia"/>
                <w:spacing w:val="-24"/>
                <w:sz w:val="20"/>
              </w:rPr>
              <w:t>11</w:t>
            </w:r>
            <w:r>
              <w:rPr>
                <w:rFonts w:hint="eastAsia"/>
                <w:spacing w:val="-24"/>
                <w:sz w:val="20"/>
              </w:rPr>
              <w:t>3</w:t>
            </w:r>
            <w:proofErr w:type="gramEnd"/>
            <w:r w:rsidRPr="000C4C67">
              <w:rPr>
                <w:rFonts w:hint="eastAsia"/>
                <w:spacing w:val="-24"/>
                <w:sz w:val="20"/>
              </w:rPr>
              <w:t>年度歲出應付數</w:t>
            </w:r>
          </w:p>
        </w:tc>
        <w:tc>
          <w:tcPr>
            <w:tcW w:w="589" w:type="pct"/>
            <w:vMerge w:val="restart"/>
            <w:tcBorders>
              <w:top w:val="nil"/>
              <w:left w:val="nil"/>
              <w:right w:val="single" w:sz="4" w:space="0" w:color="auto"/>
            </w:tcBorders>
            <w:shd w:val="clear" w:color="auto" w:fill="auto"/>
            <w:tcMar>
              <w:right w:w="28" w:type="dxa"/>
            </w:tcMar>
            <w:vAlign w:val="center"/>
          </w:tcPr>
          <w:p w14:paraId="3377FA11" w14:textId="5672551C" w:rsidR="00C23722" w:rsidRPr="00B4308C" w:rsidRDefault="00F22313" w:rsidP="0061584D">
            <w:pPr>
              <w:snapToGrid w:val="0"/>
              <w:spacing w:line="360" w:lineRule="exact"/>
              <w:ind w:rightChars="10" w:right="24" w:firstLineChars="0" w:firstLine="0"/>
              <w:jc w:val="right"/>
              <w:rPr>
                <w:rFonts w:ascii="新細明體" w:eastAsia="新細明體" w:hAnsi="新細明體"/>
                <w:bCs/>
                <w:noProof/>
                <w:sz w:val="20"/>
                <w:highlight w:val="yellow"/>
              </w:rPr>
            </w:pPr>
            <w:r w:rsidRPr="00F22313">
              <w:rPr>
                <w:rFonts w:ascii="新細明體" w:eastAsia="新細明體" w:hAnsi="新細明體"/>
                <w:bCs/>
                <w:kern w:val="0"/>
                <w:sz w:val="20"/>
              </w:rPr>
              <w:t xml:space="preserve">- </w:t>
            </w:r>
            <w:r w:rsidR="00C23722" w:rsidRPr="00C23722">
              <w:rPr>
                <w:rFonts w:ascii="新細明體" w:eastAsia="新細明體" w:hAnsi="新細明體"/>
                <w:bCs/>
                <w:kern w:val="0"/>
                <w:sz w:val="20"/>
              </w:rPr>
              <w:t>44,879,334</w:t>
            </w:r>
          </w:p>
        </w:tc>
        <w:tc>
          <w:tcPr>
            <w:tcW w:w="586" w:type="pct"/>
            <w:vMerge w:val="restart"/>
            <w:tcBorders>
              <w:top w:val="nil"/>
              <w:left w:val="single" w:sz="4" w:space="0" w:color="auto"/>
              <w:right w:val="nil"/>
            </w:tcBorders>
            <w:tcMar>
              <w:right w:w="28" w:type="dxa"/>
            </w:tcMar>
            <w:vAlign w:val="center"/>
          </w:tcPr>
          <w:p w14:paraId="1CC12968" w14:textId="77777777" w:rsidR="00C23722" w:rsidRPr="00B4308C" w:rsidRDefault="00C23722" w:rsidP="0061584D">
            <w:pPr>
              <w:snapToGrid w:val="0"/>
              <w:spacing w:line="360" w:lineRule="exact"/>
              <w:ind w:rightChars="10" w:right="24" w:firstLineChars="0" w:firstLine="0"/>
              <w:jc w:val="right"/>
              <w:rPr>
                <w:rFonts w:ascii="新細明體" w:eastAsia="新細明體" w:hAnsi="新細明體"/>
                <w:b/>
                <w:noProof/>
                <w:color w:val="FF0000"/>
                <w:sz w:val="20"/>
                <w:highlight w:val="yellow"/>
              </w:rPr>
            </w:pPr>
          </w:p>
        </w:tc>
        <w:tc>
          <w:tcPr>
            <w:tcW w:w="577" w:type="pct"/>
            <w:vMerge w:val="restart"/>
            <w:tcBorders>
              <w:top w:val="nil"/>
              <w:left w:val="single" w:sz="4" w:space="0" w:color="auto"/>
              <w:right w:val="nil"/>
            </w:tcBorders>
            <w:vAlign w:val="center"/>
          </w:tcPr>
          <w:p w14:paraId="0056742F" w14:textId="77777777" w:rsidR="00C23722" w:rsidRPr="00B4308C" w:rsidRDefault="00C23722" w:rsidP="0061584D">
            <w:pPr>
              <w:snapToGrid w:val="0"/>
              <w:spacing w:line="360" w:lineRule="exact"/>
              <w:ind w:firstLineChars="0" w:firstLine="0"/>
              <w:jc w:val="right"/>
              <w:rPr>
                <w:rFonts w:ascii="新細明體" w:eastAsia="新細明體" w:hAnsi="新細明體"/>
                <w:b/>
                <w:noProof/>
                <w:color w:val="FF0000"/>
                <w:sz w:val="20"/>
                <w:highlight w:val="yellow"/>
              </w:rPr>
            </w:pPr>
          </w:p>
        </w:tc>
      </w:tr>
      <w:tr w:rsidR="00C23722" w:rsidRPr="009239E5" w14:paraId="78142BE1" w14:textId="0FB3D8F6"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6F3DD355" w14:textId="75943D21" w:rsidR="00C23722" w:rsidRPr="003B0371" w:rsidRDefault="00C23722"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950F7F">
              <w:rPr>
                <w:rFonts w:hint="eastAsia"/>
                <w:spacing w:val="-30"/>
                <w:sz w:val="20"/>
              </w:rPr>
              <w:t>交通及運輸設備</w:t>
            </w:r>
          </w:p>
        </w:tc>
        <w:tc>
          <w:tcPr>
            <w:tcW w:w="595" w:type="pct"/>
            <w:tcBorders>
              <w:top w:val="nil"/>
              <w:left w:val="single" w:sz="4" w:space="0" w:color="auto"/>
              <w:bottom w:val="nil"/>
              <w:right w:val="single" w:sz="4" w:space="0" w:color="auto"/>
            </w:tcBorders>
            <w:tcMar>
              <w:right w:w="28" w:type="dxa"/>
            </w:tcMar>
            <w:vAlign w:val="center"/>
          </w:tcPr>
          <w:p w14:paraId="31E15C24" w14:textId="58B5DC6E" w:rsidR="00C23722" w:rsidRPr="003F2B5A" w:rsidRDefault="00C23722"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680,106,985</w:t>
            </w:r>
          </w:p>
        </w:tc>
        <w:tc>
          <w:tcPr>
            <w:tcW w:w="595" w:type="pct"/>
            <w:tcBorders>
              <w:top w:val="nil"/>
              <w:left w:val="single" w:sz="4" w:space="0" w:color="auto"/>
              <w:bottom w:val="nil"/>
              <w:right w:val="nil"/>
            </w:tcBorders>
            <w:shd w:val="clear" w:color="auto" w:fill="auto"/>
            <w:tcMar>
              <w:right w:w="28" w:type="dxa"/>
            </w:tcMar>
            <w:vAlign w:val="center"/>
          </w:tcPr>
          <w:p w14:paraId="2D989916" w14:textId="77777777" w:rsidR="00C23722" w:rsidRPr="00FF078B" w:rsidRDefault="00C23722"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0D0AC40A" w14:textId="77777777" w:rsidR="00C23722" w:rsidRPr="00FF078B" w:rsidRDefault="00C23722" w:rsidP="00B4308C">
            <w:pPr>
              <w:widowControl w:val="0"/>
              <w:overflowPunct/>
              <w:snapToGrid w:val="0"/>
              <w:spacing w:line="240" w:lineRule="exact"/>
              <w:ind w:rightChars="10" w:right="24" w:firstLineChars="0" w:firstLine="0"/>
              <w:jc w:val="right"/>
              <w:rPr>
                <w:rFonts w:ascii="新細明體" w:eastAsia="新細明體" w:hAnsi="新細明體"/>
                <w:b/>
                <w:bCs/>
                <w:sz w:val="20"/>
              </w:rPr>
            </w:pPr>
          </w:p>
        </w:tc>
        <w:tc>
          <w:tcPr>
            <w:tcW w:w="741" w:type="pct"/>
            <w:vMerge/>
            <w:tcBorders>
              <w:left w:val="single" w:sz="4" w:space="0" w:color="auto"/>
              <w:bottom w:val="nil"/>
              <w:right w:val="single" w:sz="4" w:space="0" w:color="auto"/>
            </w:tcBorders>
            <w:tcMar>
              <w:right w:w="28" w:type="dxa"/>
            </w:tcMar>
            <w:vAlign w:val="center"/>
          </w:tcPr>
          <w:p w14:paraId="5235A9D2" w14:textId="4666030D" w:rsidR="00C23722" w:rsidRPr="000C4C67" w:rsidRDefault="00C23722" w:rsidP="0061584D">
            <w:pPr>
              <w:widowControl w:val="0"/>
              <w:overflowPunct/>
              <w:snapToGrid w:val="0"/>
              <w:spacing w:line="360" w:lineRule="exact"/>
              <w:ind w:leftChars="100" w:left="240" w:rightChars="20" w:right="48" w:firstLineChars="0" w:firstLine="0"/>
              <w:jc w:val="distribute"/>
              <w:rPr>
                <w:spacing w:val="-24"/>
                <w:sz w:val="20"/>
              </w:rPr>
            </w:pPr>
          </w:p>
        </w:tc>
        <w:tc>
          <w:tcPr>
            <w:tcW w:w="589" w:type="pct"/>
            <w:vMerge/>
            <w:tcBorders>
              <w:left w:val="nil"/>
              <w:bottom w:val="nil"/>
              <w:right w:val="single" w:sz="4" w:space="0" w:color="auto"/>
            </w:tcBorders>
            <w:tcMar>
              <w:right w:w="28" w:type="dxa"/>
            </w:tcMar>
            <w:vAlign w:val="center"/>
          </w:tcPr>
          <w:p w14:paraId="6FC0CC68" w14:textId="57352226" w:rsidR="00C23722" w:rsidRPr="00B4308C" w:rsidRDefault="00C23722" w:rsidP="0061584D">
            <w:pPr>
              <w:snapToGrid w:val="0"/>
              <w:spacing w:line="360" w:lineRule="exact"/>
              <w:ind w:rightChars="10" w:right="24" w:firstLineChars="0" w:firstLine="0"/>
              <w:jc w:val="right"/>
              <w:rPr>
                <w:rFonts w:ascii="新細明體" w:eastAsia="新細明體" w:hAnsi="新細明體"/>
                <w:b/>
                <w:noProof/>
                <w:color w:val="FF0000"/>
                <w:sz w:val="20"/>
                <w:highlight w:val="yellow"/>
              </w:rPr>
            </w:pPr>
          </w:p>
        </w:tc>
        <w:tc>
          <w:tcPr>
            <w:tcW w:w="586" w:type="pct"/>
            <w:vMerge/>
            <w:tcBorders>
              <w:left w:val="single" w:sz="4" w:space="0" w:color="auto"/>
              <w:bottom w:val="nil"/>
              <w:right w:val="nil"/>
            </w:tcBorders>
            <w:tcMar>
              <w:right w:w="28" w:type="dxa"/>
            </w:tcMar>
            <w:vAlign w:val="center"/>
          </w:tcPr>
          <w:p w14:paraId="526E99EE" w14:textId="2CBE904E" w:rsidR="00C23722" w:rsidRPr="00B4308C" w:rsidRDefault="00C23722" w:rsidP="0061584D">
            <w:pPr>
              <w:snapToGrid w:val="0"/>
              <w:spacing w:line="360" w:lineRule="exact"/>
              <w:ind w:rightChars="10" w:right="24" w:firstLineChars="0" w:firstLine="0"/>
              <w:jc w:val="right"/>
              <w:rPr>
                <w:rFonts w:ascii="新細明體" w:eastAsia="新細明體" w:hAnsi="新細明體"/>
                <w:b/>
                <w:noProof/>
                <w:sz w:val="20"/>
                <w:highlight w:val="yellow"/>
              </w:rPr>
            </w:pPr>
          </w:p>
        </w:tc>
        <w:tc>
          <w:tcPr>
            <w:tcW w:w="577" w:type="pct"/>
            <w:vMerge/>
            <w:tcBorders>
              <w:left w:val="single" w:sz="4" w:space="0" w:color="auto"/>
              <w:bottom w:val="nil"/>
              <w:right w:val="nil"/>
            </w:tcBorders>
            <w:vAlign w:val="center"/>
          </w:tcPr>
          <w:p w14:paraId="01971D74" w14:textId="61F4D768" w:rsidR="00C23722" w:rsidRPr="00B4308C" w:rsidRDefault="00C23722" w:rsidP="0061584D">
            <w:pPr>
              <w:snapToGrid w:val="0"/>
              <w:spacing w:line="360" w:lineRule="exact"/>
              <w:ind w:firstLineChars="0" w:firstLine="0"/>
              <w:jc w:val="right"/>
              <w:rPr>
                <w:rFonts w:ascii="新細明體" w:eastAsia="新細明體" w:hAnsi="新細明體"/>
                <w:b/>
                <w:noProof/>
                <w:sz w:val="20"/>
                <w:highlight w:val="yellow"/>
              </w:rPr>
            </w:pPr>
          </w:p>
        </w:tc>
      </w:tr>
      <w:tr w:rsidR="00C23722" w:rsidRPr="000C4C67" w14:paraId="2AE10E77" w14:textId="1D51A2F2"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38E45093" w14:textId="52FA1319" w:rsidR="00C23722" w:rsidRPr="00CC4CEE" w:rsidRDefault="00C23722" w:rsidP="00B4308C">
            <w:pPr>
              <w:widowControl w:val="0"/>
              <w:overflowPunct/>
              <w:snapToGrid w:val="0"/>
              <w:spacing w:line="200" w:lineRule="exact"/>
              <w:ind w:leftChars="100" w:left="240" w:rightChars="20" w:right="48" w:firstLineChars="0" w:firstLine="0"/>
              <w:jc w:val="distribute"/>
              <w:rPr>
                <w:spacing w:val="-30"/>
                <w:sz w:val="20"/>
              </w:rPr>
            </w:pPr>
            <w:r w:rsidRPr="00950F7F">
              <w:rPr>
                <w:rFonts w:hint="eastAsia"/>
                <w:spacing w:val="-30"/>
                <w:sz w:val="20"/>
              </w:rPr>
              <w:t>雜項設備</w:t>
            </w:r>
          </w:p>
        </w:tc>
        <w:tc>
          <w:tcPr>
            <w:tcW w:w="595" w:type="pct"/>
            <w:tcBorders>
              <w:top w:val="nil"/>
              <w:left w:val="single" w:sz="4" w:space="0" w:color="auto"/>
              <w:bottom w:val="nil"/>
              <w:right w:val="single" w:sz="4" w:space="0" w:color="auto"/>
            </w:tcBorders>
            <w:tcMar>
              <w:right w:w="28" w:type="dxa"/>
            </w:tcMar>
            <w:vAlign w:val="center"/>
          </w:tcPr>
          <w:p w14:paraId="29F3D85E" w14:textId="5E6D7E38" w:rsidR="00C23722" w:rsidRPr="003F2B5A" w:rsidRDefault="00C23722"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243,126,967</w:t>
            </w:r>
          </w:p>
        </w:tc>
        <w:tc>
          <w:tcPr>
            <w:tcW w:w="595" w:type="pct"/>
            <w:tcBorders>
              <w:top w:val="nil"/>
              <w:left w:val="single" w:sz="4" w:space="0" w:color="auto"/>
              <w:bottom w:val="nil"/>
              <w:right w:val="nil"/>
            </w:tcBorders>
            <w:shd w:val="clear" w:color="auto" w:fill="auto"/>
            <w:tcMar>
              <w:right w:w="28" w:type="dxa"/>
            </w:tcMar>
            <w:vAlign w:val="center"/>
          </w:tcPr>
          <w:p w14:paraId="0AC05423" w14:textId="77777777" w:rsidR="00C23722" w:rsidRPr="00FF078B" w:rsidRDefault="00C23722"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752D4346" w14:textId="77777777" w:rsidR="00C23722" w:rsidRPr="00FF078B" w:rsidRDefault="00C23722" w:rsidP="00B4308C">
            <w:pPr>
              <w:snapToGrid w:val="0"/>
              <w:spacing w:line="240" w:lineRule="exact"/>
              <w:ind w:rightChars="10" w:right="24" w:firstLineChars="0" w:firstLine="0"/>
              <w:jc w:val="right"/>
              <w:rPr>
                <w:rFonts w:ascii="新細明體" w:eastAsia="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0F6868DB" w14:textId="33DC21F4" w:rsidR="00C23722" w:rsidRPr="00D97531" w:rsidRDefault="00C23722" w:rsidP="0061584D">
            <w:pPr>
              <w:snapToGrid w:val="0"/>
              <w:spacing w:line="360" w:lineRule="exact"/>
              <w:ind w:rightChars="20" w:right="48" w:firstLineChars="0" w:firstLine="0"/>
              <w:jc w:val="distribute"/>
              <w:rPr>
                <w:rFonts w:ascii="Arial" w:hAnsi="Arial" w:cs="Arial"/>
                <w:b/>
                <w:bCs/>
                <w:sz w:val="20"/>
              </w:rPr>
            </w:pPr>
            <w:r w:rsidRPr="00D97531">
              <w:rPr>
                <w:rFonts w:ascii="Arial" w:hAnsi="Arial" w:cs="Arial" w:hint="eastAsia"/>
                <w:b/>
                <w:bCs/>
                <w:spacing w:val="-20"/>
                <w:sz w:val="20"/>
              </w:rPr>
              <w:t>調整後負債總額</w:t>
            </w:r>
          </w:p>
        </w:tc>
        <w:tc>
          <w:tcPr>
            <w:tcW w:w="589" w:type="pct"/>
            <w:vMerge w:val="restart"/>
            <w:tcBorders>
              <w:top w:val="nil"/>
              <w:left w:val="nil"/>
              <w:right w:val="single" w:sz="4" w:space="0" w:color="auto"/>
            </w:tcBorders>
            <w:shd w:val="clear" w:color="auto" w:fill="auto"/>
            <w:tcMar>
              <w:right w:w="28" w:type="dxa"/>
            </w:tcMar>
          </w:tcPr>
          <w:p w14:paraId="338B5E7E" w14:textId="77777777" w:rsidR="00C23722" w:rsidRPr="00B4308C" w:rsidRDefault="00C23722" w:rsidP="0061584D">
            <w:pPr>
              <w:snapToGrid w:val="0"/>
              <w:spacing w:line="360" w:lineRule="exact"/>
              <w:ind w:rightChars="10" w:right="24" w:firstLineChars="0" w:firstLine="0"/>
              <w:jc w:val="right"/>
              <w:rPr>
                <w:rFonts w:ascii="新細明體" w:eastAsia="新細明體" w:hAnsi="新細明體"/>
                <w:b/>
                <w:noProof/>
                <w:color w:val="FF0000"/>
                <w:sz w:val="20"/>
                <w:highlight w:val="yellow"/>
              </w:rPr>
            </w:pPr>
          </w:p>
        </w:tc>
        <w:tc>
          <w:tcPr>
            <w:tcW w:w="586" w:type="pct"/>
            <w:vMerge w:val="restart"/>
            <w:tcBorders>
              <w:top w:val="nil"/>
              <w:left w:val="single" w:sz="4" w:space="0" w:color="auto"/>
              <w:right w:val="nil"/>
            </w:tcBorders>
            <w:shd w:val="clear" w:color="auto" w:fill="auto"/>
            <w:tcMar>
              <w:right w:w="28" w:type="dxa"/>
            </w:tcMar>
          </w:tcPr>
          <w:p w14:paraId="04B4E5D0" w14:textId="236A0600" w:rsidR="00C23722" w:rsidRPr="00B4308C" w:rsidRDefault="00C23722" w:rsidP="0061584D">
            <w:pPr>
              <w:snapToGrid w:val="0"/>
              <w:spacing w:line="360" w:lineRule="exact"/>
              <w:ind w:rightChars="10" w:right="24" w:firstLineChars="0" w:firstLine="0"/>
              <w:jc w:val="right"/>
              <w:rPr>
                <w:rFonts w:ascii="新細明體" w:eastAsia="新細明體" w:hAnsi="新細明體"/>
                <w:b/>
                <w:noProof/>
                <w:sz w:val="20"/>
                <w:highlight w:val="yellow"/>
              </w:rPr>
            </w:pPr>
          </w:p>
        </w:tc>
        <w:tc>
          <w:tcPr>
            <w:tcW w:w="577" w:type="pct"/>
            <w:vMerge w:val="restart"/>
            <w:tcBorders>
              <w:top w:val="nil"/>
              <w:left w:val="single" w:sz="4" w:space="0" w:color="auto"/>
              <w:right w:val="nil"/>
            </w:tcBorders>
            <w:shd w:val="clear" w:color="auto" w:fill="auto"/>
          </w:tcPr>
          <w:p w14:paraId="5FE4E59A" w14:textId="5E83213C" w:rsidR="00C23722" w:rsidRPr="00B4308C" w:rsidRDefault="00C23722" w:rsidP="0061584D">
            <w:pPr>
              <w:snapToGrid w:val="0"/>
              <w:spacing w:line="360" w:lineRule="exact"/>
              <w:ind w:firstLineChars="0" w:firstLine="0"/>
              <w:jc w:val="right"/>
              <w:rPr>
                <w:rFonts w:ascii="新細明體" w:eastAsia="新細明體" w:hAnsi="新細明體"/>
                <w:b/>
                <w:noProof/>
                <w:sz w:val="20"/>
                <w:highlight w:val="yellow"/>
              </w:rPr>
            </w:pPr>
            <w:r w:rsidRPr="00C23722">
              <w:rPr>
                <w:rFonts w:ascii="新細明體" w:eastAsia="新細明體" w:hAnsi="新細明體"/>
                <w:b/>
                <w:noProof/>
                <w:sz w:val="20"/>
              </w:rPr>
              <w:t>26,025,513,883</w:t>
            </w:r>
          </w:p>
        </w:tc>
      </w:tr>
      <w:tr w:rsidR="00C23722" w:rsidRPr="000C4C67" w14:paraId="259D38A0" w14:textId="6B492B98"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16F4C406" w14:textId="69007F11" w:rsidR="00C23722" w:rsidRPr="00950F7F" w:rsidRDefault="00C23722" w:rsidP="00B4308C">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950F7F">
              <w:rPr>
                <w:rFonts w:hint="eastAsia"/>
                <w:spacing w:val="-36"/>
                <w:sz w:val="20"/>
              </w:rPr>
              <w:t>收藏品及傳承資產</w:t>
            </w:r>
          </w:p>
        </w:tc>
        <w:tc>
          <w:tcPr>
            <w:tcW w:w="595" w:type="pct"/>
            <w:tcBorders>
              <w:top w:val="nil"/>
              <w:left w:val="single" w:sz="4" w:space="0" w:color="auto"/>
              <w:bottom w:val="nil"/>
              <w:right w:val="single" w:sz="4" w:space="0" w:color="auto"/>
            </w:tcBorders>
            <w:tcMar>
              <w:right w:w="28" w:type="dxa"/>
            </w:tcMar>
            <w:vAlign w:val="center"/>
          </w:tcPr>
          <w:p w14:paraId="4710D705" w14:textId="184D4A99" w:rsidR="00C23722" w:rsidRPr="003F2B5A" w:rsidRDefault="00C23722"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26,807,179</w:t>
            </w:r>
          </w:p>
        </w:tc>
        <w:tc>
          <w:tcPr>
            <w:tcW w:w="595" w:type="pct"/>
            <w:tcBorders>
              <w:top w:val="nil"/>
              <w:left w:val="single" w:sz="4" w:space="0" w:color="auto"/>
              <w:bottom w:val="nil"/>
              <w:right w:val="nil"/>
            </w:tcBorders>
            <w:shd w:val="clear" w:color="auto" w:fill="auto"/>
            <w:tcMar>
              <w:right w:w="28" w:type="dxa"/>
            </w:tcMar>
            <w:vAlign w:val="center"/>
          </w:tcPr>
          <w:p w14:paraId="6C15C789" w14:textId="77777777" w:rsidR="00C23722" w:rsidRPr="00FF078B" w:rsidRDefault="00C23722"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57029F2F" w14:textId="77777777" w:rsidR="00C23722" w:rsidRPr="00FF078B" w:rsidRDefault="00C23722"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vMerge w:val="restart"/>
            <w:tcBorders>
              <w:top w:val="nil"/>
              <w:left w:val="single" w:sz="4" w:space="0" w:color="auto"/>
              <w:right w:val="single" w:sz="4" w:space="0" w:color="auto"/>
            </w:tcBorders>
            <w:shd w:val="clear" w:color="auto" w:fill="auto"/>
            <w:tcMar>
              <w:right w:w="28" w:type="dxa"/>
            </w:tcMar>
            <w:vAlign w:val="center"/>
          </w:tcPr>
          <w:p w14:paraId="1A94C21E" w14:textId="2A119A26" w:rsidR="00C23722" w:rsidRPr="00E90445" w:rsidRDefault="00C23722" w:rsidP="0061584D">
            <w:pPr>
              <w:snapToGrid w:val="0"/>
              <w:spacing w:line="360" w:lineRule="exact"/>
              <w:ind w:rightChars="20" w:right="48" w:firstLineChars="0" w:firstLine="0"/>
              <w:jc w:val="distribute"/>
              <w:rPr>
                <w:rFonts w:ascii="Arial" w:hAnsi="Arial" w:cs="Arial"/>
                <w:b/>
                <w:bCs/>
                <w:spacing w:val="-20"/>
                <w:sz w:val="20"/>
              </w:rPr>
            </w:pPr>
            <w:r w:rsidRPr="00E90445">
              <w:rPr>
                <w:rFonts w:ascii="Arial" w:hAnsi="Arial" w:cs="Arial" w:hint="eastAsia"/>
                <w:b/>
                <w:bCs/>
                <w:spacing w:val="-20"/>
                <w:sz w:val="20"/>
              </w:rPr>
              <w:t>淨資產部分</w:t>
            </w:r>
          </w:p>
        </w:tc>
        <w:tc>
          <w:tcPr>
            <w:tcW w:w="589" w:type="pct"/>
            <w:vMerge/>
            <w:tcBorders>
              <w:left w:val="nil"/>
              <w:bottom w:val="nil"/>
              <w:right w:val="single" w:sz="4" w:space="0" w:color="auto"/>
            </w:tcBorders>
            <w:shd w:val="clear" w:color="auto" w:fill="auto"/>
            <w:tcMar>
              <w:right w:w="28" w:type="dxa"/>
            </w:tcMar>
            <w:vAlign w:val="center"/>
          </w:tcPr>
          <w:p w14:paraId="57E7A960" w14:textId="30F7288D" w:rsidR="00C23722" w:rsidRPr="00FF078B" w:rsidRDefault="00C23722" w:rsidP="0061584D">
            <w:pPr>
              <w:snapToGrid w:val="0"/>
              <w:spacing w:line="360" w:lineRule="exact"/>
              <w:ind w:rightChars="10" w:right="24" w:firstLineChars="0" w:firstLine="0"/>
              <w:jc w:val="right"/>
              <w:rPr>
                <w:rFonts w:ascii="新細明體" w:eastAsia="新細明體" w:hAnsi="新細明體"/>
                <w:bCs/>
                <w:noProof/>
                <w:sz w:val="20"/>
              </w:rPr>
            </w:pPr>
          </w:p>
        </w:tc>
        <w:tc>
          <w:tcPr>
            <w:tcW w:w="586" w:type="pct"/>
            <w:vMerge/>
            <w:tcBorders>
              <w:left w:val="single" w:sz="4" w:space="0" w:color="auto"/>
              <w:bottom w:val="nil"/>
              <w:right w:val="nil"/>
            </w:tcBorders>
            <w:shd w:val="clear" w:color="auto" w:fill="auto"/>
            <w:tcMar>
              <w:right w:w="28" w:type="dxa"/>
            </w:tcMar>
            <w:vAlign w:val="center"/>
          </w:tcPr>
          <w:p w14:paraId="6D59B5B8" w14:textId="4B261E8F" w:rsidR="00C23722" w:rsidRPr="00FF078B" w:rsidRDefault="00C23722" w:rsidP="0061584D">
            <w:pPr>
              <w:snapToGrid w:val="0"/>
              <w:spacing w:line="360" w:lineRule="exact"/>
              <w:ind w:rightChars="10" w:right="24" w:firstLineChars="0" w:firstLine="0"/>
              <w:jc w:val="right"/>
              <w:rPr>
                <w:rFonts w:ascii="新細明體" w:eastAsia="新細明體" w:hAnsi="新細明體"/>
                <w:b/>
                <w:noProof/>
                <w:sz w:val="20"/>
              </w:rPr>
            </w:pPr>
          </w:p>
        </w:tc>
        <w:tc>
          <w:tcPr>
            <w:tcW w:w="577" w:type="pct"/>
            <w:vMerge/>
            <w:tcBorders>
              <w:left w:val="single" w:sz="4" w:space="0" w:color="auto"/>
              <w:bottom w:val="nil"/>
              <w:right w:val="nil"/>
            </w:tcBorders>
            <w:shd w:val="clear" w:color="auto" w:fill="auto"/>
            <w:vAlign w:val="center"/>
          </w:tcPr>
          <w:p w14:paraId="711A6093" w14:textId="2AA1B87E" w:rsidR="00C23722" w:rsidRPr="00FF078B" w:rsidRDefault="00C23722" w:rsidP="0061584D">
            <w:pPr>
              <w:snapToGrid w:val="0"/>
              <w:spacing w:line="360" w:lineRule="exact"/>
              <w:ind w:firstLineChars="0" w:firstLine="0"/>
              <w:jc w:val="right"/>
              <w:rPr>
                <w:rFonts w:ascii="新細明體" w:eastAsia="新細明體" w:hAnsi="新細明體"/>
                <w:b/>
                <w:noProof/>
                <w:sz w:val="20"/>
              </w:rPr>
            </w:pPr>
          </w:p>
        </w:tc>
      </w:tr>
      <w:tr w:rsidR="00B4308C" w:rsidRPr="000C4C67" w14:paraId="186B3DCD" w14:textId="77777777" w:rsidTr="008C0780">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E5A4506" w14:textId="3F9C4547" w:rsidR="00B4308C" w:rsidRPr="00950F7F" w:rsidRDefault="00B4308C" w:rsidP="00B4308C">
            <w:pPr>
              <w:widowControl w:val="0"/>
              <w:overflowPunct/>
              <w:snapToGrid w:val="0"/>
              <w:spacing w:line="240" w:lineRule="exact"/>
              <w:ind w:leftChars="100" w:left="240" w:rightChars="20" w:right="48" w:firstLineChars="0" w:firstLine="0"/>
              <w:jc w:val="distribute"/>
              <w:rPr>
                <w:spacing w:val="-36"/>
                <w:sz w:val="20"/>
              </w:rPr>
            </w:pPr>
            <w:r w:rsidRPr="00950F7F">
              <w:rPr>
                <w:rFonts w:hint="eastAsia"/>
                <w:spacing w:val="-30"/>
                <w:sz w:val="20"/>
              </w:rPr>
              <w:t>購建中固定資產</w:t>
            </w:r>
          </w:p>
        </w:tc>
        <w:tc>
          <w:tcPr>
            <w:tcW w:w="595" w:type="pct"/>
            <w:tcBorders>
              <w:top w:val="nil"/>
              <w:left w:val="single" w:sz="4" w:space="0" w:color="auto"/>
              <w:bottom w:val="nil"/>
              <w:right w:val="single" w:sz="4" w:space="0" w:color="auto"/>
            </w:tcBorders>
            <w:tcMar>
              <w:right w:w="28" w:type="dxa"/>
            </w:tcMar>
            <w:vAlign w:val="center"/>
          </w:tcPr>
          <w:p w14:paraId="38169E5E" w14:textId="1CEF7456" w:rsidR="00B4308C" w:rsidRPr="00FF078B" w:rsidRDefault="00B4308C"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4,124,701,733</w:t>
            </w:r>
          </w:p>
        </w:tc>
        <w:tc>
          <w:tcPr>
            <w:tcW w:w="595" w:type="pct"/>
            <w:tcBorders>
              <w:top w:val="nil"/>
              <w:left w:val="single" w:sz="4" w:space="0" w:color="auto"/>
              <w:bottom w:val="nil"/>
              <w:right w:val="nil"/>
            </w:tcBorders>
            <w:shd w:val="clear" w:color="auto" w:fill="auto"/>
            <w:tcMar>
              <w:right w:w="28" w:type="dxa"/>
            </w:tcMar>
            <w:vAlign w:val="center"/>
          </w:tcPr>
          <w:p w14:paraId="56C655E9"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11DABCB7" w14:textId="77777777" w:rsidR="00B4308C" w:rsidRPr="00FF078B" w:rsidRDefault="00B4308C"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vMerge/>
            <w:tcBorders>
              <w:left w:val="single" w:sz="4" w:space="0" w:color="auto"/>
              <w:bottom w:val="nil"/>
              <w:right w:val="single" w:sz="4" w:space="0" w:color="auto"/>
            </w:tcBorders>
            <w:shd w:val="clear" w:color="auto" w:fill="auto"/>
            <w:tcMar>
              <w:right w:w="28" w:type="dxa"/>
            </w:tcMar>
            <w:vAlign w:val="center"/>
          </w:tcPr>
          <w:p w14:paraId="0F866FA2" w14:textId="24960384" w:rsidR="00B4308C" w:rsidRPr="00E90445" w:rsidRDefault="00B4308C" w:rsidP="0061584D">
            <w:pPr>
              <w:snapToGrid w:val="0"/>
              <w:spacing w:line="360" w:lineRule="exact"/>
              <w:ind w:rightChars="20" w:right="48" w:firstLineChars="0" w:firstLine="0"/>
              <w:jc w:val="distribute"/>
              <w:rPr>
                <w:rFonts w:ascii="Arial" w:hAnsi="Arial" w:cs="Arial"/>
                <w:b/>
                <w:bCs/>
                <w:spacing w:val="-20"/>
                <w:sz w:val="20"/>
              </w:rPr>
            </w:pPr>
          </w:p>
        </w:tc>
        <w:tc>
          <w:tcPr>
            <w:tcW w:w="589" w:type="pct"/>
            <w:tcBorders>
              <w:top w:val="nil"/>
              <w:left w:val="nil"/>
              <w:bottom w:val="nil"/>
              <w:right w:val="single" w:sz="4" w:space="0" w:color="auto"/>
            </w:tcBorders>
            <w:shd w:val="clear" w:color="auto" w:fill="auto"/>
            <w:tcMar>
              <w:right w:w="28" w:type="dxa"/>
            </w:tcMar>
          </w:tcPr>
          <w:p w14:paraId="33754157" w14:textId="52AC6A51" w:rsidR="00B4308C" w:rsidRPr="00FF078B" w:rsidRDefault="00B4308C" w:rsidP="008C0780">
            <w:pPr>
              <w:snapToGrid w:val="0"/>
              <w:spacing w:line="360" w:lineRule="exact"/>
              <w:ind w:rightChars="10" w:right="24" w:firstLineChars="0" w:firstLine="0"/>
              <w:jc w:val="right"/>
              <w:rPr>
                <w:rFonts w:ascii="新細明體" w:eastAsia="新細明體" w:hAnsi="新細明體"/>
                <w:bCs/>
                <w:noProof/>
                <w:sz w:val="20"/>
              </w:rPr>
            </w:pPr>
          </w:p>
        </w:tc>
        <w:tc>
          <w:tcPr>
            <w:tcW w:w="586" w:type="pct"/>
            <w:tcBorders>
              <w:top w:val="nil"/>
              <w:left w:val="single" w:sz="4" w:space="0" w:color="auto"/>
              <w:bottom w:val="nil"/>
              <w:right w:val="nil"/>
            </w:tcBorders>
            <w:shd w:val="clear" w:color="auto" w:fill="auto"/>
            <w:tcMar>
              <w:right w:w="28" w:type="dxa"/>
            </w:tcMar>
          </w:tcPr>
          <w:p w14:paraId="345875E1" w14:textId="77777777" w:rsidR="00B4308C" w:rsidRPr="00FF078B" w:rsidRDefault="00B4308C" w:rsidP="008C0780">
            <w:pPr>
              <w:snapToGrid w:val="0"/>
              <w:spacing w:line="36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tcPr>
          <w:p w14:paraId="40AF1952" w14:textId="77777777" w:rsidR="00B4308C" w:rsidRPr="00FF078B" w:rsidRDefault="00B4308C" w:rsidP="008C0780">
            <w:pPr>
              <w:snapToGrid w:val="0"/>
              <w:spacing w:line="360" w:lineRule="exact"/>
              <w:ind w:firstLineChars="0" w:firstLine="0"/>
              <w:jc w:val="right"/>
              <w:rPr>
                <w:rFonts w:ascii="新細明體" w:eastAsia="新細明體" w:hAnsi="新細明體"/>
                <w:b/>
                <w:noProof/>
                <w:sz w:val="20"/>
              </w:rPr>
            </w:pPr>
          </w:p>
        </w:tc>
      </w:tr>
      <w:tr w:rsidR="00C23722" w:rsidRPr="000C4C67" w14:paraId="200306CB"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9CA9B88" w14:textId="77B6B373" w:rsidR="00C23722" w:rsidRPr="00950F7F" w:rsidRDefault="00C23722" w:rsidP="00B4308C">
            <w:pPr>
              <w:widowControl w:val="0"/>
              <w:overflowPunct/>
              <w:snapToGrid w:val="0"/>
              <w:spacing w:line="240" w:lineRule="exact"/>
              <w:ind w:leftChars="50" w:left="120" w:rightChars="20" w:right="48" w:firstLineChars="0" w:firstLine="0"/>
              <w:jc w:val="distribute"/>
              <w:rPr>
                <w:spacing w:val="-36"/>
                <w:sz w:val="20"/>
              </w:rPr>
            </w:pPr>
            <w:r>
              <w:rPr>
                <w:rFonts w:hint="eastAsia"/>
                <w:spacing w:val="-30"/>
                <w:sz w:val="20"/>
              </w:rPr>
              <w:t>無</w:t>
            </w:r>
            <w:r w:rsidRPr="00950F7F">
              <w:rPr>
                <w:rFonts w:hint="eastAsia"/>
                <w:spacing w:val="-30"/>
                <w:sz w:val="20"/>
              </w:rPr>
              <w:t>形資產</w:t>
            </w:r>
          </w:p>
        </w:tc>
        <w:tc>
          <w:tcPr>
            <w:tcW w:w="595" w:type="pct"/>
            <w:tcBorders>
              <w:top w:val="nil"/>
              <w:left w:val="single" w:sz="4" w:space="0" w:color="auto"/>
              <w:bottom w:val="nil"/>
              <w:right w:val="single" w:sz="4" w:space="0" w:color="auto"/>
            </w:tcBorders>
            <w:tcMar>
              <w:right w:w="28" w:type="dxa"/>
            </w:tcMar>
            <w:vAlign w:val="center"/>
          </w:tcPr>
          <w:p w14:paraId="3CBD65FB" w14:textId="3BBD6A37" w:rsidR="00C23722" w:rsidRPr="00FF078B" w:rsidRDefault="00C23722" w:rsidP="00B4308C">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48FE2327" w14:textId="2FBF3862" w:rsidR="00C23722" w:rsidRPr="00FF078B" w:rsidRDefault="00C23722" w:rsidP="00B4308C">
            <w:pPr>
              <w:snapToGrid w:val="0"/>
              <w:spacing w:line="240" w:lineRule="exact"/>
              <w:ind w:rightChars="10" w:right="24" w:firstLineChars="0" w:firstLine="0"/>
              <w:jc w:val="right"/>
              <w:rPr>
                <w:rFonts w:ascii="新細明體" w:eastAsia="新細明體" w:hAnsi="新細明體"/>
                <w:b/>
                <w:color w:val="FF0000"/>
                <w:sz w:val="20"/>
              </w:rPr>
            </w:pPr>
            <w:r w:rsidRPr="00B4308C">
              <w:rPr>
                <w:rFonts w:ascii="新細明體" w:eastAsia="新細明體" w:hAnsi="新細明體"/>
                <w:sz w:val="20"/>
              </w:rPr>
              <w:t>104,471,169</w:t>
            </w:r>
          </w:p>
        </w:tc>
        <w:tc>
          <w:tcPr>
            <w:tcW w:w="598" w:type="pct"/>
            <w:tcBorders>
              <w:top w:val="nil"/>
              <w:left w:val="single" w:sz="4" w:space="0" w:color="auto"/>
              <w:bottom w:val="nil"/>
              <w:right w:val="single" w:sz="4" w:space="0" w:color="auto"/>
            </w:tcBorders>
            <w:vAlign w:val="center"/>
          </w:tcPr>
          <w:p w14:paraId="58976842" w14:textId="77777777" w:rsidR="00C23722" w:rsidRPr="00FF078B" w:rsidRDefault="00C23722"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438784B1" w14:textId="14324AFB" w:rsidR="00C23722" w:rsidRPr="00E90445" w:rsidRDefault="00C23722" w:rsidP="0061584D">
            <w:pPr>
              <w:widowControl w:val="0"/>
              <w:overflowPunct/>
              <w:snapToGrid w:val="0"/>
              <w:spacing w:line="360" w:lineRule="exact"/>
              <w:ind w:leftChars="50" w:left="120" w:rightChars="20" w:right="48" w:firstLineChars="0" w:firstLine="0"/>
              <w:jc w:val="distribute"/>
              <w:rPr>
                <w:spacing w:val="-30"/>
                <w:sz w:val="20"/>
              </w:rPr>
            </w:pPr>
            <w:r w:rsidRPr="00877B8C">
              <w:rPr>
                <w:rFonts w:hint="eastAsia"/>
                <w:spacing w:val="-30"/>
                <w:sz w:val="20"/>
              </w:rPr>
              <w:t>淨資產</w:t>
            </w:r>
          </w:p>
        </w:tc>
        <w:tc>
          <w:tcPr>
            <w:tcW w:w="589" w:type="pct"/>
            <w:vMerge w:val="restart"/>
            <w:tcBorders>
              <w:top w:val="nil"/>
              <w:left w:val="nil"/>
              <w:right w:val="single" w:sz="4" w:space="0" w:color="auto"/>
            </w:tcBorders>
            <w:shd w:val="clear" w:color="auto" w:fill="auto"/>
            <w:tcMar>
              <w:right w:w="28" w:type="dxa"/>
            </w:tcMar>
          </w:tcPr>
          <w:p w14:paraId="40FA568A" w14:textId="6A618881" w:rsidR="00C23722" w:rsidRPr="00FF078B" w:rsidRDefault="00C23722" w:rsidP="0061584D">
            <w:pPr>
              <w:snapToGrid w:val="0"/>
              <w:spacing w:line="360" w:lineRule="exact"/>
              <w:ind w:rightChars="10" w:right="24" w:firstLineChars="0" w:firstLine="0"/>
              <w:jc w:val="right"/>
              <w:rPr>
                <w:rFonts w:ascii="新細明體" w:eastAsia="新細明體" w:hAnsi="新細明體"/>
                <w:sz w:val="20"/>
              </w:rPr>
            </w:pPr>
            <w:r w:rsidRPr="00B4308C">
              <w:rPr>
                <w:rFonts w:ascii="新細明體" w:eastAsia="新細明體" w:hAnsi="新細明體"/>
                <w:sz w:val="20"/>
              </w:rPr>
              <w:t>49,991,909,202</w:t>
            </w:r>
          </w:p>
        </w:tc>
        <w:tc>
          <w:tcPr>
            <w:tcW w:w="586" w:type="pct"/>
            <w:vMerge w:val="restart"/>
            <w:tcBorders>
              <w:top w:val="nil"/>
              <w:left w:val="single" w:sz="4" w:space="0" w:color="auto"/>
              <w:right w:val="nil"/>
            </w:tcBorders>
            <w:shd w:val="clear" w:color="auto" w:fill="auto"/>
            <w:tcMar>
              <w:right w:w="28" w:type="dxa"/>
            </w:tcMar>
          </w:tcPr>
          <w:p w14:paraId="5ED6B69C" w14:textId="77777777" w:rsidR="00C23722" w:rsidRPr="00FF078B" w:rsidRDefault="00C23722" w:rsidP="0061584D">
            <w:pPr>
              <w:snapToGrid w:val="0"/>
              <w:spacing w:line="36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6E286DA3" w14:textId="4EE4456C" w:rsidR="00C23722" w:rsidRPr="00FF078B" w:rsidRDefault="00C23722" w:rsidP="0061584D">
            <w:pPr>
              <w:snapToGrid w:val="0"/>
              <w:spacing w:line="360" w:lineRule="exact"/>
              <w:ind w:firstLineChars="0" w:firstLine="0"/>
              <w:jc w:val="right"/>
              <w:rPr>
                <w:rFonts w:ascii="新細明體" w:eastAsia="新細明體" w:hAnsi="新細明體"/>
                <w:b/>
                <w:noProof/>
                <w:sz w:val="20"/>
              </w:rPr>
            </w:pPr>
          </w:p>
        </w:tc>
      </w:tr>
      <w:tr w:rsidR="00C23722" w:rsidRPr="000C4C67" w14:paraId="0D2CA2F8"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7E5AAA9A" w14:textId="370F2A8E" w:rsidR="00C23722" w:rsidRPr="00950F7F" w:rsidRDefault="00C23722" w:rsidP="00B4308C">
            <w:pPr>
              <w:widowControl w:val="0"/>
              <w:overflowPunct/>
              <w:snapToGrid w:val="0"/>
              <w:spacing w:line="240" w:lineRule="exact"/>
              <w:ind w:leftChars="100" w:left="240" w:rightChars="20" w:right="48" w:firstLineChars="0" w:firstLine="0"/>
              <w:jc w:val="distribute"/>
              <w:rPr>
                <w:spacing w:val="-36"/>
                <w:sz w:val="20"/>
              </w:rPr>
            </w:pPr>
            <w:r>
              <w:rPr>
                <w:rFonts w:hint="eastAsia"/>
                <w:spacing w:val="-30"/>
                <w:sz w:val="20"/>
              </w:rPr>
              <w:t>無</w:t>
            </w:r>
            <w:r w:rsidRPr="00950F7F">
              <w:rPr>
                <w:rFonts w:hint="eastAsia"/>
                <w:spacing w:val="-30"/>
                <w:sz w:val="20"/>
              </w:rPr>
              <w:t>形資產</w:t>
            </w:r>
          </w:p>
        </w:tc>
        <w:tc>
          <w:tcPr>
            <w:tcW w:w="595" w:type="pct"/>
            <w:tcBorders>
              <w:top w:val="nil"/>
              <w:left w:val="single" w:sz="4" w:space="0" w:color="auto"/>
              <w:bottom w:val="nil"/>
              <w:right w:val="single" w:sz="4" w:space="0" w:color="auto"/>
            </w:tcBorders>
            <w:tcMar>
              <w:right w:w="28" w:type="dxa"/>
            </w:tcMar>
            <w:vAlign w:val="center"/>
          </w:tcPr>
          <w:p w14:paraId="774FCEF4" w14:textId="339E0E67" w:rsidR="00C23722" w:rsidRPr="00FF078B" w:rsidRDefault="00C23722"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104,471,169</w:t>
            </w:r>
          </w:p>
        </w:tc>
        <w:tc>
          <w:tcPr>
            <w:tcW w:w="595" w:type="pct"/>
            <w:tcBorders>
              <w:top w:val="nil"/>
              <w:left w:val="single" w:sz="4" w:space="0" w:color="auto"/>
              <w:bottom w:val="nil"/>
              <w:right w:val="nil"/>
            </w:tcBorders>
            <w:shd w:val="clear" w:color="auto" w:fill="auto"/>
            <w:tcMar>
              <w:right w:w="28" w:type="dxa"/>
            </w:tcMar>
            <w:vAlign w:val="center"/>
          </w:tcPr>
          <w:p w14:paraId="4BC34DF7" w14:textId="77777777" w:rsidR="00C23722" w:rsidRPr="00FF078B" w:rsidRDefault="00C23722"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1E92E927" w14:textId="77777777" w:rsidR="00C23722" w:rsidRPr="00FF078B" w:rsidRDefault="00C23722"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vMerge w:val="restart"/>
            <w:tcBorders>
              <w:top w:val="nil"/>
              <w:left w:val="single" w:sz="4" w:space="0" w:color="auto"/>
              <w:right w:val="single" w:sz="4" w:space="0" w:color="auto"/>
            </w:tcBorders>
            <w:shd w:val="clear" w:color="auto" w:fill="auto"/>
            <w:tcMar>
              <w:right w:w="28" w:type="dxa"/>
            </w:tcMar>
            <w:vAlign w:val="center"/>
          </w:tcPr>
          <w:p w14:paraId="050750A4" w14:textId="6D92344F" w:rsidR="00C23722" w:rsidRPr="00861AF9" w:rsidRDefault="00C23722" w:rsidP="0061584D">
            <w:pPr>
              <w:widowControl w:val="0"/>
              <w:overflowPunct/>
              <w:snapToGrid w:val="0"/>
              <w:spacing w:line="360" w:lineRule="exact"/>
              <w:ind w:firstLineChars="0" w:firstLine="0"/>
              <w:jc w:val="distribute"/>
              <w:rPr>
                <w:rFonts w:ascii="Times New Roman" w:cs="新細明體"/>
                <w:b/>
                <w:sz w:val="20"/>
              </w:rPr>
            </w:pPr>
            <w:proofErr w:type="gramStart"/>
            <w:r w:rsidRPr="00861AF9">
              <w:rPr>
                <w:rFonts w:ascii="Times New Roman" w:cs="新細明體" w:hint="eastAsia"/>
                <w:b/>
                <w:sz w:val="20"/>
              </w:rPr>
              <w:t>原列淨資產</w:t>
            </w:r>
            <w:proofErr w:type="gramEnd"/>
            <w:r w:rsidRPr="00861AF9">
              <w:rPr>
                <w:rFonts w:ascii="Times New Roman" w:cs="新細明體" w:hint="eastAsia"/>
                <w:b/>
                <w:sz w:val="20"/>
              </w:rPr>
              <w:t>總額</w:t>
            </w:r>
          </w:p>
        </w:tc>
        <w:tc>
          <w:tcPr>
            <w:tcW w:w="589" w:type="pct"/>
            <w:vMerge/>
            <w:tcBorders>
              <w:left w:val="nil"/>
              <w:bottom w:val="nil"/>
              <w:right w:val="single" w:sz="4" w:space="0" w:color="auto"/>
            </w:tcBorders>
            <w:shd w:val="clear" w:color="auto" w:fill="auto"/>
            <w:tcMar>
              <w:right w:w="28" w:type="dxa"/>
            </w:tcMar>
            <w:vAlign w:val="center"/>
          </w:tcPr>
          <w:p w14:paraId="04AD6465" w14:textId="77777777" w:rsidR="00C23722" w:rsidRPr="00861AF9" w:rsidRDefault="00C23722" w:rsidP="0061584D">
            <w:pPr>
              <w:snapToGrid w:val="0"/>
              <w:spacing w:line="360" w:lineRule="exact"/>
              <w:ind w:firstLineChars="0" w:firstLine="0"/>
              <w:jc w:val="right"/>
              <w:rPr>
                <w:rFonts w:ascii="Times New Roman" w:cs="新細明體"/>
                <w:b/>
                <w:sz w:val="20"/>
              </w:rPr>
            </w:pPr>
          </w:p>
        </w:tc>
        <w:tc>
          <w:tcPr>
            <w:tcW w:w="586" w:type="pct"/>
            <w:vMerge/>
            <w:tcBorders>
              <w:left w:val="single" w:sz="4" w:space="0" w:color="auto"/>
              <w:bottom w:val="nil"/>
              <w:right w:val="nil"/>
            </w:tcBorders>
            <w:shd w:val="clear" w:color="auto" w:fill="auto"/>
            <w:tcMar>
              <w:right w:w="28" w:type="dxa"/>
            </w:tcMar>
            <w:vAlign w:val="center"/>
          </w:tcPr>
          <w:p w14:paraId="0AF12EBE" w14:textId="77777777" w:rsidR="00C23722" w:rsidRPr="00861AF9" w:rsidRDefault="00C23722" w:rsidP="0061584D">
            <w:pPr>
              <w:snapToGrid w:val="0"/>
              <w:spacing w:line="360" w:lineRule="exact"/>
              <w:ind w:firstLineChars="0" w:firstLine="0"/>
              <w:jc w:val="right"/>
              <w:rPr>
                <w:rFonts w:ascii="Times New Roman" w:cs="新細明體"/>
                <w:b/>
                <w:sz w:val="20"/>
              </w:rPr>
            </w:pPr>
          </w:p>
        </w:tc>
        <w:tc>
          <w:tcPr>
            <w:tcW w:w="577" w:type="pct"/>
            <w:vMerge w:val="restart"/>
            <w:tcBorders>
              <w:top w:val="nil"/>
              <w:left w:val="single" w:sz="4" w:space="0" w:color="auto"/>
              <w:right w:val="nil"/>
            </w:tcBorders>
            <w:shd w:val="clear" w:color="auto" w:fill="auto"/>
            <w:vAlign w:val="center"/>
          </w:tcPr>
          <w:p w14:paraId="619ADD67" w14:textId="3CB543DD" w:rsidR="00C23722" w:rsidRPr="00861AF9" w:rsidRDefault="00C23722" w:rsidP="0061584D">
            <w:pPr>
              <w:snapToGrid w:val="0"/>
              <w:spacing w:line="360" w:lineRule="exact"/>
              <w:ind w:firstLine="400"/>
              <w:jc w:val="right"/>
              <w:rPr>
                <w:rFonts w:ascii="Times New Roman" w:cs="新細明體"/>
                <w:b/>
                <w:sz w:val="20"/>
              </w:rPr>
            </w:pPr>
            <w:r w:rsidRPr="00B4308C">
              <w:rPr>
                <w:rFonts w:ascii="新細明體" w:eastAsia="新細明體" w:hAnsi="新細明體"/>
                <w:b/>
                <w:noProof/>
                <w:sz w:val="20"/>
              </w:rPr>
              <w:t>49,991,909,202</w:t>
            </w:r>
          </w:p>
        </w:tc>
      </w:tr>
      <w:tr w:rsidR="00B4308C" w:rsidRPr="000C4C67" w14:paraId="09FEC8A1"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1FB74E0D" w14:textId="5BE05317" w:rsidR="00B4308C" w:rsidRPr="00950F7F" w:rsidRDefault="00B4308C" w:rsidP="00B4308C">
            <w:pPr>
              <w:widowControl w:val="0"/>
              <w:overflowPunct/>
              <w:snapToGrid w:val="0"/>
              <w:spacing w:line="240" w:lineRule="exact"/>
              <w:ind w:leftChars="50" w:left="120" w:rightChars="20" w:right="48" w:firstLineChars="0" w:firstLine="0"/>
              <w:jc w:val="distribute"/>
              <w:rPr>
                <w:spacing w:val="-36"/>
                <w:sz w:val="20"/>
              </w:rPr>
            </w:pPr>
            <w:r w:rsidRPr="00950F7F">
              <w:rPr>
                <w:rFonts w:hint="eastAsia"/>
                <w:spacing w:val="-30"/>
                <w:sz w:val="20"/>
              </w:rPr>
              <w:t>其他資產</w:t>
            </w:r>
          </w:p>
        </w:tc>
        <w:tc>
          <w:tcPr>
            <w:tcW w:w="595" w:type="pct"/>
            <w:tcBorders>
              <w:top w:val="nil"/>
              <w:left w:val="single" w:sz="4" w:space="0" w:color="auto"/>
              <w:bottom w:val="nil"/>
              <w:right w:val="single" w:sz="4" w:space="0" w:color="auto"/>
            </w:tcBorders>
            <w:tcMar>
              <w:right w:w="28" w:type="dxa"/>
            </w:tcMar>
            <w:vAlign w:val="center"/>
          </w:tcPr>
          <w:p w14:paraId="563A184C" w14:textId="6CA08EE1" w:rsidR="00B4308C" w:rsidRPr="00FF078B" w:rsidRDefault="00B4308C" w:rsidP="00B4308C">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0DC2F1B5" w14:textId="686CB6AF"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r w:rsidRPr="00B4308C">
              <w:rPr>
                <w:rFonts w:ascii="新細明體" w:eastAsia="新細明體" w:hAnsi="新細明體"/>
                <w:sz w:val="20"/>
              </w:rPr>
              <w:t>88,152,585</w:t>
            </w:r>
          </w:p>
        </w:tc>
        <w:tc>
          <w:tcPr>
            <w:tcW w:w="598" w:type="pct"/>
            <w:tcBorders>
              <w:top w:val="nil"/>
              <w:left w:val="single" w:sz="4" w:space="0" w:color="auto"/>
              <w:bottom w:val="nil"/>
              <w:right w:val="single" w:sz="4" w:space="0" w:color="auto"/>
            </w:tcBorders>
            <w:vAlign w:val="center"/>
          </w:tcPr>
          <w:p w14:paraId="0ABF54EB" w14:textId="77777777" w:rsidR="00B4308C" w:rsidRPr="00FF078B" w:rsidRDefault="00B4308C"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vMerge/>
            <w:tcBorders>
              <w:left w:val="single" w:sz="4" w:space="0" w:color="auto"/>
              <w:bottom w:val="nil"/>
              <w:right w:val="single" w:sz="4" w:space="0" w:color="auto"/>
            </w:tcBorders>
            <w:shd w:val="clear" w:color="auto" w:fill="auto"/>
            <w:tcMar>
              <w:right w:w="28" w:type="dxa"/>
            </w:tcMar>
            <w:vAlign w:val="center"/>
          </w:tcPr>
          <w:p w14:paraId="69297CA2" w14:textId="6D0B824A" w:rsidR="00B4308C" w:rsidRPr="00861AF9" w:rsidRDefault="00B4308C" w:rsidP="0061584D">
            <w:pPr>
              <w:widowControl w:val="0"/>
              <w:overflowPunct/>
              <w:snapToGrid w:val="0"/>
              <w:spacing w:line="360" w:lineRule="exact"/>
              <w:ind w:firstLineChars="0" w:firstLine="0"/>
              <w:jc w:val="distribute"/>
              <w:rPr>
                <w:rFonts w:ascii="Times New Roman" w:cs="新細明體"/>
                <w:b/>
                <w:sz w:val="20"/>
              </w:rPr>
            </w:pPr>
          </w:p>
        </w:tc>
        <w:tc>
          <w:tcPr>
            <w:tcW w:w="589" w:type="pct"/>
            <w:tcBorders>
              <w:top w:val="nil"/>
              <w:left w:val="nil"/>
              <w:bottom w:val="nil"/>
              <w:right w:val="single" w:sz="4" w:space="0" w:color="auto"/>
            </w:tcBorders>
            <w:shd w:val="clear" w:color="auto" w:fill="auto"/>
            <w:tcMar>
              <w:right w:w="28" w:type="dxa"/>
            </w:tcMar>
          </w:tcPr>
          <w:p w14:paraId="779F34B4" w14:textId="01587055" w:rsidR="00B4308C" w:rsidRPr="00861AF9" w:rsidRDefault="00B4308C" w:rsidP="0061584D">
            <w:pPr>
              <w:snapToGrid w:val="0"/>
              <w:spacing w:line="360" w:lineRule="exact"/>
              <w:ind w:rightChars="10" w:right="24" w:firstLineChars="0" w:firstLine="0"/>
              <w:jc w:val="right"/>
              <w:rPr>
                <w:rFonts w:ascii="Times New Roman" w:cs="新細明體"/>
                <w:b/>
                <w:sz w:val="20"/>
              </w:rPr>
            </w:pPr>
          </w:p>
        </w:tc>
        <w:tc>
          <w:tcPr>
            <w:tcW w:w="586" w:type="pct"/>
            <w:tcBorders>
              <w:top w:val="nil"/>
              <w:left w:val="single" w:sz="4" w:space="0" w:color="auto"/>
              <w:bottom w:val="nil"/>
              <w:right w:val="nil"/>
            </w:tcBorders>
            <w:shd w:val="clear" w:color="auto" w:fill="auto"/>
            <w:tcMar>
              <w:right w:w="28" w:type="dxa"/>
            </w:tcMar>
          </w:tcPr>
          <w:p w14:paraId="31B5E623" w14:textId="77777777" w:rsidR="00B4308C" w:rsidRPr="00861AF9" w:rsidRDefault="00B4308C" w:rsidP="0061584D">
            <w:pPr>
              <w:snapToGrid w:val="0"/>
              <w:spacing w:line="360" w:lineRule="exact"/>
              <w:ind w:firstLineChars="0" w:firstLine="0"/>
              <w:jc w:val="right"/>
              <w:rPr>
                <w:rFonts w:ascii="Times New Roman" w:cs="新細明體"/>
                <w:b/>
                <w:sz w:val="20"/>
              </w:rPr>
            </w:pPr>
          </w:p>
        </w:tc>
        <w:tc>
          <w:tcPr>
            <w:tcW w:w="577" w:type="pct"/>
            <w:vMerge/>
            <w:tcBorders>
              <w:left w:val="single" w:sz="4" w:space="0" w:color="auto"/>
              <w:bottom w:val="nil"/>
              <w:right w:val="nil"/>
            </w:tcBorders>
            <w:shd w:val="clear" w:color="auto" w:fill="auto"/>
            <w:vAlign w:val="center"/>
          </w:tcPr>
          <w:p w14:paraId="2A4A9339" w14:textId="207474C2" w:rsidR="00B4308C" w:rsidRPr="00861AF9" w:rsidRDefault="00B4308C" w:rsidP="0061584D">
            <w:pPr>
              <w:snapToGrid w:val="0"/>
              <w:spacing w:line="360" w:lineRule="exact"/>
              <w:ind w:firstLineChars="0" w:firstLine="0"/>
              <w:jc w:val="right"/>
              <w:rPr>
                <w:rFonts w:ascii="Times New Roman" w:cs="新細明體"/>
                <w:b/>
                <w:sz w:val="20"/>
              </w:rPr>
            </w:pPr>
          </w:p>
        </w:tc>
      </w:tr>
      <w:tr w:rsidR="00C23722" w:rsidRPr="000C4C67" w14:paraId="75EAB17E"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E637094" w14:textId="47E07A76" w:rsidR="00C23722" w:rsidRPr="00950F7F" w:rsidRDefault="00C23722" w:rsidP="00B4308C">
            <w:pPr>
              <w:widowControl w:val="0"/>
              <w:overflowPunct/>
              <w:snapToGrid w:val="0"/>
              <w:spacing w:line="240" w:lineRule="exact"/>
              <w:ind w:leftChars="100" w:left="240" w:rightChars="20" w:right="48" w:firstLineChars="0" w:firstLine="0"/>
              <w:jc w:val="distribute"/>
              <w:rPr>
                <w:spacing w:val="-36"/>
                <w:sz w:val="20"/>
              </w:rPr>
            </w:pPr>
            <w:r w:rsidRPr="00950F7F">
              <w:rPr>
                <w:rFonts w:hint="eastAsia"/>
                <w:spacing w:val="-30"/>
                <w:sz w:val="20"/>
              </w:rPr>
              <w:t>暫付款</w:t>
            </w:r>
          </w:p>
        </w:tc>
        <w:tc>
          <w:tcPr>
            <w:tcW w:w="595" w:type="pct"/>
            <w:tcBorders>
              <w:top w:val="nil"/>
              <w:left w:val="single" w:sz="4" w:space="0" w:color="auto"/>
              <w:bottom w:val="nil"/>
              <w:right w:val="single" w:sz="4" w:space="0" w:color="auto"/>
            </w:tcBorders>
            <w:tcMar>
              <w:right w:w="28" w:type="dxa"/>
            </w:tcMar>
            <w:vAlign w:val="center"/>
          </w:tcPr>
          <w:p w14:paraId="17E29810" w14:textId="1679E7E0" w:rsidR="00C23722" w:rsidRPr="00FF078B" w:rsidRDefault="00C23722"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88,000,885</w:t>
            </w:r>
          </w:p>
        </w:tc>
        <w:tc>
          <w:tcPr>
            <w:tcW w:w="595" w:type="pct"/>
            <w:tcBorders>
              <w:top w:val="nil"/>
              <w:left w:val="single" w:sz="4" w:space="0" w:color="auto"/>
              <w:bottom w:val="nil"/>
              <w:right w:val="nil"/>
            </w:tcBorders>
            <w:shd w:val="clear" w:color="auto" w:fill="auto"/>
            <w:tcMar>
              <w:right w:w="28" w:type="dxa"/>
            </w:tcMar>
            <w:vAlign w:val="center"/>
          </w:tcPr>
          <w:p w14:paraId="6AF05D6D" w14:textId="77777777" w:rsidR="00C23722" w:rsidRPr="00FF078B" w:rsidRDefault="00C23722"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223D009B" w14:textId="77777777" w:rsidR="00C23722" w:rsidRPr="00FF078B" w:rsidRDefault="00C23722"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vMerge w:val="restart"/>
            <w:tcBorders>
              <w:top w:val="nil"/>
              <w:left w:val="single" w:sz="4" w:space="0" w:color="auto"/>
              <w:right w:val="single" w:sz="4" w:space="0" w:color="auto"/>
            </w:tcBorders>
            <w:shd w:val="clear" w:color="auto" w:fill="auto"/>
            <w:tcMar>
              <w:right w:w="28" w:type="dxa"/>
            </w:tcMar>
            <w:vAlign w:val="center"/>
          </w:tcPr>
          <w:p w14:paraId="194D0444" w14:textId="16707706" w:rsidR="00C23722" w:rsidRPr="00E90445" w:rsidRDefault="00C23722" w:rsidP="0061584D">
            <w:pPr>
              <w:widowControl w:val="0"/>
              <w:overflowPunct/>
              <w:snapToGrid w:val="0"/>
              <w:spacing w:line="360" w:lineRule="exact"/>
              <w:ind w:firstLineChars="0" w:firstLine="0"/>
              <w:jc w:val="distribute"/>
              <w:rPr>
                <w:rFonts w:ascii="Times New Roman" w:cs="新細明體"/>
                <w:b/>
                <w:sz w:val="20"/>
              </w:rPr>
            </w:pPr>
            <w:proofErr w:type="gramStart"/>
            <w:r w:rsidRPr="00861AF9">
              <w:rPr>
                <w:rFonts w:ascii="Times New Roman" w:cs="新細明體" w:hint="eastAsia"/>
                <w:b/>
                <w:sz w:val="20"/>
              </w:rPr>
              <w:t>本室審核</w:t>
            </w:r>
            <w:proofErr w:type="gramEnd"/>
            <w:r w:rsidRPr="00861AF9">
              <w:rPr>
                <w:rFonts w:ascii="Times New Roman" w:cs="新細明體" w:hint="eastAsia"/>
                <w:b/>
                <w:sz w:val="20"/>
              </w:rPr>
              <w:t>修正決算應調整數</w:t>
            </w:r>
          </w:p>
        </w:tc>
        <w:tc>
          <w:tcPr>
            <w:tcW w:w="589" w:type="pct"/>
            <w:vMerge w:val="restart"/>
            <w:tcBorders>
              <w:top w:val="nil"/>
              <w:left w:val="nil"/>
              <w:right w:val="single" w:sz="4" w:space="0" w:color="auto"/>
            </w:tcBorders>
            <w:shd w:val="clear" w:color="auto" w:fill="auto"/>
            <w:tcMar>
              <w:right w:w="28" w:type="dxa"/>
            </w:tcMar>
            <w:vAlign w:val="center"/>
          </w:tcPr>
          <w:p w14:paraId="3AA962E5" w14:textId="38DA22C1" w:rsidR="00C23722" w:rsidRPr="00B4308C" w:rsidRDefault="00C23722" w:rsidP="0061584D">
            <w:pPr>
              <w:snapToGrid w:val="0"/>
              <w:spacing w:line="360" w:lineRule="exact"/>
              <w:ind w:firstLineChars="0" w:firstLine="0"/>
              <w:jc w:val="right"/>
              <w:rPr>
                <w:rFonts w:ascii="Times New Roman" w:cs="新細明體"/>
                <w:b/>
                <w:sz w:val="20"/>
                <w:highlight w:val="yellow"/>
              </w:rPr>
            </w:pPr>
          </w:p>
        </w:tc>
        <w:tc>
          <w:tcPr>
            <w:tcW w:w="586" w:type="pct"/>
            <w:vMerge w:val="restart"/>
            <w:tcBorders>
              <w:top w:val="nil"/>
              <w:left w:val="single" w:sz="4" w:space="0" w:color="auto"/>
              <w:right w:val="nil"/>
            </w:tcBorders>
            <w:shd w:val="clear" w:color="auto" w:fill="auto"/>
            <w:tcMar>
              <w:right w:w="28" w:type="dxa"/>
            </w:tcMar>
            <w:vAlign w:val="center"/>
          </w:tcPr>
          <w:p w14:paraId="0F43BBE4" w14:textId="77777777" w:rsidR="00C23722" w:rsidRPr="00B4308C" w:rsidRDefault="00C23722" w:rsidP="0061584D">
            <w:pPr>
              <w:snapToGrid w:val="0"/>
              <w:spacing w:line="360" w:lineRule="exact"/>
              <w:ind w:firstLineChars="0" w:firstLine="0"/>
              <w:jc w:val="right"/>
              <w:rPr>
                <w:rFonts w:ascii="Times New Roman" w:cs="新細明體"/>
                <w:b/>
                <w:sz w:val="20"/>
                <w:highlight w:val="yellow"/>
              </w:rPr>
            </w:pPr>
          </w:p>
        </w:tc>
        <w:tc>
          <w:tcPr>
            <w:tcW w:w="577" w:type="pct"/>
            <w:vMerge w:val="restart"/>
            <w:tcBorders>
              <w:top w:val="nil"/>
              <w:left w:val="single" w:sz="4" w:space="0" w:color="auto"/>
              <w:right w:val="nil"/>
            </w:tcBorders>
            <w:shd w:val="clear" w:color="auto" w:fill="auto"/>
            <w:vAlign w:val="center"/>
          </w:tcPr>
          <w:p w14:paraId="348BE55B" w14:textId="0900DFD4" w:rsidR="00C23722" w:rsidRPr="00B4308C" w:rsidRDefault="00C23722" w:rsidP="0061584D">
            <w:pPr>
              <w:snapToGrid w:val="0"/>
              <w:spacing w:line="360" w:lineRule="exact"/>
              <w:ind w:firstLineChars="0" w:firstLine="0"/>
              <w:jc w:val="right"/>
              <w:rPr>
                <w:rFonts w:ascii="新細明體" w:eastAsia="新細明體" w:hAnsi="新細明體"/>
                <w:b/>
                <w:bCs/>
                <w:color w:val="000000"/>
                <w:sz w:val="20"/>
                <w:highlight w:val="yellow"/>
              </w:rPr>
            </w:pPr>
            <w:r w:rsidRPr="00C23722">
              <w:rPr>
                <w:rFonts w:ascii="新細明體" w:eastAsia="新細明體" w:hAnsi="新細明體"/>
                <w:b/>
                <w:bCs/>
                <w:color w:val="000000"/>
                <w:sz w:val="20"/>
              </w:rPr>
              <w:t>31,628,534</w:t>
            </w:r>
          </w:p>
        </w:tc>
      </w:tr>
      <w:tr w:rsidR="00C23722" w:rsidRPr="000C4C67" w14:paraId="3360AB3B"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2432F080" w14:textId="09C6EA4C" w:rsidR="00C23722" w:rsidRPr="00950F7F" w:rsidRDefault="00C23722" w:rsidP="00B4308C">
            <w:pPr>
              <w:widowControl w:val="0"/>
              <w:overflowPunct/>
              <w:snapToGrid w:val="0"/>
              <w:spacing w:line="240" w:lineRule="exact"/>
              <w:ind w:leftChars="100" w:left="240" w:rightChars="20" w:right="48" w:firstLineChars="0" w:firstLine="0"/>
              <w:jc w:val="distribute"/>
              <w:rPr>
                <w:spacing w:val="-36"/>
                <w:sz w:val="20"/>
              </w:rPr>
            </w:pPr>
            <w:proofErr w:type="gramStart"/>
            <w:r w:rsidRPr="00950F7F">
              <w:rPr>
                <w:rFonts w:hint="eastAsia"/>
                <w:spacing w:val="-30"/>
                <w:sz w:val="20"/>
              </w:rPr>
              <w:t>存出保證金</w:t>
            </w:r>
            <w:proofErr w:type="gramEnd"/>
          </w:p>
        </w:tc>
        <w:tc>
          <w:tcPr>
            <w:tcW w:w="595" w:type="pct"/>
            <w:tcBorders>
              <w:top w:val="nil"/>
              <w:left w:val="single" w:sz="4" w:space="0" w:color="auto"/>
              <w:bottom w:val="nil"/>
              <w:right w:val="single" w:sz="4" w:space="0" w:color="auto"/>
            </w:tcBorders>
            <w:tcMar>
              <w:right w:w="28" w:type="dxa"/>
            </w:tcMar>
            <w:vAlign w:val="center"/>
          </w:tcPr>
          <w:p w14:paraId="51413005" w14:textId="57586FBD" w:rsidR="00C23722" w:rsidRPr="00FF078B" w:rsidRDefault="00C23722" w:rsidP="00B4308C">
            <w:pPr>
              <w:snapToGrid w:val="0"/>
              <w:spacing w:line="240" w:lineRule="exact"/>
              <w:ind w:rightChars="10" w:right="24" w:firstLineChars="0" w:firstLine="0"/>
              <w:jc w:val="right"/>
              <w:rPr>
                <w:rFonts w:ascii="新細明體" w:eastAsia="新細明體" w:hAnsi="新細明體"/>
                <w:sz w:val="20"/>
              </w:rPr>
            </w:pPr>
            <w:r w:rsidRPr="00B4308C">
              <w:rPr>
                <w:rFonts w:ascii="新細明體" w:eastAsia="新細明體" w:hAnsi="新細明體" w:hint="eastAsia"/>
                <w:sz w:val="20"/>
              </w:rPr>
              <w:t>151,700</w:t>
            </w:r>
          </w:p>
        </w:tc>
        <w:tc>
          <w:tcPr>
            <w:tcW w:w="595" w:type="pct"/>
            <w:tcBorders>
              <w:top w:val="nil"/>
              <w:left w:val="single" w:sz="4" w:space="0" w:color="auto"/>
              <w:bottom w:val="nil"/>
              <w:right w:val="nil"/>
            </w:tcBorders>
            <w:shd w:val="clear" w:color="auto" w:fill="auto"/>
            <w:tcMar>
              <w:right w:w="28" w:type="dxa"/>
            </w:tcMar>
            <w:vAlign w:val="center"/>
          </w:tcPr>
          <w:p w14:paraId="4CDC21A2" w14:textId="77777777" w:rsidR="00C23722" w:rsidRPr="00FF078B" w:rsidRDefault="00C23722"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34031A52" w14:textId="77777777" w:rsidR="00C23722" w:rsidRPr="00FF078B" w:rsidRDefault="00C23722"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vMerge/>
            <w:tcBorders>
              <w:left w:val="single" w:sz="4" w:space="0" w:color="auto"/>
              <w:bottom w:val="nil"/>
              <w:right w:val="single" w:sz="4" w:space="0" w:color="auto"/>
            </w:tcBorders>
            <w:shd w:val="clear" w:color="auto" w:fill="auto"/>
            <w:tcMar>
              <w:right w:w="28" w:type="dxa"/>
            </w:tcMar>
            <w:vAlign w:val="center"/>
          </w:tcPr>
          <w:p w14:paraId="761586CA" w14:textId="49F6A6F9" w:rsidR="00C23722" w:rsidRPr="000C4C67" w:rsidRDefault="00C23722" w:rsidP="0061584D">
            <w:pPr>
              <w:widowControl w:val="0"/>
              <w:overflowPunct/>
              <w:snapToGrid w:val="0"/>
              <w:spacing w:line="360" w:lineRule="exact"/>
              <w:ind w:firstLineChars="0" w:firstLine="0"/>
              <w:jc w:val="distribute"/>
              <w:rPr>
                <w:spacing w:val="-24"/>
                <w:sz w:val="20"/>
              </w:rPr>
            </w:pPr>
          </w:p>
        </w:tc>
        <w:tc>
          <w:tcPr>
            <w:tcW w:w="589" w:type="pct"/>
            <w:vMerge/>
            <w:tcBorders>
              <w:left w:val="nil"/>
              <w:bottom w:val="nil"/>
              <w:right w:val="single" w:sz="4" w:space="0" w:color="auto"/>
            </w:tcBorders>
            <w:shd w:val="clear" w:color="auto" w:fill="auto"/>
            <w:tcMar>
              <w:right w:w="28" w:type="dxa"/>
            </w:tcMar>
            <w:vAlign w:val="center"/>
          </w:tcPr>
          <w:p w14:paraId="32E0ECC5" w14:textId="23741098" w:rsidR="00C23722" w:rsidRPr="00B4308C" w:rsidRDefault="00C23722" w:rsidP="0061584D">
            <w:pPr>
              <w:snapToGrid w:val="0"/>
              <w:spacing w:line="360" w:lineRule="exact"/>
              <w:ind w:firstLineChars="0" w:firstLine="0"/>
              <w:jc w:val="right"/>
              <w:rPr>
                <w:rFonts w:ascii="新細明體" w:eastAsia="新細明體" w:hAnsi="新細明體"/>
                <w:sz w:val="20"/>
                <w:highlight w:val="yellow"/>
              </w:rPr>
            </w:pPr>
          </w:p>
        </w:tc>
        <w:tc>
          <w:tcPr>
            <w:tcW w:w="586" w:type="pct"/>
            <w:vMerge/>
            <w:tcBorders>
              <w:left w:val="single" w:sz="4" w:space="0" w:color="auto"/>
              <w:bottom w:val="nil"/>
              <w:right w:val="nil"/>
            </w:tcBorders>
            <w:shd w:val="clear" w:color="auto" w:fill="auto"/>
            <w:tcMar>
              <w:right w:w="28" w:type="dxa"/>
            </w:tcMar>
            <w:vAlign w:val="center"/>
          </w:tcPr>
          <w:p w14:paraId="79E7FEEE" w14:textId="77777777" w:rsidR="00C23722" w:rsidRPr="00B4308C" w:rsidRDefault="00C23722" w:rsidP="0061584D">
            <w:pPr>
              <w:snapToGrid w:val="0"/>
              <w:spacing w:line="360" w:lineRule="exact"/>
              <w:ind w:firstLineChars="0" w:firstLine="0"/>
              <w:jc w:val="right"/>
              <w:rPr>
                <w:rFonts w:ascii="Times New Roman" w:cs="新細明體"/>
                <w:b/>
                <w:sz w:val="20"/>
                <w:highlight w:val="yellow"/>
              </w:rPr>
            </w:pPr>
          </w:p>
        </w:tc>
        <w:tc>
          <w:tcPr>
            <w:tcW w:w="577" w:type="pct"/>
            <w:vMerge/>
            <w:tcBorders>
              <w:left w:val="single" w:sz="4" w:space="0" w:color="auto"/>
              <w:bottom w:val="nil"/>
              <w:right w:val="nil"/>
            </w:tcBorders>
            <w:shd w:val="clear" w:color="auto" w:fill="auto"/>
            <w:vAlign w:val="center"/>
          </w:tcPr>
          <w:p w14:paraId="542BE799" w14:textId="2D7F743F" w:rsidR="00C23722" w:rsidRPr="00B4308C" w:rsidRDefault="00C23722" w:rsidP="0061584D">
            <w:pPr>
              <w:snapToGrid w:val="0"/>
              <w:spacing w:line="360" w:lineRule="exact"/>
              <w:ind w:firstLineChars="0" w:firstLine="0"/>
              <w:jc w:val="right"/>
              <w:rPr>
                <w:rFonts w:ascii="Times New Roman" w:cs="新細明體"/>
                <w:b/>
                <w:sz w:val="20"/>
                <w:highlight w:val="yellow"/>
              </w:rPr>
            </w:pPr>
          </w:p>
        </w:tc>
      </w:tr>
      <w:tr w:rsidR="00B4308C" w:rsidRPr="000C4C67" w14:paraId="47448E3B"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5BFCD315" w14:textId="4863BB5B" w:rsidR="00B4308C" w:rsidRPr="00950F7F" w:rsidRDefault="00B4308C" w:rsidP="00B4308C">
            <w:pPr>
              <w:snapToGrid w:val="0"/>
              <w:spacing w:line="240" w:lineRule="exact"/>
              <w:ind w:rightChars="20" w:right="48" w:firstLineChars="0" w:firstLine="0"/>
              <w:jc w:val="distribute"/>
              <w:rPr>
                <w:spacing w:val="-36"/>
                <w:sz w:val="20"/>
              </w:rPr>
            </w:pPr>
            <w:r w:rsidRPr="00877B8C">
              <w:rPr>
                <w:rFonts w:ascii="Arial" w:hAnsi="Arial" w:cs="Arial" w:hint="eastAsia"/>
                <w:b/>
                <w:bCs/>
                <w:spacing w:val="-20"/>
                <w:sz w:val="20"/>
              </w:rPr>
              <w:t>原列資產總額</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0D3ABCA6"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2163F4FD"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12BA48BB" w14:textId="4520CE58" w:rsidR="00B4308C" w:rsidRPr="00FF078B" w:rsidRDefault="00B4308C"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r w:rsidRPr="00B4308C">
              <w:rPr>
                <w:rFonts w:ascii="新細明體" w:eastAsia="新細明體" w:hAnsi="新細明體"/>
                <w:b/>
                <w:bCs/>
                <w:sz w:val="20"/>
              </w:rPr>
              <w:t>76,062,302,419</w:t>
            </w: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0F84F7F7" w14:textId="6E7164A1" w:rsidR="00B4308C" w:rsidRPr="000C4C67" w:rsidRDefault="00B4308C" w:rsidP="0061584D">
            <w:pPr>
              <w:widowControl w:val="0"/>
              <w:overflowPunct/>
              <w:snapToGrid w:val="0"/>
              <w:spacing w:line="360" w:lineRule="exact"/>
              <w:ind w:leftChars="100" w:left="240" w:rightChars="20" w:right="48" w:firstLineChars="0" w:firstLine="0"/>
              <w:jc w:val="distribute"/>
              <w:rPr>
                <w:spacing w:val="-24"/>
                <w:sz w:val="20"/>
              </w:rPr>
            </w:pPr>
            <w:r w:rsidRPr="000C4C67">
              <w:rPr>
                <w:rFonts w:hint="eastAsia"/>
                <w:spacing w:val="-24"/>
                <w:sz w:val="20"/>
              </w:rPr>
              <w:t>修正</w:t>
            </w:r>
            <w:proofErr w:type="gramStart"/>
            <w:r w:rsidRPr="000C4C67">
              <w:rPr>
                <w:rFonts w:hint="eastAsia"/>
                <w:spacing w:val="-24"/>
                <w:sz w:val="20"/>
              </w:rPr>
              <w:t>11</w:t>
            </w:r>
            <w:r w:rsidR="00C23722">
              <w:rPr>
                <w:rFonts w:hint="eastAsia"/>
                <w:spacing w:val="-24"/>
                <w:sz w:val="20"/>
              </w:rPr>
              <w:t>3</w:t>
            </w:r>
            <w:proofErr w:type="gramEnd"/>
            <w:r w:rsidRPr="000C4C67">
              <w:rPr>
                <w:rFonts w:hint="eastAsia"/>
                <w:spacing w:val="-24"/>
                <w:sz w:val="20"/>
              </w:rPr>
              <w:t>年度歲入應調整數</w:t>
            </w:r>
          </w:p>
        </w:tc>
        <w:tc>
          <w:tcPr>
            <w:tcW w:w="589" w:type="pct"/>
            <w:tcBorders>
              <w:top w:val="nil"/>
              <w:left w:val="nil"/>
              <w:bottom w:val="nil"/>
              <w:right w:val="single" w:sz="4" w:space="0" w:color="auto"/>
            </w:tcBorders>
            <w:shd w:val="clear" w:color="auto" w:fill="auto"/>
            <w:tcMar>
              <w:right w:w="28" w:type="dxa"/>
            </w:tcMar>
            <w:vAlign w:val="center"/>
          </w:tcPr>
          <w:p w14:paraId="7B2983E3" w14:textId="6943B6D4" w:rsidR="00B4308C" w:rsidRPr="00B4308C" w:rsidRDefault="00C23722" w:rsidP="0061584D">
            <w:pPr>
              <w:snapToGrid w:val="0"/>
              <w:spacing w:line="360" w:lineRule="exact"/>
              <w:ind w:firstLineChars="0" w:firstLine="0"/>
              <w:jc w:val="right"/>
              <w:rPr>
                <w:rFonts w:ascii="新細明體" w:eastAsia="新細明體" w:hAnsi="新細明體"/>
                <w:sz w:val="20"/>
                <w:highlight w:val="yellow"/>
              </w:rPr>
            </w:pPr>
            <w:r w:rsidRPr="00C23722">
              <w:rPr>
                <w:rFonts w:ascii="新細明體" w:eastAsia="新細明體" w:hAnsi="新細明體"/>
                <w:sz w:val="20"/>
              </w:rPr>
              <w:t>-</w:t>
            </w:r>
            <w:r w:rsidR="000A0B95">
              <w:rPr>
                <w:rFonts w:ascii="新細明體" w:eastAsia="新細明體" w:hAnsi="新細明體"/>
                <w:sz w:val="20"/>
              </w:rPr>
              <w:t xml:space="preserve"> </w:t>
            </w:r>
            <w:r w:rsidRPr="00C23722">
              <w:rPr>
                <w:rFonts w:ascii="新細明體" w:eastAsia="新細明體" w:hAnsi="新細明體"/>
                <w:sz w:val="20"/>
              </w:rPr>
              <w:t>13,250,800</w:t>
            </w:r>
          </w:p>
        </w:tc>
        <w:tc>
          <w:tcPr>
            <w:tcW w:w="586" w:type="pct"/>
            <w:tcBorders>
              <w:top w:val="nil"/>
              <w:left w:val="single" w:sz="4" w:space="0" w:color="auto"/>
              <w:bottom w:val="nil"/>
              <w:right w:val="nil"/>
            </w:tcBorders>
            <w:shd w:val="clear" w:color="auto" w:fill="auto"/>
            <w:tcMar>
              <w:right w:w="28" w:type="dxa"/>
            </w:tcMar>
            <w:vAlign w:val="center"/>
          </w:tcPr>
          <w:p w14:paraId="02B58E69" w14:textId="77777777" w:rsidR="00B4308C" w:rsidRPr="00B4308C" w:rsidRDefault="00B4308C" w:rsidP="0061584D">
            <w:pPr>
              <w:snapToGrid w:val="0"/>
              <w:spacing w:line="360" w:lineRule="exact"/>
              <w:ind w:firstLineChars="0" w:firstLine="0"/>
              <w:jc w:val="right"/>
              <w:rPr>
                <w:rFonts w:ascii="Times New Roman" w:cs="新細明體"/>
                <w:b/>
                <w:sz w:val="20"/>
                <w:highlight w:val="yellow"/>
              </w:rPr>
            </w:pPr>
          </w:p>
        </w:tc>
        <w:tc>
          <w:tcPr>
            <w:tcW w:w="577" w:type="pct"/>
            <w:tcBorders>
              <w:top w:val="nil"/>
              <w:left w:val="single" w:sz="4" w:space="0" w:color="auto"/>
              <w:bottom w:val="nil"/>
              <w:right w:val="nil"/>
            </w:tcBorders>
            <w:shd w:val="clear" w:color="auto" w:fill="auto"/>
            <w:vAlign w:val="center"/>
          </w:tcPr>
          <w:p w14:paraId="0A24F7D6" w14:textId="3E738FBB" w:rsidR="00B4308C" w:rsidRPr="00B4308C" w:rsidRDefault="00B4308C" w:rsidP="0061584D">
            <w:pPr>
              <w:snapToGrid w:val="0"/>
              <w:spacing w:line="360" w:lineRule="exact"/>
              <w:ind w:firstLineChars="0" w:firstLine="0"/>
              <w:jc w:val="right"/>
              <w:rPr>
                <w:rFonts w:ascii="Times New Roman" w:cs="新細明體"/>
                <w:b/>
                <w:sz w:val="20"/>
                <w:highlight w:val="yellow"/>
              </w:rPr>
            </w:pPr>
          </w:p>
        </w:tc>
      </w:tr>
      <w:tr w:rsidR="00B4308C" w:rsidRPr="000C4C67" w14:paraId="4ECF57C0"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5F36ED0C" w14:textId="64121980" w:rsidR="00B4308C" w:rsidRPr="00950F7F" w:rsidRDefault="00B4308C" w:rsidP="00B4308C">
            <w:pPr>
              <w:snapToGrid w:val="0"/>
              <w:spacing w:line="240" w:lineRule="exact"/>
              <w:ind w:rightChars="20" w:right="48" w:firstLineChars="0" w:firstLine="0"/>
              <w:jc w:val="distribute"/>
              <w:rPr>
                <w:spacing w:val="-36"/>
                <w:sz w:val="20"/>
              </w:rPr>
            </w:pPr>
            <w:proofErr w:type="gramStart"/>
            <w:r w:rsidRPr="00877B8C">
              <w:rPr>
                <w:rFonts w:ascii="Arial" w:hAnsi="Arial" w:cs="Arial" w:hint="eastAsia"/>
                <w:b/>
                <w:bCs/>
                <w:spacing w:val="-20"/>
                <w:sz w:val="20"/>
              </w:rPr>
              <w:t>本室審核</w:t>
            </w:r>
            <w:proofErr w:type="gramEnd"/>
            <w:r w:rsidRPr="00877B8C">
              <w:rPr>
                <w:rFonts w:ascii="Arial" w:hAnsi="Arial" w:cs="Arial" w:hint="eastAsia"/>
                <w:b/>
                <w:bCs/>
                <w:spacing w:val="-20"/>
                <w:sz w:val="20"/>
              </w:rPr>
              <w:t>修正決算應調整數</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5930D959" w14:textId="77777777" w:rsidR="00B4308C" w:rsidRPr="00B4308C" w:rsidRDefault="00B4308C" w:rsidP="00B4308C">
            <w:pPr>
              <w:snapToGrid w:val="0"/>
              <w:spacing w:line="240" w:lineRule="exact"/>
              <w:ind w:rightChars="10" w:right="24" w:firstLineChars="0" w:firstLine="0"/>
              <w:jc w:val="right"/>
              <w:rPr>
                <w:rFonts w:ascii="新細明體" w:eastAsia="新細明體" w:hAnsi="新細明體"/>
                <w:sz w:val="20"/>
                <w:highlight w:val="yellow"/>
              </w:rPr>
            </w:pPr>
          </w:p>
        </w:tc>
        <w:tc>
          <w:tcPr>
            <w:tcW w:w="595" w:type="pct"/>
            <w:tcBorders>
              <w:top w:val="nil"/>
              <w:left w:val="single" w:sz="4" w:space="0" w:color="auto"/>
              <w:bottom w:val="nil"/>
              <w:right w:val="nil"/>
            </w:tcBorders>
            <w:shd w:val="clear" w:color="auto" w:fill="auto"/>
            <w:tcMar>
              <w:right w:w="28" w:type="dxa"/>
            </w:tcMar>
            <w:vAlign w:val="center"/>
          </w:tcPr>
          <w:p w14:paraId="420F0C11" w14:textId="77777777" w:rsidR="00B4308C" w:rsidRPr="00B4308C" w:rsidRDefault="00B4308C" w:rsidP="00B4308C">
            <w:pPr>
              <w:snapToGrid w:val="0"/>
              <w:spacing w:line="240" w:lineRule="exact"/>
              <w:ind w:rightChars="10" w:right="24" w:firstLineChars="0" w:firstLine="0"/>
              <w:jc w:val="right"/>
              <w:rPr>
                <w:rFonts w:ascii="新細明體" w:eastAsia="新細明體" w:hAnsi="新細明體"/>
                <w:b/>
                <w:color w:val="FF0000"/>
                <w:sz w:val="20"/>
                <w:highlight w:val="yellow"/>
              </w:rPr>
            </w:pPr>
          </w:p>
        </w:tc>
        <w:tc>
          <w:tcPr>
            <w:tcW w:w="598" w:type="pct"/>
            <w:tcBorders>
              <w:top w:val="nil"/>
              <w:left w:val="single" w:sz="4" w:space="0" w:color="auto"/>
              <w:bottom w:val="nil"/>
              <w:right w:val="single" w:sz="4" w:space="0" w:color="auto"/>
            </w:tcBorders>
            <w:vAlign w:val="center"/>
          </w:tcPr>
          <w:p w14:paraId="564EAEC2" w14:textId="1B242F49" w:rsidR="00B4308C" w:rsidRPr="00B4308C" w:rsidRDefault="00C23722" w:rsidP="00B4308C">
            <w:pPr>
              <w:widowControl w:val="0"/>
              <w:overflowPunct/>
              <w:snapToGrid w:val="0"/>
              <w:spacing w:line="240" w:lineRule="exact"/>
              <w:ind w:left="120" w:rightChars="10" w:right="24" w:firstLineChars="0" w:firstLine="0"/>
              <w:jc w:val="right"/>
              <w:rPr>
                <w:rFonts w:ascii="新細明體" w:eastAsia="新細明體" w:hAnsi="新細明體"/>
                <w:sz w:val="20"/>
                <w:highlight w:val="yellow"/>
              </w:rPr>
            </w:pPr>
            <w:r w:rsidRPr="00C23722">
              <w:rPr>
                <w:rFonts w:asciiTheme="minorEastAsia" w:eastAsiaTheme="minorEastAsia" w:hAnsiTheme="minorEastAsia"/>
                <w:b/>
                <w:bCs/>
                <w:sz w:val="20"/>
              </w:rPr>
              <w:t>-</w:t>
            </w:r>
            <w:r w:rsidR="000A0B95">
              <w:rPr>
                <w:rFonts w:asciiTheme="minorEastAsia" w:eastAsiaTheme="minorEastAsia" w:hAnsiTheme="minorEastAsia"/>
                <w:b/>
                <w:bCs/>
                <w:sz w:val="20"/>
              </w:rPr>
              <w:t xml:space="preserve"> </w:t>
            </w:r>
            <w:r w:rsidRPr="00C23722">
              <w:rPr>
                <w:rFonts w:asciiTheme="minorEastAsia" w:eastAsiaTheme="minorEastAsia" w:hAnsiTheme="minorEastAsia"/>
                <w:b/>
                <w:bCs/>
                <w:sz w:val="20"/>
              </w:rPr>
              <w:t>13,250,800</w:t>
            </w: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2393265D" w14:textId="0298EEFD" w:rsidR="00B4308C" w:rsidRPr="008F236C" w:rsidRDefault="00B4308C" w:rsidP="0061584D">
            <w:pPr>
              <w:widowControl w:val="0"/>
              <w:overflowPunct/>
              <w:snapToGrid w:val="0"/>
              <w:spacing w:line="360" w:lineRule="exact"/>
              <w:ind w:leftChars="100" w:left="240" w:rightChars="20" w:right="48" w:firstLineChars="0" w:firstLine="0"/>
              <w:jc w:val="distribute"/>
              <w:rPr>
                <w:rFonts w:ascii="Arial" w:hAnsi="Arial" w:cs="Arial"/>
                <w:b/>
                <w:bCs/>
                <w:spacing w:val="-20"/>
                <w:sz w:val="20"/>
              </w:rPr>
            </w:pPr>
            <w:r w:rsidRPr="000C4C67">
              <w:rPr>
                <w:rFonts w:hint="eastAsia"/>
                <w:spacing w:val="-24"/>
                <w:sz w:val="20"/>
              </w:rPr>
              <w:t>修正</w:t>
            </w:r>
            <w:proofErr w:type="gramStart"/>
            <w:r w:rsidRPr="000C4C67">
              <w:rPr>
                <w:rFonts w:hint="eastAsia"/>
                <w:spacing w:val="-24"/>
                <w:sz w:val="20"/>
              </w:rPr>
              <w:t>11</w:t>
            </w:r>
            <w:r w:rsidR="00C23722">
              <w:rPr>
                <w:rFonts w:hint="eastAsia"/>
                <w:spacing w:val="-24"/>
                <w:sz w:val="20"/>
              </w:rPr>
              <w:t>3</w:t>
            </w:r>
            <w:proofErr w:type="gramEnd"/>
            <w:r w:rsidRPr="000C4C67">
              <w:rPr>
                <w:rFonts w:hint="eastAsia"/>
                <w:spacing w:val="-24"/>
                <w:sz w:val="20"/>
              </w:rPr>
              <w:t>年度歲出應調整數</w:t>
            </w:r>
          </w:p>
        </w:tc>
        <w:tc>
          <w:tcPr>
            <w:tcW w:w="589" w:type="pct"/>
            <w:tcBorders>
              <w:top w:val="nil"/>
              <w:left w:val="nil"/>
              <w:bottom w:val="nil"/>
              <w:right w:val="single" w:sz="4" w:space="0" w:color="auto"/>
            </w:tcBorders>
            <w:shd w:val="clear" w:color="auto" w:fill="auto"/>
            <w:tcMar>
              <w:right w:w="28" w:type="dxa"/>
            </w:tcMar>
            <w:vAlign w:val="center"/>
          </w:tcPr>
          <w:p w14:paraId="5F33881D" w14:textId="0EC9A821" w:rsidR="00B4308C" w:rsidRPr="00B4308C" w:rsidRDefault="00C23722" w:rsidP="0061584D">
            <w:pPr>
              <w:snapToGrid w:val="0"/>
              <w:spacing w:line="360" w:lineRule="exact"/>
              <w:ind w:firstLineChars="0" w:firstLine="0"/>
              <w:jc w:val="right"/>
              <w:rPr>
                <w:rFonts w:ascii="新細明體" w:eastAsia="新細明體" w:hAnsi="新細明體"/>
                <w:sz w:val="20"/>
                <w:highlight w:val="yellow"/>
              </w:rPr>
            </w:pPr>
            <w:r w:rsidRPr="00C23722">
              <w:rPr>
                <w:rFonts w:ascii="新細明體" w:eastAsia="新細明體" w:hAnsi="新細明體"/>
                <w:sz w:val="20"/>
              </w:rPr>
              <w:t>44,879,334</w:t>
            </w:r>
          </w:p>
        </w:tc>
        <w:tc>
          <w:tcPr>
            <w:tcW w:w="586" w:type="pct"/>
            <w:tcBorders>
              <w:top w:val="nil"/>
              <w:left w:val="single" w:sz="4" w:space="0" w:color="auto"/>
              <w:bottom w:val="nil"/>
              <w:right w:val="nil"/>
            </w:tcBorders>
            <w:shd w:val="clear" w:color="auto" w:fill="auto"/>
            <w:tcMar>
              <w:right w:w="28" w:type="dxa"/>
            </w:tcMar>
            <w:vAlign w:val="center"/>
          </w:tcPr>
          <w:p w14:paraId="56F9A191" w14:textId="77777777" w:rsidR="00B4308C" w:rsidRPr="00B4308C" w:rsidRDefault="00B4308C" w:rsidP="0061584D">
            <w:pPr>
              <w:snapToGrid w:val="0"/>
              <w:spacing w:line="360" w:lineRule="exact"/>
              <w:ind w:firstLineChars="0" w:firstLine="0"/>
              <w:jc w:val="right"/>
              <w:rPr>
                <w:rFonts w:ascii="Times New Roman" w:cs="新細明體"/>
                <w:b/>
                <w:sz w:val="20"/>
                <w:highlight w:val="yellow"/>
              </w:rPr>
            </w:pPr>
          </w:p>
        </w:tc>
        <w:tc>
          <w:tcPr>
            <w:tcW w:w="577" w:type="pct"/>
            <w:tcBorders>
              <w:top w:val="nil"/>
              <w:left w:val="single" w:sz="4" w:space="0" w:color="auto"/>
              <w:bottom w:val="nil"/>
              <w:right w:val="nil"/>
            </w:tcBorders>
            <w:shd w:val="clear" w:color="auto" w:fill="auto"/>
            <w:vAlign w:val="center"/>
          </w:tcPr>
          <w:p w14:paraId="41B81A22" w14:textId="5E6C174C" w:rsidR="00B4308C" w:rsidRPr="00B4308C" w:rsidRDefault="00B4308C" w:rsidP="0061584D">
            <w:pPr>
              <w:snapToGrid w:val="0"/>
              <w:spacing w:line="360" w:lineRule="exact"/>
              <w:ind w:firstLineChars="0" w:firstLine="0"/>
              <w:jc w:val="right"/>
              <w:rPr>
                <w:rFonts w:ascii="Times New Roman" w:cs="新細明體"/>
                <w:b/>
                <w:sz w:val="20"/>
                <w:highlight w:val="yellow"/>
              </w:rPr>
            </w:pPr>
          </w:p>
        </w:tc>
      </w:tr>
      <w:tr w:rsidR="00C23722" w:rsidRPr="000C4C67" w14:paraId="097DC5B0"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A90A19D" w14:textId="17706674" w:rsidR="00C23722" w:rsidRPr="00877B8C" w:rsidRDefault="00C23722" w:rsidP="00B4308C">
            <w:pPr>
              <w:widowControl w:val="0"/>
              <w:overflowPunct/>
              <w:snapToGrid w:val="0"/>
              <w:spacing w:line="240" w:lineRule="exact"/>
              <w:ind w:leftChars="50" w:left="120" w:rightChars="20" w:right="48" w:firstLineChars="0" w:firstLine="0"/>
              <w:jc w:val="distribute"/>
              <w:rPr>
                <w:rFonts w:ascii="Arial" w:hAnsi="Arial" w:cs="Arial"/>
                <w:b/>
                <w:bCs/>
                <w:spacing w:val="-20"/>
                <w:sz w:val="20"/>
              </w:rPr>
            </w:pPr>
            <w:r w:rsidRPr="00877B8C">
              <w:rPr>
                <w:rFonts w:hint="eastAsia"/>
                <w:spacing w:val="-30"/>
                <w:sz w:val="20"/>
              </w:rPr>
              <w:t>歲入事項應調整數</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6994AA52" w14:textId="77777777" w:rsidR="00C23722" w:rsidRPr="00B4308C" w:rsidRDefault="00C23722" w:rsidP="00B4308C">
            <w:pPr>
              <w:snapToGrid w:val="0"/>
              <w:spacing w:line="240" w:lineRule="exact"/>
              <w:ind w:rightChars="10" w:right="24" w:firstLineChars="0" w:firstLine="0"/>
              <w:jc w:val="right"/>
              <w:rPr>
                <w:rFonts w:ascii="新細明體" w:eastAsia="新細明體" w:hAnsi="新細明體"/>
                <w:sz w:val="20"/>
                <w:highlight w:val="yellow"/>
              </w:rPr>
            </w:pPr>
          </w:p>
        </w:tc>
        <w:tc>
          <w:tcPr>
            <w:tcW w:w="595" w:type="pct"/>
            <w:tcBorders>
              <w:top w:val="nil"/>
              <w:left w:val="single" w:sz="4" w:space="0" w:color="auto"/>
              <w:bottom w:val="nil"/>
              <w:right w:val="nil"/>
            </w:tcBorders>
            <w:shd w:val="clear" w:color="auto" w:fill="auto"/>
            <w:tcMar>
              <w:right w:w="28" w:type="dxa"/>
            </w:tcMar>
            <w:vAlign w:val="center"/>
          </w:tcPr>
          <w:p w14:paraId="07570507" w14:textId="46E76BBD" w:rsidR="00C23722" w:rsidRPr="00B4308C" w:rsidRDefault="000A0B95" w:rsidP="00B4308C">
            <w:pPr>
              <w:snapToGrid w:val="0"/>
              <w:spacing w:line="240" w:lineRule="exact"/>
              <w:ind w:rightChars="10" w:right="24" w:firstLineChars="0" w:firstLine="0"/>
              <w:jc w:val="right"/>
              <w:rPr>
                <w:rFonts w:ascii="新細明體" w:eastAsia="新細明體" w:hAnsi="新細明體"/>
                <w:b/>
                <w:color w:val="FF0000"/>
                <w:sz w:val="20"/>
                <w:highlight w:val="yellow"/>
              </w:rPr>
            </w:pPr>
            <w:r w:rsidRPr="00C23722">
              <w:rPr>
                <w:rFonts w:ascii="新細明體" w:eastAsia="新細明體" w:hAnsi="新細明體"/>
                <w:bCs/>
                <w:kern w:val="0"/>
                <w:sz w:val="20"/>
              </w:rPr>
              <w:t>-</w:t>
            </w:r>
            <w:r>
              <w:rPr>
                <w:rFonts w:ascii="新細明體" w:eastAsia="新細明體" w:hAnsi="新細明體"/>
                <w:bCs/>
                <w:kern w:val="0"/>
                <w:sz w:val="20"/>
              </w:rPr>
              <w:t xml:space="preserve"> </w:t>
            </w:r>
            <w:r w:rsidR="00C23722" w:rsidRPr="00C23722">
              <w:rPr>
                <w:rFonts w:asciiTheme="minorEastAsia" w:eastAsiaTheme="minorEastAsia" w:hAnsiTheme="minorEastAsia"/>
                <w:bCs/>
                <w:kern w:val="0"/>
                <w:sz w:val="20"/>
              </w:rPr>
              <w:t>13,250,800</w:t>
            </w:r>
          </w:p>
        </w:tc>
        <w:tc>
          <w:tcPr>
            <w:tcW w:w="598" w:type="pct"/>
            <w:tcBorders>
              <w:top w:val="nil"/>
              <w:left w:val="single" w:sz="4" w:space="0" w:color="auto"/>
              <w:bottom w:val="nil"/>
              <w:right w:val="single" w:sz="4" w:space="0" w:color="auto"/>
            </w:tcBorders>
            <w:vAlign w:val="center"/>
          </w:tcPr>
          <w:p w14:paraId="30688CF9" w14:textId="77777777" w:rsidR="00C23722" w:rsidRPr="00B4308C" w:rsidRDefault="00C23722"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highlight w:val="yellow"/>
              </w:rPr>
            </w:pPr>
          </w:p>
        </w:tc>
        <w:tc>
          <w:tcPr>
            <w:tcW w:w="741" w:type="pct"/>
            <w:vMerge w:val="restart"/>
            <w:tcBorders>
              <w:top w:val="nil"/>
              <w:left w:val="single" w:sz="4" w:space="0" w:color="auto"/>
              <w:right w:val="single" w:sz="4" w:space="0" w:color="auto"/>
            </w:tcBorders>
            <w:shd w:val="clear" w:color="auto" w:fill="auto"/>
            <w:tcMar>
              <w:right w:w="28" w:type="dxa"/>
            </w:tcMar>
            <w:vAlign w:val="center"/>
          </w:tcPr>
          <w:p w14:paraId="35F50579" w14:textId="379597F7" w:rsidR="00C23722" w:rsidRPr="008F236C" w:rsidRDefault="00C23722" w:rsidP="0061584D">
            <w:pPr>
              <w:snapToGrid w:val="0"/>
              <w:spacing w:line="360" w:lineRule="exact"/>
              <w:ind w:rightChars="20" w:right="48" w:firstLine="320"/>
              <w:jc w:val="distribute"/>
              <w:rPr>
                <w:rFonts w:ascii="Arial" w:hAnsi="Arial" w:cs="Arial"/>
                <w:b/>
                <w:bCs/>
                <w:spacing w:val="-20"/>
                <w:sz w:val="20"/>
              </w:rPr>
            </w:pPr>
            <w:r w:rsidRPr="008F236C">
              <w:rPr>
                <w:rFonts w:ascii="Arial" w:hAnsi="Arial" w:cs="Arial" w:hint="eastAsia"/>
                <w:b/>
                <w:bCs/>
                <w:spacing w:val="-20"/>
                <w:sz w:val="20"/>
              </w:rPr>
              <w:t>調整後淨資產總額</w:t>
            </w:r>
          </w:p>
        </w:tc>
        <w:tc>
          <w:tcPr>
            <w:tcW w:w="589" w:type="pct"/>
            <w:vMerge w:val="restart"/>
            <w:tcBorders>
              <w:top w:val="nil"/>
              <w:left w:val="nil"/>
              <w:right w:val="single" w:sz="4" w:space="0" w:color="auto"/>
            </w:tcBorders>
            <w:shd w:val="clear" w:color="auto" w:fill="auto"/>
            <w:tcMar>
              <w:right w:w="28" w:type="dxa"/>
            </w:tcMar>
            <w:vAlign w:val="center"/>
          </w:tcPr>
          <w:p w14:paraId="13DFC4B5" w14:textId="01977101" w:rsidR="00C23722" w:rsidRPr="00B4308C" w:rsidRDefault="00C23722" w:rsidP="0061584D">
            <w:pPr>
              <w:snapToGrid w:val="0"/>
              <w:spacing w:line="360" w:lineRule="exact"/>
              <w:ind w:firstLineChars="0" w:firstLine="0"/>
              <w:jc w:val="right"/>
              <w:rPr>
                <w:rFonts w:ascii="新細明體" w:eastAsia="新細明體" w:hAnsi="新細明體"/>
                <w:sz w:val="20"/>
                <w:highlight w:val="yellow"/>
              </w:rPr>
            </w:pPr>
          </w:p>
        </w:tc>
        <w:tc>
          <w:tcPr>
            <w:tcW w:w="586" w:type="pct"/>
            <w:vMerge w:val="restart"/>
            <w:tcBorders>
              <w:top w:val="nil"/>
              <w:left w:val="single" w:sz="4" w:space="0" w:color="auto"/>
              <w:right w:val="nil"/>
            </w:tcBorders>
            <w:shd w:val="clear" w:color="auto" w:fill="auto"/>
            <w:tcMar>
              <w:right w:w="28" w:type="dxa"/>
            </w:tcMar>
            <w:vAlign w:val="center"/>
          </w:tcPr>
          <w:p w14:paraId="0A8A0DC1" w14:textId="77777777" w:rsidR="00C23722" w:rsidRPr="00B4308C" w:rsidRDefault="00C23722" w:rsidP="0061584D">
            <w:pPr>
              <w:snapToGrid w:val="0"/>
              <w:spacing w:line="360" w:lineRule="exact"/>
              <w:ind w:firstLineChars="0" w:firstLine="0"/>
              <w:jc w:val="right"/>
              <w:rPr>
                <w:rFonts w:ascii="Times New Roman" w:cs="新細明體"/>
                <w:b/>
                <w:sz w:val="20"/>
                <w:highlight w:val="yellow"/>
              </w:rPr>
            </w:pPr>
          </w:p>
        </w:tc>
        <w:tc>
          <w:tcPr>
            <w:tcW w:w="577" w:type="pct"/>
            <w:vMerge w:val="restart"/>
            <w:tcBorders>
              <w:top w:val="nil"/>
              <w:left w:val="single" w:sz="4" w:space="0" w:color="auto"/>
              <w:right w:val="nil"/>
            </w:tcBorders>
            <w:shd w:val="clear" w:color="auto" w:fill="auto"/>
            <w:vAlign w:val="center"/>
          </w:tcPr>
          <w:p w14:paraId="6D3E48DA" w14:textId="29B4C16A" w:rsidR="00C23722" w:rsidRPr="00B4308C" w:rsidRDefault="00C23722" w:rsidP="0061584D">
            <w:pPr>
              <w:snapToGrid w:val="0"/>
              <w:spacing w:line="360" w:lineRule="exact"/>
              <w:ind w:firstLine="400"/>
              <w:jc w:val="right"/>
              <w:rPr>
                <w:rFonts w:ascii="新細明體" w:eastAsia="新細明體" w:hAnsi="新細明體"/>
                <w:b/>
                <w:bCs/>
                <w:color w:val="000000"/>
                <w:sz w:val="20"/>
                <w:highlight w:val="yellow"/>
              </w:rPr>
            </w:pPr>
            <w:r w:rsidRPr="00C23722">
              <w:rPr>
                <w:rFonts w:ascii="新細明體" w:eastAsia="新細明體" w:hAnsi="新細明體"/>
                <w:b/>
                <w:noProof/>
                <w:sz w:val="20"/>
              </w:rPr>
              <w:t>50,023,537,736</w:t>
            </w:r>
          </w:p>
        </w:tc>
      </w:tr>
      <w:tr w:rsidR="00C23722" w:rsidRPr="000C4C67" w14:paraId="2580F022" w14:textId="77777777" w:rsidTr="006158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7FE1EC69" w14:textId="33D93E64" w:rsidR="00C23722" w:rsidRPr="00877B8C" w:rsidRDefault="00C23722" w:rsidP="00B4308C">
            <w:pPr>
              <w:widowControl w:val="0"/>
              <w:overflowPunct/>
              <w:snapToGrid w:val="0"/>
              <w:spacing w:line="240" w:lineRule="exact"/>
              <w:ind w:leftChars="100" w:left="240" w:rightChars="20" w:right="48" w:firstLineChars="0" w:firstLine="0"/>
              <w:jc w:val="distribute"/>
              <w:rPr>
                <w:rFonts w:ascii="Arial" w:hAnsi="Arial" w:cs="Arial"/>
                <w:b/>
                <w:bCs/>
                <w:spacing w:val="-20"/>
                <w:sz w:val="20"/>
              </w:rPr>
            </w:pPr>
            <w:r>
              <w:rPr>
                <w:rFonts w:hint="eastAsia"/>
                <w:spacing w:val="-24"/>
                <w:sz w:val="20"/>
              </w:rPr>
              <w:t>減</w:t>
            </w:r>
            <w:r w:rsidRPr="009B6F66">
              <w:rPr>
                <w:rFonts w:hint="eastAsia"/>
                <w:spacing w:val="-24"/>
                <w:sz w:val="20"/>
              </w:rPr>
              <w:t>列</w:t>
            </w:r>
            <w:proofErr w:type="gramStart"/>
            <w:r w:rsidRPr="009B6F66">
              <w:rPr>
                <w:rFonts w:hint="eastAsia"/>
                <w:spacing w:val="-24"/>
                <w:sz w:val="20"/>
              </w:rPr>
              <w:t>11</w:t>
            </w:r>
            <w:r>
              <w:rPr>
                <w:rFonts w:hint="eastAsia"/>
                <w:spacing w:val="-24"/>
                <w:sz w:val="20"/>
              </w:rPr>
              <w:t>3</w:t>
            </w:r>
            <w:proofErr w:type="gramEnd"/>
            <w:r w:rsidRPr="009B6F66">
              <w:rPr>
                <w:rFonts w:hint="eastAsia"/>
                <w:spacing w:val="-24"/>
                <w:sz w:val="20"/>
              </w:rPr>
              <w:t>年度歲入</w:t>
            </w:r>
            <w:proofErr w:type="gramStart"/>
            <w:r w:rsidRPr="009B6F66">
              <w:rPr>
                <w:rFonts w:hint="eastAsia"/>
                <w:spacing w:val="-24"/>
                <w:sz w:val="20"/>
              </w:rPr>
              <w:t>應收數</w:t>
            </w:r>
            <w:proofErr w:type="gramEnd"/>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19376744" w14:textId="2230B66F" w:rsidR="00C23722" w:rsidRPr="00B4308C" w:rsidRDefault="00F22313" w:rsidP="00B4308C">
            <w:pPr>
              <w:snapToGrid w:val="0"/>
              <w:spacing w:line="240" w:lineRule="exact"/>
              <w:ind w:left="360" w:rightChars="10" w:right="24" w:firstLineChars="0" w:firstLine="0"/>
              <w:jc w:val="right"/>
              <w:rPr>
                <w:rFonts w:ascii="新細明體" w:eastAsia="新細明體" w:hAnsi="新細明體"/>
                <w:sz w:val="20"/>
                <w:highlight w:val="yellow"/>
              </w:rPr>
            </w:pPr>
            <w:r w:rsidRPr="00F22313">
              <w:rPr>
                <w:rFonts w:ascii="新細明體" w:eastAsia="新細明體" w:hAnsi="新細明體" w:cs="Arial"/>
                <w:sz w:val="20"/>
              </w:rPr>
              <w:t xml:space="preserve">- </w:t>
            </w:r>
            <w:r w:rsidR="00C23722" w:rsidRPr="00C23722">
              <w:rPr>
                <w:rFonts w:ascii="新細明體" w:eastAsia="新細明體" w:hAnsi="新細明體" w:cs="Arial"/>
                <w:sz w:val="20"/>
              </w:rPr>
              <w:t>13,250,800</w:t>
            </w:r>
          </w:p>
        </w:tc>
        <w:tc>
          <w:tcPr>
            <w:tcW w:w="595" w:type="pct"/>
            <w:tcBorders>
              <w:top w:val="nil"/>
              <w:left w:val="single" w:sz="4" w:space="0" w:color="auto"/>
              <w:bottom w:val="nil"/>
              <w:right w:val="nil"/>
            </w:tcBorders>
            <w:shd w:val="clear" w:color="auto" w:fill="auto"/>
            <w:tcMar>
              <w:right w:w="28" w:type="dxa"/>
            </w:tcMar>
            <w:vAlign w:val="center"/>
          </w:tcPr>
          <w:p w14:paraId="7D815D90" w14:textId="77777777" w:rsidR="00C23722" w:rsidRPr="00B4308C" w:rsidRDefault="00C23722" w:rsidP="00B4308C">
            <w:pPr>
              <w:snapToGrid w:val="0"/>
              <w:spacing w:line="240" w:lineRule="exact"/>
              <w:ind w:rightChars="10" w:right="24" w:firstLineChars="0" w:firstLine="0"/>
              <w:jc w:val="right"/>
              <w:rPr>
                <w:rFonts w:ascii="新細明體" w:eastAsia="新細明體" w:hAnsi="新細明體"/>
                <w:b/>
                <w:color w:val="FF0000"/>
                <w:sz w:val="20"/>
                <w:highlight w:val="yellow"/>
              </w:rPr>
            </w:pPr>
          </w:p>
        </w:tc>
        <w:tc>
          <w:tcPr>
            <w:tcW w:w="598" w:type="pct"/>
            <w:tcBorders>
              <w:top w:val="nil"/>
              <w:left w:val="single" w:sz="4" w:space="0" w:color="auto"/>
              <w:bottom w:val="nil"/>
              <w:right w:val="single" w:sz="4" w:space="0" w:color="auto"/>
            </w:tcBorders>
            <w:vAlign w:val="center"/>
          </w:tcPr>
          <w:p w14:paraId="66EF508D" w14:textId="77777777" w:rsidR="00C23722" w:rsidRPr="00B4308C" w:rsidRDefault="00C23722"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highlight w:val="yellow"/>
              </w:rPr>
            </w:pPr>
          </w:p>
        </w:tc>
        <w:tc>
          <w:tcPr>
            <w:tcW w:w="741" w:type="pct"/>
            <w:vMerge/>
            <w:tcBorders>
              <w:left w:val="single" w:sz="4" w:space="0" w:color="auto"/>
              <w:bottom w:val="nil"/>
              <w:right w:val="single" w:sz="4" w:space="0" w:color="auto"/>
            </w:tcBorders>
            <w:shd w:val="clear" w:color="auto" w:fill="auto"/>
            <w:tcMar>
              <w:right w:w="28" w:type="dxa"/>
            </w:tcMar>
            <w:vAlign w:val="center"/>
          </w:tcPr>
          <w:p w14:paraId="05F21927" w14:textId="3D59C2DE" w:rsidR="00C23722" w:rsidRPr="008F236C" w:rsidRDefault="00C23722" w:rsidP="0061584D">
            <w:pPr>
              <w:snapToGrid w:val="0"/>
              <w:spacing w:line="360" w:lineRule="exact"/>
              <w:ind w:rightChars="20" w:right="48" w:firstLineChars="0" w:firstLine="0"/>
              <w:jc w:val="distribute"/>
              <w:rPr>
                <w:rFonts w:ascii="Arial" w:hAnsi="Arial" w:cs="Arial"/>
                <w:b/>
                <w:bCs/>
                <w:spacing w:val="-20"/>
                <w:sz w:val="20"/>
              </w:rPr>
            </w:pPr>
          </w:p>
        </w:tc>
        <w:tc>
          <w:tcPr>
            <w:tcW w:w="589" w:type="pct"/>
            <w:vMerge/>
            <w:tcBorders>
              <w:left w:val="nil"/>
              <w:bottom w:val="nil"/>
              <w:right w:val="single" w:sz="4" w:space="0" w:color="auto"/>
            </w:tcBorders>
            <w:shd w:val="clear" w:color="auto" w:fill="auto"/>
            <w:tcMar>
              <w:right w:w="28" w:type="dxa"/>
            </w:tcMar>
            <w:vAlign w:val="center"/>
          </w:tcPr>
          <w:p w14:paraId="33BB9E2C" w14:textId="0CE59ED9" w:rsidR="00C23722" w:rsidRPr="00B4308C" w:rsidRDefault="00C23722" w:rsidP="0061584D">
            <w:pPr>
              <w:snapToGrid w:val="0"/>
              <w:spacing w:line="360" w:lineRule="exact"/>
              <w:ind w:firstLineChars="0" w:firstLine="0"/>
              <w:jc w:val="right"/>
              <w:rPr>
                <w:rFonts w:ascii="新細明體" w:eastAsia="新細明體" w:hAnsi="新細明體"/>
                <w:sz w:val="20"/>
                <w:highlight w:val="yellow"/>
              </w:rPr>
            </w:pPr>
          </w:p>
        </w:tc>
        <w:tc>
          <w:tcPr>
            <w:tcW w:w="586" w:type="pct"/>
            <w:vMerge/>
            <w:tcBorders>
              <w:left w:val="single" w:sz="4" w:space="0" w:color="auto"/>
              <w:bottom w:val="nil"/>
              <w:right w:val="nil"/>
            </w:tcBorders>
            <w:shd w:val="clear" w:color="auto" w:fill="auto"/>
            <w:tcMar>
              <w:right w:w="28" w:type="dxa"/>
            </w:tcMar>
            <w:vAlign w:val="center"/>
          </w:tcPr>
          <w:p w14:paraId="3FAFCFE2" w14:textId="77777777" w:rsidR="00C23722" w:rsidRPr="00B4308C" w:rsidRDefault="00C23722" w:rsidP="0061584D">
            <w:pPr>
              <w:snapToGrid w:val="0"/>
              <w:spacing w:line="360" w:lineRule="exact"/>
              <w:ind w:firstLineChars="0" w:firstLine="0"/>
              <w:jc w:val="right"/>
              <w:rPr>
                <w:rFonts w:ascii="Times New Roman" w:cs="新細明體"/>
                <w:b/>
                <w:sz w:val="20"/>
                <w:highlight w:val="yellow"/>
              </w:rPr>
            </w:pPr>
          </w:p>
        </w:tc>
        <w:tc>
          <w:tcPr>
            <w:tcW w:w="577" w:type="pct"/>
            <w:vMerge/>
            <w:tcBorders>
              <w:left w:val="single" w:sz="4" w:space="0" w:color="auto"/>
              <w:bottom w:val="nil"/>
              <w:right w:val="nil"/>
            </w:tcBorders>
            <w:shd w:val="clear" w:color="auto" w:fill="auto"/>
            <w:vAlign w:val="center"/>
          </w:tcPr>
          <w:p w14:paraId="56C6D908" w14:textId="3631A5DC" w:rsidR="00C23722" w:rsidRPr="00B4308C" w:rsidRDefault="00C23722" w:rsidP="0061584D">
            <w:pPr>
              <w:snapToGrid w:val="0"/>
              <w:spacing w:line="360" w:lineRule="exact"/>
              <w:ind w:firstLineChars="0" w:firstLine="0"/>
              <w:jc w:val="right"/>
              <w:rPr>
                <w:rFonts w:ascii="新細明體" w:eastAsia="新細明體" w:hAnsi="新細明體"/>
                <w:b/>
                <w:bCs/>
                <w:color w:val="000000"/>
                <w:sz w:val="20"/>
                <w:highlight w:val="yellow"/>
              </w:rPr>
            </w:pPr>
          </w:p>
        </w:tc>
      </w:tr>
      <w:tr w:rsidR="00B4308C" w:rsidRPr="000C4C67" w14:paraId="3754EE53" w14:textId="77777777" w:rsidTr="0061584D">
        <w:trPr>
          <w:cantSplit/>
          <w:trHeight w:val="397"/>
        </w:trPr>
        <w:tc>
          <w:tcPr>
            <w:tcW w:w="719" w:type="pct"/>
            <w:tcBorders>
              <w:top w:val="nil"/>
              <w:left w:val="nil"/>
              <w:bottom w:val="single" w:sz="4" w:space="0" w:color="auto"/>
              <w:right w:val="single" w:sz="4" w:space="0" w:color="auto"/>
            </w:tcBorders>
            <w:shd w:val="clear" w:color="auto" w:fill="auto"/>
            <w:tcMar>
              <w:right w:w="28" w:type="dxa"/>
            </w:tcMar>
            <w:vAlign w:val="center"/>
          </w:tcPr>
          <w:p w14:paraId="3F28026D" w14:textId="57604D38" w:rsidR="00B4308C" w:rsidRPr="00877B8C" w:rsidRDefault="00B4308C" w:rsidP="00B4308C">
            <w:pPr>
              <w:snapToGrid w:val="0"/>
              <w:spacing w:line="240" w:lineRule="exact"/>
              <w:ind w:rightChars="20" w:right="48" w:firstLineChars="0" w:firstLine="0"/>
              <w:jc w:val="distribute"/>
              <w:rPr>
                <w:rFonts w:ascii="Arial" w:hAnsi="Arial" w:cs="Arial"/>
                <w:b/>
                <w:bCs/>
                <w:spacing w:val="-20"/>
                <w:sz w:val="20"/>
              </w:rPr>
            </w:pPr>
            <w:r w:rsidRPr="000C4C67">
              <w:rPr>
                <w:rFonts w:ascii="Arial" w:hAnsi="Arial" w:cs="Arial" w:hint="eastAsia"/>
                <w:b/>
                <w:bCs/>
                <w:spacing w:val="-20"/>
                <w:sz w:val="20"/>
              </w:rPr>
              <w:t>調整</w:t>
            </w:r>
            <w:r w:rsidRPr="000C4C67">
              <w:rPr>
                <w:rFonts w:ascii="Arial" w:hAnsi="Arial" w:cs="Arial" w:hint="eastAsia"/>
                <w:b/>
                <w:bCs/>
                <w:spacing w:val="-30"/>
                <w:sz w:val="20"/>
              </w:rPr>
              <w:t>後資產總額</w:t>
            </w:r>
          </w:p>
        </w:tc>
        <w:tc>
          <w:tcPr>
            <w:tcW w:w="595" w:type="pct"/>
            <w:tcBorders>
              <w:top w:val="nil"/>
              <w:left w:val="single" w:sz="4" w:space="0" w:color="auto"/>
              <w:bottom w:val="single" w:sz="4" w:space="0" w:color="auto"/>
              <w:right w:val="single" w:sz="4" w:space="0" w:color="auto"/>
            </w:tcBorders>
            <w:shd w:val="clear" w:color="auto" w:fill="auto"/>
            <w:tcMar>
              <w:right w:w="28" w:type="dxa"/>
            </w:tcMar>
            <w:vAlign w:val="center"/>
          </w:tcPr>
          <w:p w14:paraId="7CF1DCD8"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single" w:sz="4" w:space="0" w:color="auto"/>
              <w:right w:val="nil"/>
            </w:tcBorders>
            <w:shd w:val="clear" w:color="auto" w:fill="auto"/>
            <w:tcMar>
              <w:right w:w="28" w:type="dxa"/>
            </w:tcMar>
            <w:vAlign w:val="center"/>
          </w:tcPr>
          <w:p w14:paraId="65B25516" w14:textId="77777777" w:rsidR="00B4308C" w:rsidRPr="00FF078B" w:rsidRDefault="00B4308C" w:rsidP="00B4308C">
            <w:pPr>
              <w:snapToGrid w:val="0"/>
              <w:spacing w:line="240" w:lineRule="exact"/>
              <w:ind w:rightChars="10" w:right="24" w:firstLineChars="0" w:firstLine="0"/>
              <w:jc w:val="right"/>
              <w:rPr>
                <w:rFonts w:ascii="新細明體" w:eastAsia="新細明體" w:hAnsi="新細明體"/>
                <w:b/>
                <w:color w:val="FF0000"/>
                <w:sz w:val="20"/>
              </w:rPr>
            </w:pPr>
          </w:p>
        </w:tc>
        <w:tc>
          <w:tcPr>
            <w:tcW w:w="598" w:type="pct"/>
            <w:tcBorders>
              <w:top w:val="nil"/>
              <w:left w:val="single" w:sz="4" w:space="0" w:color="auto"/>
              <w:bottom w:val="single" w:sz="4" w:space="0" w:color="auto"/>
              <w:right w:val="single" w:sz="4" w:space="0" w:color="auto"/>
            </w:tcBorders>
            <w:vAlign w:val="center"/>
          </w:tcPr>
          <w:p w14:paraId="05770855" w14:textId="2428A59B" w:rsidR="00B4308C" w:rsidRPr="00FF078B" w:rsidRDefault="00C23722" w:rsidP="00B4308C">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r w:rsidRPr="00C23722">
              <w:rPr>
                <w:rFonts w:ascii="新細明體" w:eastAsia="新細明體" w:hAnsi="新細明體"/>
                <w:b/>
                <w:bCs/>
                <w:sz w:val="20"/>
              </w:rPr>
              <w:t>76,049,051,619</w:t>
            </w:r>
          </w:p>
        </w:tc>
        <w:tc>
          <w:tcPr>
            <w:tcW w:w="741" w:type="pct"/>
            <w:tcBorders>
              <w:top w:val="nil"/>
              <w:left w:val="single" w:sz="4" w:space="0" w:color="auto"/>
              <w:bottom w:val="single" w:sz="4" w:space="0" w:color="auto"/>
              <w:right w:val="single" w:sz="4" w:space="0" w:color="auto"/>
            </w:tcBorders>
            <w:shd w:val="clear" w:color="auto" w:fill="auto"/>
            <w:tcMar>
              <w:right w:w="28" w:type="dxa"/>
            </w:tcMar>
            <w:vAlign w:val="center"/>
          </w:tcPr>
          <w:p w14:paraId="42876877" w14:textId="07B5EA44" w:rsidR="00B4308C" w:rsidRPr="008F236C" w:rsidRDefault="00B4308C" w:rsidP="0061584D">
            <w:pPr>
              <w:snapToGrid w:val="0"/>
              <w:spacing w:line="360" w:lineRule="exact"/>
              <w:ind w:rightChars="20" w:right="48" w:firstLineChars="0" w:firstLine="0"/>
              <w:jc w:val="distribute"/>
              <w:rPr>
                <w:rFonts w:ascii="Arial" w:hAnsi="Arial" w:cs="Arial"/>
                <w:b/>
                <w:bCs/>
                <w:spacing w:val="-20"/>
                <w:sz w:val="20"/>
              </w:rPr>
            </w:pPr>
            <w:r w:rsidRPr="008F236C">
              <w:rPr>
                <w:rFonts w:ascii="Arial" w:hAnsi="Arial" w:cs="Arial" w:hint="eastAsia"/>
                <w:b/>
                <w:bCs/>
                <w:spacing w:val="-20"/>
                <w:sz w:val="20"/>
              </w:rPr>
              <w:t>調整後負債及淨資產總額</w:t>
            </w:r>
          </w:p>
        </w:tc>
        <w:tc>
          <w:tcPr>
            <w:tcW w:w="589" w:type="pct"/>
            <w:tcBorders>
              <w:top w:val="nil"/>
              <w:left w:val="nil"/>
              <w:bottom w:val="single" w:sz="4" w:space="0" w:color="auto"/>
              <w:right w:val="single" w:sz="4" w:space="0" w:color="auto"/>
            </w:tcBorders>
            <w:shd w:val="clear" w:color="auto" w:fill="auto"/>
            <w:tcMar>
              <w:right w:w="28" w:type="dxa"/>
            </w:tcMar>
            <w:vAlign w:val="center"/>
          </w:tcPr>
          <w:p w14:paraId="5FBF70EC" w14:textId="600BA619" w:rsidR="00B4308C" w:rsidRPr="00B4308C" w:rsidRDefault="00B4308C" w:rsidP="0061584D">
            <w:pPr>
              <w:snapToGrid w:val="0"/>
              <w:spacing w:line="360" w:lineRule="exact"/>
              <w:ind w:firstLineChars="0" w:firstLine="0"/>
              <w:jc w:val="right"/>
              <w:rPr>
                <w:rFonts w:ascii="新細明體" w:eastAsia="新細明體" w:hAnsi="新細明體"/>
                <w:sz w:val="20"/>
                <w:highlight w:val="yellow"/>
              </w:rPr>
            </w:pPr>
          </w:p>
        </w:tc>
        <w:tc>
          <w:tcPr>
            <w:tcW w:w="586" w:type="pct"/>
            <w:tcBorders>
              <w:top w:val="nil"/>
              <w:left w:val="single" w:sz="4" w:space="0" w:color="auto"/>
              <w:bottom w:val="single" w:sz="4" w:space="0" w:color="auto"/>
              <w:right w:val="nil"/>
            </w:tcBorders>
            <w:shd w:val="clear" w:color="auto" w:fill="auto"/>
            <w:tcMar>
              <w:right w:w="28" w:type="dxa"/>
            </w:tcMar>
            <w:vAlign w:val="center"/>
          </w:tcPr>
          <w:p w14:paraId="4E5C09D1" w14:textId="77777777" w:rsidR="00B4308C" w:rsidRPr="00B4308C" w:rsidRDefault="00B4308C" w:rsidP="0061584D">
            <w:pPr>
              <w:snapToGrid w:val="0"/>
              <w:spacing w:line="360" w:lineRule="exact"/>
              <w:ind w:firstLineChars="0" w:firstLine="0"/>
              <w:jc w:val="right"/>
              <w:rPr>
                <w:rFonts w:ascii="Times New Roman" w:cs="新細明體"/>
                <w:b/>
                <w:sz w:val="20"/>
                <w:highlight w:val="yellow"/>
              </w:rPr>
            </w:pPr>
          </w:p>
        </w:tc>
        <w:tc>
          <w:tcPr>
            <w:tcW w:w="577" w:type="pct"/>
            <w:tcBorders>
              <w:top w:val="nil"/>
              <w:left w:val="single" w:sz="4" w:space="0" w:color="auto"/>
              <w:bottom w:val="single" w:sz="4" w:space="0" w:color="auto"/>
              <w:right w:val="nil"/>
            </w:tcBorders>
            <w:shd w:val="clear" w:color="auto" w:fill="auto"/>
            <w:vAlign w:val="center"/>
          </w:tcPr>
          <w:p w14:paraId="3BF168F9" w14:textId="1BCBE24B" w:rsidR="00B4308C" w:rsidRPr="00B4308C" w:rsidRDefault="00C23722" w:rsidP="0061584D">
            <w:pPr>
              <w:snapToGrid w:val="0"/>
              <w:spacing w:line="360" w:lineRule="exact"/>
              <w:ind w:firstLineChars="0" w:firstLine="0"/>
              <w:jc w:val="right"/>
              <w:rPr>
                <w:rFonts w:ascii="新細明體" w:eastAsia="新細明體" w:hAnsi="新細明體"/>
                <w:b/>
                <w:bCs/>
                <w:color w:val="000000"/>
                <w:sz w:val="20"/>
                <w:highlight w:val="yellow"/>
              </w:rPr>
            </w:pPr>
            <w:r w:rsidRPr="00C23722">
              <w:rPr>
                <w:rFonts w:ascii="新細明體" w:eastAsia="新細明體" w:hAnsi="新細明體"/>
                <w:b/>
                <w:bCs/>
                <w:color w:val="000000"/>
                <w:sz w:val="20"/>
              </w:rPr>
              <w:t>76,049,051,619</w:t>
            </w:r>
          </w:p>
        </w:tc>
      </w:tr>
    </w:tbl>
    <w:p w14:paraId="0B0363AC" w14:textId="660351F1" w:rsidR="00532434" w:rsidRPr="008F236C" w:rsidRDefault="00532434" w:rsidP="008A21EA">
      <w:pPr>
        <w:widowControl w:val="0"/>
        <w:overflowPunct/>
        <w:spacing w:line="20" w:lineRule="exact"/>
        <w:ind w:leftChars="-4" w:left="350" w:hangingChars="200" w:hanging="360"/>
        <w:rPr>
          <w:sz w:val="18"/>
          <w:szCs w:val="18"/>
        </w:rPr>
      </w:pPr>
    </w:p>
    <w:sectPr w:rsidR="00532434" w:rsidRPr="008F236C" w:rsidSect="00B4308C">
      <w:headerReference w:type="even" r:id="rId9"/>
      <w:headerReference w:type="default" r:id="rId10"/>
      <w:footerReference w:type="even" r:id="rId11"/>
      <w:footerReference w:type="default" r:id="rId12"/>
      <w:headerReference w:type="first" r:id="rId13"/>
      <w:footerReference w:type="first" r:id="rId14"/>
      <w:pgSz w:w="23811" w:h="16838" w:orient="landscape" w:code="8"/>
      <w:pgMar w:top="851" w:right="1418" w:bottom="851" w:left="1418" w:header="1021" w:footer="737" w:gutter="284"/>
      <w:pgNumType w:start="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F7677" w14:textId="77777777" w:rsidR="00D23986" w:rsidRDefault="00D23986">
      <w:pPr>
        <w:ind w:firstLine="480"/>
      </w:pPr>
      <w:r>
        <w:separator/>
      </w:r>
    </w:p>
  </w:endnote>
  <w:endnote w:type="continuationSeparator" w:id="0">
    <w:p w14:paraId="25BA2C45" w14:textId="77777777" w:rsidR="00D23986" w:rsidRDefault="00D2398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華康楷書體W5">
    <w:altName w:val="全字庫正楷體"/>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hint="eastAsia"/>
      </w:rPr>
      <w:id w:val="424390767"/>
      <w:docPartObj>
        <w:docPartGallery w:val="Page Numbers (Bottom of Page)"/>
        <w:docPartUnique/>
      </w:docPartObj>
    </w:sdtPr>
    <w:sdtEndPr/>
    <w:sdtContent>
      <w:p w14:paraId="3840C846" w14:textId="3D128FCD" w:rsidR="00837CB2" w:rsidRPr="003A1893" w:rsidRDefault="00EE4B66" w:rsidP="003A1893">
        <w:pPr>
          <w:pStyle w:val="aff7"/>
          <w:ind w:firstLine="400"/>
          <w:jc w:val="center"/>
          <w:rPr>
            <w:rFonts w:hAnsi="標楷體"/>
            <w:sz w:val="24"/>
            <w:szCs w:val="24"/>
          </w:rPr>
        </w:pPr>
        <w:r>
          <w:rPr>
            <w:rFonts w:hAnsi="標楷體" w:hint="eastAsia"/>
            <w:sz w:val="24"/>
            <w:szCs w:val="24"/>
          </w:rPr>
          <w:t>第4－1頁</w:t>
        </w:r>
      </w:p>
      <w:bookmarkStart w:id="0" w:name="_GoBack" w:displacedByCustomXml="next"/>
      <w:bookmarkEnd w:id="0" w:displacedByCustomXml="nex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67AEE" w14:textId="76F26319" w:rsidR="00837CB2" w:rsidRPr="00F21C68" w:rsidRDefault="00837CB2" w:rsidP="00867117">
    <w:pPr>
      <w:pStyle w:val="aff7"/>
      <w:ind w:firstLine="400"/>
      <w:jc w:val="center"/>
    </w:pPr>
    <w:proofErr w:type="gramStart"/>
    <w:r>
      <w:rPr>
        <w:rFonts w:hint="eastAsia"/>
      </w:rPr>
      <w:t>戊</w:t>
    </w:r>
    <w:proofErr w:type="gramEnd"/>
    <w:r w:rsidRPr="00533383">
      <w:rPr>
        <w:rStyle w:val="afa"/>
        <w:rFonts w:hAnsi="標楷體" w:hint="eastAsia"/>
      </w:rPr>
      <w:t>－</w:t>
    </w:r>
    <w:sdt>
      <w:sdtPr>
        <w:id w:val="1728878607"/>
        <w:docPartObj>
          <w:docPartGallery w:val="Page Numbers (Bottom of Page)"/>
          <w:docPartUnique/>
        </w:docPartObj>
      </w:sdtPr>
      <w:sdtEndPr/>
      <w:sdtContent>
        <w:r>
          <w:fldChar w:fldCharType="begin"/>
        </w:r>
        <w:r>
          <w:instrText>PAGE   \* MERGEFORMAT</w:instrText>
        </w:r>
        <w:r>
          <w:fldChar w:fldCharType="separate"/>
        </w:r>
        <w:r w:rsidR="003A1893" w:rsidRPr="003A1893">
          <w:rPr>
            <w:noProof/>
            <w:lang w:val="zh-TW"/>
          </w:rPr>
          <w:t>1</w:t>
        </w:r>
        <w: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5EDCC" w14:textId="77777777" w:rsidR="00837CB2" w:rsidRDefault="00837CB2">
    <w:pPr>
      <w:ind w:firstLine="4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31EDC" w14:textId="77777777" w:rsidR="00D23986" w:rsidRDefault="00D23986">
      <w:pPr>
        <w:ind w:firstLine="480"/>
      </w:pPr>
      <w:r>
        <w:separator/>
      </w:r>
    </w:p>
  </w:footnote>
  <w:footnote w:type="continuationSeparator" w:id="0">
    <w:p w14:paraId="41D77B0E" w14:textId="77777777" w:rsidR="00D23986" w:rsidRDefault="00D23986">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35296" w14:textId="605B2557" w:rsidR="00837CB2" w:rsidRPr="00B07296" w:rsidRDefault="00837CB2" w:rsidP="00B07296">
    <w:pPr>
      <w:pStyle w:val="afb"/>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A97D7" w14:textId="33700D66" w:rsidR="00837CB2" w:rsidRDefault="0061584D">
    <w:pPr>
      <w:spacing w:line="240" w:lineRule="auto"/>
      <w:ind w:firstLineChars="0" w:firstLine="0"/>
    </w:pPr>
    <w:r>
      <w:rPr>
        <w:noProof/>
      </w:rPr>
      <mc:AlternateContent>
        <mc:Choice Requires="wps">
          <w:drawing>
            <wp:anchor distT="0" distB="0" distL="114300" distR="114300" simplePos="0" relativeHeight="251657728" behindDoc="1" locked="0" layoutInCell="0" allowOverlap="1" wp14:anchorId="38478258" wp14:editId="50E67053">
              <wp:simplePos x="0" y="0"/>
              <wp:positionH relativeFrom="margin">
                <wp:align>center</wp:align>
              </wp:positionH>
              <wp:positionV relativeFrom="margin">
                <wp:align>center</wp:align>
              </wp:positionV>
              <wp:extent cx="9034145" cy="4516755"/>
              <wp:effectExtent l="0" t="1295400" r="0" b="1522095"/>
              <wp:wrapNone/>
              <wp:docPr id="48004505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034145" cy="45167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5CF008" w14:textId="77777777" w:rsidR="0061584D" w:rsidRDefault="0061584D" w:rsidP="0061584D">
                          <w:pPr>
                            <w:ind w:firstLine="40"/>
                            <w:jc w:val="center"/>
                            <w:rPr>
                              <w:rFonts w:hAnsi="標楷體"/>
                              <w:color w:val="C0C0C0"/>
                              <w:kern w:val="0"/>
                              <w:sz w:val="2"/>
                              <w:szCs w:val="2"/>
                              <w14:textFill>
                                <w14:solidFill>
                                  <w14:srgbClr w14:val="C0C0C0">
                                    <w14:alpha w14:val="50000"/>
                                  </w14:srgbClr>
                                </w14:solidFill>
                              </w14:textFill>
                            </w:rPr>
                          </w:pPr>
                          <w:r>
                            <w:rPr>
                              <w:rFonts w:hAnsi="標楷體" w:hint="eastAsia"/>
                              <w:color w:val="C0C0C0"/>
                              <w:sz w:val="2"/>
                              <w:szCs w:val="2"/>
                              <w14:textFill>
                                <w14:solidFill>
                                  <w14:srgbClr w14:val="C0C0C0">
                                    <w14:alpha w14:val="50000"/>
                                  </w14:srgbClr>
                                </w14:solidFill>
                              </w14:textFill>
                            </w:rPr>
                            <w:t>樣版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 o:spid="_x0000_s1026" type="#_x0000_t202" style="position:absolute;left:0;text-align:left;margin-left:0;margin-top:0;width:711.35pt;height:355.6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" o:allowincell="f" filled="f" stroked="f">
              <v:stroke joinstyle="round"/>
              <o:lock v:ext="edit" shapetype="t"/>
              <v:textbox style="mso-fit-shape-to-text:t">
                <w:txbxContent>
                  <w:p w14:paraId="3C5CF008" w14:textId="77777777" w:rsidR="0061584D" w:rsidRDefault="0061584D" w:rsidP="0061584D">
                    <w:pPr>
                      <w:ind w:firstLine="40"/>
                      <w:jc w:val="center"/>
                      <w:rPr>
                        <w:rFonts w:hAnsi="標楷體"/>
                        <w:color w:val="C0C0C0"/>
                        <w:kern w:val="0"/>
                        <w:sz w:val="2"/>
                        <w:szCs w:val="2"/>
                        <w14:textFill>
                          <w14:solidFill>
                            <w14:srgbClr w14:val="C0C0C0">
                              <w14:alpha w14:val="50000"/>
                            </w14:srgbClr>
                          </w14:solidFill>
                        </w14:textFill>
                      </w:rPr>
                    </w:pPr>
                    <w:r>
                      <w:rPr>
                        <w:rFonts w:hAnsi="標楷體" w:hint="eastAsia"/>
                        <w:color w:val="C0C0C0"/>
                        <w:sz w:val="2"/>
                        <w:szCs w:val="2"/>
                        <w14:textFill>
                          <w14:solidFill>
                            <w14:srgbClr w14:val="C0C0C0">
                              <w14:alpha w14:val="50000"/>
                            </w14:srgbClr>
                          </w14:solidFill>
                        </w14:textFill>
                      </w:rPr>
                      <w:t>樣版</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ADA4E" w14:textId="0453FADE" w:rsidR="00837CB2" w:rsidRDefault="00837CB2">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nsid w:val="FFFFFF7F"/>
    <w:multiLevelType w:val="singleLevel"/>
    <w:tmpl w:val="64D00A8E"/>
    <w:lvl w:ilvl="0">
      <w:start w:val="1"/>
      <w:numFmt w:val="decimal"/>
      <w:pStyle w:val="2"/>
      <w:lvlText w:val="%1."/>
      <w:lvlJc w:val="left"/>
      <w:pPr>
        <w:tabs>
          <w:tab w:val="num" w:pos="840"/>
        </w:tabs>
        <w:ind w:left="840" w:hanging="360"/>
      </w:pPr>
    </w:lvl>
  </w:abstractNum>
  <w:abstractNum w:abstractNumId="4">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nsid w:val="FFFFFF88"/>
    <w:multiLevelType w:val="singleLevel"/>
    <w:tmpl w:val="484E6C18"/>
    <w:lvl w:ilvl="0">
      <w:start w:val="1"/>
      <w:numFmt w:val="decimal"/>
      <w:pStyle w:val="a"/>
      <w:lvlText w:val="%1."/>
      <w:lvlJc w:val="left"/>
      <w:pPr>
        <w:tabs>
          <w:tab w:val="num" w:pos="360"/>
        </w:tabs>
        <w:ind w:left="360" w:hanging="360"/>
      </w:pPr>
    </w:lvl>
  </w:abstractNum>
  <w:abstractNum w:abstractNumId="9">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nsid w:val="15D2477C"/>
    <w:multiLevelType w:val="hybridMultilevel"/>
    <w:tmpl w:val="23C6B6C2"/>
    <w:lvl w:ilvl="0" w:tplc="260E5B6E">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4">
    <w:nsid w:val="1F844962"/>
    <w:multiLevelType w:val="hybridMultilevel"/>
    <w:tmpl w:val="6DD02616"/>
    <w:lvl w:ilvl="0" w:tplc="FB4C5EAC">
      <w:numFmt w:val="bullet"/>
      <w:lvlText w:val="-"/>
      <w:lvlJc w:val="left"/>
      <w:pPr>
        <w:ind w:left="480" w:hanging="360"/>
      </w:pPr>
      <w:rPr>
        <w:rFonts w:ascii="新細明體" w:eastAsia="新細明體" w:hAnsi="新細明體" w:cs="Times New Roman" w:hint="eastAsia"/>
        <w:b/>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15">
    <w:nsid w:val="29FF485F"/>
    <w:multiLevelType w:val="hybridMultilevel"/>
    <w:tmpl w:val="ADDED47E"/>
    <w:lvl w:ilvl="0" w:tplc="B08222BA">
      <w:numFmt w:val="bullet"/>
      <w:lvlText w:val="-"/>
      <w:lvlJc w:val="left"/>
      <w:pPr>
        <w:ind w:left="360" w:hanging="360"/>
      </w:pPr>
      <w:rPr>
        <w:rFonts w:ascii="新細明體" w:eastAsia="新細明體" w:hAnsi="新細明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7">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nsid w:val="61D14B65"/>
    <w:multiLevelType w:val="hybridMultilevel"/>
    <w:tmpl w:val="1526DADE"/>
    <w:lvl w:ilvl="0" w:tplc="E86C03C6">
      <w:numFmt w:val="bullet"/>
      <w:lvlText w:val="-"/>
      <w:lvlJc w:val="left"/>
      <w:pPr>
        <w:ind w:left="720" w:hanging="360"/>
      </w:pPr>
      <w:rPr>
        <w:rFonts w:ascii="新細明體" w:eastAsia="新細明體" w:hAnsi="新細明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0">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1">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num w:numId="1">
    <w:abstractNumId w:val="18"/>
  </w:num>
  <w:num w:numId="2">
    <w:abstractNumId w:val="16"/>
  </w:num>
  <w:num w:numId="3">
    <w:abstractNumId w:val="13"/>
  </w:num>
  <w:num w:numId="4">
    <w:abstractNumId w:val="20"/>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21"/>
  </w:num>
  <w:num w:numId="17">
    <w:abstractNumId w:val="22"/>
  </w:num>
  <w:num w:numId="18">
    <w:abstractNumId w:val="11"/>
  </w:num>
  <w:num w:numId="19">
    <w:abstractNumId w:val="17"/>
  </w:num>
  <w:num w:numId="20">
    <w:abstractNumId w:val="12"/>
  </w:num>
  <w:num w:numId="21">
    <w:abstractNumId w:val="15"/>
  </w:num>
  <w:num w:numId="22">
    <w:abstractNumId w:val="19"/>
  </w:num>
  <w:num w:numId="2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mirrorMargin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E70"/>
    <w:rsid w:val="00001752"/>
    <w:rsid w:val="00002620"/>
    <w:rsid w:val="0000272F"/>
    <w:rsid w:val="00002E1E"/>
    <w:rsid w:val="00002FCF"/>
    <w:rsid w:val="00003972"/>
    <w:rsid w:val="0000400C"/>
    <w:rsid w:val="000040AE"/>
    <w:rsid w:val="00004438"/>
    <w:rsid w:val="00004464"/>
    <w:rsid w:val="000044BF"/>
    <w:rsid w:val="000058F6"/>
    <w:rsid w:val="00005F9E"/>
    <w:rsid w:val="00006A04"/>
    <w:rsid w:val="00006DC3"/>
    <w:rsid w:val="00007012"/>
    <w:rsid w:val="00010AA1"/>
    <w:rsid w:val="00011343"/>
    <w:rsid w:val="00011612"/>
    <w:rsid w:val="00011CAF"/>
    <w:rsid w:val="00012358"/>
    <w:rsid w:val="000124B2"/>
    <w:rsid w:val="00012A0D"/>
    <w:rsid w:val="00013277"/>
    <w:rsid w:val="000141FA"/>
    <w:rsid w:val="00014755"/>
    <w:rsid w:val="00014AA0"/>
    <w:rsid w:val="0001531B"/>
    <w:rsid w:val="000153F2"/>
    <w:rsid w:val="00015471"/>
    <w:rsid w:val="00015FF9"/>
    <w:rsid w:val="000163AE"/>
    <w:rsid w:val="000169E4"/>
    <w:rsid w:val="00017C9F"/>
    <w:rsid w:val="00017F0F"/>
    <w:rsid w:val="00020183"/>
    <w:rsid w:val="000206D6"/>
    <w:rsid w:val="00020B8E"/>
    <w:rsid w:val="00021476"/>
    <w:rsid w:val="00021483"/>
    <w:rsid w:val="00021D5C"/>
    <w:rsid w:val="00021EC6"/>
    <w:rsid w:val="00022039"/>
    <w:rsid w:val="000238AF"/>
    <w:rsid w:val="00023C6B"/>
    <w:rsid w:val="00023CF6"/>
    <w:rsid w:val="0002465A"/>
    <w:rsid w:val="00024828"/>
    <w:rsid w:val="00024DDA"/>
    <w:rsid w:val="00025174"/>
    <w:rsid w:val="00025286"/>
    <w:rsid w:val="00025C50"/>
    <w:rsid w:val="00025FC6"/>
    <w:rsid w:val="00026805"/>
    <w:rsid w:val="00026CBA"/>
    <w:rsid w:val="00027048"/>
    <w:rsid w:val="0002733D"/>
    <w:rsid w:val="00030C47"/>
    <w:rsid w:val="00030D07"/>
    <w:rsid w:val="00030DB4"/>
    <w:rsid w:val="000317B9"/>
    <w:rsid w:val="00031C28"/>
    <w:rsid w:val="000320AC"/>
    <w:rsid w:val="00032380"/>
    <w:rsid w:val="00032A64"/>
    <w:rsid w:val="0003359D"/>
    <w:rsid w:val="00033DC1"/>
    <w:rsid w:val="00034337"/>
    <w:rsid w:val="000345AD"/>
    <w:rsid w:val="000348D8"/>
    <w:rsid w:val="000353B2"/>
    <w:rsid w:val="00040464"/>
    <w:rsid w:val="000404A2"/>
    <w:rsid w:val="000407EC"/>
    <w:rsid w:val="000409F8"/>
    <w:rsid w:val="000429A7"/>
    <w:rsid w:val="000430D6"/>
    <w:rsid w:val="0004321E"/>
    <w:rsid w:val="0004341D"/>
    <w:rsid w:val="000437DF"/>
    <w:rsid w:val="000438F6"/>
    <w:rsid w:val="00045C50"/>
    <w:rsid w:val="00045D19"/>
    <w:rsid w:val="00045D44"/>
    <w:rsid w:val="00045EAB"/>
    <w:rsid w:val="000464CB"/>
    <w:rsid w:val="00046AB5"/>
    <w:rsid w:val="00046C7E"/>
    <w:rsid w:val="00046DD6"/>
    <w:rsid w:val="00047683"/>
    <w:rsid w:val="00050F19"/>
    <w:rsid w:val="0005110E"/>
    <w:rsid w:val="000513A2"/>
    <w:rsid w:val="000515C3"/>
    <w:rsid w:val="00051C21"/>
    <w:rsid w:val="00052061"/>
    <w:rsid w:val="0005207C"/>
    <w:rsid w:val="0005388C"/>
    <w:rsid w:val="00054A21"/>
    <w:rsid w:val="0005591A"/>
    <w:rsid w:val="00055E55"/>
    <w:rsid w:val="000564CE"/>
    <w:rsid w:val="00057174"/>
    <w:rsid w:val="000576F6"/>
    <w:rsid w:val="0005795C"/>
    <w:rsid w:val="000609B3"/>
    <w:rsid w:val="00060CDD"/>
    <w:rsid w:val="00060D07"/>
    <w:rsid w:val="00060DAC"/>
    <w:rsid w:val="00060DBC"/>
    <w:rsid w:val="00061661"/>
    <w:rsid w:val="00061ACD"/>
    <w:rsid w:val="00061B97"/>
    <w:rsid w:val="00062047"/>
    <w:rsid w:val="0006227E"/>
    <w:rsid w:val="00062B2A"/>
    <w:rsid w:val="00062B4F"/>
    <w:rsid w:val="00062F75"/>
    <w:rsid w:val="000630B3"/>
    <w:rsid w:val="00063678"/>
    <w:rsid w:val="0006416B"/>
    <w:rsid w:val="000649F7"/>
    <w:rsid w:val="00065826"/>
    <w:rsid w:val="0006591C"/>
    <w:rsid w:val="000659A5"/>
    <w:rsid w:val="00065B98"/>
    <w:rsid w:val="00065CDE"/>
    <w:rsid w:val="00066078"/>
    <w:rsid w:val="00067089"/>
    <w:rsid w:val="0006760B"/>
    <w:rsid w:val="00067CC1"/>
    <w:rsid w:val="00070066"/>
    <w:rsid w:val="0007028B"/>
    <w:rsid w:val="000706D8"/>
    <w:rsid w:val="0007117E"/>
    <w:rsid w:val="00072A79"/>
    <w:rsid w:val="00072F8D"/>
    <w:rsid w:val="0007310B"/>
    <w:rsid w:val="00073A6F"/>
    <w:rsid w:val="000740F9"/>
    <w:rsid w:val="000748A1"/>
    <w:rsid w:val="00074CB9"/>
    <w:rsid w:val="00074F82"/>
    <w:rsid w:val="00075C5B"/>
    <w:rsid w:val="00075C6E"/>
    <w:rsid w:val="00075EFD"/>
    <w:rsid w:val="00076065"/>
    <w:rsid w:val="000764BF"/>
    <w:rsid w:val="00077AF0"/>
    <w:rsid w:val="00077D05"/>
    <w:rsid w:val="000800D8"/>
    <w:rsid w:val="000802F2"/>
    <w:rsid w:val="00080356"/>
    <w:rsid w:val="0008045D"/>
    <w:rsid w:val="00080E6F"/>
    <w:rsid w:val="000811E4"/>
    <w:rsid w:val="00081A6F"/>
    <w:rsid w:val="00081EFD"/>
    <w:rsid w:val="0008220A"/>
    <w:rsid w:val="0008228A"/>
    <w:rsid w:val="00082BD0"/>
    <w:rsid w:val="00083D5B"/>
    <w:rsid w:val="00084D70"/>
    <w:rsid w:val="00084F46"/>
    <w:rsid w:val="00085CD4"/>
    <w:rsid w:val="00086DAE"/>
    <w:rsid w:val="0008707A"/>
    <w:rsid w:val="00087C5B"/>
    <w:rsid w:val="00087CAA"/>
    <w:rsid w:val="000904FB"/>
    <w:rsid w:val="00090985"/>
    <w:rsid w:val="00090A0D"/>
    <w:rsid w:val="00090ED5"/>
    <w:rsid w:val="00091471"/>
    <w:rsid w:val="000916EC"/>
    <w:rsid w:val="00091996"/>
    <w:rsid w:val="000924FB"/>
    <w:rsid w:val="00092527"/>
    <w:rsid w:val="00093039"/>
    <w:rsid w:val="0009305A"/>
    <w:rsid w:val="0009375E"/>
    <w:rsid w:val="00094158"/>
    <w:rsid w:val="00095038"/>
    <w:rsid w:val="00095771"/>
    <w:rsid w:val="00095D2E"/>
    <w:rsid w:val="000961FF"/>
    <w:rsid w:val="00096312"/>
    <w:rsid w:val="000963C4"/>
    <w:rsid w:val="00096542"/>
    <w:rsid w:val="000966FC"/>
    <w:rsid w:val="00096B3E"/>
    <w:rsid w:val="0009764F"/>
    <w:rsid w:val="000979E1"/>
    <w:rsid w:val="00097C7D"/>
    <w:rsid w:val="00097CB1"/>
    <w:rsid w:val="00097FE3"/>
    <w:rsid w:val="000A00AF"/>
    <w:rsid w:val="000A070E"/>
    <w:rsid w:val="000A088B"/>
    <w:rsid w:val="000A09F2"/>
    <w:rsid w:val="000A0B95"/>
    <w:rsid w:val="000A0C13"/>
    <w:rsid w:val="000A1126"/>
    <w:rsid w:val="000A15D3"/>
    <w:rsid w:val="000A1B56"/>
    <w:rsid w:val="000A2E6F"/>
    <w:rsid w:val="000A3090"/>
    <w:rsid w:val="000A3405"/>
    <w:rsid w:val="000A3719"/>
    <w:rsid w:val="000A4118"/>
    <w:rsid w:val="000A4F3B"/>
    <w:rsid w:val="000A5804"/>
    <w:rsid w:val="000A5F4F"/>
    <w:rsid w:val="000A67DA"/>
    <w:rsid w:val="000A7558"/>
    <w:rsid w:val="000A79DF"/>
    <w:rsid w:val="000A7A38"/>
    <w:rsid w:val="000A7F1F"/>
    <w:rsid w:val="000B0FDE"/>
    <w:rsid w:val="000B1097"/>
    <w:rsid w:val="000B1279"/>
    <w:rsid w:val="000B173E"/>
    <w:rsid w:val="000B18FA"/>
    <w:rsid w:val="000B1DCB"/>
    <w:rsid w:val="000B1FA9"/>
    <w:rsid w:val="000B1FCF"/>
    <w:rsid w:val="000B1FE8"/>
    <w:rsid w:val="000B2F3B"/>
    <w:rsid w:val="000B34D9"/>
    <w:rsid w:val="000B4CF4"/>
    <w:rsid w:val="000B4E0A"/>
    <w:rsid w:val="000B5D5E"/>
    <w:rsid w:val="000B6FE6"/>
    <w:rsid w:val="000B7676"/>
    <w:rsid w:val="000B7EE3"/>
    <w:rsid w:val="000B7F2B"/>
    <w:rsid w:val="000B7F58"/>
    <w:rsid w:val="000C01D1"/>
    <w:rsid w:val="000C0A37"/>
    <w:rsid w:val="000C1485"/>
    <w:rsid w:val="000C18E5"/>
    <w:rsid w:val="000C193C"/>
    <w:rsid w:val="000C193F"/>
    <w:rsid w:val="000C1D6D"/>
    <w:rsid w:val="000C2639"/>
    <w:rsid w:val="000C2C7E"/>
    <w:rsid w:val="000C3D54"/>
    <w:rsid w:val="000C46F5"/>
    <w:rsid w:val="000C4B1E"/>
    <w:rsid w:val="000C4C67"/>
    <w:rsid w:val="000C5DB8"/>
    <w:rsid w:val="000C63C0"/>
    <w:rsid w:val="000C643D"/>
    <w:rsid w:val="000C722D"/>
    <w:rsid w:val="000C7791"/>
    <w:rsid w:val="000D0835"/>
    <w:rsid w:val="000D0C20"/>
    <w:rsid w:val="000D121B"/>
    <w:rsid w:val="000D1C53"/>
    <w:rsid w:val="000D23D8"/>
    <w:rsid w:val="000D2ADB"/>
    <w:rsid w:val="000D2F68"/>
    <w:rsid w:val="000D3065"/>
    <w:rsid w:val="000D396A"/>
    <w:rsid w:val="000D5027"/>
    <w:rsid w:val="000D5EAB"/>
    <w:rsid w:val="000D6658"/>
    <w:rsid w:val="000D69C0"/>
    <w:rsid w:val="000D78E1"/>
    <w:rsid w:val="000D7D30"/>
    <w:rsid w:val="000E02B7"/>
    <w:rsid w:val="000E0E7B"/>
    <w:rsid w:val="000E109D"/>
    <w:rsid w:val="000E2361"/>
    <w:rsid w:val="000E3656"/>
    <w:rsid w:val="000E3E1A"/>
    <w:rsid w:val="000E3E5E"/>
    <w:rsid w:val="000E429E"/>
    <w:rsid w:val="000E5EB2"/>
    <w:rsid w:val="000E68F9"/>
    <w:rsid w:val="000E6AD6"/>
    <w:rsid w:val="000E6C73"/>
    <w:rsid w:val="000E7859"/>
    <w:rsid w:val="000F03C3"/>
    <w:rsid w:val="000F0949"/>
    <w:rsid w:val="000F124B"/>
    <w:rsid w:val="000F17AF"/>
    <w:rsid w:val="000F18D6"/>
    <w:rsid w:val="000F269F"/>
    <w:rsid w:val="000F2725"/>
    <w:rsid w:val="000F284B"/>
    <w:rsid w:val="000F3666"/>
    <w:rsid w:val="000F44A0"/>
    <w:rsid w:val="000F6538"/>
    <w:rsid w:val="000F687D"/>
    <w:rsid w:val="000F7028"/>
    <w:rsid w:val="000F70E1"/>
    <w:rsid w:val="000F7C32"/>
    <w:rsid w:val="001018B8"/>
    <w:rsid w:val="0010195C"/>
    <w:rsid w:val="00101FC4"/>
    <w:rsid w:val="0010298A"/>
    <w:rsid w:val="00103C6E"/>
    <w:rsid w:val="001042E8"/>
    <w:rsid w:val="00104B03"/>
    <w:rsid w:val="00104E1A"/>
    <w:rsid w:val="00104FE2"/>
    <w:rsid w:val="00105DB0"/>
    <w:rsid w:val="001062FC"/>
    <w:rsid w:val="0010715C"/>
    <w:rsid w:val="001071CF"/>
    <w:rsid w:val="0010762A"/>
    <w:rsid w:val="001076A6"/>
    <w:rsid w:val="00111184"/>
    <w:rsid w:val="00111443"/>
    <w:rsid w:val="00111582"/>
    <w:rsid w:val="00111A7E"/>
    <w:rsid w:val="00111EE3"/>
    <w:rsid w:val="00112B69"/>
    <w:rsid w:val="0011394F"/>
    <w:rsid w:val="00114393"/>
    <w:rsid w:val="00114466"/>
    <w:rsid w:val="00114509"/>
    <w:rsid w:val="001146E4"/>
    <w:rsid w:val="00114E75"/>
    <w:rsid w:val="00115287"/>
    <w:rsid w:val="00115394"/>
    <w:rsid w:val="00115BCC"/>
    <w:rsid w:val="00115D3A"/>
    <w:rsid w:val="001165C4"/>
    <w:rsid w:val="00116C9A"/>
    <w:rsid w:val="001203D8"/>
    <w:rsid w:val="00120BF5"/>
    <w:rsid w:val="00120E8A"/>
    <w:rsid w:val="0012117B"/>
    <w:rsid w:val="00121206"/>
    <w:rsid w:val="00121DBE"/>
    <w:rsid w:val="0012208C"/>
    <w:rsid w:val="00122920"/>
    <w:rsid w:val="00123049"/>
    <w:rsid w:val="001232CD"/>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9F8"/>
    <w:rsid w:val="00133FDA"/>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84B"/>
    <w:rsid w:val="001422BE"/>
    <w:rsid w:val="0014235F"/>
    <w:rsid w:val="0014245C"/>
    <w:rsid w:val="00142792"/>
    <w:rsid w:val="00142BC6"/>
    <w:rsid w:val="001430C4"/>
    <w:rsid w:val="001435D9"/>
    <w:rsid w:val="00143AEA"/>
    <w:rsid w:val="001443AA"/>
    <w:rsid w:val="00144C50"/>
    <w:rsid w:val="00145363"/>
    <w:rsid w:val="00145808"/>
    <w:rsid w:val="00146A74"/>
    <w:rsid w:val="00146A9A"/>
    <w:rsid w:val="00146CE0"/>
    <w:rsid w:val="00146EE5"/>
    <w:rsid w:val="001473DB"/>
    <w:rsid w:val="00147490"/>
    <w:rsid w:val="00147D50"/>
    <w:rsid w:val="00147E33"/>
    <w:rsid w:val="00150243"/>
    <w:rsid w:val="00150254"/>
    <w:rsid w:val="00151178"/>
    <w:rsid w:val="00151223"/>
    <w:rsid w:val="001516B1"/>
    <w:rsid w:val="001517E6"/>
    <w:rsid w:val="00151C08"/>
    <w:rsid w:val="00151F2B"/>
    <w:rsid w:val="00152038"/>
    <w:rsid w:val="001534FF"/>
    <w:rsid w:val="0015378C"/>
    <w:rsid w:val="00153BD7"/>
    <w:rsid w:val="00153DAB"/>
    <w:rsid w:val="001540AB"/>
    <w:rsid w:val="00154297"/>
    <w:rsid w:val="00154714"/>
    <w:rsid w:val="00154CFC"/>
    <w:rsid w:val="00154D0E"/>
    <w:rsid w:val="00154EA1"/>
    <w:rsid w:val="00154F06"/>
    <w:rsid w:val="00155025"/>
    <w:rsid w:val="001552C9"/>
    <w:rsid w:val="001555D8"/>
    <w:rsid w:val="00155672"/>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253"/>
    <w:rsid w:val="00170184"/>
    <w:rsid w:val="001705F5"/>
    <w:rsid w:val="00170638"/>
    <w:rsid w:val="00170AE1"/>
    <w:rsid w:val="00170B7A"/>
    <w:rsid w:val="00170EF4"/>
    <w:rsid w:val="00171380"/>
    <w:rsid w:val="00171EE7"/>
    <w:rsid w:val="00172D30"/>
    <w:rsid w:val="00173281"/>
    <w:rsid w:val="00173446"/>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903C0"/>
    <w:rsid w:val="0019040F"/>
    <w:rsid w:val="001904FC"/>
    <w:rsid w:val="00190DD1"/>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10"/>
    <w:rsid w:val="001B3180"/>
    <w:rsid w:val="001B3265"/>
    <w:rsid w:val="001B331F"/>
    <w:rsid w:val="001B3433"/>
    <w:rsid w:val="001B3637"/>
    <w:rsid w:val="001B37F6"/>
    <w:rsid w:val="001B427B"/>
    <w:rsid w:val="001B4333"/>
    <w:rsid w:val="001B463C"/>
    <w:rsid w:val="001B5182"/>
    <w:rsid w:val="001B51DF"/>
    <w:rsid w:val="001B6243"/>
    <w:rsid w:val="001B6EE4"/>
    <w:rsid w:val="001B751B"/>
    <w:rsid w:val="001B76BF"/>
    <w:rsid w:val="001B7B6D"/>
    <w:rsid w:val="001C0102"/>
    <w:rsid w:val="001C18F4"/>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A7E"/>
    <w:rsid w:val="001D002B"/>
    <w:rsid w:val="001D0E7A"/>
    <w:rsid w:val="001D1523"/>
    <w:rsid w:val="001D1C57"/>
    <w:rsid w:val="001D21A4"/>
    <w:rsid w:val="001D25B3"/>
    <w:rsid w:val="001D3C03"/>
    <w:rsid w:val="001D4580"/>
    <w:rsid w:val="001D49F1"/>
    <w:rsid w:val="001D4BE2"/>
    <w:rsid w:val="001D4C30"/>
    <w:rsid w:val="001D53E5"/>
    <w:rsid w:val="001D5933"/>
    <w:rsid w:val="001D5FF6"/>
    <w:rsid w:val="001D604C"/>
    <w:rsid w:val="001D6081"/>
    <w:rsid w:val="001D7264"/>
    <w:rsid w:val="001D7428"/>
    <w:rsid w:val="001D75F4"/>
    <w:rsid w:val="001D79BB"/>
    <w:rsid w:val="001D7A99"/>
    <w:rsid w:val="001E0056"/>
    <w:rsid w:val="001E0120"/>
    <w:rsid w:val="001E01F4"/>
    <w:rsid w:val="001E09E5"/>
    <w:rsid w:val="001E10F2"/>
    <w:rsid w:val="001E1289"/>
    <w:rsid w:val="001E2397"/>
    <w:rsid w:val="001E2463"/>
    <w:rsid w:val="001E2606"/>
    <w:rsid w:val="001E29FC"/>
    <w:rsid w:val="001E3434"/>
    <w:rsid w:val="001E4024"/>
    <w:rsid w:val="001E42FE"/>
    <w:rsid w:val="001E460E"/>
    <w:rsid w:val="001E4D51"/>
    <w:rsid w:val="001E4F75"/>
    <w:rsid w:val="001E5FA8"/>
    <w:rsid w:val="001E6167"/>
    <w:rsid w:val="001E7DE5"/>
    <w:rsid w:val="001F030F"/>
    <w:rsid w:val="001F05A3"/>
    <w:rsid w:val="001F0AE2"/>
    <w:rsid w:val="001F1260"/>
    <w:rsid w:val="001F1A03"/>
    <w:rsid w:val="001F26D5"/>
    <w:rsid w:val="001F2B6C"/>
    <w:rsid w:val="001F3199"/>
    <w:rsid w:val="001F31E4"/>
    <w:rsid w:val="001F3360"/>
    <w:rsid w:val="001F3CE4"/>
    <w:rsid w:val="001F4108"/>
    <w:rsid w:val="001F458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580D"/>
    <w:rsid w:val="00205E71"/>
    <w:rsid w:val="002066CC"/>
    <w:rsid w:val="00206AE9"/>
    <w:rsid w:val="00206C0F"/>
    <w:rsid w:val="00206CF6"/>
    <w:rsid w:val="0020712C"/>
    <w:rsid w:val="00207632"/>
    <w:rsid w:val="00207721"/>
    <w:rsid w:val="00207CF5"/>
    <w:rsid w:val="00207E77"/>
    <w:rsid w:val="00207F85"/>
    <w:rsid w:val="0021036A"/>
    <w:rsid w:val="00210AC0"/>
    <w:rsid w:val="00210C3F"/>
    <w:rsid w:val="00210E9D"/>
    <w:rsid w:val="002125AA"/>
    <w:rsid w:val="0021261E"/>
    <w:rsid w:val="00212964"/>
    <w:rsid w:val="00212E37"/>
    <w:rsid w:val="00212F49"/>
    <w:rsid w:val="00213267"/>
    <w:rsid w:val="00213574"/>
    <w:rsid w:val="002138C4"/>
    <w:rsid w:val="00213D81"/>
    <w:rsid w:val="00215898"/>
    <w:rsid w:val="002172AA"/>
    <w:rsid w:val="00217751"/>
    <w:rsid w:val="002202F5"/>
    <w:rsid w:val="0022030C"/>
    <w:rsid w:val="002209EE"/>
    <w:rsid w:val="002222AF"/>
    <w:rsid w:val="00222AD0"/>
    <w:rsid w:val="00222B85"/>
    <w:rsid w:val="00223026"/>
    <w:rsid w:val="00223651"/>
    <w:rsid w:val="002237BC"/>
    <w:rsid w:val="00224587"/>
    <w:rsid w:val="00224C5A"/>
    <w:rsid w:val="00224E84"/>
    <w:rsid w:val="00225C10"/>
    <w:rsid w:val="00225DAA"/>
    <w:rsid w:val="00226383"/>
    <w:rsid w:val="002263D1"/>
    <w:rsid w:val="00226595"/>
    <w:rsid w:val="002269BC"/>
    <w:rsid w:val="00226CBE"/>
    <w:rsid w:val="00226D6D"/>
    <w:rsid w:val="0022717B"/>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624"/>
    <w:rsid w:val="002356BE"/>
    <w:rsid w:val="00235846"/>
    <w:rsid w:val="00236960"/>
    <w:rsid w:val="002369C9"/>
    <w:rsid w:val="00236DC8"/>
    <w:rsid w:val="002375F1"/>
    <w:rsid w:val="00240100"/>
    <w:rsid w:val="002401E8"/>
    <w:rsid w:val="00240964"/>
    <w:rsid w:val="00240EDE"/>
    <w:rsid w:val="00241072"/>
    <w:rsid w:val="00242C99"/>
    <w:rsid w:val="002433FE"/>
    <w:rsid w:val="00243DF6"/>
    <w:rsid w:val="00244370"/>
    <w:rsid w:val="00244720"/>
    <w:rsid w:val="002448D1"/>
    <w:rsid w:val="00245006"/>
    <w:rsid w:val="002450E3"/>
    <w:rsid w:val="002452CB"/>
    <w:rsid w:val="002453CC"/>
    <w:rsid w:val="0024543F"/>
    <w:rsid w:val="00245A76"/>
    <w:rsid w:val="00245CAE"/>
    <w:rsid w:val="0024610A"/>
    <w:rsid w:val="0024658C"/>
    <w:rsid w:val="00247517"/>
    <w:rsid w:val="00247536"/>
    <w:rsid w:val="0024753A"/>
    <w:rsid w:val="002479E6"/>
    <w:rsid w:val="00247D17"/>
    <w:rsid w:val="002500A5"/>
    <w:rsid w:val="00250202"/>
    <w:rsid w:val="002502B5"/>
    <w:rsid w:val="00250A22"/>
    <w:rsid w:val="00251802"/>
    <w:rsid w:val="00251C62"/>
    <w:rsid w:val="00251CFF"/>
    <w:rsid w:val="00251D70"/>
    <w:rsid w:val="0025215F"/>
    <w:rsid w:val="002522F9"/>
    <w:rsid w:val="002525B9"/>
    <w:rsid w:val="00252D10"/>
    <w:rsid w:val="0025321D"/>
    <w:rsid w:val="002538E1"/>
    <w:rsid w:val="00254783"/>
    <w:rsid w:val="002549C8"/>
    <w:rsid w:val="002552C6"/>
    <w:rsid w:val="0025567A"/>
    <w:rsid w:val="00255796"/>
    <w:rsid w:val="00256689"/>
    <w:rsid w:val="002566CD"/>
    <w:rsid w:val="00256AAE"/>
    <w:rsid w:val="00257405"/>
    <w:rsid w:val="00257F67"/>
    <w:rsid w:val="0026040A"/>
    <w:rsid w:val="002606A5"/>
    <w:rsid w:val="002608D2"/>
    <w:rsid w:val="00260B19"/>
    <w:rsid w:val="00260B7A"/>
    <w:rsid w:val="00260CD0"/>
    <w:rsid w:val="00261261"/>
    <w:rsid w:val="0026127E"/>
    <w:rsid w:val="00261D97"/>
    <w:rsid w:val="00262037"/>
    <w:rsid w:val="00262206"/>
    <w:rsid w:val="002622BD"/>
    <w:rsid w:val="00263182"/>
    <w:rsid w:val="002648E4"/>
    <w:rsid w:val="00264A15"/>
    <w:rsid w:val="00264C69"/>
    <w:rsid w:val="00265334"/>
    <w:rsid w:val="002671DF"/>
    <w:rsid w:val="00267694"/>
    <w:rsid w:val="00267C04"/>
    <w:rsid w:val="00270212"/>
    <w:rsid w:val="00270959"/>
    <w:rsid w:val="002711DD"/>
    <w:rsid w:val="00271630"/>
    <w:rsid w:val="00271730"/>
    <w:rsid w:val="00271984"/>
    <w:rsid w:val="00271C52"/>
    <w:rsid w:val="0027266B"/>
    <w:rsid w:val="002726C5"/>
    <w:rsid w:val="00273E32"/>
    <w:rsid w:val="00274FB9"/>
    <w:rsid w:val="002758FC"/>
    <w:rsid w:val="00275DD4"/>
    <w:rsid w:val="0027643B"/>
    <w:rsid w:val="002765DA"/>
    <w:rsid w:val="00276C97"/>
    <w:rsid w:val="00276EC6"/>
    <w:rsid w:val="002771BA"/>
    <w:rsid w:val="00277344"/>
    <w:rsid w:val="0027745E"/>
    <w:rsid w:val="00277673"/>
    <w:rsid w:val="00277828"/>
    <w:rsid w:val="002804C1"/>
    <w:rsid w:val="00280DA6"/>
    <w:rsid w:val="00281021"/>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4AC"/>
    <w:rsid w:val="002876B0"/>
    <w:rsid w:val="0028774E"/>
    <w:rsid w:val="00290210"/>
    <w:rsid w:val="00290593"/>
    <w:rsid w:val="00290C33"/>
    <w:rsid w:val="00290EC8"/>
    <w:rsid w:val="00290EED"/>
    <w:rsid w:val="00290F54"/>
    <w:rsid w:val="00291244"/>
    <w:rsid w:val="00291891"/>
    <w:rsid w:val="002919BB"/>
    <w:rsid w:val="00291B05"/>
    <w:rsid w:val="00291DB1"/>
    <w:rsid w:val="00291E28"/>
    <w:rsid w:val="002923F8"/>
    <w:rsid w:val="00292CB7"/>
    <w:rsid w:val="00293058"/>
    <w:rsid w:val="00293F05"/>
    <w:rsid w:val="00294A56"/>
    <w:rsid w:val="00294E41"/>
    <w:rsid w:val="00294F3C"/>
    <w:rsid w:val="002950A3"/>
    <w:rsid w:val="002953FD"/>
    <w:rsid w:val="00295886"/>
    <w:rsid w:val="002968F8"/>
    <w:rsid w:val="002969EB"/>
    <w:rsid w:val="00296FC5"/>
    <w:rsid w:val="00297288"/>
    <w:rsid w:val="00297389"/>
    <w:rsid w:val="00297C68"/>
    <w:rsid w:val="002A0210"/>
    <w:rsid w:val="002A0464"/>
    <w:rsid w:val="002A0EDF"/>
    <w:rsid w:val="002A103C"/>
    <w:rsid w:val="002A138B"/>
    <w:rsid w:val="002A189B"/>
    <w:rsid w:val="002A18D4"/>
    <w:rsid w:val="002A1B6C"/>
    <w:rsid w:val="002A2915"/>
    <w:rsid w:val="002A3180"/>
    <w:rsid w:val="002A370F"/>
    <w:rsid w:val="002A37E2"/>
    <w:rsid w:val="002A4115"/>
    <w:rsid w:val="002A52B8"/>
    <w:rsid w:val="002A5566"/>
    <w:rsid w:val="002A5AD6"/>
    <w:rsid w:val="002A68D7"/>
    <w:rsid w:val="002A6BB0"/>
    <w:rsid w:val="002A6ECE"/>
    <w:rsid w:val="002A7356"/>
    <w:rsid w:val="002A75C9"/>
    <w:rsid w:val="002A7691"/>
    <w:rsid w:val="002B00CC"/>
    <w:rsid w:val="002B05ED"/>
    <w:rsid w:val="002B0BC1"/>
    <w:rsid w:val="002B0EE5"/>
    <w:rsid w:val="002B1D75"/>
    <w:rsid w:val="002B22C9"/>
    <w:rsid w:val="002B2C81"/>
    <w:rsid w:val="002B2F9C"/>
    <w:rsid w:val="002B3047"/>
    <w:rsid w:val="002B3619"/>
    <w:rsid w:val="002B42FD"/>
    <w:rsid w:val="002B6970"/>
    <w:rsid w:val="002B6D50"/>
    <w:rsid w:val="002B7660"/>
    <w:rsid w:val="002B76F0"/>
    <w:rsid w:val="002B7FBE"/>
    <w:rsid w:val="002C0706"/>
    <w:rsid w:val="002C0828"/>
    <w:rsid w:val="002C197B"/>
    <w:rsid w:val="002C1B06"/>
    <w:rsid w:val="002C2DAE"/>
    <w:rsid w:val="002C323F"/>
    <w:rsid w:val="002C3C8A"/>
    <w:rsid w:val="002C3E0E"/>
    <w:rsid w:val="002C4640"/>
    <w:rsid w:val="002C4837"/>
    <w:rsid w:val="002C5927"/>
    <w:rsid w:val="002C5CBB"/>
    <w:rsid w:val="002C5F76"/>
    <w:rsid w:val="002C6789"/>
    <w:rsid w:val="002C68F7"/>
    <w:rsid w:val="002C6BA2"/>
    <w:rsid w:val="002C77F4"/>
    <w:rsid w:val="002D0995"/>
    <w:rsid w:val="002D0AAC"/>
    <w:rsid w:val="002D0B98"/>
    <w:rsid w:val="002D21FF"/>
    <w:rsid w:val="002D26E5"/>
    <w:rsid w:val="002D2B72"/>
    <w:rsid w:val="002D2C28"/>
    <w:rsid w:val="002D3429"/>
    <w:rsid w:val="002D3B59"/>
    <w:rsid w:val="002D43F6"/>
    <w:rsid w:val="002D508E"/>
    <w:rsid w:val="002D5BED"/>
    <w:rsid w:val="002D60E3"/>
    <w:rsid w:val="002D6160"/>
    <w:rsid w:val="002D6296"/>
    <w:rsid w:val="002D63A8"/>
    <w:rsid w:val="002D6497"/>
    <w:rsid w:val="002D652A"/>
    <w:rsid w:val="002D68CA"/>
    <w:rsid w:val="002D707E"/>
    <w:rsid w:val="002D77DA"/>
    <w:rsid w:val="002E069B"/>
    <w:rsid w:val="002E0D16"/>
    <w:rsid w:val="002E1BE5"/>
    <w:rsid w:val="002E1C1C"/>
    <w:rsid w:val="002E1EA5"/>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B55"/>
    <w:rsid w:val="002F1CD7"/>
    <w:rsid w:val="002F35ED"/>
    <w:rsid w:val="002F3C3C"/>
    <w:rsid w:val="002F4056"/>
    <w:rsid w:val="002F4C8F"/>
    <w:rsid w:val="002F634E"/>
    <w:rsid w:val="002F67AE"/>
    <w:rsid w:val="002F6ABF"/>
    <w:rsid w:val="002F6BEF"/>
    <w:rsid w:val="002F6D7D"/>
    <w:rsid w:val="002F6E48"/>
    <w:rsid w:val="002F6ED5"/>
    <w:rsid w:val="002F739A"/>
    <w:rsid w:val="002F75FF"/>
    <w:rsid w:val="002F7C71"/>
    <w:rsid w:val="002F7DA3"/>
    <w:rsid w:val="00300055"/>
    <w:rsid w:val="003006F4"/>
    <w:rsid w:val="00300C80"/>
    <w:rsid w:val="00301078"/>
    <w:rsid w:val="00301D23"/>
    <w:rsid w:val="003021A7"/>
    <w:rsid w:val="00302403"/>
    <w:rsid w:val="00302960"/>
    <w:rsid w:val="00303611"/>
    <w:rsid w:val="003042F9"/>
    <w:rsid w:val="0030494C"/>
    <w:rsid w:val="00304BD2"/>
    <w:rsid w:val="003052E8"/>
    <w:rsid w:val="003058C8"/>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87A"/>
    <w:rsid w:val="00316A3E"/>
    <w:rsid w:val="00316AF9"/>
    <w:rsid w:val="00317B0C"/>
    <w:rsid w:val="00320B7A"/>
    <w:rsid w:val="00320B86"/>
    <w:rsid w:val="00320E97"/>
    <w:rsid w:val="003219CA"/>
    <w:rsid w:val="00321A2D"/>
    <w:rsid w:val="00321B3A"/>
    <w:rsid w:val="00321B55"/>
    <w:rsid w:val="003222FF"/>
    <w:rsid w:val="00322426"/>
    <w:rsid w:val="00322896"/>
    <w:rsid w:val="00322B4B"/>
    <w:rsid w:val="00322B96"/>
    <w:rsid w:val="00322EE2"/>
    <w:rsid w:val="00323D14"/>
    <w:rsid w:val="00324BEE"/>
    <w:rsid w:val="00324D7A"/>
    <w:rsid w:val="00325AA6"/>
    <w:rsid w:val="00326380"/>
    <w:rsid w:val="00326462"/>
    <w:rsid w:val="00326BC0"/>
    <w:rsid w:val="00326CD0"/>
    <w:rsid w:val="00327023"/>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E6"/>
    <w:rsid w:val="00333351"/>
    <w:rsid w:val="00333587"/>
    <w:rsid w:val="00333617"/>
    <w:rsid w:val="003339B0"/>
    <w:rsid w:val="00333A7C"/>
    <w:rsid w:val="00334794"/>
    <w:rsid w:val="00334A68"/>
    <w:rsid w:val="00335A61"/>
    <w:rsid w:val="00335B79"/>
    <w:rsid w:val="003360F8"/>
    <w:rsid w:val="00336C62"/>
    <w:rsid w:val="0033707A"/>
    <w:rsid w:val="00337FE5"/>
    <w:rsid w:val="00340C8F"/>
    <w:rsid w:val="00341140"/>
    <w:rsid w:val="00341453"/>
    <w:rsid w:val="00341922"/>
    <w:rsid w:val="00341AE1"/>
    <w:rsid w:val="0034220E"/>
    <w:rsid w:val="00342475"/>
    <w:rsid w:val="0034267F"/>
    <w:rsid w:val="00343122"/>
    <w:rsid w:val="003432A9"/>
    <w:rsid w:val="0034352E"/>
    <w:rsid w:val="00345221"/>
    <w:rsid w:val="003458CE"/>
    <w:rsid w:val="00345D37"/>
    <w:rsid w:val="0034658F"/>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45FD"/>
    <w:rsid w:val="00354F9B"/>
    <w:rsid w:val="003553B2"/>
    <w:rsid w:val="003553E9"/>
    <w:rsid w:val="0035565B"/>
    <w:rsid w:val="00355684"/>
    <w:rsid w:val="00356248"/>
    <w:rsid w:val="00356378"/>
    <w:rsid w:val="00356B88"/>
    <w:rsid w:val="00356BB3"/>
    <w:rsid w:val="00356BE5"/>
    <w:rsid w:val="003579B7"/>
    <w:rsid w:val="00360536"/>
    <w:rsid w:val="0036053F"/>
    <w:rsid w:val="00360988"/>
    <w:rsid w:val="00360FA1"/>
    <w:rsid w:val="003612DD"/>
    <w:rsid w:val="003613AD"/>
    <w:rsid w:val="003614EF"/>
    <w:rsid w:val="00361C4B"/>
    <w:rsid w:val="00361E11"/>
    <w:rsid w:val="00361F14"/>
    <w:rsid w:val="003623B9"/>
    <w:rsid w:val="00362889"/>
    <w:rsid w:val="003629C2"/>
    <w:rsid w:val="00363C02"/>
    <w:rsid w:val="00363F14"/>
    <w:rsid w:val="00363F2A"/>
    <w:rsid w:val="0036410F"/>
    <w:rsid w:val="003641D8"/>
    <w:rsid w:val="00364675"/>
    <w:rsid w:val="0036499B"/>
    <w:rsid w:val="00364AE8"/>
    <w:rsid w:val="00364D68"/>
    <w:rsid w:val="00364EE1"/>
    <w:rsid w:val="00365979"/>
    <w:rsid w:val="00365DC8"/>
    <w:rsid w:val="00365DCB"/>
    <w:rsid w:val="003670A9"/>
    <w:rsid w:val="003671BD"/>
    <w:rsid w:val="00367380"/>
    <w:rsid w:val="00367FE3"/>
    <w:rsid w:val="00370CA2"/>
    <w:rsid w:val="00371198"/>
    <w:rsid w:val="00371C70"/>
    <w:rsid w:val="00371F5F"/>
    <w:rsid w:val="00372939"/>
    <w:rsid w:val="003733F6"/>
    <w:rsid w:val="0037413F"/>
    <w:rsid w:val="003748AD"/>
    <w:rsid w:val="00374C26"/>
    <w:rsid w:val="00374EB0"/>
    <w:rsid w:val="0037542A"/>
    <w:rsid w:val="00375A52"/>
    <w:rsid w:val="00376151"/>
    <w:rsid w:val="00376212"/>
    <w:rsid w:val="00376C9D"/>
    <w:rsid w:val="003770A1"/>
    <w:rsid w:val="0038257C"/>
    <w:rsid w:val="00382EE2"/>
    <w:rsid w:val="00382FC9"/>
    <w:rsid w:val="00383155"/>
    <w:rsid w:val="00383AB9"/>
    <w:rsid w:val="00384AC3"/>
    <w:rsid w:val="00385034"/>
    <w:rsid w:val="00385888"/>
    <w:rsid w:val="00387850"/>
    <w:rsid w:val="00387AA8"/>
    <w:rsid w:val="00387DDB"/>
    <w:rsid w:val="00390280"/>
    <w:rsid w:val="003905C2"/>
    <w:rsid w:val="00391417"/>
    <w:rsid w:val="00391928"/>
    <w:rsid w:val="00391D09"/>
    <w:rsid w:val="00391D60"/>
    <w:rsid w:val="0039255C"/>
    <w:rsid w:val="00392891"/>
    <w:rsid w:val="00392ACD"/>
    <w:rsid w:val="003938B6"/>
    <w:rsid w:val="00393A19"/>
    <w:rsid w:val="00393AA4"/>
    <w:rsid w:val="00394CEA"/>
    <w:rsid w:val="00394CFF"/>
    <w:rsid w:val="00395116"/>
    <w:rsid w:val="0039515B"/>
    <w:rsid w:val="00395655"/>
    <w:rsid w:val="003963A8"/>
    <w:rsid w:val="003967A6"/>
    <w:rsid w:val="00396E28"/>
    <w:rsid w:val="003970EF"/>
    <w:rsid w:val="003971B6"/>
    <w:rsid w:val="003A0022"/>
    <w:rsid w:val="003A004D"/>
    <w:rsid w:val="003A013E"/>
    <w:rsid w:val="003A0615"/>
    <w:rsid w:val="003A0B02"/>
    <w:rsid w:val="003A0B1D"/>
    <w:rsid w:val="003A11BC"/>
    <w:rsid w:val="003A1616"/>
    <w:rsid w:val="003A1893"/>
    <w:rsid w:val="003A1DB7"/>
    <w:rsid w:val="003A24DD"/>
    <w:rsid w:val="003A3CC0"/>
    <w:rsid w:val="003A4082"/>
    <w:rsid w:val="003A4317"/>
    <w:rsid w:val="003A46B6"/>
    <w:rsid w:val="003A4DE5"/>
    <w:rsid w:val="003A5C77"/>
    <w:rsid w:val="003A724D"/>
    <w:rsid w:val="003A7FFD"/>
    <w:rsid w:val="003B0050"/>
    <w:rsid w:val="003B0251"/>
    <w:rsid w:val="003B0371"/>
    <w:rsid w:val="003B1110"/>
    <w:rsid w:val="003B115D"/>
    <w:rsid w:val="003B1425"/>
    <w:rsid w:val="003B1DCC"/>
    <w:rsid w:val="003B2652"/>
    <w:rsid w:val="003B2C8B"/>
    <w:rsid w:val="003B2F7C"/>
    <w:rsid w:val="003B30B1"/>
    <w:rsid w:val="003B321E"/>
    <w:rsid w:val="003B425B"/>
    <w:rsid w:val="003B5D2A"/>
    <w:rsid w:val="003B62C5"/>
    <w:rsid w:val="003B64AB"/>
    <w:rsid w:val="003B6581"/>
    <w:rsid w:val="003B6708"/>
    <w:rsid w:val="003B7A5C"/>
    <w:rsid w:val="003B7CEB"/>
    <w:rsid w:val="003C07D1"/>
    <w:rsid w:val="003C0B75"/>
    <w:rsid w:val="003C1423"/>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5BCF"/>
    <w:rsid w:val="003C6157"/>
    <w:rsid w:val="003C6501"/>
    <w:rsid w:val="003C72D6"/>
    <w:rsid w:val="003C76F7"/>
    <w:rsid w:val="003D0089"/>
    <w:rsid w:val="003D00C8"/>
    <w:rsid w:val="003D1D02"/>
    <w:rsid w:val="003D2BE0"/>
    <w:rsid w:val="003D2F2F"/>
    <w:rsid w:val="003D3D05"/>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0DCE"/>
    <w:rsid w:val="003E1146"/>
    <w:rsid w:val="003E1266"/>
    <w:rsid w:val="003E189A"/>
    <w:rsid w:val="003E2BC9"/>
    <w:rsid w:val="003E3575"/>
    <w:rsid w:val="003E362F"/>
    <w:rsid w:val="003E3D70"/>
    <w:rsid w:val="003E44AC"/>
    <w:rsid w:val="003E4575"/>
    <w:rsid w:val="003E4C09"/>
    <w:rsid w:val="003E5013"/>
    <w:rsid w:val="003E541D"/>
    <w:rsid w:val="003E5C89"/>
    <w:rsid w:val="003E6D3B"/>
    <w:rsid w:val="003E7878"/>
    <w:rsid w:val="003E7A19"/>
    <w:rsid w:val="003E7A61"/>
    <w:rsid w:val="003E7CEB"/>
    <w:rsid w:val="003E7DA6"/>
    <w:rsid w:val="003E7EC3"/>
    <w:rsid w:val="003F0A0C"/>
    <w:rsid w:val="003F1573"/>
    <w:rsid w:val="003F15FD"/>
    <w:rsid w:val="003F1B3F"/>
    <w:rsid w:val="003F2B5A"/>
    <w:rsid w:val="003F31AA"/>
    <w:rsid w:val="003F3359"/>
    <w:rsid w:val="003F405D"/>
    <w:rsid w:val="003F40C0"/>
    <w:rsid w:val="003F43BE"/>
    <w:rsid w:val="003F4794"/>
    <w:rsid w:val="003F489B"/>
    <w:rsid w:val="003F49FC"/>
    <w:rsid w:val="003F4E22"/>
    <w:rsid w:val="003F4FC3"/>
    <w:rsid w:val="003F515B"/>
    <w:rsid w:val="003F527B"/>
    <w:rsid w:val="003F5DB9"/>
    <w:rsid w:val="003F6003"/>
    <w:rsid w:val="003F68C1"/>
    <w:rsid w:val="003F7A9D"/>
    <w:rsid w:val="003F7C25"/>
    <w:rsid w:val="003F7C4A"/>
    <w:rsid w:val="00400842"/>
    <w:rsid w:val="00400B55"/>
    <w:rsid w:val="00400F8F"/>
    <w:rsid w:val="0040108B"/>
    <w:rsid w:val="00401612"/>
    <w:rsid w:val="00401CD4"/>
    <w:rsid w:val="00401EB8"/>
    <w:rsid w:val="00401F3D"/>
    <w:rsid w:val="00402072"/>
    <w:rsid w:val="0040234C"/>
    <w:rsid w:val="00403270"/>
    <w:rsid w:val="00404501"/>
    <w:rsid w:val="004046FD"/>
    <w:rsid w:val="00404D78"/>
    <w:rsid w:val="00406DDD"/>
    <w:rsid w:val="0040760F"/>
    <w:rsid w:val="00407CB1"/>
    <w:rsid w:val="00407D96"/>
    <w:rsid w:val="004100E9"/>
    <w:rsid w:val="00410FAF"/>
    <w:rsid w:val="00411302"/>
    <w:rsid w:val="00412528"/>
    <w:rsid w:val="00412B27"/>
    <w:rsid w:val="004131D7"/>
    <w:rsid w:val="004134F0"/>
    <w:rsid w:val="00413568"/>
    <w:rsid w:val="004137D2"/>
    <w:rsid w:val="004148D3"/>
    <w:rsid w:val="00414FDE"/>
    <w:rsid w:val="00415519"/>
    <w:rsid w:val="0041597F"/>
    <w:rsid w:val="00415D67"/>
    <w:rsid w:val="0041681C"/>
    <w:rsid w:val="004168CD"/>
    <w:rsid w:val="00416FE9"/>
    <w:rsid w:val="00417202"/>
    <w:rsid w:val="00417206"/>
    <w:rsid w:val="00417241"/>
    <w:rsid w:val="00417913"/>
    <w:rsid w:val="00417A36"/>
    <w:rsid w:val="00420F91"/>
    <w:rsid w:val="00422578"/>
    <w:rsid w:val="00422698"/>
    <w:rsid w:val="00422A6D"/>
    <w:rsid w:val="004231C1"/>
    <w:rsid w:val="004235BF"/>
    <w:rsid w:val="00423BEF"/>
    <w:rsid w:val="00423E1A"/>
    <w:rsid w:val="00423F45"/>
    <w:rsid w:val="00424BFF"/>
    <w:rsid w:val="00425334"/>
    <w:rsid w:val="00425B99"/>
    <w:rsid w:val="00426904"/>
    <w:rsid w:val="004269C1"/>
    <w:rsid w:val="00426B6D"/>
    <w:rsid w:val="00426BF3"/>
    <w:rsid w:val="004306AD"/>
    <w:rsid w:val="004306B7"/>
    <w:rsid w:val="004309C7"/>
    <w:rsid w:val="00430FB6"/>
    <w:rsid w:val="00431466"/>
    <w:rsid w:val="00432510"/>
    <w:rsid w:val="00432857"/>
    <w:rsid w:val="00433525"/>
    <w:rsid w:val="0043375C"/>
    <w:rsid w:val="004338AD"/>
    <w:rsid w:val="00433EDF"/>
    <w:rsid w:val="00434012"/>
    <w:rsid w:val="00434392"/>
    <w:rsid w:val="00434E07"/>
    <w:rsid w:val="00435348"/>
    <w:rsid w:val="004356CB"/>
    <w:rsid w:val="0043681B"/>
    <w:rsid w:val="00437799"/>
    <w:rsid w:val="004408F7"/>
    <w:rsid w:val="00440C53"/>
    <w:rsid w:val="004413E2"/>
    <w:rsid w:val="004426D6"/>
    <w:rsid w:val="00442775"/>
    <w:rsid w:val="004428F3"/>
    <w:rsid w:val="00442BA9"/>
    <w:rsid w:val="004430BF"/>
    <w:rsid w:val="0044321A"/>
    <w:rsid w:val="00444012"/>
    <w:rsid w:val="0044460E"/>
    <w:rsid w:val="00444FE2"/>
    <w:rsid w:val="00446173"/>
    <w:rsid w:val="00446C5A"/>
    <w:rsid w:val="00446EF6"/>
    <w:rsid w:val="00447007"/>
    <w:rsid w:val="0044718F"/>
    <w:rsid w:val="004477DC"/>
    <w:rsid w:val="00447ED4"/>
    <w:rsid w:val="00447F83"/>
    <w:rsid w:val="00450E38"/>
    <w:rsid w:val="00450E6C"/>
    <w:rsid w:val="00451EE1"/>
    <w:rsid w:val="0045416D"/>
    <w:rsid w:val="00455150"/>
    <w:rsid w:val="004551D6"/>
    <w:rsid w:val="00455256"/>
    <w:rsid w:val="00456094"/>
    <w:rsid w:val="00456309"/>
    <w:rsid w:val="00456DB5"/>
    <w:rsid w:val="00456DC5"/>
    <w:rsid w:val="004572EE"/>
    <w:rsid w:val="00460118"/>
    <w:rsid w:val="004603F0"/>
    <w:rsid w:val="0046080C"/>
    <w:rsid w:val="00460867"/>
    <w:rsid w:val="00461AF9"/>
    <w:rsid w:val="00461BE6"/>
    <w:rsid w:val="00462944"/>
    <w:rsid w:val="004629E2"/>
    <w:rsid w:val="004637DE"/>
    <w:rsid w:val="00464303"/>
    <w:rsid w:val="00464575"/>
    <w:rsid w:val="00464878"/>
    <w:rsid w:val="00464DFA"/>
    <w:rsid w:val="00465241"/>
    <w:rsid w:val="00466465"/>
    <w:rsid w:val="00466494"/>
    <w:rsid w:val="004664FB"/>
    <w:rsid w:val="00466E6B"/>
    <w:rsid w:val="00467817"/>
    <w:rsid w:val="004679AB"/>
    <w:rsid w:val="00467D99"/>
    <w:rsid w:val="004707B6"/>
    <w:rsid w:val="00470A42"/>
    <w:rsid w:val="00470AAA"/>
    <w:rsid w:val="004714F0"/>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68EE"/>
    <w:rsid w:val="00477D2B"/>
    <w:rsid w:val="00477F3F"/>
    <w:rsid w:val="00480531"/>
    <w:rsid w:val="004809B2"/>
    <w:rsid w:val="00481349"/>
    <w:rsid w:val="00481918"/>
    <w:rsid w:val="00482650"/>
    <w:rsid w:val="00482ED0"/>
    <w:rsid w:val="00483198"/>
    <w:rsid w:val="004831F9"/>
    <w:rsid w:val="0048366A"/>
    <w:rsid w:val="004836E3"/>
    <w:rsid w:val="004837B9"/>
    <w:rsid w:val="004839F2"/>
    <w:rsid w:val="00483CC1"/>
    <w:rsid w:val="00483DC5"/>
    <w:rsid w:val="00483EEA"/>
    <w:rsid w:val="0048407B"/>
    <w:rsid w:val="00484313"/>
    <w:rsid w:val="00484631"/>
    <w:rsid w:val="00485311"/>
    <w:rsid w:val="00485B7B"/>
    <w:rsid w:val="00485D3E"/>
    <w:rsid w:val="0048659C"/>
    <w:rsid w:val="004865FB"/>
    <w:rsid w:val="00486805"/>
    <w:rsid w:val="00487B53"/>
    <w:rsid w:val="00490164"/>
    <w:rsid w:val="00490332"/>
    <w:rsid w:val="0049086D"/>
    <w:rsid w:val="0049091C"/>
    <w:rsid w:val="004921A8"/>
    <w:rsid w:val="004923D9"/>
    <w:rsid w:val="00493272"/>
    <w:rsid w:val="004933B9"/>
    <w:rsid w:val="004937A5"/>
    <w:rsid w:val="00493867"/>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629"/>
    <w:rsid w:val="004A1733"/>
    <w:rsid w:val="004A2588"/>
    <w:rsid w:val="004A2F81"/>
    <w:rsid w:val="004A313E"/>
    <w:rsid w:val="004A410E"/>
    <w:rsid w:val="004A42B3"/>
    <w:rsid w:val="004A47AF"/>
    <w:rsid w:val="004A4B66"/>
    <w:rsid w:val="004A4DB7"/>
    <w:rsid w:val="004A5273"/>
    <w:rsid w:val="004A5F22"/>
    <w:rsid w:val="004A600A"/>
    <w:rsid w:val="004A6387"/>
    <w:rsid w:val="004A667A"/>
    <w:rsid w:val="004A6AA9"/>
    <w:rsid w:val="004B04DB"/>
    <w:rsid w:val="004B078B"/>
    <w:rsid w:val="004B15C9"/>
    <w:rsid w:val="004B20B2"/>
    <w:rsid w:val="004B2811"/>
    <w:rsid w:val="004B2CFB"/>
    <w:rsid w:val="004B3493"/>
    <w:rsid w:val="004B3682"/>
    <w:rsid w:val="004B393E"/>
    <w:rsid w:val="004B3C64"/>
    <w:rsid w:val="004B3E17"/>
    <w:rsid w:val="004B4ADA"/>
    <w:rsid w:val="004B5933"/>
    <w:rsid w:val="004B66BE"/>
    <w:rsid w:val="004B704A"/>
    <w:rsid w:val="004B72C1"/>
    <w:rsid w:val="004B78D0"/>
    <w:rsid w:val="004C03F9"/>
    <w:rsid w:val="004C0408"/>
    <w:rsid w:val="004C04C6"/>
    <w:rsid w:val="004C09EC"/>
    <w:rsid w:val="004C178B"/>
    <w:rsid w:val="004C1901"/>
    <w:rsid w:val="004C2707"/>
    <w:rsid w:val="004C3702"/>
    <w:rsid w:val="004C3992"/>
    <w:rsid w:val="004C3AE3"/>
    <w:rsid w:val="004C522F"/>
    <w:rsid w:val="004C526C"/>
    <w:rsid w:val="004C5411"/>
    <w:rsid w:val="004C591C"/>
    <w:rsid w:val="004C6D50"/>
    <w:rsid w:val="004C71AB"/>
    <w:rsid w:val="004C71AF"/>
    <w:rsid w:val="004C7539"/>
    <w:rsid w:val="004C7965"/>
    <w:rsid w:val="004D089F"/>
    <w:rsid w:val="004D0BB6"/>
    <w:rsid w:val="004D0CBE"/>
    <w:rsid w:val="004D0EA0"/>
    <w:rsid w:val="004D0F43"/>
    <w:rsid w:val="004D1095"/>
    <w:rsid w:val="004D1343"/>
    <w:rsid w:val="004D1725"/>
    <w:rsid w:val="004D1DE5"/>
    <w:rsid w:val="004D303A"/>
    <w:rsid w:val="004D3590"/>
    <w:rsid w:val="004D3638"/>
    <w:rsid w:val="004D3B8A"/>
    <w:rsid w:val="004D445B"/>
    <w:rsid w:val="004D494A"/>
    <w:rsid w:val="004D5148"/>
    <w:rsid w:val="004D5510"/>
    <w:rsid w:val="004D5792"/>
    <w:rsid w:val="004D5C0F"/>
    <w:rsid w:val="004D5C2C"/>
    <w:rsid w:val="004D5C6F"/>
    <w:rsid w:val="004D5FCB"/>
    <w:rsid w:val="004D6396"/>
    <w:rsid w:val="004D6753"/>
    <w:rsid w:val="004D6A13"/>
    <w:rsid w:val="004D6DCB"/>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E2"/>
    <w:rsid w:val="004E5E84"/>
    <w:rsid w:val="004E6483"/>
    <w:rsid w:val="004E6546"/>
    <w:rsid w:val="004E7688"/>
    <w:rsid w:val="004E7B63"/>
    <w:rsid w:val="004F06D9"/>
    <w:rsid w:val="004F1265"/>
    <w:rsid w:val="004F161E"/>
    <w:rsid w:val="004F1B50"/>
    <w:rsid w:val="004F2CC8"/>
    <w:rsid w:val="004F2D01"/>
    <w:rsid w:val="004F39EA"/>
    <w:rsid w:val="004F3AC7"/>
    <w:rsid w:val="004F3D3E"/>
    <w:rsid w:val="004F4AE0"/>
    <w:rsid w:val="004F58D3"/>
    <w:rsid w:val="004F58E4"/>
    <w:rsid w:val="004F605B"/>
    <w:rsid w:val="004F63A2"/>
    <w:rsid w:val="004F66F6"/>
    <w:rsid w:val="004F760F"/>
    <w:rsid w:val="004F7B34"/>
    <w:rsid w:val="005005CF"/>
    <w:rsid w:val="00500C84"/>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7014"/>
    <w:rsid w:val="0050738F"/>
    <w:rsid w:val="0050751A"/>
    <w:rsid w:val="005077EC"/>
    <w:rsid w:val="00507936"/>
    <w:rsid w:val="0051087A"/>
    <w:rsid w:val="00511BCE"/>
    <w:rsid w:val="0051214D"/>
    <w:rsid w:val="0051244F"/>
    <w:rsid w:val="005129E7"/>
    <w:rsid w:val="0051302E"/>
    <w:rsid w:val="00513A87"/>
    <w:rsid w:val="00513F59"/>
    <w:rsid w:val="00513FDD"/>
    <w:rsid w:val="0051400B"/>
    <w:rsid w:val="005144AA"/>
    <w:rsid w:val="0051495D"/>
    <w:rsid w:val="00514D3D"/>
    <w:rsid w:val="00514EC4"/>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1B8A"/>
    <w:rsid w:val="00532434"/>
    <w:rsid w:val="00532C44"/>
    <w:rsid w:val="00533D93"/>
    <w:rsid w:val="00533EC7"/>
    <w:rsid w:val="00534A23"/>
    <w:rsid w:val="00534E5B"/>
    <w:rsid w:val="00535072"/>
    <w:rsid w:val="005355D4"/>
    <w:rsid w:val="00535CFE"/>
    <w:rsid w:val="00535EE1"/>
    <w:rsid w:val="0053713C"/>
    <w:rsid w:val="005372B7"/>
    <w:rsid w:val="005373BE"/>
    <w:rsid w:val="00540633"/>
    <w:rsid w:val="005409CE"/>
    <w:rsid w:val="00540DDF"/>
    <w:rsid w:val="00540F53"/>
    <w:rsid w:val="00541029"/>
    <w:rsid w:val="00541BAA"/>
    <w:rsid w:val="0054232C"/>
    <w:rsid w:val="00542D4F"/>
    <w:rsid w:val="00542D6B"/>
    <w:rsid w:val="0054348A"/>
    <w:rsid w:val="005437A3"/>
    <w:rsid w:val="005445EB"/>
    <w:rsid w:val="0054485C"/>
    <w:rsid w:val="0054655D"/>
    <w:rsid w:val="00546752"/>
    <w:rsid w:val="005469BD"/>
    <w:rsid w:val="00547325"/>
    <w:rsid w:val="0054778D"/>
    <w:rsid w:val="005479EC"/>
    <w:rsid w:val="005507AF"/>
    <w:rsid w:val="005508C6"/>
    <w:rsid w:val="00550939"/>
    <w:rsid w:val="00550A96"/>
    <w:rsid w:val="00550B05"/>
    <w:rsid w:val="00551B1C"/>
    <w:rsid w:val="00551B51"/>
    <w:rsid w:val="00551E7A"/>
    <w:rsid w:val="00552BD0"/>
    <w:rsid w:val="00552CF2"/>
    <w:rsid w:val="0055391D"/>
    <w:rsid w:val="005539BA"/>
    <w:rsid w:val="005546DB"/>
    <w:rsid w:val="00555B37"/>
    <w:rsid w:val="00555B71"/>
    <w:rsid w:val="00556072"/>
    <w:rsid w:val="0055719E"/>
    <w:rsid w:val="00557681"/>
    <w:rsid w:val="00560BC7"/>
    <w:rsid w:val="00560F51"/>
    <w:rsid w:val="005612A8"/>
    <w:rsid w:val="00562782"/>
    <w:rsid w:val="00562B3C"/>
    <w:rsid w:val="005636BF"/>
    <w:rsid w:val="00563C26"/>
    <w:rsid w:val="00564E14"/>
    <w:rsid w:val="00564FCB"/>
    <w:rsid w:val="00565245"/>
    <w:rsid w:val="005654D3"/>
    <w:rsid w:val="00565A3E"/>
    <w:rsid w:val="00565D89"/>
    <w:rsid w:val="00566432"/>
    <w:rsid w:val="0056675B"/>
    <w:rsid w:val="0056693C"/>
    <w:rsid w:val="00567813"/>
    <w:rsid w:val="005678E5"/>
    <w:rsid w:val="00567B2B"/>
    <w:rsid w:val="005704DC"/>
    <w:rsid w:val="00570F06"/>
    <w:rsid w:val="00570FF1"/>
    <w:rsid w:val="00572089"/>
    <w:rsid w:val="005722C3"/>
    <w:rsid w:val="005727DB"/>
    <w:rsid w:val="00572D0F"/>
    <w:rsid w:val="00573229"/>
    <w:rsid w:val="005744E6"/>
    <w:rsid w:val="005747AA"/>
    <w:rsid w:val="00574CA1"/>
    <w:rsid w:val="00575B1E"/>
    <w:rsid w:val="00575BD4"/>
    <w:rsid w:val="00575F07"/>
    <w:rsid w:val="00576429"/>
    <w:rsid w:val="00576E9E"/>
    <w:rsid w:val="005771DB"/>
    <w:rsid w:val="00577AE7"/>
    <w:rsid w:val="0058001A"/>
    <w:rsid w:val="005800D3"/>
    <w:rsid w:val="00580386"/>
    <w:rsid w:val="0058041E"/>
    <w:rsid w:val="00580920"/>
    <w:rsid w:val="00580AEC"/>
    <w:rsid w:val="00580CEF"/>
    <w:rsid w:val="00581248"/>
    <w:rsid w:val="005825D0"/>
    <w:rsid w:val="00582E8B"/>
    <w:rsid w:val="005835A9"/>
    <w:rsid w:val="0058366C"/>
    <w:rsid w:val="00583688"/>
    <w:rsid w:val="00583AC4"/>
    <w:rsid w:val="005841C0"/>
    <w:rsid w:val="00584D2A"/>
    <w:rsid w:val="00584EE8"/>
    <w:rsid w:val="0058550C"/>
    <w:rsid w:val="00585B30"/>
    <w:rsid w:val="00586971"/>
    <w:rsid w:val="005875B3"/>
    <w:rsid w:val="00587817"/>
    <w:rsid w:val="00590277"/>
    <w:rsid w:val="0059056F"/>
    <w:rsid w:val="005905AB"/>
    <w:rsid w:val="00591A63"/>
    <w:rsid w:val="00591CB3"/>
    <w:rsid w:val="00591F1A"/>
    <w:rsid w:val="00591F32"/>
    <w:rsid w:val="005921FC"/>
    <w:rsid w:val="005929A5"/>
    <w:rsid w:val="00592A80"/>
    <w:rsid w:val="005930B1"/>
    <w:rsid w:val="00593154"/>
    <w:rsid w:val="00594119"/>
    <w:rsid w:val="00594522"/>
    <w:rsid w:val="005946C7"/>
    <w:rsid w:val="005948CB"/>
    <w:rsid w:val="005948CE"/>
    <w:rsid w:val="00594D94"/>
    <w:rsid w:val="00594EE0"/>
    <w:rsid w:val="0059687D"/>
    <w:rsid w:val="00596FD6"/>
    <w:rsid w:val="00597004"/>
    <w:rsid w:val="00597258"/>
    <w:rsid w:val="00597692"/>
    <w:rsid w:val="00597C3E"/>
    <w:rsid w:val="00597C99"/>
    <w:rsid w:val="00597F93"/>
    <w:rsid w:val="005A0416"/>
    <w:rsid w:val="005A0933"/>
    <w:rsid w:val="005A0D0B"/>
    <w:rsid w:val="005A10FA"/>
    <w:rsid w:val="005A1D3A"/>
    <w:rsid w:val="005A2ACA"/>
    <w:rsid w:val="005A2B1F"/>
    <w:rsid w:val="005A36C2"/>
    <w:rsid w:val="005A46DC"/>
    <w:rsid w:val="005A527B"/>
    <w:rsid w:val="005A5328"/>
    <w:rsid w:val="005A5E23"/>
    <w:rsid w:val="005A5EA5"/>
    <w:rsid w:val="005A5ED4"/>
    <w:rsid w:val="005A614F"/>
    <w:rsid w:val="005A6C68"/>
    <w:rsid w:val="005A755C"/>
    <w:rsid w:val="005A76FB"/>
    <w:rsid w:val="005B08F7"/>
    <w:rsid w:val="005B0EC2"/>
    <w:rsid w:val="005B14D7"/>
    <w:rsid w:val="005B1C73"/>
    <w:rsid w:val="005B24CA"/>
    <w:rsid w:val="005B27A3"/>
    <w:rsid w:val="005B2A52"/>
    <w:rsid w:val="005B3A1E"/>
    <w:rsid w:val="005B3F23"/>
    <w:rsid w:val="005B4B79"/>
    <w:rsid w:val="005B4C0A"/>
    <w:rsid w:val="005B4D6A"/>
    <w:rsid w:val="005B4E8E"/>
    <w:rsid w:val="005B6C2F"/>
    <w:rsid w:val="005B6E72"/>
    <w:rsid w:val="005B76AA"/>
    <w:rsid w:val="005B7ECD"/>
    <w:rsid w:val="005C05E4"/>
    <w:rsid w:val="005C09B7"/>
    <w:rsid w:val="005C0C9B"/>
    <w:rsid w:val="005C12E9"/>
    <w:rsid w:val="005C23F5"/>
    <w:rsid w:val="005C2476"/>
    <w:rsid w:val="005C332C"/>
    <w:rsid w:val="005C363A"/>
    <w:rsid w:val="005C40C9"/>
    <w:rsid w:val="005C4491"/>
    <w:rsid w:val="005C46EF"/>
    <w:rsid w:val="005C48FF"/>
    <w:rsid w:val="005C4BED"/>
    <w:rsid w:val="005C4FE6"/>
    <w:rsid w:val="005C5019"/>
    <w:rsid w:val="005C506B"/>
    <w:rsid w:val="005C5DAB"/>
    <w:rsid w:val="005C6D94"/>
    <w:rsid w:val="005C6E64"/>
    <w:rsid w:val="005C7028"/>
    <w:rsid w:val="005C79A5"/>
    <w:rsid w:val="005C79C2"/>
    <w:rsid w:val="005C7ADE"/>
    <w:rsid w:val="005C7CE7"/>
    <w:rsid w:val="005D0702"/>
    <w:rsid w:val="005D0A63"/>
    <w:rsid w:val="005D1FCF"/>
    <w:rsid w:val="005D2064"/>
    <w:rsid w:val="005D2586"/>
    <w:rsid w:val="005D3800"/>
    <w:rsid w:val="005D47DF"/>
    <w:rsid w:val="005D4975"/>
    <w:rsid w:val="005D534C"/>
    <w:rsid w:val="005D587F"/>
    <w:rsid w:val="005D5FA1"/>
    <w:rsid w:val="005D697B"/>
    <w:rsid w:val="005D754F"/>
    <w:rsid w:val="005E0078"/>
    <w:rsid w:val="005E110E"/>
    <w:rsid w:val="005E12C6"/>
    <w:rsid w:val="005E1BA6"/>
    <w:rsid w:val="005E22C2"/>
    <w:rsid w:val="005E2C07"/>
    <w:rsid w:val="005E33A3"/>
    <w:rsid w:val="005E3A95"/>
    <w:rsid w:val="005E3C49"/>
    <w:rsid w:val="005E3E9F"/>
    <w:rsid w:val="005E44E0"/>
    <w:rsid w:val="005E4564"/>
    <w:rsid w:val="005E4914"/>
    <w:rsid w:val="005E4EFA"/>
    <w:rsid w:val="005E5607"/>
    <w:rsid w:val="005E5793"/>
    <w:rsid w:val="005E58E0"/>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2201"/>
    <w:rsid w:val="005F2216"/>
    <w:rsid w:val="005F2884"/>
    <w:rsid w:val="005F28C5"/>
    <w:rsid w:val="005F291D"/>
    <w:rsid w:val="005F37D9"/>
    <w:rsid w:val="005F38E5"/>
    <w:rsid w:val="005F3970"/>
    <w:rsid w:val="005F45DB"/>
    <w:rsid w:val="005F539E"/>
    <w:rsid w:val="005F5580"/>
    <w:rsid w:val="005F5A30"/>
    <w:rsid w:val="005F5A4F"/>
    <w:rsid w:val="005F5E33"/>
    <w:rsid w:val="005F6122"/>
    <w:rsid w:val="005F6858"/>
    <w:rsid w:val="005F6C49"/>
    <w:rsid w:val="005F72C5"/>
    <w:rsid w:val="00600580"/>
    <w:rsid w:val="00600649"/>
    <w:rsid w:val="00600EB1"/>
    <w:rsid w:val="00601549"/>
    <w:rsid w:val="00601952"/>
    <w:rsid w:val="00602585"/>
    <w:rsid w:val="00602C08"/>
    <w:rsid w:val="006030A6"/>
    <w:rsid w:val="00603C54"/>
    <w:rsid w:val="00603F5B"/>
    <w:rsid w:val="00603FA2"/>
    <w:rsid w:val="00604BEC"/>
    <w:rsid w:val="006050F2"/>
    <w:rsid w:val="00605758"/>
    <w:rsid w:val="00605D65"/>
    <w:rsid w:val="00605F58"/>
    <w:rsid w:val="0060652C"/>
    <w:rsid w:val="0060755A"/>
    <w:rsid w:val="0060778E"/>
    <w:rsid w:val="00607855"/>
    <w:rsid w:val="00607A58"/>
    <w:rsid w:val="00607D6A"/>
    <w:rsid w:val="00607EFD"/>
    <w:rsid w:val="00610D08"/>
    <w:rsid w:val="00610D8B"/>
    <w:rsid w:val="00610EA7"/>
    <w:rsid w:val="00611E7F"/>
    <w:rsid w:val="00612561"/>
    <w:rsid w:val="00612699"/>
    <w:rsid w:val="006126FA"/>
    <w:rsid w:val="0061317C"/>
    <w:rsid w:val="006134C3"/>
    <w:rsid w:val="00613A3E"/>
    <w:rsid w:val="00613CEC"/>
    <w:rsid w:val="00613F51"/>
    <w:rsid w:val="0061584D"/>
    <w:rsid w:val="00615F3C"/>
    <w:rsid w:val="0061635E"/>
    <w:rsid w:val="006164B3"/>
    <w:rsid w:val="00616EBB"/>
    <w:rsid w:val="00617196"/>
    <w:rsid w:val="00617390"/>
    <w:rsid w:val="00617516"/>
    <w:rsid w:val="0061784A"/>
    <w:rsid w:val="00617F2B"/>
    <w:rsid w:val="006200EE"/>
    <w:rsid w:val="0062105A"/>
    <w:rsid w:val="00621278"/>
    <w:rsid w:val="00621608"/>
    <w:rsid w:val="0062254E"/>
    <w:rsid w:val="0062294D"/>
    <w:rsid w:val="006229D5"/>
    <w:rsid w:val="00622B45"/>
    <w:rsid w:val="00622CCD"/>
    <w:rsid w:val="006232A0"/>
    <w:rsid w:val="006234DE"/>
    <w:rsid w:val="006235D1"/>
    <w:rsid w:val="00623B6B"/>
    <w:rsid w:val="00623C34"/>
    <w:rsid w:val="00623C42"/>
    <w:rsid w:val="00623CEE"/>
    <w:rsid w:val="006249EB"/>
    <w:rsid w:val="00625647"/>
    <w:rsid w:val="00626162"/>
    <w:rsid w:val="006273E3"/>
    <w:rsid w:val="00627816"/>
    <w:rsid w:val="00627967"/>
    <w:rsid w:val="00627A41"/>
    <w:rsid w:val="00627B92"/>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20"/>
    <w:rsid w:val="00634033"/>
    <w:rsid w:val="00634916"/>
    <w:rsid w:val="00634B2A"/>
    <w:rsid w:val="00634BE6"/>
    <w:rsid w:val="0063527D"/>
    <w:rsid w:val="0063534B"/>
    <w:rsid w:val="006354DE"/>
    <w:rsid w:val="00635551"/>
    <w:rsid w:val="00635797"/>
    <w:rsid w:val="006364F4"/>
    <w:rsid w:val="00637BC1"/>
    <w:rsid w:val="00640214"/>
    <w:rsid w:val="006404FB"/>
    <w:rsid w:val="00640A91"/>
    <w:rsid w:val="00640CEA"/>
    <w:rsid w:val="0064129F"/>
    <w:rsid w:val="00641AD3"/>
    <w:rsid w:val="00641DBC"/>
    <w:rsid w:val="00643866"/>
    <w:rsid w:val="00643C30"/>
    <w:rsid w:val="006443DC"/>
    <w:rsid w:val="0064443B"/>
    <w:rsid w:val="00646117"/>
    <w:rsid w:val="00646D3F"/>
    <w:rsid w:val="00647BEE"/>
    <w:rsid w:val="00650425"/>
    <w:rsid w:val="0065065A"/>
    <w:rsid w:val="00650FE3"/>
    <w:rsid w:val="00651009"/>
    <w:rsid w:val="00651048"/>
    <w:rsid w:val="00652178"/>
    <w:rsid w:val="0065218B"/>
    <w:rsid w:val="00652BD4"/>
    <w:rsid w:val="00654110"/>
    <w:rsid w:val="00654511"/>
    <w:rsid w:val="00654D74"/>
    <w:rsid w:val="00654EC2"/>
    <w:rsid w:val="00654F67"/>
    <w:rsid w:val="00655B86"/>
    <w:rsid w:val="00655D79"/>
    <w:rsid w:val="00655FFD"/>
    <w:rsid w:val="00656AB0"/>
    <w:rsid w:val="006573D5"/>
    <w:rsid w:val="006575D2"/>
    <w:rsid w:val="006579D6"/>
    <w:rsid w:val="00657DE3"/>
    <w:rsid w:val="00660CE0"/>
    <w:rsid w:val="00660D75"/>
    <w:rsid w:val="006617F6"/>
    <w:rsid w:val="00661B85"/>
    <w:rsid w:val="00661CC4"/>
    <w:rsid w:val="00661E47"/>
    <w:rsid w:val="00662B13"/>
    <w:rsid w:val="0066307A"/>
    <w:rsid w:val="006631D9"/>
    <w:rsid w:val="006640B4"/>
    <w:rsid w:val="00664999"/>
    <w:rsid w:val="00664A04"/>
    <w:rsid w:val="00664C07"/>
    <w:rsid w:val="00664DB6"/>
    <w:rsid w:val="00664E1D"/>
    <w:rsid w:val="00664F63"/>
    <w:rsid w:val="00664FA1"/>
    <w:rsid w:val="0066505F"/>
    <w:rsid w:val="0066563A"/>
    <w:rsid w:val="00665EB4"/>
    <w:rsid w:val="00666F25"/>
    <w:rsid w:val="00667021"/>
    <w:rsid w:val="006671BB"/>
    <w:rsid w:val="00667E47"/>
    <w:rsid w:val="00670B22"/>
    <w:rsid w:val="0067138E"/>
    <w:rsid w:val="0067176B"/>
    <w:rsid w:val="006718F1"/>
    <w:rsid w:val="00671C9A"/>
    <w:rsid w:val="0067208D"/>
    <w:rsid w:val="006723E9"/>
    <w:rsid w:val="006724CA"/>
    <w:rsid w:val="0067352A"/>
    <w:rsid w:val="00673772"/>
    <w:rsid w:val="00673F08"/>
    <w:rsid w:val="006742E6"/>
    <w:rsid w:val="00674C83"/>
    <w:rsid w:val="00674DDB"/>
    <w:rsid w:val="00674E61"/>
    <w:rsid w:val="006750F9"/>
    <w:rsid w:val="006757C9"/>
    <w:rsid w:val="00676002"/>
    <w:rsid w:val="00676640"/>
    <w:rsid w:val="00676CD5"/>
    <w:rsid w:val="00676D4B"/>
    <w:rsid w:val="00677188"/>
    <w:rsid w:val="00677589"/>
    <w:rsid w:val="00677F0F"/>
    <w:rsid w:val="006802D6"/>
    <w:rsid w:val="006802E7"/>
    <w:rsid w:val="00680301"/>
    <w:rsid w:val="00680313"/>
    <w:rsid w:val="0068066C"/>
    <w:rsid w:val="0068090B"/>
    <w:rsid w:val="00681718"/>
    <w:rsid w:val="00681BF7"/>
    <w:rsid w:val="006822C1"/>
    <w:rsid w:val="00682806"/>
    <w:rsid w:val="00682BFC"/>
    <w:rsid w:val="00683089"/>
    <w:rsid w:val="00683218"/>
    <w:rsid w:val="006833EE"/>
    <w:rsid w:val="00684157"/>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CC1"/>
    <w:rsid w:val="006A12BB"/>
    <w:rsid w:val="006A21D7"/>
    <w:rsid w:val="006A31EA"/>
    <w:rsid w:val="006A3D35"/>
    <w:rsid w:val="006A457A"/>
    <w:rsid w:val="006A4E1A"/>
    <w:rsid w:val="006A5339"/>
    <w:rsid w:val="006A547D"/>
    <w:rsid w:val="006A54A5"/>
    <w:rsid w:val="006A6572"/>
    <w:rsid w:val="006A6864"/>
    <w:rsid w:val="006A6A9A"/>
    <w:rsid w:val="006A710F"/>
    <w:rsid w:val="006A7937"/>
    <w:rsid w:val="006A7CEC"/>
    <w:rsid w:val="006B0114"/>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5F1"/>
    <w:rsid w:val="006C3A0D"/>
    <w:rsid w:val="006C4C08"/>
    <w:rsid w:val="006C4E18"/>
    <w:rsid w:val="006C6A00"/>
    <w:rsid w:val="006C7266"/>
    <w:rsid w:val="006D151F"/>
    <w:rsid w:val="006D2006"/>
    <w:rsid w:val="006D2498"/>
    <w:rsid w:val="006D37F4"/>
    <w:rsid w:val="006D38A8"/>
    <w:rsid w:val="006D39BB"/>
    <w:rsid w:val="006D4AF4"/>
    <w:rsid w:val="006D4E63"/>
    <w:rsid w:val="006D4EE1"/>
    <w:rsid w:val="006D5809"/>
    <w:rsid w:val="006D5D68"/>
    <w:rsid w:val="006D5E5D"/>
    <w:rsid w:val="006D5ED1"/>
    <w:rsid w:val="006D6029"/>
    <w:rsid w:val="006D6C2A"/>
    <w:rsid w:val="006D7180"/>
    <w:rsid w:val="006D7E6B"/>
    <w:rsid w:val="006D7F1D"/>
    <w:rsid w:val="006D7F90"/>
    <w:rsid w:val="006E00BB"/>
    <w:rsid w:val="006E02C9"/>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400B"/>
    <w:rsid w:val="006F4893"/>
    <w:rsid w:val="006F4B8B"/>
    <w:rsid w:val="006F52E2"/>
    <w:rsid w:val="006F57AD"/>
    <w:rsid w:val="006F5F9F"/>
    <w:rsid w:val="006F634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5224"/>
    <w:rsid w:val="00705EAA"/>
    <w:rsid w:val="00705F71"/>
    <w:rsid w:val="0070659C"/>
    <w:rsid w:val="00706EF6"/>
    <w:rsid w:val="00707DBF"/>
    <w:rsid w:val="007105F1"/>
    <w:rsid w:val="007107C6"/>
    <w:rsid w:val="0071084F"/>
    <w:rsid w:val="00710A27"/>
    <w:rsid w:val="00710CA6"/>
    <w:rsid w:val="00710D00"/>
    <w:rsid w:val="0071108E"/>
    <w:rsid w:val="00711B64"/>
    <w:rsid w:val="00711BDF"/>
    <w:rsid w:val="007126B5"/>
    <w:rsid w:val="00713EF5"/>
    <w:rsid w:val="00714836"/>
    <w:rsid w:val="00715038"/>
    <w:rsid w:val="007150AF"/>
    <w:rsid w:val="00715B8E"/>
    <w:rsid w:val="00717102"/>
    <w:rsid w:val="007174BD"/>
    <w:rsid w:val="00717991"/>
    <w:rsid w:val="00717A73"/>
    <w:rsid w:val="00720759"/>
    <w:rsid w:val="00720F54"/>
    <w:rsid w:val="007216E3"/>
    <w:rsid w:val="00721D62"/>
    <w:rsid w:val="007229B4"/>
    <w:rsid w:val="00723122"/>
    <w:rsid w:val="007235B1"/>
    <w:rsid w:val="00723B3D"/>
    <w:rsid w:val="00723C19"/>
    <w:rsid w:val="00724181"/>
    <w:rsid w:val="007242A2"/>
    <w:rsid w:val="007242F7"/>
    <w:rsid w:val="00724A70"/>
    <w:rsid w:val="00725B4A"/>
    <w:rsid w:val="00725E5A"/>
    <w:rsid w:val="00726444"/>
    <w:rsid w:val="007276EF"/>
    <w:rsid w:val="007277D1"/>
    <w:rsid w:val="00730556"/>
    <w:rsid w:val="0073123B"/>
    <w:rsid w:val="00731397"/>
    <w:rsid w:val="00731EA4"/>
    <w:rsid w:val="007323B3"/>
    <w:rsid w:val="007323BF"/>
    <w:rsid w:val="00732A26"/>
    <w:rsid w:val="00732C5C"/>
    <w:rsid w:val="00732F90"/>
    <w:rsid w:val="007337BE"/>
    <w:rsid w:val="00733BDD"/>
    <w:rsid w:val="00734DF7"/>
    <w:rsid w:val="00735303"/>
    <w:rsid w:val="007358A9"/>
    <w:rsid w:val="0073592B"/>
    <w:rsid w:val="00736ACA"/>
    <w:rsid w:val="00736ADB"/>
    <w:rsid w:val="00737F53"/>
    <w:rsid w:val="00740650"/>
    <w:rsid w:val="00740DE1"/>
    <w:rsid w:val="007414AC"/>
    <w:rsid w:val="00741588"/>
    <w:rsid w:val="00743523"/>
    <w:rsid w:val="00743D67"/>
    <w:rsid w:val="00743E3C"/>
    <w:rsid w:val="0074408F"/>
    <w:rsid w:val="007444DF"/>
    <w:rsid w:val="00744BE7"/>
    <w:rsid w:val="0074512D"/>
    <w:rsid w:val="007451CA"/>
    <w:rsid w:val="00745239"/>
    <w:rsid w:val="0074557F"/>
    <w:rsid w:val="00746465"/>
    <w:rsid w:val="00746494"/>
    <w:rsid w:val="00746D58"/>
    <w:rsid w:val="00746D7F"/>
    <w:rsid w:val="0074747C"/>
    <w:rsid w:val="00747658"/>
    <w:rsid w:val="007503DD"/>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710"/>
    <w:rsid w:val="0075714E"/>
    <w:rsid w:val="00757257"/>
    <w:rsid w:val="0075754D"/>
    <w:rsid w:val="0075771F"/>
    <w:rsid w:val="00757794"/>
    <w:rsid w:val="0076007A"/>
    <w:rsid w:val="0076011E"/>
    <w:rsid w:val="00760EFA"/>
    <w:rsid w:val="00761075"/>
    <w:rsid w:val="00761326"/>
    <w:rsid w:val="0076189B"/>
    <w:rsid w:val="00761E86"/>
    <w:rsid w:val="007622FB"/>
    <w:rsid w:val="00762AC3"/>
    <w:rsid w:val="00763977"/>
    <w:rsid w:val="00763EF7"/>
    <w:rsid w:val="007642A2"/>
    <w:rsid w:val="007644EF"/>
    <w:rsid w:val="0076587B"/>
    <w:rsid w:val="00765D3B"/>
    <w:rsid w:val="00766113"/>
    <w:rsid w:val="007673A2"/>
    <w:rsid w:val="00767B68"/>
    <w:rsid w:val="00767DB7"/>
    <w:rsid w:val="00770351"/>
    <w:rsid w:val="00770D41"/>
    <w:rsid w:val="00771CE6"/>
    <w:rsid w:val="007720D5"/>
    <w:rsid w:val="0077233B"/>
    <w:rsid w:val="00772798"/>
    <w:rsid w:val="00772925"/>
    <w:rsid w:val="00773589"/>
    <w:rsid w:val="00773607"/>
    <w:rsid w:val="007740C4"/>
    <w:rsid w:val="00774438"/>
    <w:rsid w:val="00774619"/>
    <w:rsid w:val="00774B9F"/>
    <w:rsid w:val="00774E1D"/>
    <w:rsid w:val="007752FA"/>
    <w:rsid w:val="00775310"/>
    <w:rsid w:val="00775371"/>
    <w:rsid w:val="007755C4"/>
    <w:rsid w:val="00775CBD"/>
    <w:rsid w:val="007762F3"/>
    <w:rsid w:val="00776543"/>
    <w:rsid w:val="007765AD"/>
    <w:rsid w:val="0077691E"/>
    <w:rsid w:val="00777110"/>
    <w:rsid w:val="0077741A"/>
    <w:rsid w:val="00781122"/>
    <w:rsid w:val="00781412"/>
    <w:rsid w:val="007816B2"/>
    <w:rsid w:val="00783230"/>
    <w:rsid w:val="00783FA0"/>
    <w:rsid w:val="00784226"/>
    <w:rsid w:val="00784291"/>
    <w:rsid w:val="00784C37"/>
    <w:rsid w:val="00784F95"/>
    <w:rsid w:val="00784FCC"/>
    <w:rsid w:val="007852DB"/>
    <w:rsid w:val="007856EE"/>
    <w:rsid w:val="00785B06"/>
    <w:rsid w:val="00785DC7"/>
    <w:rsid w:val="00786597"/>
    <w:rsid w:val="00787957"/>
    <w:rsid w:val="0079006D"/>
    <w:rsid w:val="00790678"/>
    <w:rsid w:val="00791139"/>
    <w:rsid w:val="007927FD"/>
    <w:rsid w:val="00792EA1"/>
    <w:rsid w:val="00793235"/>
    <w:rsid w:val="007932E8"/>
    <w:rsid w:val="0079390F"/>
    <w:rsid w:val="007944CA"/>
    <w:rsid w:val="00794683"/>
    <w:rsid w:val="00794D6E"/>
    <w:rsid w:val="00795BEF"/>
    <w:rsid w:val="007970BB"/>
    <w:rsid w:val="0079762E"/>
    <w:rsid w:val="00797D85"/>
    <w:rsid w:val="00797E82"/>
    <w:rsid w:val="007A0142"/>
    <w:rsid w:val="007A02B6"/>
    <w:rsid w:val="007A15D0"/>
    <w:rsid w:val="007A2256"/>
    <w:rsid w:val="007A25D2"/>
    <w:rsid w:val="007A31C9"/>
    <w:rsid w:val="007A332D"/>
    <w:rsid w:val="007A3F0B"/>
    <w:rsid w:val="007A47C5"/>
    <w:rsid w:val="007A5274"/>
    <w:rsid w:val="007A556A"/>
    <w:rsid w:val="007A5A28"/>
    <w:rsid w:val="007A64EE"/>
    <w:rsid w:val="007A681E"/>
    <w:rsid w:val="007A7B78"/>
    <w:rsid w:val="007B02F2"/>
    <w:rsid w:val="007B03B3"/>
    <w:rsid w:val="007B065E"/>
    <w:rsid w:val="007B0E70"/>
    <w:rsid w:val="007B11F4"/>
    <w:rsid w:val="007B243C"/>
    <w:rsid w:val="007B2BE2"/>
    <w:rsid w:val="007B326C"/>
    <w:rsid w:val="007B3869"/>
    <w:rsid w:val="007B4944"/>
    <w:rsid w:val="007B536A"/>
    <w:rsid w:val="007B54BB"/>
    <w:rsid w:val="007B5CF4"/>
    <w:rsid w:val="007B61B6"/>
    <w:rsid w:val="007B65DF"/>
    <w:rsid w:val="007B65E7"/>
    <w:rsid w:val="007B68C0"/>
    <w:rsid w:val="007B6A3E"/>
    <w:rsid w:val="007B6B44"/>
    <w:rsid w:val="007B7BBD"/>
    <w:rsid w:val="007B7C23"/>
    <w:rsid w:val="007C0404"/>
    <w:rsid w:val="007C08BF"/>
    <w:rsid w:val="007C1026"/>
    <w:rsid w:val="007C1418"/>
    <w:rsid w:val="007C2300"/>
    <w:rsid w:val="007C2359"/>
    <w:rsid w:val="007C23FA"/>
    <w:rsid w:val="007C2B3E"/>
    <w:rsid w:val="007C2CB4"/>
    <w:rsid w:val="007C2DED"/>
    <w:rsid w:val="007C34A6"/>
    <w:rsid w:val="007C3B15"/>
    <w:rsid w:val="007C4795"/>
    <w:rsid w:val="007C5686"/>
    <w:rsid w:val="007C61EB"/>
    <w:rsid w:val="007C66F5"/>
    <w:rsid w:val="007C75D9"/>
    <w:rsid w:val="007C7AFC"/>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6410"/>
    <w:rsid w:val="007D6C18"/>
    <w:rsid w:val="007D6D47"/>
    <w:rsid w:val="007D6DBF"/>
    <w:rsid w:val="007D725E"/>
    <w:rsid w:val="007D7FE3"/>
    <w:rsid w:val="007E007A"/>
    <w:rsid w:val="007E0127"/>
    <w:rsid w:val="007E05CD"/>
    <w:rsid w:val="007E1CFF"/>
    <w:rsid w:val="007E3090"/>
    <w:rsid w:val="007E387F"/>
    <w:rsid w:val="007E3EA0"/>
    <w:rsid w:val="007E426F"/>
    <w:rsid w:val="007E455B"/>
    <w:rsid w:val="007E46AC"/>
    <w:rsid w:val="007E4ACA"/>
    <w:rsid w:val="007E514C"/>
    <w:rsid w:val="007E573F"/>
    <w:rsid w:val="007E653F"/>
    <w:rsid w:val="007E66C2"/>
    <w:rsid w:val="007E69FE"/>
    <w:rsid w:val="007E6A87"/>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ECA"/>
    <w:rsid w:val="007F531C"/>
    <w:rsid w:val="007F53B9"/>
    <w:rsid w:val="007F5796"/>
    <w:rsid w:val="007F594A"/>
    <w:rsid w:val="007F61BB"/>
    <w:rsid w:val="007F65A3"/>
    <w:rsid w:val="007F6905"/>
    <w:rsid w:val="007F6A01"/>
    <w:rsid w:val="007F738A"/>
    <w:rsid w:val="007F7912"/>
    <w:rsid w:val="008002EC"/>
    <w:rsid w:val="00801447"/>
    <w:rsid w:val="00801745"/>
    <w:rsid w:val="00801BB0"/>
    <w:rsid w:val="00801E3F"/>
    <w:rsid w:val="00802292"/>
    <w:rsid w:val="00802735"/>
    <w:rsid w:val="00802CF8"/>
    <w:rsid w:val="008033D1"/>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C28"/>
    <w:rsid w:val="00811137"/>
    <w:rsid w:val="008113E6"/>
    <w:rsid w:val="008117DA"/>
    <w:rsid w:val="00811E57"/>
    <w:rsid w:val="00812271"/>
    <w:rsid w:val="00812830"/>
    <w:rsid w:val="00812841"/>
    <w:rsid w:val="00812D84"/>
    <w:rsid w:val="00813003"/>
    <w:rsid w:val="0081309F"/>
    <w:rsid w:val="008130F4"/>
    <w:rsid w:val="00813B15"/>
    <w:rsid w:val="00813FF0"/>
    <w:rsid w:val="00814062"/>
    <w:rsid w:val="008148C1"/>
    <w:rsid w:val="00814A83"/>
    <w:rsid w:val="00814A91"/>
    <w:rsid w:val="00814AC2"/>
    <w:rsid w:val="00814F11"/>
    <w:rsid w:val="0081591E"/>
    <w:rsid w:val="00817338"/>
    <w:rsid w:val="0081753D"/>
    <w:rsid w:val="00822273"/>
    <w:rsid w:val="00822C38"/>
    <w:rsid w:val="00822D82"/>
    <w:rsid w:val="00823878"/>
    <w:rsid w:val="0082397A"/>
    <w:rsid w:val="008243C4"/>
    <w:rsid w:val="00824473"/>
    <w:rsid w:val="00824C29"/>
    <w:rsid w:val="0082505E"/>
    <w:rsid w:val="0082544C"/>
    <w:rsid w:val="00825AC1"/>
    <w:rsid w:val="00825F69"/>
    <w:rsid w:val="00826012"/>
    <w:rsid w:val="008260CE"/>
    <w:rsid w:val="008267A0"/>
    <w:rsid w:val="00826E4C"/>
    <w:rsid w:val="00827B91"/>
    <w:rsid w:val="00830191"/>
    <w:rsid w:val="008302B8"/>
    <w:rsid w:val="008319CF"/>
    <w:rsid w:val="00831A97"/>
    <w:rsid w:val="0083331B"/>
    <w:rsid w:val="00834143"/>
    <w:rsid w:val="0083460C"/>
    <w:rsid w:val="00834BF4"/>
    <w:rsid w:val="00835A26"/>
    <w:rsid w:val="00835B65"/>
    <w:rsid w:val="00835CD1"/>
    <w:rsid w:val="008367D7"/>
    <w:rsid w:val="00836BB8"/>
    <w:rsid w:val="00836F64"/>
    <w:rsid w:val="00837A02"/>
    <w:rsid w:val="00837C66"/>
    <w:rsid w:val="00837CB2"/>
    <w:rsid w:val="00840B23"/>
    <w:rsid w:val="008419F6"/>
    <w:rsid w:val="008428AC"/>
    <w:rsid w:val="00842CE7"/>
    <w:rsid w:val="0084316B"/>
    <w:rsid w:val="00843858"/>
    <w:rsid w:val="00843DEC"/>
    <w:rsid w:val="0084449E"/>
    <w:rsid w:val="0084468F"/>
    <w:rsid w:val="008451BA"/>
    <w:rsid w:val="00845450"/>
    <w:rsid w:val="00845BDF"/>
    <w:rsid w:val="008467BB"/>
    <w:rsid w:val="00847083"/>
    <w:rsid w:val="008470F3"/>
    <w:rsid w:val="00847A7E"/>
    <w:rsid w:val="00847AEC"/>
    <w:rsid w:val="00847E75"/>
    <w:rsid w:val="00850B5B"/>
    <w:rsid w:val="00851049"/>
    <w:rsid w:val="0085147D"/>
    <w:rsid w:val="00852006"/>
    <w:rsid w:val="008526AB"/>
    <w:rsid w:val="008526EA"/>
    <w:rsid w:val="00852B18"/>
    <w:rsid w:val="00853740"/>
    <w:rsid w:val="00854245"/>
    <w:rsid w:val="00854AB4"/>
    <w:rsid w:val="00854FFB"/>
    <w:rsid w:val="008551F1"/>
    <w:rsid w:val="00855CC4"/>
    <w:rsid w:val="00855D02"/>
    <w:rsid w:val="00855FC4"/>
    <w:rsid w:val="008560E0"/>
    <w:rsid w:val="00856481"/>
    <w:rsid w:val="00857212"/>
    <w:rsid w:val="00857323"/>
    <w:rsid w:val="00857366"/>
    <w:rsid w:val="0085738A"/>
    <w:rsid w:val="00857474"/>
    <w:rsid w:val="00857BC9"/>
    <w:rsid w:val="00857C25"/>
    <w:rsid w:val="0086167D"/>
    <w:rsid w:val="00861745"/>
    <w:rsid w:val="00861878"/>
    <w:rsid w:val="00861AF9"/>
    <w:rsid w:val="00861F2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EF"/>
    <w:rsid w:val="00874F22"/>
    <w:rsid w:val="00875814"/>
    <w:rsid w:val="00875EC7"/>
    <w:rsid w:val="00875F19"/>
    <w:rsid w:val="00875F8A"/>
    <w:rsid w:val="0087611A"/>
    <w:rsid w:val="00876705"/>
    <w:rsid w:val="00877084"/>
    <w:rsid w:val="00877239"/>
    <w:rsid w:val="008775EA"/>
    <w:rsid w:val="00877B8C"/>
    <w:rsid w:val="0088068C"/>
    <w:rsid w:val="008808EB"/>
    <w:rsid w:val="00881792"/>
    <w:rsid w:val="00881A74"/>
    <w:rsid w:val="00881B3E"/>
    <w:rsid w:val="00882073"/>
    <w:rsid w:val="0088339B"/>
    <w:rsid w:val="0088374D"/>
    <w:rsid w:val="00883767"/>
    <w:rsid w:val="008838AB"/>
    <w:rsid w:val="00883ABD"/>
    <w:rsid w:val="0088441C"/>
    <w:rsid w:val="00885910"/>
    <w:rsid w:val="00886115"/>
    <w:rsid w:val="0088653E"/>
    <w:rsid w:val="00886B64"/>
    <w:rsid w:val="008872FA"/>
    <w:rsid w:val="00890290"/>
    <w:rsid w:val="008902C5"/>
    <w:rsid w:val="008906A0"/>
    <w:rsid w:val="008908D3"/>
    <w:rsid w:val="00890D77"/>
    <w:rsid w:val="008923B2"/>
    <w:rsid w:val="0089359C"/>
    <w:rsid w:val="00893D8A"/>
    <w:rsid w:val="00894394"/>
    <w:rsid w:val="008956D3"/>
    <w:rsid w:val="00895EE3"/>
    <w:rsid w:val="008962A4"/>
    <w:rsid w:val="008964FC"/>
    <w:rsid w:val="00896A15"/>
    <w:rsid w:val="00896BBC"/>
    <w:rsid w:val="00897548"/>
    <w:rsid w:val="008976EE"/>
    <w:rsid w:val="0089773B"/>
    <w:rsid w:val="008A0BAF"/>
    <w:rsid w:val="008A1B8D"/>
    <w:rsid w:val="008A1CDE"/>
    <w:rsid w:val="008A21B3"/>
    <w:rsid w:val="008A21EA"/>
    <w:rsid w:val="008A2996"/>
    <w:rsid w:val="008A2B5B"/>
    <w:rsid w:val="008A3375"/>
    <w:rsid w:val="008A33DA"/>
    <w:rsid w:val="008A4848"/>
    <w:rsid w:val="008A4A71"/>
    <w:rsid w:val="008A57F4"/>
    <w:rsid w:val="008A5DB4"/>
    <w:rsid w:val="008A5F33"/>
    <w:rsid w:val="008A6003"/>
    <w:rsid w:val="008A60F4"/>
    <w:rsid w:val="008A677A"/>
    <w:rsid w:val="008A7773"/>
    <w:rsid w:val="008A7F18"/>
    <w:rsid w:val="008B0668"/>
    <w:rsid w:val="008B17A9"/>
    <w:rsid w:val="008B29F1"/>
    <w:rsid w:val="008B36E0"/>
    <w:rsid w:val="008B38A3"/>
    <w:rsid w:val="008B3CD7"/>
    <w:rsid w:val="008B3CE7"/>
    <w:rsid w:val="008B4CD3"/>
    <w:rsid w:val="008B575C"/>
    <w:rsid w:val="008B59CC"/>
    <w:rsid w:val="008B5B3B"/>
    <w:rsid w:val="008B6613"/>
    <w:rsid w:val="008B776A"/>
    <w:rsid w:val="008C02C2"/>
    <w:rsid w:val="008C0780"/>
    <w:rsid w:val="008C0AC9"/>
    <w:rsid w:val="008C0E72"/>
    <w:rsid w:val="008C1246"/>
    <w:rsid w:val="008C2001"/>
    <w:rsid w:val="008C2696"/>
    <w:rsid w:val="008C2A30"/>
    <w:rsid w:val="008C2A62"/>
    <w:rsid w:val="008C2E9E"/>
    <w:rsid w:val="008C31D9"/>
    <w:rsid w:val="008C32BA"/>
    <w:rsid w:val="008C35CA"/>
    <w:rsid w:val="008C3835"/>
    <w:rsid w:val="008C4F98"/>
    <w:rsid w:val="008C63EE"/>
    <w:rsid w:val="008C66F3"/>
    <w:rsid w:val="008C691A"/>
    <w:rsid w:val="008C708D"/>
    <w:rsid w:val="008D121A"/>
    <w:rsid w:val="008D17E9"/>
    <w:rsid w:val="008D18E3"/>
    <w:rsid w:val="008D37F8"/>
    <w:rsid w:val="008D3FEB"/>
    <w:rsid w:val="008D4320"/>
    <w:rsid w:val="008D4505"/>
    <w:rsid w:val="008D515D"/>
    <w:rsid w:val="008D531B"/>
    <w:rsid w:val="008D5EC5"/>
    <w:rsid w:val="008D6D59"/>
    <w:rsid w:val="008D75CB"/>
    <w:rsid w:val="008D7B2A"/>
    <w:rsid w:val="008D7BFF"/>
    <w:rsid w:val="008D7E16"/>
    <w:rsid w:val="008E0275"/>
    <w:rsid w:val="008E0635"/>
    <w:rsid w:val="008E0AC4"/>
    <w:rsid w:val="008E1147"/>
    <w:rsid w:val="008E1255"/>
    <w:rsid w:val="008E16C3"/>
    <w:rsid w:val="008E17F5"/>
    <w:rsid w:val="008E1978"/>
    <w:rsid w:val="008E1C5D"/>
    <w:rsid w:val="008E2060"/>
    <w:rsid w:val="008E20AE"/>
    <w:rsid w:val="008E20C3"/>
    <w:rsid w:val="008E26B8"/>
    <w:rsid w:val="008E275F"/>
    <w:rsid w:val="008E2A3B"/>
    <w:rsid w:val="008E4379"/>
    <w:rsid w:val="008E4503"/>
    <w:rsid w:val="008E4883"/>
    <w:rsid w:val="008E5493"/>
    <w:rsid w:val="008E6E62"/>
    <w:rsid w:val="008E7B01"/>
    <w:rsid w:val="008E7B12"/>
    <w:rsid w:val="008E7E7A"/>
    <w:rsid w:val="008F0538"/>
    <w:rsid w:val="008F098A"/>
    <w:rsid w:val="008F1B9A"/>
    <w:rsid w:val="008F1D8B"/>
    <w:rsid w:val="008F21C5"/>
    <w:rsid w:val="008F236C"/>
    <w:rsid w:val="008F2EEB"/>
    <w:rsid w:val="008F40A7"/>
    <w:rsid w:val="008F4FA2"/>
    <w:rsid w:val="008F52DF"/>
    <w:rsid w:val="008F5F89"/>
    <w:rsid w:val="008F6970"/>
    <w:rsid w:val="008F6B36"/>
    <w:rsid w:val="008F741B"/>
    <w:rsid w:val="008F798F"/>
    <w:rsid w:val="008F7A61"/>
    <w:rsid w:val="008F7D3D"/>
    <w:rsid w:val="009008F9"/>
    <w:rsid w:val="009016D7"/>
    <w:rsid w:val="00901A0F"/>
    <w:rsid w:val="00901D73"/>
    <w:rsid w:val="00902335"/>
    <w:rsid w:val="00902942"/>
    <w:rsid w:val="00902FDA"/>
    <w:rsid w:val="0090310C"/>
    <w:rsid w:val="009031F5"/>
    <w:rsid w:val="0090348A"/>
    <w:rsid w:val="00903708"/>
    <w:rsid w:val="00903B70"/>
    <w:rsid w:val="0090475E"/>
    <w:rsid w:val="00904A77"/>
    <w:rsid w:val="009057BE"/>
    <w:rsid w:val="00905F5B"/>
    <w:rsid w:val="009061B3"/>
    <w:rsid w:val="00906910"/>
    <w:rsid w:val="009075BC"/>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198E"/>
    <w:rsid w:val="00922BAD"/>
    <w:rsid w:val="009234D8"/>
    <w:rsid w:val="009239E5"/>
    <w:rsid w:val="00924065"/>
    <w:rsid w:val="0092435F"/>
    <w:rsid w:val="00924E28"/>
    <w:rsid w:val="00924E3B"/>
    <w:rsid w:val="009253DE"/>
    <w:rsid w:val="00925FE8"/>
    <w:rsid w:val="009261EA"/>
    <w:rsid w:val="00927D4F"/>
    <w:rsid w:val="00930CEE"/>
    <w:rsid w:val="00930D2A"/>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77E"/>
    <w:rsid w:val="00937C11"/>
    <w:rsid w:val="00937F07"/>
    <w:rsid w:val="009400B5"/>
    <w:rsid w:val="00940102"/>
    <w:rsid w:val="00940393"/>
    <w:rsid w:val="009406EB"/>
    <w:rsid w:val="00940796"/>
    <w:rsid w:val="00940C3A"/>
    <w:rsid w:val="00941F06"/>
    <w:rsid w:val="0094353C"/>
    <w:rsid w:val="0094363D"/>
    <w:rsid w:val="00943892"/>
    <w:rsid w:val="00943EF8"/>
    <w:rsid w:val="00943EF9"/>
    <w:rsid w:val="00944179"/>
    <w:rsid w:val="00944AFD"/>
    <w:rsid w:val="00944F2A"/>
    <w:rsid w:val="0094503D"/>
    <w:rsid w:val="009451D0"/>
    <w:rsid w:val="00945474"/>
    <w:rsid w:val="00945C50"/>
    <w:rsid w:val="00945E67"/>
    <w:rsid w:val="00946632"/>
    <w:rsid w:val="00946E72"/>
    <w:rsid w:val="009471F0"/>
    <w:rsid w:val="00947A6D"/>
    <w:rsid w:val="00947ADB"/>
    <w:rsid w:val="0095019A"/>
    <w:rsid w:val="009503C4"/>
    <w:rsid w:val="0095048C"/>
    <w:rsid w:val="009508EE"/>
    <w:rsid w:val="00950B91"/>
    <w:rsid w:val="00950F7F"/>
    <w:rsid w:val="0095145A"/>
    <w:rsid w:val="00951DF8"/>
    <w:rsid w:val="009526E0"/>
    <w:rsid w:val="00952D79"/>
    <w:rsid w:val="00952DFC"/>
    <w:rsid w:val="0095313B"/>
    <w:rsid w:val="009549B8"/>
    <w:rsid w:val="00954CB0"/>
    <w:rsid w:val="00955984"/>
    <w:rsid w:val="00955A41"/>
    <w:rsid w:val="00955C60"/>
    <w:rsid w:val="00956D99"/>
    <w:rsid w:val="00957150"/>
    <w:rsid w:val="0095797A"/>
    <w:rsid w:val="00957A2D"/>
    <w:rsid w:val="0096033B"/>
    <w:rsid w:val="009606CB"/>
    <w:rsid w:val="00961150"/>
    <w:rsid w:val="00961310"/>
    <w:rsid w:val="00962074"/>
    <w:rsid w:val="009623FF"/>
    <w:rsid w:val="00962859"/>
    <w:rsid w:val="0096342C"/>
    <w:rsid w:val="009648FF"/>
    <w:rsid w:val="009651AF"/>
    <w:rsid w:val="00965971"/>
    <w:rsid w:val="00965AC3"/>
    <w:rsid w:val="00965FDE"/>
    <w:rsid w:val="009663FA"/>
    <w:rsid w:val="00966400"/>
    <w:rsid w:val="00967141"/>
    <w:rsid w:val="00967F40"/>
    <w:rsid w:val="00970C08"/>
    <w:rsid w:val="009719E3"/>
    <w:rsid w:val="009721A9"/>
    <w:rsid w:val="00972455"/>
    <w:rsid w:val="00972B63"/>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7A4"/>
    <w:rsid w:val="00980BE7"/>
    <w:rsid w:val="009811D2"/>
    <w:rsid w:val="009812CE"/>
    <w:rsid w:val="00981A6C"/>
    <w:rsid w:val="00981CD8"/>
    <w:rsid w:val="00982C76"/>
    <w:rsid w:val="00983070"/>
    <w:rsid w:val="00983352"/>
    <w:rsid w:val="00983394"/>
    <w:rsid w:val="0098348D"/>
    <w:rsid w:val="0098348E"/>
    <w:rsid w:val="00984416"/>
    <w:rsid w:val="0098498C"/>
    <w:rsid w:val="00984CAB"/>
    <w:rsid w:val="00984E43"/>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5B5"/>
    <w:rsid w:val="009918E6"/>
    <w:rsid w:val="00991964"/>
    <w:rsid w:val="00991AA5"/>
    <w:rsid w:val="00993762"/>
    <w:rsid w:val="00993B01"/>
    <w:rsid w:val="00994646"/>
    <w:rsid w:val="00994724"/>
    <w:rsid w:val="00995178"/>
    <w:rsid w:val="0099544B"/>
    <w:rsid w:val="009957E7"/>
    <w:rsid w:val="00995BF5"/>
    <w:rsid w:val="00996888"/>
    <w:rsid w:val="00996A68"/>
    <w:rsid w:val="00996AA4"/>
    <w:rsid w:val="009970C6"/>
    <w:rsid w:val="00997780"/>
    <w:rsid w:val="009A037C"/>
    <w:rsid w:val="009A0DA6"/>
    <w:rsid w:val="009A0F0D"/>
    <w:rsid w:val="009A0F42"/>
    <w:rsid w:val="009A114B"/>
    <w:rsid w:val="009A2022"/>
    <w:rsid w:val="009A2C90"/>
    <w:rsid w:val="009A2F50"/>
    <w:rsid w:val="009A2F5C"/>
    <w:rsid w:val="009A3462"/>
    <w:rsid w:val="009A34D7"/>
    <w:rsid w:val="009A3C6D"/>
    <w:rsid w:val="009A4DFC"/>
    <w:rsid w:val="009A4EE8"/>
    <w:rsid w:val="009A59FB"/>
    <w:rsid w:val="009A5E7A"/>
    <w:rsid w:val="009A61CF"/>
    <w:rsid w:val="009A73E4"/>
    <w:rsid w:val="009B0326"/>
    <w:rsid w:val="009B09B0"/>
    <w:rsid w:val="009B0D84"/>
    <w:rsid w:val="009B0FC3"/>
    <w:rsid w:val="009B1EB9"/>
    <w:rsid w:val="009B29F6"/>
    <w:rsid w:val="009B2F30"/>
    <w:rsid w:val="009B3BBA"/>
    <w:rsid w:val="009B3F91"/>
    <w:rsid w:val="009B4447"/>
    <w:rsid w:val="009B5B0E"/>
    <w:rsid w:val="009B6F66"/>
    <w:rsid w:val="009B7D90"/>
    <w:rsid w:val="009B7E6A"/>
    <w:rsid w:val="009C01B1"/>
    <w:rsid w:val="009C025F"/>
    <w:rsid w:val="009C0A77"/>
    <w:rsid w:val="009C2562"/>
    <w:rsid w:val="009C26D7"/>
    <w:rsid w:val="009C290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86"/>
    <w:rsid w:val="009D22E9"/>
    <w:rsid w:val="009D2663"/>
    <w:rsid w:val="009D26E9"/>
    <w:rsid w:val="009D4128"/>
    <w:rsid w:val="009D4304"/>
    <w:rsid w:val="009D46FC"/>
    <w:rsid w:val="009D49EA"/>
    <w:rsid w:val="009D5FCD"/>
    <w:rsid w:val="009D625B"/>
    <w:rsid w:val="009D6A38"/>
    <w:rsid w:val="009D7F82"/>
    <w:rsid w:val="009E0881"/>
    <w:rsid w:val="009E0E73"/>
    <w:rsid w:val="009E1280"/>
    <w:rsid w:val="009E14E3"/>
    <w:rsid w:val="009E19F7"/>
    <w:rsid w:val="009E1A1F"/>
    <w:rsid w:val="009E1BE5"/>
    <w:rsid w:val="009E25C9"/>
    <w:rsid w:val="009E2ED0"/>
    <w:rsid w:val="009E3DC2"/>
    <w:rsid w:val="009E409F"/>
    <w:rsid w:val="009E40FE"/>
    <w:rsid w:val="009E4607"/>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EFC"/>
    <w:rsid w:val="009F7DB1"/>
    <w:rsid w:val="00A00090"/>
    <w:rsid w:val="00A00344"/>
    <w:rsid w:val="00A03203"/>
    <w:rsid w:val="00A033E0"/>
    <w:rsid w:val="00A03A1F"/>
    <w:rsid w:val="00A03CA4"/>
    <w:rsid w:val="00A03F61"/>
    <w:rsid w:val="00A05824"/>
    <w:rsid w:val="00A05F18"/>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A99"/>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B90"/>
    <w:rsid w:val="00A25E32"/>
    <w:rsid w:val="00A265B3"/>
    <w:rsid w:val="00A268D8"/>
    <w:rsid w:val="00A2694D"/>
    <w:rsid w:val="00A2702D"/>
    <w:rsid w:val="00A2724C"/>
    <w:rsid w:val="00A2742B"/>
    <w:rsid w:val="00A276E0"/>
    <w:rsid w:val="00A278AB"/>
    <w:rsid w:val="00A3009A"/>
    <w:rsid w:val="00A30142"/>
    <w:rsid w:val="00A304B6"/>
    <w:rsid w:val="00A30604"/>
    <w:rsid w:val="00A30CCC"/>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6A74"/>
    <w:rsid w:val="00A36B4F"/>
    <w:rsid w:val="00A36C95"/>
    <w:rsid w:val="00A36D72"/>
    <w:rsid w:val="00A36F43"/>
    <w:rsid w:val="00A40BE6"/>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9DF"/>
    <w:rsid w:val="00A4451A"/>
    <w:rsid w:val="00A44A39"/>
    <w:rsid w:val="00A44BCB"/>
    <w:rsid w:val="00A44D0B"/>
    <w:rsid w:val="00A451DB"/>
    <w:rsid w:val="00A455FE"/>
    <w:rsid w:val="00A46218"/>
    <w:rsid w:val="00A46BAB"/>
    <w:rsid w:val="00A46D5F"/>
    <w:rsid w:val="00A46EB2"/>
    <w:rsid w:val="00A501A2"/>
    <w:rsid w:val="00A503D6"/>
    <w:rsid w:val="00A505EB"/>
    <w:rsid w:val="00A506D7"/>
    <w:rsid w:val="00A50FDE"/>
    <w:rsid w:val="00A52504"/>
    <w:rsid w:val="00A52C40"/>
    <w:rsid w:val="00A52DC9"/>
    <w:rsid w:val="00A537C0"/>
    <w:rsid w:val="00A53944"/>
    <w:rsid w:val="00A53FC0"/>
    <w:rsid w:val="00A5427A"/>
    <w:rsid w:val="00A54429"/>
    <w:rsid w:val="00A54722"/>
    <w:rsid w:val="00A5556C"/>
    <w:rsid w:val="00A564C6"/>
    <w:rsid w:val="00A56A12"/>
    <w:rsid w:val="00A57266"/>
    <w:rsid w:val="00A576CA"/>
    <w:rsid w:val="00A57B63"/>
    <w:rsid w:val="00A601BE"/>
    <w:rsid w:val="00A60CDB"/>
    <w:rsid w:val="00A61BFA"/>
    <w:rsid w:val="00A62DAE"/>
    <w:rsid w:val="00A62F66"/>
    <w:rsid w:val="00A63334"/>
    <w:rsid w:val="00A6463E"/>
    <w:rsid w:val="00A64737"/>
    <w:rsid w:val="00A64990"/>
    <w:rsid w:val="00A65957"/>
    <w:rsid w:val="00A65D1E"/>
    <w:rsid w:val="00A65E58"/>
    <w:rsid w:val="00A663F2"/>
    <w:rsid w:val="00A66B86"/>
    <w:rsid w:val="00A66D35"/>
    <w:rsid w:val="00A673F2"/>
    <w:rsid w:val="00A705C9"/>
    <w:rsid w:val="00A705D0"/>
    <w:rsid w:val="00A709BC"/>
    <w:rsid w:val="00A70C37"/>
    <w:rsid w:val="00A71087"/>
    <w:rsid w:val="00A71255"/>
    <w:rsid w:val="00A71A13"/>
    <w:rsid w:val="00A71BDC"/>
    <w:rsid w:val="00A7224F"/>
    <w:rsid w:val="00A7248A"/>
    <w:rsid w:val="00A73063"/>
    <w:rsid w:val="00A733D4"/>
    <w:rsid w:val="00A7364B"/>
    <w:rsid w:val="00A746F4"/>
    <w:rsid w:val="00A749EB"/>
    <w:rsid w:val="00A74F9D"/>
    <w:rsid w:val="00A7591B"/>
    <w:rsid w:val="00A75AA5"/>
    <w:rsid w:val="00A75DF2"/>
    <w:rsid w:val="00A75FCD"/>
    <w:rsid w:val="00A762AB"/>
    <w:rsid w:val="00A76C58"/>
    <w:rsid w:val="00A802A5"/>
    <w:rsid w:val="00A81003"/>
    <w:rsid w:val="00A81757"/>
    <w:rsid w:val="00A823F8"/>
    <w:rsid w:val="00A82EFA"/>
    <w:rsid w:val="00A837E4"/>
    <w:rsid w:val="00A83E57"/>
    <w:rsid w:val="00A84885"/>
    <w:rsid w:val="00A84BA1"/>
    <w:rsid w:val="00A84E95"/>
    <w:rsid w:val="00A84F23"/>
    <w:rsid w:val="00A85135"/>
    <w:rsid w:val="00A85B03"/>
    <w:rsid w:val="00A8660F"/>
    <w:rsid w:val="00A86D21"/>
    <w:rsid w:val="00A87251"/>
    <w:rsid w:val="00A873CE"/>
    <w:rsid w:val="00A9067F"/>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651C"/>
    <w:rsid w:val="00A97012"/>
    <w:rsid w:val="00A97035"/>
    <w:rsid w:val="00A97534"/>
    <w:rsid w:val="00A977D1"/>
    <w:rsid w:val="00A97C43"/>
    <w:rsid w:val="00A97D4B"/>
    <w:rsid w:val="00AA0055"/>
    <w:rsid w:val="00AA0332"/>
    <w:rsid w:val="00AA07C4"/>
    <w:rsid w:val="00AA0A51"/>
    <w:rsid w:val="00AA0EB9"/>
    <w:rsid w:val="00AA0EC6"/>
    <w:rsid w:val="00AA1773"/>
    <w:rsid w:val="00AA188F"/>
    <w:rsid w:val="00AA2183"/>
    <w:rsid w:val="00AA2CD7"/>
    <w:rsid w:val="00AA3050"/>
    <w:rsid w:val="00AA337C"/>
    <w:rsid w:val="00AA4AA0"/>
    <w:rsid w:val="00AA5737"/>
    <w:rsid w:val="00AA5B1E"/>
    <w:rsid w:val="00AA5D73"/>
    <w:rsid w:val="00AA6784"/>
    <w:rsid w:val="00AA6B93"/>
    <w:rsid w:val="00AA6BF4"/>
    <w:rsid w:val="00AA70EF"/>
    <w:rsid w:val="00AA72C4"/>
    <w:rsid w:val="00AA78BC"/>
    <w:rsid w:val="00AB0759"/>
    <w:rsid w:val="00AB080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6C"/>
    <w:rsid w:val="00AB6074"/>
    <w:rsid w:val="00AB6130"/>
    <w:rsid w:val="00AB617D"/>
    <w:rsid w:val="00AB6517"/>
    <w:rsid w:val="00AB6705"/>
    <w:rsid w:val="00AB6724"/>
    <w:rsid w:val="00AB6BB4"/>
    <w:rsid w:val="00AB760C"/>
    <w:rsid w:val="00AC0B35"/>
    <w:rsid w:val="00AC1080"/>
    <w:rsid w:val="00AC11A3"/>
    <w:rsid w:val="00AC13BB"/>
    <w:rsid w:val="00AC1412"/>
    <w:rsid w:val="00AC1D80"/>
    <w:rsid w:val="00AC2721"/>
    <w:rsid w:val="00AC36AD"/>
    <w:rsid w:val="00AC3DBC"/>
    <w:rsid w:val="00AC4835"/>
    <w:rsid w:val="00AC4B54"/>
    <w:rsid w:val="00AC4E5A"/>
    <w:rsid w:val="00AC5053"/>
    <w:rsid w:val="00AC5498"/>
    <w:rsid w:val="00AC557B"/>
    <w:rsid w:val="00AC6317"/>
    <w:rsid w:val="00AC636A"/>
    <w:rsid w:val="00AC6D6F"/>
    <w:rsid w:val="00AC6F88"/>
    <w:rsid w:val="00AC72FB"/>
    <w:rsid w:val="00AD05A9"/>
    <w:rsid w:val="00AD0954"/>
    <w:rsid w:val="00AD0959"/>
    <w:rsid w:val="00AD11CD"/>
    <w:rsid w:val="00AD1FE2"/>
    <w:rsid w:val="00AD259F"/>
    <w:rsid w:val="00AD2823"/>
    <w:rsid w:val="00AD2AB0"/>
    <w:rsid w:val="00AD327A"/>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770"/>
    <w:rsid w:val="00AE368B"/>
    <w:rsid w:val="00AE3732"/>
    <w:rsid w:val="00AE3832"/>
    <w:rsid w:val="00AE3B80"/>
    <w:rsid w:val="00AE4029"/>
    <w:rsid w:val="00AE4851"/>
    <w:rsid w:val="00AE4A89"/>
    <w:rsid w:val="00AE4CB9"/>
    <w:rsid w:val="00AE4F28"/>
    <w:rsid w:val="00AE5436"/>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1C1"/>
    <w:rsid w:val="00AF73C8"/>
    <w:rsid w:val="00AF7509"/>
    <w:rsid w:val="00AF7553"/>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296"/>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D6E"/>
    <w:rsid w:val="00B1708D"/>
    <w:rsid w:val="00B17CB1"/>
    <w:rsid w:val="00B17F9D"/>
    <w:rsid w:val="00B20404"/>
    <w:rsid w:val="00B204BA"/>
    <w:rsid w:val="00B20BE2"/>
    <w:rsid w:val="00B20FEF"/>
    <w:rsid w:val="00B2106C"/>
    <w:rsid w:val="00B21BF8"/>
    <w:rsid w:val="00B23E03"/>
    <w:rsid w:val="00B24164"/>
    <w:rsid w:val="00B241D5"/>
    <w:rsid w:val="00B2583F"/>
    <w:rsid w:val="00B25D8F"/>
    <w:rsid w:val="00B26CD9"/>
    <w:rsid w:val="00B26D20"/>
    <w:rsid w:val="00B27551"/>
    <w:rsid w:val="00B275B6"/>
    <w:rsid w:val="00B27BB5"/>
    <w:rsid w:val="00B30244"/>
    <w:rsid w:val="00B30455"/>
    <w:rsid w:val="00B3063E"/>
    <w:rsid w:val="00B30672"/>
    <w:rsid w:val="00B306B0"/>
    <w:rsid w:val="00B30DDA"/>
    <w:rsid w:val="00B31093"/>
    <w:rsid w:val="00B3183A"/>
    <w:rsid w:val="00B327CF"/>
    <w:rsid w:val="00B33184"/>
    <w:rsid w:val="00B3430D"/>
    <w:rsid w:val="00B354FC"/>
    <w:rsid w:val="00B35746"/>
    <w:rsid w:val="00B366AE"/>
    <w:rsid w:val="00B36791"/>
    <w:rsid w:val="00B36940"/>
    <w:rsid w:val="00B40925"/>
    <w:rsid w:val="00B4098B"/>
    <w:rsid w:val="00B413F3"/>
    <w:rsid w:val="00B42F09"/>
    <w:rsid w:val="00B4308C"/>
    <w:rsid w:val="00B43195"/>
    <w:rsid w:val="00B435AD"/>
    <w:rsid w:val="00B436AE"/>
    <w:rsid w:val="00B43BCE"/>
    <w:rsid w:val="00B43D11"/>
    <w:rsid w:val="00B452B1"/>
    <w:rsid w:val="00B4589B"/>
    <w:rsid w:val="00B45CDA"/>
    <w:rsid w:val="00B45EAC"/>
    <w:rsid w:val="00B46064"/>
    <w:rsid w:val="00B46541"/>
    <w:rsid w:val="00B471AC"/>
    <w:rsid w:val="00B47437"/>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AD2"/>
    <w:rsid w:val="00B53CFA"/>
    <w:rsid w:val="00B53F06"/>
    <w:rsid w:val="00B54255"/>
    <w:rsid w:val="00B5452C"/>
    <w:rsid w:val="00B548C0"/>
    <w:rsid w:val="00B54999"/>
    <w:rsid w:val="00B5529D"/>
    <w:rsid w:val="00B555D4"/>
    <w:rsid w:val="00B55D75"/>
    <w:rsid w:val="00B55E08"/>
    <w:rsid w:val="00B5669B"/>
    <w:rsid w:val="00B56CB2"/>
    <w:rsid w:val="00B57D82"/>
    <w:rsid w:val="00B61C25"/>
    <w:rsid w:val="00B623D0"/>
    <w:rsid w:val="00B6262F"/>
    <w:rsid w:val="00B627E8"/>
    <w:rsid w:val="00B62A2E"/>
    <w:rsid w:val="00B63138"/>
    <w:rsid w:val="00B63414"/>
    <w:rsid w:val="00B6349B"/>
    <w:rsid w:val="00B63794"/>
    <w:rsid w:val="00B650DD"/>
    <w:rsid w:val="00B658C6"/>
    <w:rsid w:val="00B66614"/>
    <w:rsid w:val="00B67070"/>
    <w:rsid w:val="00B70B8E"/>
    <w:rsid w:val="00B70B93"/>
    <w:rsid w:val="00B710AC"/>
    <w:rsid w:val="00B710DA"/>
    <w:rsid w:val="00B71467"/>
    <w:rsid w:val="00B71926"/>
    <w:rsid w:val="00B71F0D"/>
    <w:rsid w:val="00B736BF"/>
    <w:rsid w:val="00B738E7"/>
    <w:rsid w:val="00B73AD1"/>
    <w:rsid w:val="00B73B53"/>
    <w:rsid w:val="00B73CB3"/>
    <w:rsid w:val="00B73DF4"/>
    <w:rsid w:val="00B75042"/>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812"/>
    <w:rsid w:val="00B82A55"/>
    <w:rsid w:val="00B82FBA"/>
    <w:rsid w:val="00B83109"/>
    <w:rsid w:val="00B83BBB"/>
    <w:rsid w:val="00B84085"/>
    <w:rsid w:val="00B84894"/>
    <w:rsid w:val="00B84EBE"/>
    <w:rsid w:val="00B853C2"/>
    <w:rsid w:val="00B867B8"/>
    <w:rsid w:val="00B869F8"/>
    <w:rsid w:val="00B86DF4"/>
    <w:rsid w:val="00B8733E"/>
    <w:rsid w:val="00B877BC"/>
    <w:rsid w:val="00B87D8B"/>
    <w:rsid w:val="00B9039C"/>
    <w:rsid w:val="00B907FC"/>
    <w:rsid w:val="00B9081F"/>
    <w:rsid w:val="00B9089E"/>
    <w:rsid w:val="00B91211"/>
    <w:rsid w:val="00B91DE4"/>
    <w:rsid w:val="00B920FC"/>
    <w:rsid w:val="00B92B56"/>
    <w:rsid w:val="00B92BAD"/>
    <w:rsid w:val="00B93BFF"/>
    <w:rsid w:val="00B94133"/>
    <w:rsid w:val="00B94834"/>
    <w:rsid w:val="00B94BE2"/>
    <w:rsid w:val="00B95849"/>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36DD"/>
    <w:rsid w:val="00BA470F"/>
    <w:rsid w:val="00BA475C"/>
    <w:rsid w:val="00BA5444"/>
    <w:rsid w:val="00BA59E3"/>
    <w:rsid w:val="00BA5C3F"/>
    <w:rsid w:val="00BA6C7B"/>
    <w:rsid w:val="00BA7187"/>
    <w:rsid w:val="00BB0021"/>
    <w:rsid w:val="00BB02C6"/>
    <w:rsid w:val="00BB1755"/>
    <w:rsid w:val="00BB1763"/>
    <w:rsid w:val="00BB1CF6"/>
    <w:rsid w:val="00BB40FE"/>
    <w:rsid w:val="00BB432F"/>
    <w:rsid w:val="00BB639B"/>
    <w:rsid w:val="00BB6F3D"/>
    <w:rsid w:val="00BC1017"/>
    <w:rsid w:val="00BC115B"/>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D03EC"/>
    <w:rsid w:val="00BD05A9"/>
    <w:rsid w:val="00BD06B7"/>
    <w:rsid w:val="00BD0A92"/>
    <w:rsid w:val="00BD0CA2"/>
    <w:rsid w:val="00BD1312"/>
    <w:rsid w:val="00BD2108"/>
    <w:rsid w:val="00BD219B"/>
    <w:rsid w:val="00BD3864"/>
    <w:rsid w:val="00BD40C1"/>
    <w:rsid w:val="00BD42EF"/>
    <w:rsid w:val="00BD45A8"/>
    <w:rsid w:val="00BD470F"/>
    <w:rsid w:val="00BD50DB"/>
    <w:rsid w:val="00BD51CF"/>
    <w:rsid w:val="00BD5D21"/>
    <w:rsid w:val="00BD6CE2"/>
    <w:rsid w:val="00BD70A2"/>
    <w:rsid w:val="00BD77DA"/>
    <w:rsid w:val="00BD7820"/>
    <w:rsid w:val="00BD7FA5"/>
    <w:rsid w:val="00BE144F"/>
    <w:rsid w:val="00BE1B28"/>
    <w:rsid w:val="00BE21B7"/>
    <w:rsid w:val="00BE2E7B"/>
    <w:rsid w:val="00BE304F"/>
    <w:rsid w:val="00BE30E9"/>
    <w:rsid w:val="00BE3199"/>
    <w:rsid w:val="00BE4673"/>
    <w:rsid w:val="00BE4DED"/>
    <w:rsid w:val="00BE542E"/>
    <w:rsid w:val="00BE567F"/>
    <w:rsid w:val="00BE59C2"/>
    <w:rsid w:val="00BE5EBF"/>
    <w:rsid w:val="00BE5EE5"/>
    <w:rsid w:val="00BE5F9D"/>
    <w:rsid w:val="00BE66EC"/>
    <w:rsid w:val="00BE6E4F"/>
    <w:rsid w:val="00BE7B0B"/>
    <w:rsid w:val="00BE7C57"/>
    <w:rsid w:val="00BF01CE"/>
    <w:rsid w:val="00BF0500"/>
    <w:rsid w:val="00BF05F9"/>
    <w:rsid w:val="00BF09E0"/>
    <w:rsid w:val="00BF1512"/>
    <w:rsid w:val="00BF24CA"/>
    <w:rsid w:val="00BF252E"/>
    <w:rsid w:val="00BF270C"/>
    <w:rsid w:val="00BF2991"/>
    <w:rsid w:val="00BF2C50"/>
    <w:rsid w:val="00BF2DAE"/>
    <w:rsid w:val="00BF4198"/>
    <w:rsid w:val="00BF4A82"/>
    <w:rsid w:val="00BF4E6A"/>
    <w:rsid w:val="00BF56D3"/>
    <w:rsid w:val="00BF5B3C"/>
    <w:rsid w:val="00BF6153"/>
    <w:rsid w:val="00BF61F6"/>
    <w:rsid w:val="00BF6CB6"/>
    <w:rsid w:val="00BF7711"/>
    <w:rsid w:val="00C004AC"/>
    <w:rsid w:val="00C01B96"/>
    <w:rsid w:val="00C02CE2"/>
    <w:rsid w:val="00C02ECA"/>
    <w:rsid w:val="00C03247"/>
    <w:rsid w:val="00C04617"/>
    <w:rsid w:val="00C04AA5"/>
    <w:rsid w:val="00C04E05"/>
    <w:rsid w:val="00C0646C"/>
    <w:rsid w:val="00C06F97"/>
    <w:rsid w:val="00C07521"/>
    <w:rsid w:val="00C07682"/>
    <w:rsid w:val="00C10439"/>
    <w:rsid w:val="00C109DD"/>
    <w:rsid w:val="00C116F7"/>
    <w:rsid w:val="00C11B5C"/>
    <w:rsid w:val="00C11FCA"/>
    <w:rsid w:val="00C13C09"/>
    <w:rsid w:val="00C13C1F"/>
    <w:rsid w:val="00C14441"/>
    <w:rsid w:val="00C14A74"/>
    <w:rsid w:val="00C15B8B"/>
    <w:rsid w:val="00C15E7F"/>
    <w:rsid w:val="00C15EAA"/>
    <w:rsid w:val="00C1611E"/>
    <w:rsid w:val="00C16932"/>
    <w:rsid w:val="00C16F6B"/>
    <w:rsid w:val="00C17368"/>
    <w:rsid w:val="00C17443"/>
    <w:rsid w:val="00C174C4"/>
    <w:rsid w:val="00C17C1B"/>
    <w:rsid w:val="00C2023E"/>
    <w:rsid w:val="00C20610"/>
    <w:rsid w:val="00C20927"/>
    <w:rsid w:val="00C21256"/>
    <w:rsid w:val="00C216A5"/>
    <w:rsid w:val="00C21835"/>
    <w:rsid w:val="00C21C86"/>
    <w:rsid w:val="00C223CC"/>
    <w:rsid w:val="00C225DC"/>
    <w:rsid w:val="00C22602"/>
    <w:rsid w:val="00C2294B"/>
    <w:rsid w:val="00C22B2D"/>
    <w:rsid w:val="00C22DFB"/>
    <w:rsid w:val="00C23053"/>
    <w:rsid w:val="00C2324C"/>
    <w:rsid w:val="00C23722"/>
    <w:rsid w:val="00C23C8F"/>
    <w:rsid w:val="00C24470"/>
    <w:rsid w:val="00C248CA"/>
    <w:rsid w:val="00C257E0"/>
    <w:rsid w:val="00C25B7F"/>
    <w:rsid w:val="00C25DFB"/>
    <w:rsid w:val="00C27490"/>
    <w:rsid w:val="00C27B85"/>
    <w:rsid w:val="00C27C11"/>
    <w:rsid w:val="00C300F7"/>
    <w:rsid w:val="00C301DB"/>
    <w:rsid w:val="00C30276"/>
    <w:rsid w:val="00C30591"/>
    <w:rsid w:val="00C3093C"/>
    <w:rsid w:val="00C30F21"/>
    <w:rsid w:val="00C31A00"/>
    <w:rsid w:val="00C31C3D"/>
    <w:rsid w:val="00C32760"/>
    <w:rsid w:val="00C331F9"/>
    <w:rsid w:val="00C338DF"/>
    <w:rsid w:val="00C34AC9"/>
    <w:rsid w:val="00C355BF"/>
    <w:rsid w:val="00C35AFE"/>
    <w:rsid w:val="00C3621C"/>
    <w:rsid w:val="00C366DF"/>
    <w:rsid w:val="00C3677C"/>
    <w:rsid w:val="00C36BC9"/>
    <w:rsid w:val="00C36F37"/>
    <w:rsid w:val="00C37788"/>
    <w:rsid w:val="00C40855"/>
    <w:rsid w:val="00C41C2E"/>
    <w:rsid w:val="00C41D19"/>
    <w:rsid w:val="00C4234D"/>
    <w:rsid w:val="00C423E7"/>
    <w:rsid w:val="00C433B9"/>
    <w:rsid w:val="00C44068"/>
    <w:rsid w:val="00C45744"/>
    <w:rsid w:val="00C4575E"/>
    <w:rsid w:val="00C45C60"/>
    <w:rsid w:val="00C46307"/>
    <w:rsid w:val="00C464C9"/>
    <w:rsid w:val="00C47D42"/>
    <w:rsid w:val="00C47FD5"/>
    <w:rsid w:val="00C50A6E"/>
    <w:rsid w:val="00C50E67"/>
    <w:rsid w:val="00C51A8D"/>
    <w:rsid w:val="00C51D78"/>
    <w:rsid w:val="00C5300D"/>
    <w:rsid w:val="00C5371F"/>
    <w:rsid w:val="00C543CD"/>
    <w:rsid w:val="00C54AA9"/>
    <w:rsid w:val="00C54B45"/>
    <w:rsid w:val="00C54C73"/>
    <w:rsid w:val="00C54DB3"/>
    <w:rsid w:val="00C55475"/>
    <w:rsid w:val="00C55765"/>
    <w:rsid w:val="00C56000"/>
    <w:rsid w:val="00C56090"/>
    <w:rsid w:val="00C578BA"/>
    <w:rsid w:val="00C602F0"/>
    <w:rsid w:val="00C617E4"/>
    <w:rsid w:val="00C618C3"/>
    <w:rsid w:val="00C61BCF"/>
    <w:rsid w:val="00C62691"/>
    <w:rsid w:val="00C62752"/>
    <w:rsid w:val="00C62D16"/>
    <w:rsid w:val="00C6335E"/>
    <w:rsid w:val="00C634A4"/>
    <w:rsid w:val="00C64038"/>
    <w:rsid w:val="00C6426D"/>
    <w:rsid w:val="00C64384"/>
    <w:rsid w:val="00C64AAE"/>
    <w:rsid w:val="00C659A5"/>
    <w:rsid w:val="00C661A2"/>
    <w:rsid w:val="00C662E1"/>
    <w:rsid w:val="00C66774"/>
    <w:rsid w:val="00C66DF6"/>
    <w:rsid w:val="00C675DA"/>
    <w:rsid w:val="00C6796D"/>
    <w:rsid w:val="00C67D4D"/>
    <w:rsid w:val="00C7013E"/>
    <w:rsid w:val="00C70838"/>
    <w:rsid w:val="00C70C32"/>
    <w:rsid w:val="00C70DC2"/>
    <w:rsid w:val="00C7193A"/>
    <w:rsid w:val="00C71BC9"/>
    <w:rsid w:val="00C72BDD"/>
    <w:rsid w:val="00C72D7D"/>
    <w:rsid w:val="00C73C5B"/>
    <w:rsid w:val="00C74138"/>
    <w:rsid w:val="00C7462C"/>
    <w:rsid w:val="00C74B7E"/>
    <w:rsid w:val="00C74CC3"/>
    <w:rsid w:val="00C753F0"/>
    <w:rsid w:val="00C756A9"/>
    <w:rsid w:val="00C75940"/>
    <w:rsid w:val="00C76516"/>
    <w:rsid w:val="00C76791"/>
    <w:rsid w:val="00C77345"/>
    <w:rsid w:val="00C77CF3"/>
    <w:rsid w:val="00C77FA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213"/>
    <w:rsid w:val="00C84C2F"/>
    <w:rsid w:val="00C8562E"/>
    <w:rsid w:val="00C863AC"/>
    <w:rsid w:val="00C869BF"/>
    <w:rsid w:val="00C869DE"/>
    <w:rsid w:val="00C86A7E"/>
    <w:rsid w:val="00C87951"/>
    <w:rsid w:val="00C901DF"/>
    <w:rsid w:val="00C9031F"/>
    <w:rsid w:val="00C90C75"/>
    <w:rsid w:val="00C9168A"/>
    <w:rsid w:val="00C91B5C"/>
    <w:rsid w:val="00C92DC9"/>
    <w:rsid w:val="00C930D2"/>
    <w:rsid w:val="00C93565"/>
    <w:rsid w:val="00C936EE"/>
    <w:rsid w:val="00C93A9A"/>
    <w:rsid w:val="00C95A41"/>
    <w:rsid w:val="00C97084"/>
    <w:rsid w:val="00C97196"/>
    <w:rsid w:val="00C97B01"/>
    <w:rsid w:val="00C97BAB"/>
    <w:rsid w:val="00CA0851"/>
    <w:rsid w:val="00CA0BBC"/>
    <w:rsid w:val="00CA1969"/>
    <w:rsid w:val="00CA209D"/>
    <w:rsid w:val="00CA21E1"/>
    <w:rsid w:val="00CA28F5"/>
    <w:rsid w:val="00CA2A51"/>
    <w:rsid w:val="00CA2B6E"/>
    <w:rsid w:val="00CA2E75"/>
    <w:rsid w:val="00CA357A"/>
    <w:rsid w:val="00CA3D3B"/>
    <w:rsid w:val="00CA44E0"/>
    <w:rsid w:val="00CA4EB3"/>
    <w:rsid w:val="00CA55B2"/>
    <w:rsid w:val="00CA5C27"/>
    <w:rsid w:val="00CA63E5"/>
    <w:rsid w:val="00CA663F"/>
    <w:rsid w:val="00CA6A7D"/>
    <w:rsid w:val="00CA6C19"/>
    <w:rsid w:val="00CA6D2C"/>
    <w:rsid w:val="00CA7895"/>
    <w:rsid w:val="00CA7B98"/>
    <w:rsid w:val="00CA7F55"/>
    <w:rsid w:val="00CB00BB"/>
    <w:rsid w:val="00CB02EC"/>
    <w:rsid w:val="00CB1340"/>
    <w:rsid w:val="00CB2124"/>
    <w:rsid w:val="00CB2A09"/>
    <w:rsid w:val="00CB2EF7"/>
    <w:rsid w:val="00CB48EE"/>
    <w:rsid w:val="00CB4D54"/>
    <w:rsid w:val="00CB699D"/>
    <w:rsid w:val="00CB6AB5"/>
    <w:rsid w:val="00CB73A7"/>
    <w:rsid w:val="00CB766A"/>
    <w:rsid w:val="00CB7D58"/>
    <w:rsid w:val="00CC19B1"/>
    <w:rsid w:val="00CC19C3"/>
    <w:rsid w:val="00CC23AF"/>
    <w:rsid w:val="00CC23B7"/>
    <w:rsid w:val="00CC2C87"/>
    <w:rsid w:val="00CC2EDE"/>
    <w:rsid w:val="00CC3155"/>
    <w:rsid w:val="00CC3288"/>
    <w:rsid w:val="00CC4129"/>
    <w:rsid w:val="00CC445B"/>
    <w:rsid w:val="00CC4535"/>
    <w:rsid w:val="00CC4CEE"/>
    <w:rsid w:val="00CC5E43"/>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F2C"/>
    <w:rsid w:val="00CD405F"/>
    <w:rsid w:val="00CD45CF"/>
    <w:rsid w:val="00CD45D5"/>
    <w:rsid w:val="00CD47B6"/>
    <w:rsid w:val="00CD47FC"/>
    <w:rsid w:val="00CD550B"/>
    <w:rsid w:val="00CD56C7"/>
    <w:rsid w:val="00CD6D39"/>
    <w:rsid w:val="00CD761D"/>
    <w:rsid w:val="00CD7942"/>
    <w:rsid w:val="00CD7B91"/>
    <w:rsid w:val="00CE0210"/>
    <w:rsid w:val="00CE0287"/>
    <w:rsid w:val="00CE0A6F"/>
    <w:rsid w:val="00CE0EB8"/>
    <w:rsid w:val="00CE0F00"/>
    <w:rsid w:val="00CE1605"/>
    <w:rsid w:val="00CE1742"/>
    <w:rsid w:val="00CE2358"/>
    <w:rsid w:val="00CE2AB3"/>
    <w:rsid w:val="00CE2B07"/>
    <w:rsid w:val="00CE35F9"/>
    <w:rsid w:val="00CE36CE"/>
    <w:rsid w:val="00CE3C9F"/>
    <w:rsid w:val="00CE3F8B"/>
    <w:rsid w:val="00CE48D5"/>
    <w:rsid w:val="00CE513F"/>
    <w:rsid w:val="00CE5EC7"/>
    <w:rsid w:val="00CE6386"/>
    <w:rsid w:val="00CE6BB3"/>
    <w:rsid w:val="00CE6D8A"/>
    <w:rsid w:val="00CF0385"/>
    <w:rsid w:val="00CF0D4E"/>
    <w:rsid w:val="00CF0E45"/>
    <w:rsid w:val="00CF0E8D"/>
    <w:rsid w:val="00CF0EB6"/>
    <w:rsid w:val="00CF0FDC"/>
    <w:rsid w:val="00CF15A1"/>
    <w:rsid w:val="00CF1687"/>
    <w:rsid w:val="00CF1866"/>
    <w:rsid w:val="00CF1D8C"/>
    <w:rsid w:val="00CF2167"/>
    <w:rsid w:val="00CF24A3"/>
    <w:rsid w:val="00CF29AD"/>
    <w:rsid w:val="00CF2ACC"/>
    <w:rsid w:val="00CF319D"/>
    <w:rsid w:val="00CF3828"/>
    <w:rsid w:val="00CF38E0"/>
    <w:rsid w:val="00CF4785"/>
    <w:rsid w:val="00CF49C1"/>
    <w:rsid w:val="00CF4A8A"/>
    <w:rsid w:val="00CF4B73"/>
    <w:rsid w:val="00CF5071"/>
    <w:rsid w:val="00CF5187"/>
    <w:rsid w:val="00CF51F2"/>
    <w:rsid w:val="00CF568F"/>
    <w:rsid w:val="00CF59A6"/>
    <w:rsid w:val="00CF6442"/>
    <w:rsid w:val="00CF6C05"/>
    <w:rsid w:val="00CF7C73"/>
    <w:rsid w:val="00CF7EFD"/>
    <w:rsid w:val="00D02142"/>
    <w:rsid w:val="00D021C1"/>
    <w:rsid w:val="00D0235C"/>
    <w:rsid w:val="00D0277A"/>
    <w:rsid w:val="00D030E4"/>
    <w:rsid w:val="00D0343F"/>
    <w:rsid w:val="00D03B9F"/>
    <w:rsid w:val="00D03FEE"/>
    <w:rsid w:val="00D0506C"/>
    <w:rsid w:val="00D05A3B"/>
    <w:rsid w:val="00D05C76"/>
    <w:rsid w:val="00D06465"/>
    <w:rsid w:val="00D06875"/>
    <w:rsid w:val="00D06A05"/>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684"/>
    <w:rsid w:val="00D149E2"/>
    <w:rsid w:val="00D14C20"/>
    <w:rsid w:val="00D14CB1"/>
    <w:rsid w:val="00D159C7"/>
    <w:rsid w:val="00D159EC"/>
    <w:rsid w:val="00D16654"/>
    <w:rsid w:val="00D16727"/>
    <w:rsid w:val="00D16942"/>
    <w:rsid w:val="00D16EF9"/>
    <w:rsid w:val="00D20AF8"/>
    <w:rsid w:val="00D21112"/>
    <w:rsid w:val="00D22045"/>
    <w:rsid w:val="00D22243"/>
    <w:rsid w:val="00D223E3"/>
    <w:rsid w:val="00D22C61"/>
    <w:rsid w:val="00D22C67"/>
    <w:rsid w:val="00D23986"/>
    <w:rsid w:val="00D23E4B"/>
    <w:rsid w:val="00D24079"/>
    <w:rsid w:val="00D2412E"/>
    <w:rsid w:val="00D25122"/>
    <w:rsid w:val="00D2542A"/>
    <w:rsid w:val="00D25A04"/>
    <w:rsid w:val="00D268CF"/>
    <w:rsid w:val="00D26DDB"/>
    <w:rsid w:val="00D270C5"/>
    <w:rsid w:val="00D27291"/>
    <w:rsid w:val="00D27DC6"/>
    <w:rsid w:val="00D27E66"/>
    <w:rsid w:val="00D308D4"/>
    <w:rsid w:val="00D30C9F"/>
    <w:rsid w:val="00D31645"/>
    <w:rsid w:val="00D317AD"/>
    <w:rsid w:val="00D318E2"/>
    <w:rsid w:val="00D31ACA"/>
    <w:rsid w:val="00D31B55"/>
    <w:rsid w:val="00D32FB0"/>
    <w:rsid w:val="00D333E2"/>
    <w:rsid w:val="00D335E7"/>
    <w:rsid w:val="00D33D63"/>
    <w:rsid w:val="00D34E38"/>
    <w:rsid w:val="00D35B85"/>
    <w:rsid w:val="00D35D57"/>
    <w:rsid w:val="00D35DEB"/>
    <w:rsid w:val="00D3623C"/>
    <w:rsid w:val="00D364D6"/>
    <w:rsid w:val="00D36DBB"/>
    <w:rsid w:val="00D37836"/>
    <w:rsid w:val="00D40D3C"/>
    <w:rsid w:val="00D40EE6"/>
    <w:rsid w:val="00D412D3"/>
    <w:rsid w:val="00D4131A"/>
    <w:rsid w:val="00D420BD"/>
    <w:rsid w:val="00D422DD"/>
    <w:rsid w:val="00D42746"/>
    <w:rsid w:val="00D4279D"/>
    <w:rsid w:val="00D43CBB"/>
    <w:rsid w:val="00D44B71"/>
    <w:rsid w:val="00D44E03"/>
    <w:rsid w:val="00D4530C"/>
    <w:rsid w:val="00D4557C"/>
    <w:rsid w:val="00D457EC"/>
    <w:rsid w:val="00D4593D"/>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3A35"/>
    <w:rsid w:val="00D63E6E"/>
    <w:rsid w:val="00D6459A"/>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20E2"/>
    <w:rsid w:val="00D7212F"/>
    <w:rsid w:val="00D721B8"/>
    <w:rsid w:val="00D72386"/>
    <w:rsid w:val="00D72726"/>
    <w:rsid w:val="00D733D5"/>
    <w:rsid w:val="00D73420"/>
    <w:rsid w:val="00D73DA2"/>
    <w:rsid w:val="00D73F78"/>
    <w:rsid w:val="00D74488"/>
    <w:rsid w:val="00D74569"/>
    <w:rsid w:val="00D74FB5"/>
    <w:rsid w:val="00D75001"/>
    <w:rsid w:val="00D7520F"/>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44FC"/>
    <w:rsid w:val="00D84933"/>
    <w:rsid w:val="00D84980"/>
    <w:rsid w:val="00D849F8"/>
    <w:rsid w:val="00D84B40"/>
    <w:rsid w:val="00D8573B"/>
    <w:rsid w:val="00D85D02"/>
    <w:rsid w:val="00D86270"/>
    <w:rsid w:val="00D86ABE"/>
    <w:rsid w:val="00D8725F"/>
    <w:rsid w:val="00D877B3"/>
    <w:rsid w:val="00D87885"/>
    <w:rsid w:val="00D87AB2"/>
    <w:rsid w:val="00D90104"/>
    <w:rsid w:val="00D90618"/>
    <w:rsid w:val="00D9061B"/>
    <w:rsid w:val="00D906DB"/>
    <w:rsid w:val="00D90740"/>
    <w:rsid w:val="00D909F9"/>
    <w:rsid w:val="00D90B21"/>
    <w:rsid w:val="00D90C16"/>
    <w:rsid w:val="00D90EB1"/>
    <w:rsid w:val="00D915BB"/>
    <w:rsid w:val="00D92422"/>
    <w:rsid w:val="00D9276E"/>
    <w:rsid w:val="00D92ABD"/>
    <w:rsid w:val="00D92ABE"/>
    <w:rsid w:val="00D92C98"/>
    <w:rsid w:val="00D93D4E"/>
    <w:rsid w:val="00D93F20"/>
    <w:rsid w:val="00D9419C"/>
    <w:rsid w:val="00D9452F"/>
    <w:rsid w:val="00D949C9"/>
    <w:rsid w:val="00D95146"/>
    <w:rsid w:val="00D9526B"/>
    <w:rsid w:val="00D95582"/>
    <w:rsid w:val="00D95718"/>
    <w:rsid w:val="00D95797"/>
    <w:rsid w:val="00D961EC"/>
    <w:rsid w:val="00D964A8"/>
    <w:rsid w:val="00D96C0C"/>
    <w:rsid w:val="00D97531"/>
    <w:rsid w:val="00D97591"/>
    <w:rsid w:val="00D97A80"/>
    <w:rsid w:val="00D97C02"/>
    <w:rsid w:val="00DA04B7"/>
    <w:rsid w:val="00DA175A"/>
    <w:rsid w:val="00DA1928"/>
    <w:rsid w:val="00DA19C1"/>
    <w:rsid w:val="00DA24E7"/>
    <w:rsid w:val="00DA3079"/>
    <w:rsid w:val="00DA3680"/>
    <w:rsid w:val="00DA391F"/>
    <w:rsid w:val="00DA3DB5"/>
    <w:rsid w:val="00DA3E41"/>
    <w:rsid w:val="00DA3E4F"/>
    <w:rsid w:val="00DA43FE"/>
    <w:rsid w:val="00DA5164"/>
    <w:rsid w:val="00DA52D7"/>
    <w:rsid w:val="00DA5421"/>
    <w:rsid w:val="00DA5A74"/>
    <w:rsid w:val="00DA60DF"/>
    <w:rsid w:val="00DA6DCF"/>
    <w:rsid w:val="00DA6E04"/>
    <w:rsid w:val="00DA703E"/>
    <w:rsid w:val="00DB0820"/>
    <w:rsid w:val="00DB0DE0"/>
    <w:rsid w:val="00DB0EAE"/>
    <w:rsid w:val="00DB11EF"/>
    <w:rsid w:val="00DB1553"/>
    <w:rsid w:val="00DB1F38"/>
    <w:rsid w:val="00DB263E"/>
    <w:rsid w:val="00DB312B"/>
    <w:rsid w:val="00DB3824"/>
    <w:rsid w:val="00DB3C44"/>
    <w:rsid w:val="00DB43BD"/>
    <w:rsid w:val="00DB4A87"/>
    <w:rsid w:val="00DB51D7"/>
    <w:rsid w:val="00DB5262"/>
    <w:rsid w:val="00DB527C"/>
    <w:rsid w:val="00DB554E"/>
    <w:rsid w:val="00DB5598"/>
    <w:rsid w:val="00DB57F9"/>
    <w:rsid w:val="00DB5944"/>
    <w:rsid w:val="00DB6936"/>
    <w:rsid w:val="00DB7539"/>
    <w:rsid w:val="00DC0952"/>
    <w:rsid w:val="00DC1341"/>
    <w:rsid w:val="00DC1457"/>
    <w:rsid w:val="00DC150A"/>
    <w:rsid w:val="00DC1AEB"/>
    <w:rsid w:val="00DC211A"/>
    <w:rsid w:val="00DC215C"/>
    <w:rsid w:val="00DC21B6"/>
    <w:rsid w:val="00DC23C4"/>
    <w:rsid w:val="00DC24D2"/>
    <w:rsid w:val="00DC2B4A"/>
    <w:rsid w:val="00DC2E7E"/>
    <w:rsid w:val="00DC3C83"/>
    <w:rsid w:val="00DC47AC"/>
    <w:rsid w:val="00DC6329"/>
    <w:rsid w:val="00DC71FA"/>
    <w:rsid w:val="00DC7335"/>
    <w:rsid w:val="00DC7BFA"/>
    <w:rsid w:val="00DC7CF6"/>
    <w:rsid w:val="00DD0A10"/>
    <w:rsid w:val="00DD0C94"/>
    <w:rsid w:val="00DD0F4B"/>
    <w:rsid w:val="00DD155B"/>
    <w:rsid w:val="00DD21A9"/>
    <w:rsid w:val="00DD296E"/>
    <w:rsid w:val="00DD33A8"/>
    <w:rsid w:val="00DD3795"/>
    <w:rsid w:val="00DD39ED"/>
    <w:rsid w:val="00DD43FC"/>
    <w:rsid w:val="00DD4D0C"/>
    <w:rsid w:val="00DD539D"/>
    <w:rsid w:val="00DD5B47"/>
    <w:rsid w:val="00DD5E97"/>
    <w:rsid w:val="00DD69A5"/>
    <w:rsid w:val="00DD7BC3"/>
    <w:rsid w:val="00DD7C91"/>
    <w:rsid w:val="00DD7CDB"/>
    <w:rsid w:val="00DE0CCE"/>
    <w:rsid w:val="00DE121F"/>
    <w:rsid w:val="00DE1523"/>
    <w:rsid w:val="00DE171A"/>
    <w:rsid w:val="00DE1F4A"/>
    <w:rsid w:val="00DE29BB"/>
    <w:rsid w:val="00DE2B2D"/>
    <w:rsid w:val="00DE2C59"/>
    <w:rsid w:val="00DE36C0"/>
    <w:rsid w:val="00DE4D47"/>
    <w:rsid w:val="00DE51AE"/>
    <w:rsid w:val="00DE66AE"/>
    <w:rsid w:val="00DE6B8F"/>
    <w:rsid w:val="00DE6F51"/>
    <w:rsid w:val="00DE6FF9"/>
    <w:rsid w:val="00DF064E"/>
    <w:rsid w:val="00DF0F78"/>
    <w:rsid w:val="00DF1145"/>
    <w:rsid w:val="00DF1A6D"/>
    <w:rsid w:val="00DF1C23"/>
    <w:rsid w:val="00DF242B"/>
    <w:rsid w:val="00DF3DC3"/>
    <w:rsid w:val="00DF3FA7"/>
    <w:rsid w:val="00DF494F"/>
    <w:rsid w:val="00DF4F62"/>
    <w:rsid w:val="00DF560A"/>
    <w:rsid w:val="00DF598D"/>
    <w:rsid w:val="00DF6119"/>
    <w:rsid w:val="00DF63FC"/>
    <w:rsid w:val="00DF65CB"/>
    <w:rsid w:val="00DF6D0E"/>
    <w:rsid w:val="00DF7FD0"/>
    <w:rsid w:val="00E0038E"/>
    <w:rsid w:val="00E00A66"/>
    <w:rsid w:val="00E00F13"/>
    <w:rsid w:val="00E0147F"/>
    <w:rsid w:val="00E0188A"/>
    <w:rsid w:val="00E02CC3"/>
    <w:rsid w:val="00E02FEF"/>
    <w:rsid w:val="00E0332C"/>
    <w:rsid w:val="00E03A39"/>
    <w:rsid w:val="00E03D3A"/>
    <w:rsid w:val="00E03DBA"/>
    <w:rsid w:val="00E042E5"/>
    <w:rsid w:val="00E0445B"/>
    <w:rsid w:val="00E045EE"/>
    <w:rsid w:val="00E05022"/>
    <w:rsid w:val="00E0540D"/>
    <w:rsid w:val="00E05C91"/>
    <w:rsid w:val="00E061AA"/>
    <w:rsid w:val="00E0672E"/>
    <w:rsid w:val="00E06D8E"/>
    <w:rsid w:val="00E1008F"/>
    <w:rsid w:val="00E1026C"/>
    <w:rsid w:val="00E10DE9"/>
    <w:rsid w:val="00E10EFF"/>
    <w:rsid w:val="00E10F54"/>
    <w:rsid w:val="00E11070"/>
    <w:rsid w:val="00E1109D"/>
    <w:rsid w:val="00E110D2"/>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51"/>
    <w:rsid w:val="00E17FDB"/>
    <w:rsid w:val="00E201DA"/>
    <w:rsid w:val="00E20981"/>
    <w:rsid w:val="00E20C52"/>
    <w:rsid w:val="00E21122"/>
    <w:rsid w:val="00E21311"/>
    <w:rsid w:val="00E21BB8"/>
    <w:rsid w:val="00E230AE"/>
    <w:rsid w:val="00E23574"/>
    <w:rsid w:val="00E2379D"/>
    <w:rsid w:val="00E239E4"/>
    <w:rsid w:val="00E23DF0"/>
    <w:rsid w:val="00E24B75"/>
    <w:rsid w:val="00E250AE"/>
    <w:rsid w:val="00E25408"/>
    <w:rsid w:val="00E25752"/>
    <w:rsid w:val="00E258A2"/>
    <w:rsid w:val="00E26014"/>
    <w:rsid w:val="00E260E3"/>
    <w:rsid w:val="00E2728A"/>
    <w:rsid w:val="00E30081"/>
    <w:rsid w:val="00E305A5"/>
    <w:rsid w:val="00E30F7F"/>
    <w:rsid w:val="00E318F3"/>
    <w:rsid w:val="00E322E7"/>
    <w:rsid w:val="00E32AC4"/>
    <w:rsid w:val="00E33225"/>
    <w:rsid w:val="00E33BAF"/>
    <w:rsid w:val="00E33CCD"/>
    <w:rsid w:val="00E3413E"/>
    <w:rsid w:val="00E34223"/>
    <w:rsid w:val="00E3450D"/>
    <w:rsid w:val="00E3457C"/>
    <w:rsid w:val="00E34848"/>
    <w:rsid w:val="00E34BBB"/>
    <w:rsid w:val="00E3591A"/>
    <w:rsid w:val="00E35D28"/>
    <w:rsid w:val="00E35E93"/>
    <w:rsid w:val="00E3643C"/>
    <w:rsid w:val="00E365AD"/>
    <w:rsid w:val="00E368BA"/>
    <w:rsid w:val="00E36BAA"/>
    <w:rsid w:val="00E37FC5"/>
    <w:rsid w:val="00E401FD"/>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824"/>
    <w:rsid w:val="00E670F9"/>
    <w:rsid w:val="00E67104"/>
    <w:rsid w:val="00E71D3C"/>
    <w:rsid w:val="00E71DD7"/>
    <w:rsid w:val="00E7393C"/>
    <w:rsid w:val="00E73F13"/>
    <w:rsid w:val="00E74299"/>
    <w:rsid w:val="00E7432B"/>
    <w:rsid w:val="00E74337"/>
    <w:rsid w:val="00E74D95"/>
    <w:rsid w:val="00E75321"/>
    <w:rsid w:val="00E76EAC"/>
    <w:rsid w:val="00E778F9"/>
    <w:rsid w:val="00E77A64"/>
    <w:rsid w:val="00E80000"/>
    <w:rsid w:val="00E80E92"/>
    <w:rsid w:val="00E814F7"/>
    <w:rsid w:val="00E814FC"/>
    <w:rsid w:val="00E818D1"/>
    <w:rsid w:val="00E819C3"/>
    <w:rsid w:val="00E81C8D"/>
    <w:rsid w:val="00E820A1"/>
    <w:rsid w:val="00E825C8"/>
    <w:rsid w:val="00E82E15"/>
    <w:rsid w:val="00E8334C"/>
    <w:rsid w:val="00E835EB"/>
    <w:rsid w:val="00E83928"/>
    <w:rsid w:val="00E83A92"/>
    <w:rsid w:val="00E83EAB"/>
    <w:rsid w:val="00E84559"/>
    <w:rsid w:val="00E848F2"/>
    <w:rsid w:val="00E84AF9"/>
    <w:rsid w:val="00E84D8F"/>
    <w:rsid w:val="00E85479"/>
    <w:rsid w:val="00E85496"/>
    <w:rsid w:val="00E85B39"/>
    <w:rsid w:val="00E86876"/>
    <w:rsid w:val="00E86BFA"/>
    <w:rsid w:val="00E874DF"/>
    <w:rsid w:val="00E877B3"/>
    <w:rsid w:val="00E87EA7"/>
    <w:rsid w:val="00E90445"/>
    <w:rsid w:val="00E90544"/>
    <w:rsid w:val="00E905A3"/>
    <w:rsid w:val="00E905D1"/>
    <w:rsid w:val="00E909F2"/>
    <w:rsid w:val="00E90F7C"/>
    <w:rsid w:val="00E914D8"/>
    <w:rsid w:val="00E916EE"/>
    <w:rsid w:val="00E918BD"/>
    <w:rsid w:val="00E91907"/>
    <w:rsid w:val="00E91AEF"/>
    <w:rsid w:val="00E92434"/>
    <w:rsid w:val="00E9271C"/>
    <w:rsid w:val="00E92DC8"/>
    <w:rsid w:val="00E930A8"/>
    <w:rsid w:val="00E9329B"/>
    <w:rsid w:val="00E938FE"/>
    <w:rsid w:val="00E93A10"/>
    <w:rsid w:val="00E93D6B"/>
    <w:rsid w:val="00E94C7C"/>
    <w:rsid w:val="00E94FF0"/>
    <w:rsid w:val="00E966D6"/>
    <w:rsid w:val="00E975E7"/>
    <w:rsid w:val="00EA08E0"/>
    <w:rsid w:val="00EA12C0"/>
    <w:rsid w:val="00EA1D64"/>
    <w:rsid w:val="00EA21F3"/>
    <w:rsid w:val="00EA2B02"/>
    <w:rsid w:val="00EA2F7E"/>
    <w:rsid w:val="00EA3187"/>
    <w:rsid w:val="00EA3718"/>
    <w:rsid w:val="00EA3BCD"/>
    <w:rsid w:val="00EA3C79"/>
    <w:rsid w:val="00EA3ECC"/>
    <w:rsid w:val="00EA4249"/>
    <w:rsid w:val="00EA464A"/>
    <w:rsid w:val="00EA4C4E"/>
    <w:rsid w:val="00EA5220"/>
    <w:rsid w:val="00EA569B"/>
    <w:rsid w:val="00EA59AA"/>
    <w:rsid w:val="00EA5B38"/>
    <w:rsid w:val="00EA62B8"/>
    <w:rsid w:val="00EA6438"/>
    <w:rsid w:val="00EA67D2"/>
    <w:rsid w:val="00EA68EA"/>
    <w:rsid w:val="00EA6CE9"/>
    <w:rsid w:val="00EA6D03"/>
    <w:rsid w:val="00EA6EA9"/>
    <w:rsid w:val="00EA7036"/>
    <w:rsid w:val="00EA7DB7"/>
    <w:rsid w:val="00EB0123"/>
    <w:rsid w:val="00EB01E5"/>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63"/>
    <w:rsid w:val="00EB7D8B"/>
    <w:rsid w:val="00EC06DA"/>
    <w:rsid w:val="00EC0D5D"/>
    <w:rsid w:val="00EC1410"/>
    <w:rsid w:val="00EC26E1"/>
    <w:rsid w:val="00EC3F6A"/>
    <w:rsid w:val="00EC4457"/>
    <w:rsid w:val="00EC503E"/>
    <w:rsid w:val="00EC550E"/>
    <w:rsid w:val="00EC570D"/>
    <w:rsid w:val="00EC5CFD"/>
    <w:rsid w:val="00EC626D"/>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F2A"/>
    <w:rsid w:val="00ED2FD0"/>
    <w:rsid w:val="00ED3092"/>
    <w:rsid w:val="00ED3D65"/>
    <w:rsid w:val="00ED3E89"/>
    <w:rsid w:val="00ED4A48"/>
    <w:rsid w:val="00ED502F"/>
    <w:rsid w:val="00ED585D"/>
    <w:rsid w:val="00ED5919"/>
    <w:rsid w:val="00ED6198"/>
    <w:rsid w:val="00ED65B0"/>
    <w:rsid w:val="00ED66B9"/>
    <w:rsid w:val="00ED6C57"/>
    <w:rsid w:val="00ED7965"/>
    <w:rsid w:val="00ED79F3"/>
    <w:rsid w:val="00EE00CD"/>
    <w:rsid w:val="00EE01D6"/>
    <w:rsid w:val="00EE0391"/>
    <w:rsid w:val="00EE08D2"/>
    <w:rsid w:val="00EE0ED1"/>
    <w:rsid w:val="00EE15B6"/>
    <w:rsid w:val="00EE1C3D"/>
    <w:rsid w:val="00EE231C"/>
    <w:rsid w:val="00EE2407"/>
    <w:rsid w:val="00EE2EDB"/>
    <w:rsid w:val="00EE3292"/>
    <w:rsid w:val="00EE38CD"/>
    <w:rsid w:val="00EE3968"/>
    <w:rsid w:val="00EE3988"/>
    <w:rsid w:val="00EE45B7"/>
    <w:rsid w:val="00EE4A66"/>
    <w:rsid w:val="00EE4B66"/>
    <w:rsid w:val="00EE4D2B"/>
    <w:rsid w:val="00EE5B58"/>
    <w:rsid w:val="00EE638F"/>
    <w:rsid w:val="00EE6B33"/>
    <w:rsid w:val="00EE6BE2"/>
    <w:rsid w:val="00EE6E35"/>
    <w:rsid w:val="00EE7233"/>
    <w:rsid w:val="00EE7A72"/>
    <w:rsid w:val="00EF0A39"/>
    <w:rsid w:val="00EF101C"/>
    <w:rsid w:val="00EF13E8"/>
    <w:rsid w:val="00EF1416"/>
    <w:rsid w:val="00EF159D"/>
    <w:rsid w:val="00EF169A"/>
    <w:rsid w:val="00EF1A1B"/>
    <w:rsid w:val="00EF1DE4"/>
    <w:rsid w:val="00EF1EA8"/>
    <w:rsid w:val="00EF21C1"/>
    <w:rsid w:val="00EF24D6"/>
    <w:rsid w:val="00EF2874"/>
    <w:rsid w:val="00EF3189"/>
    <w:rsid w:val="00EF3237"/>
    <w:rsid w:val="00EF337C"/>
    <w:rsid w:val="00EF3FAA"/>
    <w:rsid w:val="00EF4512"/>
    <w:rsid w:val="00EF52B8"/>
    <w:rsid w:val="00EF5D0E"/>
    <w:rsid w:val="00EF71CC"/>
    <w:rsid w:val="00EF725F"/>
    <w:rsid w:val="00F00091"/>
    <w:rsid w:val="00F01279"/>
    <w:rsid w:val="00F013C7"/>
    <w:rsid w:val="00F017D0"/>
    <w:rsid w:val="00F01DB0"/>
    <w:rsid w:val="00F023B8"/>
    <w:rsid w:val="00F024BF"/>
    <w:rsid w:val="00F02C32"/>
    <w:rsid w:val="00F02FAC"/>
    <w:rsid w:val="00F032E7"/>
    <w:rsid w:val="00F03546"/>
    <w:rsid w:val="00F03FDE"/>
    <w:rsid w:val="00F042D5"/>
    <w:rsid w:val="00F0503E"/>
    <w:rsid w:val="00F056CB"/>
    <w:rsid w:val="00F05872"/>
    <w:rsid w:val="00F05F1A"/>
    <w:rsid w:val="00F067BF"/>
    <w:rsid w:val="00F06DFB"/>
    <w:rsid w:val="00F07982"/>
    <w:rsid w:val="00F1033F"/>
    <w:rsid w:val="00F10388"/>
    <w:rsid w:val="00F11D3C"/>
    <w:rsid w:val="00F122FE"/>
    <w:rsid w:val="00F12546"/>
    <w:rsid w:val="00F1269B"/>
    <w:rsid w:val="00F12888"/>
    <w:rsid w:val="00F133DC"/>
    <w:rsid w:val="00F14B28"/>
    <w:rsid w:val="00F15446"/>
    <w:rsid w:val="00F15493"/>
    <w:rsid w:val="00F16FD9"/>
    <w:rsid w:val="00F17050"/>
    <w:rsid w:val="00F176D8"/>
    <w:rsid w:val="00F17A61"/>
    <w:rsid w:val="00F17EB0"/>
    <w:rsid w:val="00F20047"/>
    <w:rsid w:val="00F213F8"/>
    <w:rsid w:val="00F21566"/>
    <w:rsid w:val="00F21C68"/>
    <w:rsid w:val="00F22313"/>
    <w:rsid w:val="00F225C1"/>
    <w:rsid w:val="00F22600"/>
    <w:rsid w:val="00F2354B"/>
    <w:rsid w:val="00F23743"/>
    <w:rsid w:val="00F23882"/>
    <w:rsid w:val="00F245DB"/>
    <w:rsid w:val="00F24C29"/>
    <w:rsid w:val="00F24D27"/>
    <w:rsid w:val="00F25185"/>
    <w:rsid w:val="00F25417"/>
    <w:rsid w:val="00F25586"/>
    <w:rsid w:val="00F2572B"/>
    <w:rsid w:val="00F25737"/>
    <w:rsid w:val="00F25D18"/>
    <w:rsid w:val="00F25E86"/>
    <w:rsid w:val="00F2609B"/>
    <w:rsid w:val="00F26122"/>
    <w:rsid w:val="00F265B5"/>
    <w:rsid w:val="00F265DF"/>
    <w:rsid w:val="00F26A1F"/>
    <w:rsid w:val="00F27201"/>
    <w:rsid w:val="00F27757"/>
    <w:rsid w:val="00F27B42"/>
    <w:rsid w:val="00F27DF0"/>
    <w:rsid w:val="00F30221"/>
    <w:rsid w:val="00F305F5"/>
    <w:rsid w:val="00F30FBD"/>
    <w:rsid w:val="00F31089"/>
    <w:rsid w:val="00F3215B"/>
    <w:rsid w:val="00F32426"/>
    <w:rsid w:val="00F32A4A"/>
    <w:rsid w:val="00F32AB3"/>
    <w:rsid w:val="00F32D24"/>
    <w:rsid w:val="00F32F47"/>
    <w:rsid w:val="00F32FF8"/>
    <w:rsid w:val="00F33D26"/>
    <w:rsid w:val="00F34544"/>
    <w:rsid w:val="00F34551"/>
    <w:rsid w:val="00F3475D"/>
    <w:rsid w:val="00F347D3"/>
    <w:rsid w:val="00F34A5B"/>
    <w:rsid w:val="00F34E95"/>
    <w:rsid w:val="00F34F23"/>
    <w:rsid w:val="00F354AD"/>
    <w:rsid w:val="00F35D43"/>
    <w:rsid w:val="00F36A84"/>
    <w:rsid w:val="00F37F4F"/>
    <w:rsid w:val="00F401A7"/>
    <w:rsid w:val="00F40563"/>
    <w:rsid w:val="00F409A7"/>
    <w:rsid w:val="00F40A4A"/>
    <w:rsid w:val="00F40C32"/>
    <w:rsid w:val="00F41052"/>
    <w:rsid w:val="00F41864"/>
    <w:rsid w:val="00F41CFA"/>
    <w:rsid w:val="00F4386A"/>
    <w:rsid w:val="00F43913"/>
    <w:rsid w:val="00F43FBF"/>
    <w:rsid w:val="00F447F4"/>
    <w:rsid w:val="00F44BCE"/>
    <w:rsid w:val="00F44DDF"/>
    <w:rsid w:val="00F44E01"/>
    <w:rsid w:val="00F4541F"/>
    <w:rsid w:val="00F45425"/>
    <w:rsid w:val="00F4613D"/>
    <w:rsid w:val="00F462A5"/>
    <w:rsid w:val="00F46E8D"/>
    <w:rsid w:val="00F46ECA"/>
    <w:rsid w:val="00F46F9F"/>
    <w:rsid w:val="00F471DE"/>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F40"/>
    <w:rsid w:val="00F5560E"/>
    <w:rsid w:val="00F55B78"/>
    <w:rsid w:val="00F57289"/>
    <w:rsid w:val="00F576FD"/>
    <w:rsid w:val="00F60BDD"/>
    <w:rsid w:val="00F61806"/>
    <w:rsid w:val="00F618BE"/>
    <w:rsid w:val="00F62804"/>
    <w:rsid w:val="00F63B1B"/>
    <w:rsid w:val="00F64172"/>
    <w:rsid w:val="00F64BD3"/>
    <w:rsid w:val="00F6520B"/>
    <w:rsid w:val="00F654A0"/>
    <w:rsid w:val="00F65DE0"/>
    <w:rsid w:val="00F66CE5"/>
    <w:rsid w:val="00F66FF8"/>
    <w:rsid w:val="00F6710E"/>
    <w:rsid w:val="00F701EC"/>
    <w:rsid w:val="00F70200"/>
    <w:rsid w:val="00F7046D"/>
    <w:rsid w:val="00F705D1"/>
    <w:rsid w:val="00F713A5"/>
    <w:rsid w:val="00F71D7E"/>
    <w:rsid w:val="00F71EF0"/>
    <w:rsid w:val="00F720BE"/>
    <w:rsid w:val="00F72872"/>
    <w:rsid w:val="00F72C20"/>
    <w:rsid w:val="00F72F67"/>
    <w:rsid w:val="00F73806"/>
    <w:rsid w:val="00F74168"/>
    <w:rsid w:val="00F7467C"/>
    <w:rsid w:val="00F74B5D"/>
    <w:rsid w:val="00F75209"/>
    <w:rsid w:val="00F75C33"/>
    <w:rsid w:val="00F76094"/>
    <w:rsid w:val="00F76D1B"/>
    <w:rsid w:val="00F76DA6"/>
    <w:rsid w:val="00F76F6A"/>
    <w:rsid w:val="00F803A7"/>
    <w:rsid w:val="00F813BD"/>
    <w:rsid w:val="00F818CA"/>
    <w:rsid w:val="00F81D30"/>
    <w:rsid w:val="00F821B5"/>
    <w:rsid w:val="00F8233A"/>
    <w:rsid w:val="00F82483"/>
    <w:rsid w:val="00F824E2"/>
    <w:rsid w:val="00F82B62"/>
    <w:rsid w:val="00F82CC5"/>
    <w:rsid w:val="00F832B2"/>
    <w:rsid w:val="00F833A8"/>
    <w:rsid w:val="00F83641"/>
    <w:rsid w:val="00F845B8"/>
    <w:rsid w:val="00F84DA3"/>
    <w:rsid w:val="00F85506"/>
    <w:rsid w:val="00F8558C"/>
    <w:rsid w:val="00F85DAA"/>
    <w:rsid w:val="00F86245"/>
    <w:rsid w:val="00F86AB9"/>
    <w:rsid w:val="00F87287"/>
    <w:rsid w:val="00F87603"/>
    <w:rsid w:val="00F87B05"/>
    <w:rsid w:val="00F87B42"/>
    <w:rsid w:val="00F90277"/>
    <w:rsid w:val="00F902AC"/>
    <w:rsid w:val="00F906A8"/>
    <w:rsid w:val="00F90A91"/>
    <w:rsid w:val="00F91C56"/>
    <w:rsid w:val="00F91EBB"/>
    <w:rsid w:val="00F91FF0"/>
    <w:rsid w:val="00F91FF5"/>
    <w:rsid w:val="00F9230E"/>
    <w:rsid w:val="00F9300D"/>
    <w:rsid w:val="00F937CC"/>
    <w:rsid w:val="00F93916"/>
    <w:rsid w:val="00F93AB2"/>
    <w:rsid w:val="00F93ADE"/>
    <w:rsid w:val="00F93B95"/>
    <w:rsid w:val="00F9439C"/>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2D4"/>
    <w:rsid w:val="00FA5866"/>
    <w:rsid w:val="00FA6C09"/>
    <w:rsid w:val="00FA71F9"/>
    <w:rsid w:val="00FA7394"/>
    <w:rsid w:val="00FA797F"/>
    <w:rsid w:val="00FB0117"/>
    <w:rsid w:val="00FB0619"/>
    <w:rsid w:val="00FB0B1E"/>
    <w:rsid w:val="00FB0CB5"/>
    <w:rsid w:val="00FB0ED4"/>
    <w:rsid w:val="00FB125E"/>
    <w:rsid w:val="00FB1727"/>
    <w:rsid w:val="00FB20CD"/>
    <w:rsid w:val="00FB2417"/>
    <w:rsid w:val="00FB2522"/>
    <w:rsid w:val="00FB25E5"/>
    <w:rsid w:val="00FB2A5F"/>
    <w:rsid w:val="00FB2C0E"/>
    <w:rsid w:val="00FB3515"/>
    <w:rsid w:val="00FB4741"/>
    <w:rsid w:val="00FB4863"/>
    <w:rsid w:val="00FB4C6D"/>
    <w:rsid w:val="00FB594C"/>
    <w:rsid w:val="00FB6111"/>
    <w:rsid w:val="00FB6199"/>
    <w:rsid w:val="00FB647F"/>
    <w:rsid w:val="00FB7074"/>
    <w:rsid w:val="00FB77A4"/>
    <w:rsid w:val="00FB7BCE"/>
    <w:rsid w:val="00FB7BFC"/>
    <w:rsid w:val="00FC03AE"/>
    <w:rsid w:val="00FC04AE"/>
    <w:rsid w:val="00FC0C10"/>
    <w:rsid w:val="00FC1537"/>
    <w:rsid w:val="00FC33E0"/>
    <w:rsid w:val="00FC3403"/>
    <w:rsid w:val="00FC3A85"/>
    <w:rsid w:val="00FC3B47"/>
    <w:rsid w:val="00FC3D82"/>
    <w:rsid w:val="00FC41A7"/>
    <w:rsid w:val="00FC4918"/>
    <w:rsid w:val="00FC4CBA"/>
    <w:rsid w:val="00FC53E7"/>
    <w:rsid w:val="00FC6007"/>
    <w:rsid w:val="00FC6BBD"/>
    <w:rsid w:val="00FC6CAE"/>
    <w:rsid w:val="00FC76F5"/>
    <w:rsid w:val="00FC77B6"/>
    <w:rsid w:val="00FC7A49"/>
    <w:rsid w:val="00FC7AE9"/>
    <w:rsid w:val="00FD01B3"/>
    <w:rsid w:val="00FD116A"/>
    <w:rsid w:val="00FD149B"/>
    <w:rsid w:val="00FD183D"/>
    <w:rsid w:val="00FD19EF"/>
    <w:rsid w:val="00FD26D8"/>
    <w:rsid w:val="00FD39A9"/>
    <w:rsid w:val="00FD3FCC"/>
    <w:rsid w:val="00FD4976"/>
    <w:rsid w:val="00FD4B40"/>
    <w:rsid w:val="00FD4CAF"/>
    <w:rsid w:val="00FD5085"/>
    <w:rsid w:val="00FD5137"/>
    <w:rsid w:val="00FD523D"/>
    <w:rsid w:val="00FD5DF9"/>
    <w:rsid w:val="00FD6F02"/>
    <w:rsid w:val="00FD6F88"/>
    <w:rsid w:val="00FD6FF1"/>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990"/>
    <w:rsid w:val="00FE4FD5"/>
    <w:rsid w:val="00FE6246"/>
    <w:rsid w:val="00FE6310"/>
    <w:rsid w:val="00FE6DFD"/>
    <w:rsid w:val="00FE7279"/>
    <w:rsid w:val="00FE74DB"/>
    <w:rsid w:val="00FE7D04"/>
    <w:rsid w:val="00FF078B"/>
    <w:rsid w:val="00FF13AF"/>
    <w:rsid w:val="00FF1CE3"/>
    <w:rsid w:val="00FF2242"/>
    <w:rsid w:val="00FF297A"/>
    <w:rsid w:val="00FF2EBC"/>
    <w:rsid w:val="00FF2F75"/>
    <w:rsid w:val="00FF3780"/>
    <w:rsid w:val="00FF3997"/>
    <w:rsid w:val="00FF49CD"/>
    <w:rsid w:val="00FF52B1"/>
    <w:rsid w:val="00FF5BE5"/>
    <w:rsid w:val="00FF5EBC"/>
    <w:rsid w:val="00FF62DA"/>
    <w:rsid w:val="00FF6FDA"/>
    <w:rsid w:val="00FF73D1"/>
    <w:rsid w:val="00FF7A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9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uiPriority="99" w:qFormat="1"/>
    <w:lsdException w:name="heading 8" w:uiPriority="99" w:qFormat="1"/>
    <w:lsdException w:name="heading 9" w:uiPriority="9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envelope address" w:uiPriority="99"/>
    <w:lsdException w:name="envelope return"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nhideWhenUsed="0" w:qFormat="1"/>
    <w:lsdException w:name="Emphasis" w:semiHidden="0" w:unhideWhenUsed="0" w:qFormat="1"/>
    <w:lsdException w:name="Document Map" w:uiPriority="99"/>
    <w:lsdException w:name="E-mail Signature"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uiPriority="99" w:qFormat="1"/>
    <w:lsdException w:name="heading 8" w:uiPriority="99" w:qFormat="1"/>
    <w:lsdException w:name="heading 9" w:uiPriority="9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envelope address" w:uiPriority="99"/>
    <w:lsdException w:name="envelope return"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99"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nhideWhenUsed="0" w:qFormat="1"/>
    <w:lsdException w:name="Emphasis" w:semiHidden="0" w:unhideWhenUsed="0" w:qFormat="1"/>
    <w:lsdException w:name="Document Map" w:uiPriority="99"/>
    <w:lsdException w:name="E-mail Signature"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460461699">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9A532-7C9D-4E42-899C-5FA84120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9</TotalTime>
  <Pages>1</Pages>
  <Words>197</Words>
  <Characters>1126</Characters>
  <Application>Microsoft Office Word</Application>
  <DocSecurity>0</DocSecurity>
  <Lines>9</Lines>
  <Paragraphs>2</Paragraphs>
  <ScaleCrop>false</ScaleCrop>
  <Company/>
  <LinksUpToDate>false</LinksUpToDate>
  <CharactersWithSpaces>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creator>User</dc:creator>
  <cp:lastModifiedBy>施智譓</cp:lastModifiedBy>
  <cp:revision>4</cp:revision>
  <cp:lastPrinted>2025-06-17T08:19:00Z</cp:lastPrinted>
  <dcterms:created xsi:type="dcterms:W3CDTF">2025-06-23T03:10:00Z</dcterms:created>
  <dcterms:modified xsi:type="dcterms:W3CDTF">2025-07-02T03:23:00Z</dcterms:modified>
</cp:coreProperties>
</file>