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63" w:rsidRPr="003922B2" w:rsidRDefault="00C72BA7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w w:val="95"/>
          <w:sz w:val="32"/>
          <w:szCs w:val="32"/>
          <w:u w:val="single"/>
        </w:rPr>
        <w:t>貳</w:t>
      </w:r>
      <w:r w:rsidR="006809C7" w:rsidRPr="006809C7">
        <w:rPr>
          <w:rFonts w:ascii="標楷體" w:eastAsia="標楷體" w:hAnsi="標楷體" w:hint="eastAsia"/>
          <w:b/>
          <w:w w:val="95"/>
          <w:sz w:val="32"/>
          <w:szCs w:val="32"/>
          <w:u w:val="single"/>
        </w:rPr>
        <w:t>、</w:t>
      </w:r>
      <w:r w:rsidR="00BE4629" w:rsidRPr="006809C7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民國</w:t>
      </w:r>
      <w:proofErr w:type="gramStart"/>
      <w:r w:rsidR="006809C7">
        <w:rPr>
          <w:rFonts w:ascii="標楷體" w:eastAsia="標楷體" w:hAnsi="標楷體"/>
          <w:b/>
          <w:spacing w:val="60"/>
          <w:sz w:val="32"/>
          <w:szCs w:val="32"/>
          <w:u w:val="single"/>
        </w:rPr>
        <w:t>11</w:t>
      </w:r>
      <w:r w:rsidR="006809C7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3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52676D">
        <w:rPr>
          <w:rFonts w:ascii="標楷體" w:eastAsia="標楷體" w:hAnsi="標楷體"/>
          <w:b/>
          <w:spacing w:val="60"/>
          <w:sz w:val="32"/>
          <w:szCs w:val="32"/>
          <w:u w:val="single"/>
        </w:rPr>
        <w:t>嘉義縣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6363" w:rsidRDefault="007F6363" w:rsidP="00517A51">
            <w:pPr>
              <w:pStyle w:val="af1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C00697" w:rsidRDefault="006A7A6D" w:rsidP="00C00697">
            <w:pPr>
              <w:pStyle w:val="af6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947B3" w:rsidRDefault="00B663D4" w:rsidP="00466D60">
            <w:pPr>
              <w:pStyle w:val="af6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663D4" w:rsidP="00466D60">
            <w:pPr>
              <w:pStyle w:val="af6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B35AB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6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52676D" w:rsidRPr="008B7A00" w:rsidTr="00810A5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52676D" w:rsidRPr="008B7A00" w:rsidRDefault="0052676D" w:rsidP="00810A50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8B7A00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2676D" w:rsidRPr="008B7A00" w:rsidRDefault="0052676D" w:rsidP="00810A50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2676D" w:rsidRPr="008B7A00" w:rsidRDefault="0052676D" w:rsidP="00810A50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52676D" w:rsidRPr="008B7A00" w:rsidRDefault="0052676D" w:rsidP="00810A50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2676D" w:rsidRPr="008B7A00" w:rsidRDefault="0052676D" w:rsidP="00810A50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52676D" w:rsidRPr="008B7A00" w:rsidRDefault="0052676D" w:rsidP="00810A50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2676D" w:rsidRPr="008B7A00" w:rsidRDefault="0052676D" w:rsidP="00810A50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6809C7" w:rsidRPr="008B7A00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8B7A00" w:rsidRDefault="006809C7" w:rsidP="00810A50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8B7A00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39,066,160,000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38,557,735,180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- 508,424,820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- 1.30</w:t>
            </w:r>
          </w:p>
        </w:tc>
      </w:tr>
      <w:tr w:rsidR="006809C7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5A1810" w:rsidRDefault="006809C7" w:rsidP="00810A5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446F9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6,293,504,000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16.11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7,168,556,987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18.59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875,052,987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13.90</w:t>
            </w:r>
          </w:p>
        </w:tc>
      </w:tr>
      <w:tr w:rsidR="006809C7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5A1810" w:rsidRDefault="006809C7" w:rsidP="00810A5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446F9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7,969,192,000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20.40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7,407,764,451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19.21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- 561,427,549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- 7.04</w:t>
            </w:r>
          </w:p>
        </w:tc>
      </w:tr>
      <w:tr w:rsidR="006809C7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5A1810" w:rsidRDefault="006809C7" w:rsidP="00810A5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446F9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24,803,464,000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63.49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23,981,413,742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62.20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- 822,050,258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- 3.31</w:t>
            </w:r>
          </w:p>
        </w:tc>
      </w:tr>
      <w:tr w:rsidR="006809C7" w:rsidRPr="008B7A00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8B7A00" w:rsidRDefault="006809C7" w:rsidP="00810A50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8B7A00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27,278,255,000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24,579,628,581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- 2,698,626,419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- 9.89</w:t>
            </w:r>
          </w:p>
        </w:tc>
      </w:tr>
      <w:tr w:rsidR="006809C7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5A1810" w:rsidRDefault="006809C7" w:rsidP="00810A5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446F9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27,048,255,000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99.16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24,413,352,329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99.32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- 2,634,902,671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- 9.74</w:t>
            </w:r>
          </w:p>
        </w:tc>
      </w:tr>
      <w:tr w:rsidR="006809C7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5A1810" w:rsidRDefault="006809C7" w:rsidP="00810A5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446F9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230,000,000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0.84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166,276,252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0.68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- 63,723,748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- 27.71</w:t>
            </w:r>
          </w:p>
        </w:tc>
      </w:tr>
      <w:tr w:rsidR="006809C7" w:rsidRPr="008B7A00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8B7A00" w:rsidRDefault="006809C7" w:rsidP="00810A50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8B7A00">
              <w:rPr>
                <w:rFonts w:ascii="標楷體" w:hAnsi="標楷體" w:hint="eastAsia"/>
                <w:b/>
                <w:noProof/>
              </w:rPr>
              <w:t>(三)經常門賸餘（差短-）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11,787,905,000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13,978,106,599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2,190,201,599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18.58</w:t>
            </w:r>
          </w:p>
        </w:tc>
      </w:tr>
      <w:tr w:rsidR="006809C7" w:rsidRPr="008B7A00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8B7A00" w:rsidRDefault="006809C7" w:rsidP="00810A50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8B7A00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</w:p>
        </w:tc>
      </w:tr>
      <w:tr w:rsidR="006809C7" w:rsidRPr="008B7A00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8B7A00" w:rsidRDefault="006809C7" w:rsidP="00810A50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8B7A00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85,622,211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25,622,211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42.70</w:t>
            </w:r>
          </w:p>
        </w:tc>
      </w:tr>
      <w:tr w:rsidR="006809C7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5A1810" w:rsidRDefault="006809C7" w:rsidP="00561B38">
            <w:pPr>
              <w:pStyle w:val="af6"/>
              <w:ind w:leftChars="200" w:left="480" w:rightChars="0" w:right="72" w:firstLineChars="100" w:firstLine="200"/>
              <w:jc w:val="left"/>
              <w:rPr>
                <w:rFonts w:ascii="標楷體" w:hAnsi="標楷體"/>
              </w:rPr>
            </w:pPr>
            <w:r w:rsidRPr="009446F9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60,000,000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85,622,211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25,622,211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42.70</w:t>
            </w:r>
          </w:p>
        </w:tc>
      </w:tr>
      <w:tr w:rsidR="006809C7" w:rsidRPr="008B7A00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8B7A00" w:rsidRDefault="006809C7" w:rsidP="00810A50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8B7A00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11,847,905,000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10,808,758,737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- 1,039,146,263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- 8.77</w:t>
            </w:r>
          </w:p>
        </w:tc>
      </w:tr>
      <w:tr w:rsidR="006809C7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5A1810" w:rsidRDefault="006809C7" w:rsidP="00810A5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446F9">
              <w:rPr>
                <w:rFonts w:ascii="標楷體" w:hAnsi="標楷體" w:hint="eastAsia"/>
                <w:noProof/>
              </w:rPr>
              <w:t>1.增置或擴充改良資產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11,225,549,000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94.75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10,186,402,737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94.24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- 1,039,146,263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- 9.26</w:t>
            </w:r>
          </w:p>
        </w:tc>
      </w:tr>
      <w:tr w:rsidR="006809C7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5A1810" w:rsidRDefault="006809C7" w:rsidP="00810A50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446F9">
              <w:rPr>
                <w:rFonts w:ascii="標楷體" w:hAnsi="標楷體" w:hint="eastAsia"/>
                <w:noProof/>
              </w:rPr>
              <w:t>2.增加投資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622,356,000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5.25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622,356,000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noProof/>
                <w:spacing w:val="-10"/>
                <w:sz w:val="20"/>
              </w:rPr>
              <w:t>5.76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809C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</w:tr>
      <w:tr w:rsidR="006809C7" w:rsidRPr="008B7A00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8B7A00" w:rsidRDefault="006809C7" w:rsidP="00810A50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8B7A00">
              <w:rPr>
                <w:rFonts w:ascii="標楷體" w:hAnsi="標楷體" w:hint="eastAsia"/>
                <w:b/>
                <w:noProof/>
              </w:rPr>
              <w:t>(三)資本門賸餘（差短-）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- 11,787,905,000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- 10,723,136,526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1,064,768,474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- 9.03</w:t>
            </w:r>
          </w:p>
        </w:tc>
      </w:tr>
      <w:tr w:rsidR="006809C7" w:rsidRPr="008B7A00" w:rsidTr="006809C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:rsidR="006809C7" w:rsidRPr="008B7A00" w:rsidRDefault="006809C7" w:rsidP="00810A50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8B7A00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3,254,970,073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09C7" w:rsidRPr="006809C7" w:rsidRDefault="006809C7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809C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3,254,970,073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C7" w:rsidRPr="006809C7" w:rsidRDefault="00163F6E" w:rsidP="006809C7">
            <w:pPr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CD2C95">
              <w:rPr>
                <w:rFonts w:ascii="細明體" w:eastAsia="細明體" w:hAnsi="細明體" w:hint="eastAsia"/>
                <w:b/>
                <w:noProof/>
                <w:sz w:val="20"/>
              </w:rPr>
              <w:t>--</w:t>
            </w:r>
            <w:bookmarkStart w:id="0" w:name="_GoBack"/>
            <w:bookmarkEnd w:id="0"/>
          </w:p>
        </w:tc>
      </w:tr>
    </w:tbl>
    <w:p w:rsidR="00137A86" w:rsidRPr="00137A86" w:rsidRDefault="00137A86" w:rsidP="00137A86"/>
    <w:sectPr w:rsidR="00137A86" w:rsidRPr="00137A86" w:rsidSect="00137A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A50" w:rsidRDefault="00810A50" w:rsidP="00BC6307">
      <w:r>
        <w:separator/>
      </w:r>
    </w:p>
  </w:endnote>
  <w:endnote w:type="continuationSeparator" w:id="0">
    <w:p w:rsidR="00810A50" w:rsidRDefault="00810A50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50" w:rsidRPr="003C08EA" w:rsidRDefault="00810A50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7"/>
        <w:rFonts w:ascii="標楷體" w:eastAsia="標楷體" w:hAnsi="標楷體"/>
      </w:rPr>
      <w:fldChar w:fldCharType="begin"/>
    </w:r>
    <w:r w:rsidRPr="003C08EA">
      <w:rPr>
        <w:rStyle w:val="a7"/>
        <w:rFonts w:ascii="標楷體" w:eastAsia="標楷體" w:hAnsi="標楷體"/>
      </w:rPr>
      <w:instrText xml:space="preserve"> PAGE </w:instrText>
    </w:r>
    <w:r w:rsidRPr="003C08EA">
      <w:rPr>
        <w:rStyle w:val="a7"/>
        <w:rFonts w:ascii="標楷體" w:eastAsia="標楷體" w:hAnsi="標楷體"/>
      </w:rPr>
      <w:fldChar w:fldCharType="separate"/>
    </w:r>
    <w:r w:rsidR="00137A86">
      <w:rPr>
        <w:rStyle w:val="a7"/>
        <w:rFonts w:ascii="標楷體" w:eastAsia="標楷體" w:hAnsi="標楷體"/>
        <w:noProof/>
      </w:rPr>
      <w:t>2</w:t>
    </w:r>
    <w:r w:rsidRPr="003C08EA">
      <w:rPr>
        <w:rStyle w:val="a7"/>
        <w:rFonts w:ascii="標楷體" w:eastAsia="標楷體" w:hAnsi="標楷體"/>
      </w:rPr>
      <w:fldChar w:fldCharType="end"/>
    </w:r>
  </w:p>
  <w:p w:rsidR="00810A50" w:rsidRDefault="00810A5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2488414"/>
      <w:docPartObj>
        <w:docPartGallery w:val="Page Numbers (Bottom of Page)"/>
        <w:docPartUnique/>
      </w:docPartObj>
    </w:sdtPr>
    <w:sdtEndPr/>
    <w:sdtContent>
      <w:sdt>
        <w:sdtPr>
          <w:rPr>
            <w:rFonts w:hint="eastAsia"/>
          </w:rPr>
          <w:id w:val="424390767"/>
          <w:docPartObj>
            <w:docPartGallery w:val="Page Numbers (Bottom of Page)"/>
            <w:docPartUnique/>
          </w:docPartObj>
        </w:sdtPr>
        <w:sdtEndPr/>
        <w:sdtContent>
          <w:p w:rsidR="00810A50" w:rsidRPr="006E0569" w:rsidRDefault="00137A86" w:rsidP="006E0569">
            <w:pPr>
              <w:pStyle w:val="a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第2－1頁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A86" w:rsidRDefault="00137A8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A50" w:rsidRDefault="00810A50" w:rsidP="00BC6307">
      <w:r>
        <w:separator/>
      </w:r>
    </w:p>
  </w:footnote>
  <w:footnote w:type="continuationSeparator" w:id="0">
    <w:p w:rsidR="00810A50" w:rsidRDefault="00810A50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50" w:rsidRPr="00F05AF4" w:rsidRDefault="00810A50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A86" w:rsidRDefault="00137A8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A86" w:rsidRDefault="00137A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C3B9A"/>
    <w:multiLevelType w:val="hybridMultilevel"/>
    <w:tmpl w:val="3B7A18A4"/>
    <w:lvl w:ilvl="0" w:tplc="28D03B3E">
      <w:start w:val="2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7FDB4DA4"/>
    <w:multiLevelType w:val="hybridMultilevel"/>
    <w:tmpl w:val="9348B61A"/>
    <w:lvl w:ilvl="0" w:tplc="57721DAC">
      <w:start w:val="2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6D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37A86"/>
    <w:rsid w:val="001426C8"/>
    <w:rsid w:val="001448B9"/>
    <w:rsid w:val="00146030"/>
    <w:rsid w:val="00150BF5"/>
    <w:rsid w:val="001510FC"/>
    <w:rsid w:val="00163F6E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3AE6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2676D"/>
    <w:rsid w:val="00532608"/>
    <w:rsid w:val="00550733"/>
    <w:rsid w:val="00560239"/>
    <w:rsid w:val="00561B38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09C7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E0569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10A50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11B1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874B9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72BA7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01EA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137A86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137A8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krLFg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7C632-C919-452A-9BB6-AFC9ECDB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lkrLFg審定後收支性質及餘絀簡明分析表A3.dot</Template>
  <TotalTime>14</TotalTime>
  <Pages>1</Pages>
  <Words>300</Words>
  <Characters>825</Characters>
  <Application>Microsoft Office Word</Application>
  <DocSecurity>0</DocSecurity>
  <Lines>6</Lines>
  <Paragraphs>2</Paragraphs>
  <ScaleCrop>false</ScaleCrop>
  <Company>nao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王耀聰</dc:creator>
  <cp:lastModifiedBy>施智譓</cp:lastModifiedBy>
  <cp:revision>7</cp:revision>
  <cp:lastPrinted>2025-06-23T08:41:00Z</cp:lastPrinted>
  <dcterms:created xsi:type="dcterms:W3CDTF">2025-06-23T08:38:00Z</dcterms:created>
  <dcterms:modified xsi:type="dcterms:W3CDTF">2025-07-09T08:51:00Z</dcterms:modified>
</cp:coreProperties>
</file>