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A6B" w:rsidRDefault="00763A6B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B9230D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763A6B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left w:val="nil"/>
            </w:tcBorders>
            <w:vAlign w:val="center"/>
          </w:tcPr>
          <w:p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000" w:type="dxa"/>
            <w:vMerge w:val="restart"/>
            <w:vAlign w:val="center"/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160" w:type="dxa"/>
            <w:gridSpan w:val="8"/>
            <w:tcBorders>
              <w:right w:val="single" w:sz="12" w:space="0" w:color="auto"/>
            </w:tcBorders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3A6B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</w:t>
            </w:r>
            <w:r w:rsidR="00B9230D">
              <w:rPr>
                <w:rFonts w:eastAsia="標楷體" w:hint="eastAsia"/>
                <w:b/>
                <w:bCs/>
                <w:sz w:val="22"/>
              </w:rPr>
              <w:t>縣</w:t>
            </w:r>
            <w:r>
              <w:rPr>
                <w:rFonts w:eastAsia="標楷體" w:hint="eastAsia"/>
                <w:b/>
                <w:bCs/>
                <w:sz w:val="22"/>
              </w:rPr>
              <w:t>庫數</w:t>
            </w:r>
          </w:p>
        </w:tc>
        <w:tc>
          <w:tcPr>
            <w:tcW w:w="22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763A6B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vMerge/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790" w:type="dxa"/>
            <w:gridSpan w:val="2"/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790" w:type="dxa"/>
            <w:gridSpan w:val="2"/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應收數</w:t>
            </w:r>
          </w:p>
        </w:tc>
        <w:tc>
          <w:tcPr>
            <w:tcW w:w="2790" w:type="dxa"/>
            <w:gridSpan w:val="2"/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00" w:type="dxa"/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00" w:type="dxa"/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00" w:type="dxa"/>
          </w:tcPr>
          <w:p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000" w:type="dxa"/>
            <w:vMerge/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95" w:type="dxa"/>
            <w:vAlign w:val="center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F82E10" w:rsidRPr="00375564" w:rsidTr="00347C82">
        <w:trPr>
          <w:cantSplit/>
          <w:trHeight w:val="395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D306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/>
                <w:b/>
                <w:noProof/>
                <w:spacing w:val="-10"/>
                <w:sz w:val="20"/>
              </w:rPr>
              <w:t>9,551,000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/>
                <w:b/>
                <w:noProof/>
                <w:spacing w:val="-10"/>
                <w:sz w:val="20"/>
              </w:rPr>
              <w:t>22,801,800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/>
                <w:b/>
                <w:noProof/>
                <w:spacing w:val="-10"/>
                <w:sz w:val="20"/>
              </w:rPr>
              <w:t>9,551,000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/>
                <w:b/>
                <w:noProof/>
                <w:spacing w:val="-10"/>
                <w:sz w:val="20"/>
              </w:rPr>
              <w:t>22,801,800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82E10" w:rsidRPr="00AD306E" w:rsidRDefault="00F82E10" w:rsidP="004969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/>
                <w:b/>
                <w:noProof/>
                <w:spacing w:val="-10"/>
                <w:sz w:val="20"/>
              </w:rPr>
              <w:t>9,551,000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F82E10" w:rsidRPr="00375564" w:rsidTr="00347C82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/>
                <w:b/>
                <w:noProof/>
                <w:spacing w:val="-10"/>
                <w:sz w:val="20"/>
              </w:rPr>
              <w:t>7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D306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/>
                <w:b/>
                <w:noProof/>
                <w:spacing w:val="-10"/>
                <w:sz w:val="20"/>
              </w:rPr>
              <w:t>9,551,000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/>
                <w:b/>
                <w:noProof/>
                <w:spacing w:val="-10"/>
                <w:sz w:val="20"/>
              </w:rPr>
              <w:t>22,801,800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/>
                <w:b/>
                <w:noProof/>
                <w:spacing w:val="-10"/>
                <w:sz w:val="20"/>
              </w:rPr>
              <w:t>9,551,000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/>
                <w:b/>
                <w:noProof/>
                <w:spacing w:val="-10"/>
                <w:sz w:val="20"/>
              </w:rPr>
              <w:t>22,801,800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82E10" w:rsidRPr="00AD306E" w:rsidRDefault="00F82E10" w:rsidP="004969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D306E">
              <w:rPr>
                <w:rFonts w:ascii="新細明體" w:hAnsi="新細明體"/>
                <w:b/>
                <w:noProof/>
                <w:spacing w:val="-10"/>
                <w:sz w:val="20"/>
              </w:rPr>
              <w:t>9,551,000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82E10" w:rsidRPr="00AD306E" w:rsidRDefault="00F82E10" w:rsidP="00B45976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F82E10" w:rsidRPr="006C7AF6" w:rsidTr="00347C82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6C7AF6" w:rsidRDefault="00F82E10" w:rsidP="00B45976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9742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嘉義縣政府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6C7AF6" w:rsidRDefault="00F82E10" w:rsidP="00B4597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/>
                <w:noProof/>
                <w:spacing w:val="-10"/>
                <w:sz w:val="20"/>
              </w:rPr>
              <w:t>9,551,000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/>
                <w:noProof/>
                <w:spacing w:val="-10"/>
                <w:sz w:val="20"/>
              </w:rPr>
              <w:t>9,551,000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82E10" w:rsidRPr="00C87AFA" w:rsidRDefault="00F82E10" w:rsidP="004969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/>
                <w:noProof/>
                <w:spacing w:val="-10"/>
                <w:sz w:val="20"/>
              </w:rPr>
              <w:t>9,551,000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82E10" w:rsidRPr="006C7AF6" w:rsidRDefault="00F82E10" w:rsidP="00B4597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F82E10" w:rsidRPr="006C7AF6" w:rsidTr="00B244BA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6C7AF6" w:rsidRDefault="00F82E10" w:rsidP="00B4597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9742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6C7AF6" w:rsidRDefault="00F82E10" w:rsidP="005643B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C9742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增列消防局新港分隊辦理消防廳舍新建工程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補助</w:t>
            </w:r>
            <w:r w:rsidRPr="00C9742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款。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/>
                <w:noProof/>
                <w:spacing w:val="-10"/>
                <w:sz w:val="20"/>
              </w:rPr>
              <w:t>9,551,000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/>
                <w:noProof/>
                <w:spacing w:val="-10"/>
                <w:sz w:val="20"/>
              </w:rPr>
              <w:t>9,551,000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82E10" w:rsidRPr="00C87AFA" w:rsidRDefault="00F82E10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82E10" w:rsidRPr="00C87AFA" w:rsidRDefault="00F82E10" w:rsidP="004969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/>
                <w:noProof/>
                <w:spacing w:val="-10"/>
                <w:sz w:val="20"/>
              </w:rPr>
              <w:t>9,551,000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82E10" w:rsidRPr="006C7AF6" w:rsidRDefault="00F82E10" w:rsidP="00B4597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C9742E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</w:tr>
      <w:tr w:rsidR="00B244BA" w:rsidRPr="006C7AF6" w:rsidTr="00B244BA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44BA" w:rsidRPr="006C7AF6" w:rsidRDefault="00B244BA" w:rsidP="00B45976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9742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嘉義縣社會局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44BA" w:rsidRPr="006C7AF6" w:rsidRDefault="00B244BA" w:rsidP="00B4597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/>
                <w:noProof/>
                <w:spacing w:val="-10"/>
                <w:sz w:val="20"/>
              </w:rPr>
              <w:t>22,801,800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/>
                <w:noProof/>
                <w:spacing w:val="-10"/>
                <w:sz w:val="20"/>
              </w:rPr>
              <w:t>22,801,800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44BA" w:rsidRPr="006C7AF6" w:rsidRDefault="00B244BA" w:rsidP="00B4597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B244BA" w:rsidRPr="006C7AF6" w:rsidTr="00347C82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:rsidR="00B244BA" w:rsidRPr="006C7AF6" w:rsidRDefault="00B244BA" w:rsidP="00B4597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9742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center"/>
          </w:tcPr>
          <w:p w:rsidR="00B244BA" w:rsidRPr="006C7AF6" w:rsidRDefault="00B244BA" w:rsidP="00B4597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C9742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減列溢保留之住宿式服務機構使用者補助方案</w:t>
            </w:r>
            <w:r w:rsidR="005643B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補助</w:t>
            </w:r>
            <w:r w:rsidR="005643B1" w:rsidRPr="00C9742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款</w:t>
            </w:r>
            <w:r w:rsidRPr="00C9742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/>
                <w:noProof/>
                <w:spacing w:val="-10"/>
                <w:sz w:val="20"/>
              </w:rPr>
              <w:t>22,801,800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/>
                <w:noProof/>
                <w:spacing w:val="-10"/>
                <w:sz w:val="20"/>
              </w:rPr>
              <w:t>22,801,800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44BA" w:rsidRPr="00C87AFA" w:rsidRDefault="00B244BA" w:rsidP="00B4597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9742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44BA" w:rsidRPr="006C7AF6" w:rsidRDefault="00B244BA" w:rsidP="00B4597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C9742E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</w:tr>
    </w:tbl>
    <w:p w:rsidR="00F31595" w:rsidRPr="00D260EC" w:rsidRDefault="00D260EC" w:rsidP="00D260EC">
      <w:pPr>
        <w:tabs>
          <w:tab w:val="left" w:pos="8707"/>
        </w:tabs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sz w:val="20"/>
        </w:rPr>
        <w:tab/>
      </w:r>
    </w:p>
    <w:sectPr w:rsidR="00F31595" w:rsidRPr="00D260EC" w:rsidSect="00FE01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30D" w:rsidRDefault="00B9230D">
      <w:r>
        <w:separator/>
      </w:r>
    </w:p>
  </w:endnote>
  <w:endnote w:type="continuationSeparator" w:id="0">
    <w:p w:rsidR="00B9230D" w:rsidRDefault="00B92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A99" w:rsidRDefault="00077A9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A99" w:rsidRDefault="00077A9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4390767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:rsidR="00077A99" w:rsidRPr="00FE0199" w:rsidRDefault="002D7200" w:rsidP="00FE0199">
        <w:pPr>
          <w:pStyle w:val="a5"/>
          <w:jc w:val="center"/>
          <w:rPr>
            <w:rFonts w:ascii="標楷體" w:eastAsia="標楷體" w:hAnsi="標楷體"/>
            <w:sz w:val="24"/>
            <w:szCs w:val="24"/>
          </w:rPr>
        </w:pPr>
        <w:r w:rsidRPr="00C74B49">
          <w:rPr>
            <w:rFonts w:ascii="標楷體" w:eastAsia="標楷體" w:hAnsi="標楷體" w:hint="eastAsia"/>
            <w:sz w:val="24"/>
            <w:szCs w:val="24"/>
          </w:rPr>
          <w:t>第1</w:t>
        </w:r>
        <w:r w:rsidR="00C74B49" w:rsidRPr="00C74B49">
          <w:rPr>
            <w:rFonts w:ascii="標楷體" w:eastAsia="標楷體" w:hAnsi="標楷體" w:hint="eastAsia"/>
            <w:sz w:val="24"/>
            <w:szCs w:val="24"/>
          </w:rPr>
          <w:t>－</w:t>
        </w:r>
        <w:r w:rsidRPr="00C74B49">
          <w:rPr>
            <w:rFonts w:ascii="標楷體" w:eastAsia="標楷體" w:hAnsi="標楷體" w:hint="eastAsia"/>
            <w:sz w:val="24"/>
            <w:szCs w:val="24"/>
          </w:rPr>
          <w:t>1頁</w:t>
        </w:r>
      </w:p>
      <w:bookmarkStart w:id="0" w:name="_GoBack" w:displacedByCustomXml="next"/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30D" w:rsidRDefault="00B9230D">
      <w:r>
        <w:separator/>
      </w:r>
    </w:p>
  </w:footnote>
  <w:footnote w:type="continuationSeparator" w:id="0">
    <w:p w:rsidR="00B9230D" w:rsidRDefault="00B92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A99" w:rsidRDefault="00077A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A6B" w:rsidRDefault="00763A6B">
    <w:pPr>
      <w:pStyle w:val="a3"/>
      <w:jc w:val="center"/>
    </w:pP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9F6947" w:rsidRPr="009F694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9F6947" w:rsidRPr="009F6947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嘉義縣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9F6947" w:rsidRPr="009F6947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0EC" w:rsidRPr="00077A99" w:rsidRDefault="00D260EC">
    <w:pPr>
      <w:pStyle w:val="a3"/>
      <w:jc w:val="center"/>
      <w:rPr>
        <w:rFonts w:ascii="標楷體" w:eastAsia="標楷體"/>
        <w:b/>
        <w:spacing w:val="60"/>
        <w:sz w:val="32"/>
        <w:szCs w:val="32"/>
        <w:u w:val="single"/>
      </w:rPr>
    </w:pPr>
    <w:r w:rsidRPr="00077A99">
      <w:rPr>
        <w:rFonts w:ascii="標楷體" w:eastAsia="標楷體" w:hint="eastAsia"/>
        <w:b/>
        <w:spacing w:val="60"/>
        <w:sz w:val="32"/>
        <w:szCs w:val="32"/>
        <w:u w:val="single"/>
      </w:rPr>
      <w:t>壹、總決算修正數</w:t>
    </w:r>
  </w:p>
  <w:p w:rsidR="00763A6B" w:rsidRDefault="00D260EC">
    <w:pPr>
      <w:pStyle w:val="a3"/>
      <w:jc w:val="center"/>
      <w:rPr>
        <w:b/>
        <w:sz w:val="32"/>
      </w:rPr>
    </w:pPr>
    <w:r w:rsidRPr="00D260EC">
      <w:rPr>
        <w:rFonts w:ascii="標楷體" w:eastAsia="標楷體" w:hint="eastAsia"/>
        <w:b/>
        <w:spacing w:val="60"/>
        <w:sz w:val="32"/>
        <w:u w:val="single"/>
      </w:rPr>
      <w:t>一、</w:t>
    </w:r>
    <w:r w:rsidR="00763A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1A0593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763A6B">
      <w:rPr>
        <w:rFonts w:ascii="標楷體" w:eastAsia="標楷體" w:hint="eastAsia"/>
        <w:b/>
        <w:spacing w:val="60"/>
        <w:sz w:val="32"/>
        <w:u w:val="single"/>
      </w:rPr>
      <w:t>年度</w:t>
    </w:r>
    <w:r w:rsidR="009F6947" w:rsidRPr="009F6947">
      <w:rPr>
        <w:rFonts w:ascii="標楷體" w:eastAsia="標楷體" w:hAnsi="標楷體" w:hint="eastAsia"/>
        <w:b/>
        <w:spacing w:val="60"/>
        <w:sz w:val="32"/>
        <w:u w:val="single"/>
      </w:rPr>
      <w:t>嘉義縣</w:t>
    </w:r>
    <w:r w:rsidR="00763A6B">
      <w:rPr>
        <w:rFonts w:ascii="標楷體" w:eastAsia="標楷體" w:hint="eastAsia"/>
        <w:b/>
        <w:spacing w:val="60"/>
        <w:sz w:val="32"/>
        <w:u w:val="single"/>
      </w:rPr>
      <w:t>總決算歲</w:t>
    </w:r>
    <w:r w:rsidR="00763A6B">
      <w:rPr>
        <w:rFonts w:eastAsia="標楷體" w:hint="eastAsia"/>
        <w:b/>
        <w:spacing w:val="60"/>
        <w:sz w:val="32"/>
        <w:u w:val="single"/>
      </w:rPr>
      <w:t>入</w:t>
    </w:r>
    <w:r w:rsidR="00763A6B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763A6B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763A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0D"/>
    <w:rsid w:val="00077A99"/>
    <w:rsid w:val="000B50B5"/>
    <w:rsid w:val="00187054"/>
    <w:rsid w:val="001A0593"/>
    <w:rsid w:val="002C1B9B"/>
    <w:rsid w:val="002D7200"/>
    <w:rsid w:val="004A7EFE"/>
    <w:rsid w:val="005643B1"/>
    <w:rsid w:val="005C0324"/>
    <w:rsid w:val="006C7AF6"/>
    <w:rsid w:val="00763A6B"/>
    <w:rsid w:val="009F6947"/>
    <w:rsid w:val="00A95D81"/>
    <w:rsid w:val="00AD6399"/>
    <w:rsid w:val="00B244BA"/>
    <w:rsid w:val="00B9230D"/>
    <w:rsid w:val="00C74B49"/>
    <w:rsid w:val="00C87AFA"/>
    <w:rsid w:val="00CA66EE"/>
    <w:rsid w:val="00D260EC"/>
    <w:rsid w:val="00EF4A01"/>
    <w:rsid w:val="00EF4CAE"/>
    <w:rsid w:val="00F31595"/>
    <w:rsid w:val="00F82E10"/>
    <w:rsid w:val="00FE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EF4A01"/>
    <w:pPr>
      <w:keepNext/>
      <w:jc w:val="right"/>
      <w:outlineLvl w:val="0"/>
    </w:pPr>
    <w:rPr>
      <w:rFonts w:ascii="標楷體" w:eastAsia="標楷體"/>
      <w:b/>
      <w:bCs/>
      <w:sz w:val="32"/>
    </w:rPr>
  </w:style>
  <w:style w:type="paragraph" w:styleId="2">
    <w:name w:val="heading 2"/>
    <w:basedOn w:val="a"/>
    <w:next w:val="a"/>
    <w:link w:val="20"/>
    <w:qFormat/>
    <w:rsid w:val="00EF4A01"/>
    <w:pPr>
      <w:keepNext/>
      <w:outlineLvl w:val="1"/>
    </w:pPr>
    <w:rPr>
      <w:rFonts w:ascii="標楷體" w:eastAsia="標楷體"/>
      <w:b/>
      <w:bCs/>
      <w:sz w:val="32"/>
    </w:rPr>
  </w:style>
  <w:style w:type="paragraph" w:styleId="3">
    <w:name w:val="heading 3"/>
    <w:basedOn w:val="a"/>
    <w:next w:val="a"/>
    <w:link w:val="30"/>
    <w:qFormat/>
    <w:rsid w:val="00EF4A01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F4A01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7">
    <w:name w:val="單元"/>
    <w:basedOn w:val="a"/>
    <w:rsid w:val="00EF4A01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EF4A01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EF4A01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31">
    <w:name w:val="表格欄3數字"/>
    <w:basedOn w:val="a"/>
    <w:rsid w:val="00EF4A01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aa">
    <w:name w:val="標題壹、"/>
    <w:basedOn w:val="a"/>
    <w:link w:val="ab"/>
    <w:rsid w:val="00EF4A01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EF4A01"/>
    <w:rPr>
      <w:rFonts w:eastAsia="標楷體" w:cs="新細明體"/>
      <w:b/>
      <w:bCs/>
      <w:kern w:val="2"/>
      <w:sz w:val="36"/>
      <w:szCs w:val="36"/>
    </w:rPr>
  </w:style>
  <w:style w:type="character" w:customStyle="1" w:styleId="a4">
    <w:name w:val="頁首 字元"/>
    <w:basedOn w:val="a0"/>
    <w:link w:val="a3"/>
    <w:uiPriority w:val="99"/>
    <w:rsid w:val="00EF4A01"/>
    <w:rPr>
      <w:kern w:val="2"/>
    </w:rPr>
  </w:style>
  <w:style w:type="character" w:customStyle="1" w:styleId="20">
    <w:name w:val="標題 2 字元"/>
    <w:basedOn w:val="a0"/>
    <w:link w:val="2"/>
    <w:rsid w:val="00EF4A01"/>
    <w:rPr>
      <w:rFonts w:ascii="標楷體" w:eastAsia="標楷體"/>
      <w:b/>
      <w:bCs/>
      <w:kern w:val="2"/>
      <w:sz w:val="32"/>
    </w:rPr>
  </w:style>
  <w:style w:type="paragraph" w:customStyle="1" w:styleId="ac">
    <w:name w:val="標題一、"/>
    <w:basedOn w:val="a"/>
    <w:rsid w:val="00EF4A0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22">
    <w:name w:val="二、2行宋體退2"/>
    <w:basedOn w:val="a"/>
    <w:rsid w:val="00EF4A01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d">
    <w:name w:val="List Paragraph"/>
    <w:basedOn w:val="a"/>
    <w:uiPriority w:val="34"/>
    <w:qFormat/>
    <w:rsid w:val="00EF4A01"/>
    <w:pPr>
      <w:ind w:leftChars="200" w:left="480"/>
    </w:pPr>
  </w:style>
  <w:style w:type="paragraph" w:customStyle="1" w:styleId="11">
    <w:name w:val="表說1."/>
    <w:basedOn w:val="a"/>
    <w:rsid w:val="00EF4A01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F4A0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1-31">
    <w:name w:val="表格欄1-3退1"/>
    <w:basedOn w:val="a"/>
    <w:rsid w:val="00EF4A01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21">
    <w:name w:val="二、2行宋體退1"/>
    <w:basedOn w:val="a"/>
    <w:rsid w:val="00EF4A01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0">
    <w:name w:val="標題 1 字元"/>
    <w:basedOn w:val="a0"/>
    <w:link w:val="1"/>
    <w:rsid w:val="00EF4A01"/>
    <w:rPr>
      <w:rFonts w:ascii="標楷體" w:eastAsia="標楷體"/>
      <w:b/>
      <w:bCs/>
      <w:kern w:val="2"/>
      <w:sz w:val="32"/>
    </w:rPr>
  </w:style>
  <w:style w:type="character" w:customStyle="1" w:styleId="30">
    <w:name w:val="標題 3 字元"/>
    <w:basedOn w:val="a0"/>
    <w:link w:val="3"/>
    <w:rsid w:val="00EF4A01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F4A01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F4A01"/>
    <w:rPr>
      <w:kern w:val="2"/>
    </w:rPr>
  </w:style>
  <w:style w:type="character" w:customStyle="1" w:styleId="12">
    <w:name w:val="頁首 字元1"/>
    <w:aliases w:val="頁首 字元 字元"/>
    <w:rsid w:val="00EF4A01"/>
    <w:rPr>
      <w:rFonts w:eastAsia="新細明體"/>
      <w:kern w:val="2"/>
      <w:lang w:val="en-US" w:eastAsia="zh-TW" w:bidi="ar-SA"/>
    </w:rPr>
  </w:style>
  <w:style w:type="paragraph" w:styleId="ae">
    <w:name w:val="Body Text"/>
    <w:aliases w:val="本文 字元 字元 字元 字元 字元 字元 字元,本文 字元 字元 字元 字元 字元 字元"/>
    <w:basedOn w:val="a"/>
    <w:link w:val="af"/>
    <w:rsid w:val="00EF4A01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">
    <w:name w:val="本文 字元"/>
    <w:aliases w:val="本文 字元 字元 字元 字元 字元 字元 字元 字元,本文 字元 字元 字元 字元 字元 字元 字元1"/>
    <w:basedOn w:val="a0"/>
    <w:link w:val="ae"/>
    <w:rsid w:val="00EF4A01"/>
    <w:rPr>
      <w:rFonts w:ascii="標楷體" w:eastAsia="標楷體"/>
      <w:kern w:val="2"/>
      <w:sz w:val="32"/>
    </w:rPr>
  </w:style>
  <w:style w:type="character" w:styleId="af0">
    <w:name w:val="page number"/>
    <w:basedOn w:val="a0"/>
    <w:rsid w:val="00EF4A01"/>
  </w:style>
  <w:style w:type="paragraph" w:styleId="af1">
    <w:name w:val="Date"/>
    <w:aliases w:val="年度"/>
    <w:basedOn w:val="a"/>
    <w:next w:val="a"/>
    <w:link w:val="af2"/>
    <w:rsid w:val="00EF4A01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2">
    <w:name w:val="日期 字元"/>
    <w:aliases w:val="年度 字元"/>
    <w:basedOn w:val="a0"/>
    <w:link w:val="af1"/>
    <w:rsid w:val="00EF4A01"/>
    <w:rPr>
      <w:rFonts w:ascii="細明體" w:eastAsia="細明體"/>
      <w:w w:val="90"/>
      <w:sz w:val="18"/>
      <w:szCs w:val="18"/>
    </w:rPr>
  </w:style>
  <w:style w:type="paragraph" w:customStyle="1" w:styleId="af3">
    <w:name w:val="標題（一）"/>
    <w:basedOn w:val="a"/>
    <w:rsid w:val="00EF4A01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af4">
    <w:name w:val="跨頁標頭"/>
    <w:basedOn w:val="a"/>
    <w:rsid w:val="00EF4A01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EF4A0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F4A01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F4A01"/>
    <w:pPr>
      <w:ind w:firstLineChars="550" w:firstLine="550"/>
    </w:pPr>
  </w:style>
  <w:style w:type="paragraph" w:customStyle="1" w:styleId="af5">
    <w:name w:val="乙篇主文"/>
    <w:basedOn w:val="a"/>
    <w:link w:val="af6"/>
    <w:rsid w:val="00EF4A01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F4A01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F4A01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F4A01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F4A01"/>
  </w:style>
  <w:style w:type="paragraph" w:customStyle="1" w:styleId="af9">
    <w:name w:val="甲篇內文"/>
    <w:basedOn w:val="af5"/>
    <w:link w:val="afa"/>
    <w:rsid w:val="00EF4A01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F4A01"/>
    <w:rPr>
      <w:rFonts w:ascii="標楷體" w:eastAsia="標楷體"/>
      <w:kern w:val="2"/>
      <w:sz w:val="28"/>
      <w:szCs w:val="28"/>
    </w:rPr>
  </w:style>
  <w:style w:type="paragraph" w:customStyle="1" w:styleId="1-1">
    <w:name w:val="表格欄1-1主管"/>
    <w:basedOn w:val="a"/>
    <w:rsid w:val="00EF4A01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F4A01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F4A01"/>
    <w:rPr>
      <w:rFonts w:eastAsia="標楷體" w:cs="新細明體"/>
      <w:b/>
      <w:kern w:val="2"/>
      <w:szCs w:val="18"/>
    </w:rPr>
  </w:style>
  <w:style w:type="paragraph" w:customStyle="1" w:styleId="123">
    <w:name w:val="內文123"/>
    <w:rsid w:val="00EF4A01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F4A01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F4A01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F4A01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F4A01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F4A01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F4A01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F4A01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F4A01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F4A01"/>
    <w:pPr>
      <w:ind w:firstLine="624"/>
    </w:pPr>
  </w:style>
  <w:style w:type="paragraph" w:customStyle="1" w:styleId="1232">
    <w:name w:val="圓圈123"/>
    <w:basedOn w:val="1231"/>
    <w:rsid w:val="00EF4A01"/>
    <w:pPr>
      <w:ind w:firstLine="1008"/>
    </w:pPr>
  </w:style>
  <w:style w:type="paragraph" w:customStyle="1" w:styleId="aff0">
    <w:name w:val="標題甲、"/>
    <w:basedOn w:val="a"/>
    <w:rsid w:val="00EF4A01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F4A01"/>
    <w:pPr>
      <w:ind w:firstLineChars="200" w:firstLine="200"/>
    </w:pPr>
  </w:style>
  <w:style w:type="paragraph" w:styleId="aff1">
    <w:name w:val="Balloon Text"/>
    <w:basedOn w:val="a"/>
    <w:link w:val="aff2"/>
    <w:uiPriority w:val="99"/>
    <w:semiHidden/>
    <w:rsid w:val="00EF4A01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EF4A01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F4A01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F4A01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F4A01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F4A01"/>
    <w:pPr>
      <w:jc w:val="distribute"/>
    </w:pPr>
  </w:style>
  <w:style w:type="paragraph" w:customStyle="1" w:styleId="24">
    <w:name w:val="二、2行主管黑體"/>
    <w:basedOn w:val="1-1"/>
    <w:rsid w:val="00EF4A01"/>
    <w:rPr>
      <w:spacing w:val="-6"/>
    </w:rPr>
  </w:style>
  <w:style w:type="paragraph" w:styleId="aff3">
    <w:name w:val="Plain Text"/>
    <w:basedOn w:val="a"/>
    <w:link w:val="aff4"/>
    <w:rsid w:val="00EF4A01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F4A01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F4A01"/>
  </w:style>
  <w:style w:type="table" w:styleId="aff5">
    <w:name w:val="Table Grid"/>
    <w:basedOn w:val="a1"/>
    <w:rsid w:val="00EF4A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EF4A01"/>
    <w:pPr>
      <w:keepNext/>
      <w:jc w:val="right"/>
      <w:outlineLvl w:val="0"/>
    </w:pPr>
    <w:rPr>
      <w:rFonts w:ascii="標楷體" w:eastAsia="標楷體"/>
      <w:b/>
      <w:bCs/>
      <w:sz w:val="32"/>
    </w:rPr>
  </w:style>
  <w:style w:type="paragraph" w:styleId="2">
    <w:name w:val="heading 2"/>
    <w:basedOn w:val="a"/>
    <w:next w:val="a"/>
    <w:link w:val="20"/>
    <w:qFormat/>
    <w:rsid w:val="00EF4A01"/>
    <w:pPr>
      <w:keepNext/>
      <w:outlineLvl w:val="1"/>
    </w:pPr>
    <w:rPr>
      <w:rFonts w:ascii="標楷體" w:eastAsia="標楷體"/>
      <w:b/>
      <w:bCs/>
      <w:sz w:val="32"/>
    </w:rPr>
  </w:style>
  <w:style w:type="paragraph" w:styleId="3">
    <w:name w:val="heading 3"/>
    <w:basedOn w:val="a"/>
    <w:next w:val="a"/>
    <w:link w:val="30"/>
    <w:qFormat/>
    <w:rsid w:val="00EF4A01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F4A01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7">
    <w:name w:val="單元"/>
    <w:basedOn w:val="a"/>
    <w:rsid w:val="00EF4A01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EF4A01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EF4A01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31">
    <w:name w:val="表格欄3數字"/>
    <w:basedOn w:val="a"/>
    <w:rsid w:val="00EF4A01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aa">
    <w:name w:val="標題壹、"/>
    <w:basedOn w:val="a"/>
    <w:link w:val="ab"/>
    <w:rsid w:val="00EF4A01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EF4A01"/>
    <w:rPr>
      <w:rFonts w:eastAsia="標楷體" w:cs="新細明體"/>
      <w:b/>
      <w:bCs/>
      <w:kern w:val="2"/>
      <w:sz w:val="36"/>
      <w:szCs w:val="36"/>
    </w:rPr>
  </w:style>
  <w:style w:type="character" w:customStyle="1" w:styleId="a4">
    <w:name w:val="頁首 字元"/>
    <w:basedOn w:val="a0"/>
    <w:link w:val="a3"/>
    <w:uiPriority w:val="99"/>
    <w:rsid w:val="00EF4A01"/>
    <w:rPr>
      <w:kern w:val="2"/>
    </w:rPr>
  </w:style>
  <w:style w:type="character" w:customStyle="1" w:styleId="20">
    <w:name w:val="標題 2 字元"/>
    <w:basedOn w:val="a0"/>
    <w:link w:val="2"/>
    <w:rsid w:val="00EF4A01"/>
    <w:rPr>
      <w:rFonts w:ascii="標楷體" w:eastAsia="標楷體"/>
      <w:b/>
      <w:bCs/>
      <w:kern w:val="2"/>
      <w:sz w:val="32"/>
    </w:rPr>
  </w:style>
  <w:style w:type="paragraph" w:customStyle="1" w:styleId="ac">
    <w:name w:val="標題一、"/>
    <w:basedOn w:val="a"/>
    <w:rsid w:val="00EF4A0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22">
    <w:name w:val="二、2行宋體退2"/>
    <w:basedOn w:val="a"/>
    <w:rsid w:val="00EF4A01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d">
    <w:name w:val="List Paragraph"/>
    <w:basedOn w:val="a"/>
    <w:uiPriority w:val="34"/>
    <w:qFormat/>
    <w:rsid w:val="00EF4A01"/>
    <w:pPr>
      <w:ind w:leftChars="200" w:left="480"/>
    </w:pPr>
  </w:style>
  <w:style w:type="paragraph" w:customStyle="1" w:styleId="11">
    <w:name w:val="表說1."/>
    <w:basedOn w:val="a"/>
    <w:rsid w:val="00EF4A01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F4A0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1-31">
    <w:name w:val="表格欄1-3退1"/>
    <w:basedOn w:val="a"/>
    <w:rsid w:val="00EF4A01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21">
    <w:name w:val="二、2行宋體退1"/>
    <w:basedOn w:val="a"/>
    <w:rsid w:val="00EF4A01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0">
    <w:name w:val="標題 1 字元"/>
    <w:basedOn w:val="a0"/>
    <w:link w:val="1"/>
    <w:rsid w:val="00EF4A01"/>
    <w:rPr>
      <w:rFonts w:ascii="標楷體" w:eastAsia="標楷體"/>
      <w:b/>
      <w:bCs/>
      <w:kern w:val="2"/>
      <w:sz w:val="32"/>
    </w:rPr>
  </w:style>
  <w:style w:type="character" w:customStyle="1" w:styleId="30">
    <w:name w:val="標題 3 字元"/>
    <w:basedOn w:val="a0"/>
    <w:link w:val="3"/>
    <w:rsid w:val="00EF4A01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F4A01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F4A01"/>
    <w:rPr>
      <w:kern w:val="2"/>
    </w:rPr>
  </w:style>
  <w:style w:type="character" w:customStyle="1" w:styleId="12">
    <w:name w:val="頁首 字元1"/>
    <w:aliases w:val="頁首 字元 字元"/>
    <w:rsid w:val="00EF4A01"/>
    <w:rPr>
      <w:rFonts w:eastAsia="新細明體"/>
      <w:kern w:val="2"/>
      <w:lang w:val="en-US" w:eastAsia="zh-TW" w:bidi="ar-SA"/>
    </w:rPr>
  </w:style>
  <w:style w:type="paragraph" w:styleId="ae">
    <w:name w:val="Body Text"/>
    <w:aliases w:val="本文 字元 字元 字元 字元 字元 字元 字元,本文 字元 字元 字元 字元 字元 字元"/>
    <w:basedOn w:val="a"/>
    <w:link w:val="af"/>
    <w:rsid w:val="00EF4A01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">
    <w:name w:val="本文 字元"/>
    <w:aliases w:val="本文 字元 字元 字元 字元 字元 字元 字元 字元,本文 字元 字元 字元 字元 字元 字元 字元1"/>
    <w:basedOn w:val="a0"/>
    <w:link w:val="ae"/>
    <w:rsid w:val="00EF4A01"/>
    <w:rPr>
      <w:rFonts w:ascii="標楷體" w:eastAsia="標楷體"/>
      <w:kern w:val="2"/>
      <w:sz w:val="32"/>
    </w:rPr>
  </w:style>
  <w:style w:type="character" w:styleId="af0">
    <w:name w:val="page number"/>
    <w:basedOn w:val="a0"/>
    <w:rsid w:val="00EF4A01"/>
  </w:style>
  <w:style w:type="paragraph" w:styleId="af1">
    <w:name w:val="Date"/>
    <w:aliases w:val="年度"/>
    <w:basedOn w:val="a"/>
    <w:next w:val="a"/>
    <w:link w:val="af2"/>
    <w:rsid w:val="00EF4A01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2">
    <w:name w:val="日期 字元"/>
    <w:aliases w:val="年度 字元"/>
    <w:basedOn w:val="a0"/>
    <w:link w:val="af1"/>
    <w:rsid w:val="00EF4A01"/>
    <w:rPr>
      <w:rFonts w:ascii="細明體" w:eastAsia="細明體"/>
      <w:w w:val="90"/>
      <w:sz w:val="18"/>
      <w:szCs w:val="18"/>
    </w:rPr>
  </w:style>
  <w:style w:type="paragraph" w:customStyle="1" w:styleId="af3">
    <w:name w:val="標題（一）"/>
    <w:basedOn w:val="a"/>
    <w:rsid w:val="00EF4A01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af4">
    <w:name w:val="跨頁標頭"/>
    <w:basedOn w:val="a"/>
    <w:rsid w:val="00EF4A01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EF4A0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F4A01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F4A01"/>
    <w:pPr>
      <w:ind w:firstLineChars="550" w:firstLine="550"/>
    </w:pPr>
  </w:style>
  <w:style w:type="paragraph" w:customStyle="1" w:styleId="af5">
    <w:name w:val="乙篇主文"/>
    <w:basedOn w:val="a"/>
    <w:link w:val="af6"/>
    <w:rsid w:val="00EF4A01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F4A01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F4A01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F4A01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F4A01"/>
  </w:style>
  <w:style w:type="paragraph" w:customStyle="1" w:styleId="af9">
    <w:name w:val="甲篇內文"/>
    <w:basedOn w:val="af5"/>
    <w:link w:val="afa"/>
    <w:rsid w:val="00EF4A01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F4A01"/>
    <w:rPr>
      <w:rFonts w:ascii="標楷體" w:eastAsia="標楷體"/>
      <w:kern w:val="2"/>
      <w:sz w:val="28"/>
      <w:szCs w:val="28"/>
    </w:rPr>
  </w:style>
  <w:style w:type="paragraph" w:customStyle="1" w:styleId="1-1">
    <w:name w:val="表格欄1-1主管"/>
    <w:basedOn w:val="a"/>
    <w:rsid w:val="00EF4A01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F4A01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F4A01"/>
    <w:rPr>
      <w:rFonts w:eastAsia="標楷體" w:cs="新細明體"/>
      <w:b/>
      <w:kern w:val="2"/>
      <w:szCs w:val="18"/>
    </w:rPr>
  </w:style>
  <w:style w:type="paragraph" w:customStyle="1" w:styleId="123">
    <w:name w:val="內文123"/>
    <w:rsid w:val="00EF4A01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F4A01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F4A01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F4A01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F4A01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F4A01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F4A01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F4A01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F4A01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F4A01"/>
    <w:pPr>
      <w:ind w:firstLine="624"/>
    </w:pPr>
  </w:style>
  <w:style w:type="paragraph" w:customStyle="1" w:styleId="1232">
    <w:name w:val="圓圈123"/>
    <w:basedOn w:val="1231"/>
    <w:rsid w:val="00EF4A01"/>
    <w:pPr>
      <w:ind w:firstLine="1008"/>
    </w:pPr>
  </w:style>
  <w:style w:type="paragraph" w:customStyle="1" w:styleId="aff0">
    <w:name w:val="標題甲、"/>
    <w:basedOn w:val="a"/>
    <w:rsid w:val="00EF4A01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F4A01"/>
    <w:pPr>
      <w:ind w:firstLineChars="200" w:firstLine="200"/>
    </w:pPr>
  </w:style>
  <w:style w:type="paragraph" w:styleId="aff1">
    <w:name w:val="Balloon Text"/>
    <w:basedOn w:val="a"/>
    <w:link w:val="aff2"/>
    <w:uiPriority w:val="99"/>
    <w:semiHidden/>
    <w:rsid w:val="00EF4A01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EF4A01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F4A01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F4A01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F4A01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F4A01"/>
    <w:pPr>
      <w:jc w:val="distribute"/>
    </w:pPr>
  </w:style>
  <w:style w:type="paragraph" w:customStyle="1" w:styleId="24">
    <w:name w:val="二、2行主管黑體"/>
    <w:basedOn w:val="1-1"/>
    <w:rsid w:val="00EF4A01"/>
    <w:rPr>
      <w:spacing w:val="-6"/>
    </w:rPr>
  </w:style>
  <w:style w:type="paragraph" w:styleId="aff3">
    <w:name w:val="Plain Text"/>
    <w:basedOn w:val="a"/>
    <w:link w:val="aff4"/>
    <w:rsid w:val="00EF4A01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F4A01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F4A01"/>
  </w:style>
  <w:style w:type="table" w:styleId="aff5">
    <w:name w:val="Table Grid"/>
    <w:basedOn w:val="a1"/>
    <w:rsid w:val="00EF4A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DgPBpP5DXdIA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hDgPBpP5DXdIA歲入決算修正數明細表.dot</Template>
  <TotalTime>17</TotalTime>
  <Pages>1</Pages>
  <Words>190</Words>
  <Characters>300</Characters>
  <Application>Microsoft Office Word</Application>
  <DocSecurity>0</DocSecurity>
  <Lines>2</Lines>
  <Paragraphs>1</Paragraphs>
  <ScaleCrop>false</ScaleCrop>
  <Company>N.A.O.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羅守仁</dc:creator>
  <cp:lastModifiedBy>施智譓</cp:lastModifiedBy>
  <cp:revision>13</cp:revision>
  <cp:lastPrinted>2025-05-29T23:22:00Z</cp:lastPrinted>
  <dcterms:created xsi:type="dcterms:W3CDTF">2025-05-27T07:52:00Z</dcterms:created>
  <dcterms:modified xsi:type="dcterms:W3CDTF">2025-07-02T03:17:00Z</dcterms:modified>
</cp:coreProperties>
</file>