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2126"/>
        <w:gridCol w:w="1371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1F3871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7015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1F3871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DC1C98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71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DC1C98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DC1C98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DC1C98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070151" w:rsidRPr="00F9371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9371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5,068,145,029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178,180,058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3,192,248,811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1,697,716,160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178,180,058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3,192,248,811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1,697,716,160</w:t>
            </w:r>
          </w:p>
        </w:tc>
      </w:tr>
      <w:tr w:rsidR="00070151" w:rsidRPr="00F9371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9371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237,529,906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4,830,615,123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19,209,020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158,971,038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186,819,873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3,005,428,938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40,386,505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- 40,386,505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71,887,518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1,625,828,642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19,209,020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158,971,038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186,819,873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3,005,428,938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40,386,505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- 40,386,505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71,887,518</w:t>
            </w:r>
          </w:p>
          <w:p w:rsidR="00070151" w:rsidRPr="00F93711" w:rsidRDefault="00070151" w:rsidP="007F3EA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3711">
              <w:rPr>
                <w:rFonts w:ascii="新細明體" w:hAnsi="新細明體"/>
                <w:b/>
                <w:noProof/>
                <w:spacing w:val="-6"/>
                <w:sz w:val="20"/>
              </w:rPr>
              <w:t>1,625,828,642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18,860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9,787,528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18,860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9,787,528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194,119,560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3,732,180,641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13,717,458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108,491,984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148,990,753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2,279,902,458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28,649,422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- 28,649,422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60,060,771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1,315,136,777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13,717,458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108,491,984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148,990,753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2,279,902,458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28,649,422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- 28,649,422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60,060,771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1,315,136,777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7,313,313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864,086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6,449,227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864,086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6,449,227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花蓮縣文化局主管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422,146,552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1,115,250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282,540,152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138,491,150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1,115,250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484,805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282,540,152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138,491,150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2,195,178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703,282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1,491,896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703,282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1,491,896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49,770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49,770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49,770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花蓮縣地方稅務局主管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1,941,000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218,000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1,233,000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218,000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1,233,000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490,000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花蓮縣警察局主管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5,912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51,936,655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5,912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51,936,655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32,028,418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35,761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1,188,808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464,239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30,839,610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35,761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1,188,808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464,239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30,839,610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32,125,570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3,003,224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4,570,698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2,580,381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27,070,609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484,263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3,003,224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4,570,698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2,580,381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27,070,609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484,263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花蓮縣環境保護局主管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179,822,621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11,309,027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118,696,123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bookmarkStart w:id="0" w:name="_GoBack"/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  <w:bookmarkEnd w:id="0"/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49,817,471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11,309,027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118,696,123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49,817,471</w:t>
            </w:r>
          </w:p>
        </w:tc>
      </w:tr>
      <w:tr w:rsidR="00070151" w:rsidTr="007C7C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823" w:type="dxa"/>
            <w:shd w:val="clear" w:color="auto" w:fill="auto"/>
            <w:vAlign w:val="center"/>
          </w:tcPr>
          <w:p w:rsidR="00070151" w:rsidRDefault="00070151" w:rsidP="007F3EA3">
            <w:pPr>
              <w:jc w:val="center"/>
              <w:rPr>
                <w:rFonts w:ascii="新細明體" w:hAnsi="新細明體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0151" w:rsidRDefault="00070151" w:rsidP="007F3EA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D3AC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36,841,936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359,063,105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2,452,577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30,485,131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34,299,695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195,431,910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11,737,083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- 11,737,083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11,826,747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121,408,981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2,452,577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30,485,131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34,299,695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195,431,910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11,737,083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- 11,737,083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11,826,747</w:t>
            </w:r>
          </w:p>
          <w:p w:rsidR="00070151" w:rsidRPr="008B0CCA" w:rsidRDefault="00070151" w:rsidP="007F3EA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D3ACC">
              <w:rPr>
                <w:rFonts w:ascii="新細明體" w:hAnsi="新細明體"/>
                <w:noProof/>
                <w:spacing w:val="-6"/>
                <w:sz w:val="20"/>
              </w:rPr>
              <w:t>121,408,981</w:t>
            </w:r>
          </w:p>
        </w:tc>
      </w:tr>
    </w:tbl>
    <w:p w:rsidR="007F3EA3" w:rsidRDefault="007F3EA3" w:rsidP="00ED19D3">
      <w:pPr>
        <w:ind w:right="414"/>
        <w:rPr>
          <w:rFonts w:eastAsia="標楷體"/>
          <w:sz w:val="22"/>
        </w:rPr>
      </w:pPr>
    </w:p>
    <w:p w:rsidR="007F3EA3" w:rsidRPr="007F3EA3" w:rsidRDefault="007F3EA3" w:rsidP="007F3EA3">
      <w:pPr>
        <w:rPr>
          <w:rFonts w:eastAsia="標楷體"/>
          <w:sz w:val="22"/>
        </w:rPr>
      </w:pPr>
    </w:p>
    <w:p w:rsidR="00D867AC" w:rsidRPr="007F3EA3" w:rsidRDefault="00D867AC" w:rsidP="007F3EA3">
      <w:pPr>
        <w:jc w:val="center"/>
        <w:rPr>
          <w:rFonts w:eastAsia="標楷體"/>
          <w:sz w:val="22"/>
        </w:rPr>
      </w:pPr>
    </w:p>
    <w:sectPr w:rsidR="00D867AC" w:rsidRPr="007F3EA3" w:rsidSect="00DE26C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EA3" w:rsidRDefault="007F3EA3">
      <w:r>
        <w:separator/>
      </w:r>
    </w:p>
  </w:endnote>
  <w:endnote w:type="continuationSeparator" w:id="0">
    <w:p w:rsidR="007F3EA3" w:rsidRDefault="007F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EA3" w:rsidRDefault="007F3EA3" w:rsidP="00DE26CF">
    <w:pPr>
      <w:pStyle w:val="a4"/>
      <w:jc w:val="center"/>
      <w:rPr>
        <w:rFonts w:hint="eastAsia"/>
      </w:rPr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14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="00313C9D" w:rsidRPr="00313C9D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EA3" w:rsidRDefault="007F3EA3">
      <w:r>
        <w:separator/>
      </w:r>
    </w:p>
  </w:footnote>
  <w:footnote w:type="continuationSeparator" w:id="0">
    <w:p w:rsidR="007F3EA3" w:rsidRDefault="007F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EA3" w:rsidRDefault="007F3EA3">
    <w:pPr>
      <w:jc w:val="center"/>
    </w:pPr>
    <w:r w:rsidRPr="001D4B5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D4B5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1D4B51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1D4B51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1D4B51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EA3" w:rsidRDefault="007F3EA3">
    <w:pPr>
      <w:jc w:val="center"/>
      <w:rPr>
        <w:rFonts w:ascii="標楷體" w:eastAsia="標楷體" w:hAnsi="標楷體"/>
        <w:b/>
        <w:sz w:val="32"/>
      </w:rPr>
    </w:pPr>
    <w:r w:rsidRPr="001D4B5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1D4B5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1D4B51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1D4B51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151"/>
    <w:rsid w:val="0001712C"/>
    <w:rsid w:val="00070151"/>
    <w:rsid w:val="000A3326"/>
    <w:rsid w:val="001214FD"/>
    <w:rsid w:val="001A4B2C"/>
    <w:rsid w:val="001D4B51"/>
    <w:rsid w:val="001F3871"/>
    <w:rsid w:val="00313C9D"/>
    <w:rsid w:val="003F092B"/>
    <w:rsid w:val="004E0B7F"/>
    <w:rsid w:val="00734FFE"/>
    <w:rsid w:val="00775C5D"/>
    <w:rsid w:val="00791A06"/>
    <w:rsid w:val="007C7C02"/>
    <w:rsid w:val="007F3EA3"/>
    <w:rsid w:val="008B0CCA"/>
    <w:rsid w:val="008E605A"/>
    <w:rsid w:val="009D2E50"/>
    <w:rsid w:val="00AA7593"/>
    <w:rsid w:val="00AB6EA1"/>
    <w:rsid w:val="00B27658"/>
    <w:rsid w:val="00CE74C9"/>
    <w:rsid w:val="00D867AC"/>
    <w:rsid w:val="00DC1C98"/>
    <w:rsid w:val="00DE26CF"/>
    <w:rsid w:val="00E47D64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B74FFF"/>
  <w15:chartTrackingRefBased/>
  <w15:docId w15:val="{B6E61172-B9AC-4AA9-BAB2-5A01A54D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xhZSnPrUB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QxhZSnPrUB以前年度歲出決算審定表.dot</Template>
  <TotalTime>3</TotalTime>
  <Pages>1</Pages>
  <Words>636</Words>
  <Characters>1631</Characters>
  <Application>Microsoft Office Word</Application>
  <DocSecurity>0</DocSecurity>
  <Lines>13</Lines>
  <Paragraphs>4</Paragraphs>
  <ScaleCrop>false</ScaleCrop>
  <Company>N.A.O.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3</cp:revision>
  <dcterms:created xsi:type="dcterms:W3CDTF">2025-06-17T03:50:00Z</dcterms:created>
  <dcterms:modified xsi:type="dcterms:W3CDTF">2025-06-17T06:15:00Z</dcterms:modified>
</cp:coreProperties>
</file>