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B902AA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E4D0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B902AA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B902AA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B902AA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B902AA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B902AA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E4D0D" w:rsidRPr="00064D26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4D2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5,068,145,029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178,180,058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3,192,248,811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1,697,716,160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178,180,058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3,192,248,811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1,697,716,160</w:t>
            </w:r>
          </w:p>
        </w:tc>
      </w:tr>
      <w:tr w:rsidR="001E4D0D" w:rsidRPr="00064D26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4D2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237,529,906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4,830,615,123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19,209,020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158,971,038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186,819,873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3,005,428,938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40,386,505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- 40,386,505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71,887,518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1,625,828,642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19,209,020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158,971,038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186,819,873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3,005,428,938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40,386,505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- 40,386,505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71,887,518</w:t>
            </w:r>
          </w:p>
          <w:p w:rsidR="001E4D0D" w:rsidRPr="00064D26" w:rsidRDefault="001E4D0D" w:rsidP="00C136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64D26">
              <w:rPr>
                <w:rFonts w:ascii="新細明體" w:hAnsi="新細明體"/>
                <w:b/>
                <w:noProof/>
                <w:spacing w:val="-6"/>
                <w:sz w:val="20"/>
              </w:rPr>
              <w:t>1,625,828,642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1,193,600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75,303,424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282,478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1,193,600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71,139,700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3,881,246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282,478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1,193,600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71,139,700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3,881,246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9,806,388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18,860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9,787,528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18,860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9,787,528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120,859,660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272,979,021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7,084,278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25,822,537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107,428,240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203,751,213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6,347,142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43,405,271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7,084,278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25,822,537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107,428,240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203,751,213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6,347,142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43,405,271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51,942,567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5,912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51,936,655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5,912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51,936,655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2,091,000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218,000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1,383,000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490,000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218,000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1,383,000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490,000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189,126,609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6,317,908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63,497,391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119,311,310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6,317,908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63,497,391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119,311,310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437,214,122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2,109,141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296,613,831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138,491,150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2,109,141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296,613,831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138,491,150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12,208,003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670,592,339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25,863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27,769,849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10,657,368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528,697,347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27,707,529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- 27,707,529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29,232,301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86,417,614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25,863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27,769,849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10,657,368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528,697,347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27,707,529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- 27,707,529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29,232,301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86,417,614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9,364,415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357,361,970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581,627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8,959,651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8,782,788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223,614,858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941,893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- 941,893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941,893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123,845,568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581,627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8,959,651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8,782,788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223,614,858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941,893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- 941,893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941,893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123,845,568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105－112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642,758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1,712,394,222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26,413,839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642,758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882,703,688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803,276,695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26,413,839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642,758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882,703,688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803,276,695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45,044,857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308,440,379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6,061,451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11,403,322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15,443,971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201,568,107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23,539,435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95,468,950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6,061,451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11,403,322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15,443,971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201,568,107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23,539,435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95,468,950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149,000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149,000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149,000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5,306,267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170,797,786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3,209,098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5,306,267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128,207,565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39,381,123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3,209,098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5,306,267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128,207,565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39,381,123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32,125,570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3,003,224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4,570,698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2,580,381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27,070,609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484,263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3,003,224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4,570,698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2,580,381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27,070,609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484,263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179,822,621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11,309,027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118,696,123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  <w:bookmarkStart w:id="0" w:name="_GoBack"/>
            <w:bookmarkEnd w:id="0"/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49,817,471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11,309,027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118,696,123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49,817,471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1,405,000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75,587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1,329,413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75,587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1,329,413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E4D0D" w:rsidTr="007966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823" w:type="dxa"/>
            <w:shd w:val="clear" w:color="auto" w:fill="auto"/>
            <w:vAlign w:val="center"/>
          </w:tcPr>
          <w:p w:rsidR="001E4D0D" w:rsidRDefault="001E4D0D" w:rsidP="00C1368D">
            <w:pPr>
              <w:jc w:val="center"/>
              <w:rPr>
                <w:rFonts w:ascii="新細明體" w:hAnsi="新細明體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1E4D0D" w:rsidRDefault="001E4D0D" w:rsidP="00C136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A26D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36,841,936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359,063,105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2,452,577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30,485,131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34,299,695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195,431,910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11,737,083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- 11,737,083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11,826,747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121,408,981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2,452,577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30,485,131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34,299,695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195,431,910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11,737,083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- 11,737,083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11,826,747</w:t>
            </w:r>
          </w:p>
          <w:p w:rsidR="001E4D0D" w:rsidRPr="008B0CCA" w:rsidRDefault="001E4D0D" w:rsidP="00C136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26DC">
              <w:rPr>
                <w:rFonts w:ascii="新細明體" w:hAnsi="新細明體"/>
                <w:noProof/>
                <w:spacing w:val="-6"/>
                <w:sz w:val="20"/>
              </w:rPr>
              <w:t>121,408,981</w:t>
            </w:r>
          </w:p>
        </w:tc>
      </w:tr>
    </w:tbl>
    <w:p w:rsidR="00C1368D" w:rsidRDefault="00C1368D" w:rsidP="00ED19D3">
      <w:pPr>
        <w:ind w:right="414"/>
        <w:rPr>
          <w:rFonts w:eastAsia="標楷體"/>
          <w:sz w:val="22"/>
        </w:rPr>
      </w:pPr>
    </w:p>
    <w:p w:rsidR="00C1368D" w:rsidRPr="00C1368D" w:rsidRDefault="00C1368D" w:rsidP="00C1368D">
      <w:pPr>
        <w:rPr>
          <w:rFonts w:eastAsia="標楷體"/>
          <w:sz w:val="22"/>
        </w:rPr>
      </w:pPr>
    </w:p>
    <w:p w:rsidR="00D867AC" w:rsidRPr="00C1368D" w:rsidRDefault="00D867AC" w:rsidP="00C1368D">
      <w:pPr>
        <w:jc w:val="center"/>
        <w:rPr>
          <w:rFonts w:eastAsia="標楷體"/>
          <w:sz w:val="22"/>
        </w:rPr>
      </w:pPr>
    </w:p>
    <w:sectPr w:rsidR="00D867AC" w:rsidRPr="00C1368D" w:rsidSect="00B54401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68D" w:rsidRDefault="00C1368D">
      <w:r>
        <w:separator/>
      </w:r>
    </w:p>
  </w:endnote>
  <w:endnote w:type="continuationSeparator" w:id="0">
    <w:p w:rsidR="00C1368D" w:rsidRDefault="00C1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68D" w:rsidRDefault="00C1368D" w:rsidP="00B54401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13</w:t>
    </w:r>
    <w:r>
      <w:rPr>
        <w:rFonts w:ascii="標楷體" w:eastAsia="標楷體" w:hAnsi="標楷體" w:hint="eastAsia"/>
      </w:rPr>
      <w:t>-</w:t>
    </w:r>
    <w:r w:rsidRPr="006526F5">
      <w:rPr>
        <w:rFonts w:ascii="標楷體" w:eastAsia="標楷體" w:hAnsi="標楷體"/>
      </w:rPr>
      <w:fldChar w:fldCharType="begin"/>
    </w:r>
    <w:r w:rsidRPr="006526F5">
      <w:rPr>
        <w:rFonts w:ascii="標楷體" w:eastAsia="標楷體" w:hAnsi="標楷體"/>
      </w:rPr>
      <w:instrText>PAGE   \* MERGEFORMAT</w:instrText>
    </w:r>
    <w:r w:rsidRPr="006526F5">
      <w:rPr>
        <w:rFonts w:ascii="標楷體" w:eastAsia="標楷體" w:hAnsi="標楷體"/>
      </w:rPr>
      <w:fldChar w:fldCharType="separate"/>
    </w:r>
    <w:r w:rsidR="00481AAB" w:rsidRPr="00481AAB">
      <w:rPr>
        <w:rFonts w:ascii="標楷體" w:eastAsia="標楷體" w:hAnsi="標楷體"/>
        <w:noProof/>
        <w:lang w:val="zh-TW"/>
      </w:rPr>
      <w:t>1</w:t>
    </w:r>
    <w:r w:rsidRPr="006526F5">
      <w:rPr>
        <w:rFonts w:ascii="標楷體" w:eastAsia="標楷體" w:hAnsi="標楷體"/>
      </w:rPr>
      <w:fldChar w:fldCharType="end"/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68D" w:rsidRDefault="00C1368D">
      <w:r>
        <w:separator/>
      </w:r>
    </w:p>
  </w:footnote>
  <w:footnote w:type="continuationSeparator" w:id="0">
    <w:p w:rsidR="00C1368D" w:rsidRDefault="00C13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68D" w:rsidRDefault="00C1368D">
    <w:pPr>
      <w:jc w:val="center"/>
    </w:pPr>
    <w:r w:rsidRPr="00A5068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5068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A50685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A50685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A50685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68D" w:rsidRDefault="00C1368D">
    <w:pPr>
      <w:jc w:val="center"/>
      <w:rPr>
        <w:rFonts w:ascii="標楷體" w:eastAsia="標楷體" w:hAnsi="標楷體"/>
        <w:b/>
        <w:sz w:val="32"/>
      </w:rPr>
    </w:pPr>
    <w:r w:rsidRPr="00A5068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A5068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A50685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A50685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D0D"/>
    <w:rsid w:val="0001712C"/>
    <w:rsid w:val="000A3326"/>
    <w:rsid w:val="001214FD"/>
    <w:rsid w:val="001A4B2C"/>
    <w:rsid w:val="001E4D0D"/>
    <w:rsid w:val="003F092B"/>
    <w:rsid w:val="00481AAB"/>
    <w:rsid w:val="004E0B7F"/>
    <w:rsid w:val="00734FFE"/>
    <w:rsid w:val="00775C5D"/>
    <w:rsid w:val="007966C8"/>
    <w:rsid w:val="008B0CCA"/>
    <w:rsid w:val="008E605A"/>
    <w:rsid w:val="009D2E50"/>
    <w:rsid w:val="00A50685"/>
    <w:rsid w:val="00AA7593"/>
    <w:rsid w:val="00AB6EA1"/>
    <w:rsid w:val="00B27658"/>
    <w:rsid w:val="00B54401"/>
    <w:rsid w:val="00B902AA"/>
    <w:rsid w:val="00C1368D"/>
    <w:rsid w:val="00CE74C9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80A4F5E"/>
  <w15:chartTrackingRefBased/>
  <w15:docId w15:val="{67FDD072-2CC5-4425-BC99-B4E131F2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KYZ6Mhbd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yKYZ6Mhbd以前年度歲出決算審定表.dot</Template>
  <TotalTime>1</TotalTime>
  <Pages>1</Pages>
  <Words>786</Words>
  <Characters>2383</Characters>
  <Application>Microsoft Office Word</Application>
  <DocSecurity>0</DocSecurity>
  <Lines>19</Lines>
  <Paragraphs>6</Paragraphs>
  <ScaleCrop>false</ScaleCrop>
  <Company>N.A.O.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3</cp:revision>
  <dcterms:created xsi:type="dcterms:W3CDTF">2025-06-17T03:48:00Z</dcterms:created>
  <dcterms:modified xsi:type="dcterms:W3CDTF">2025-06-17T06:15:00Z</dcterms:modified>
</cp:coreProperties>
</file>