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9"/>
        <w:gridCol w:w="344"/>
        <w:gridCol w:w="1984"/>
        <w:gridCol w:w="1134"/>
        <w:gridCol w:w="1344"/>
        <w:gridCol w:w="1505"/>
        <w:gridCol w:w="314"/>
        <w:gridCol w:w="1190"/>
        <w:gridCol w:w="1505"/>
        <w:gridCol w:w="1504"/>
        <w:gridCol w:w="1505"/>
        <w:gridCol w:w="1504"/>
        <w:gridCol w:w="1506"/>
        <w:gridCol w:w="1504"/>
        <w:gridCol w:w="1505"/>
        <w:gridCol w:w="1504"/>
        <w:gridCol w:w="1509"/>
      </w:tblGrid>
      <w:tr w:rsidR="00D46CDC" w:rsidTr="00951949">
        <w:trPr>
          <w:cantSplit/>
          <w:trHeight w:val="270"/>
          <w:tblHeader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2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CDC" w:rsidRDefault="00D46CD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CDC" w:rsidRDefault="00D46CD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951949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46CDC" w:rsidTr="00951949">
        <w:trPr>
          <w:cantSplit/>
          <w:trHeight w:val="270"/>
          <w:tblHeader/>
        </w:trPr>
        <w:tc>
          <w:tcPr>
            <w:tcW w:w="479" w:type="dxa"/>
            <w:tcBorders>
              <w:top w:val="nil"/>
              <w:left w:val="nil"/>
              <w:right w:val="nil"/>
            </w:tcBorders>
          </w:tcPr>
          <w:p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25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6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46CDC" w:rsidTr="00385D02">
        <w:trPr>
          <w:cantSplit/>
          <w:tblHeader/>
        </w:trPr>
        <w:tc>
          <w:tcPr>
            <w:tcW w:w="823" w:type="dxa"/>
            <w:gridSpan w:val="2"/>
            <w:vMerge w:val="restart"/>
            <w:tcBorders>
              <w:left w:val="nil"/>
            </w:tcBorders>
            <w:vAlign w:val="center"/>
          </w:tcPr>
          <w:p w:rsidR="00D46CDC" w:rsidRDefault="00D46CD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84" w:type="dxa"/>
            <w:vMerge w:val="restart"/>
            <w:tcBorders>
              <w:left w:val="nil"/>
            </w:tcBorders>
            <w:vAlign w:val="center"/>
          </w:tcPr>
          <w:p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134" w:type="dxa"/>
            <w:vMerge w:val="restart"/>
            <w:vAlign w:val="center"/>
          </w:tcPr>
          <w:p w:rsidR="00D46CDC" w:rsidRDefault="00D46CD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58" w:type="dxa"/>
            <w:gridSpan w:val="5"/>
            <w:vAlign w:val="center"/>
          </w:tcPr>
          <w:p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019" w:type="dxa"/>
            <w:gridSpan w:val="4"/>
            <w:vAlign w:val="center"/>
          </w:tcPr>
          <w:p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022" w:type="dxa"/>
            <w:gridSpan w:val="4"/>
            <w:tcBorders>
              <w:right w:val="nil"/>
            </w:tcBorders>
            <w:vAlign w:val="center"/>
          </w:tcPr>
          <w:p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46CDC" w:rsidTr="00385D02">
        <w:trPr>
          <w:cantSplit/>
          <w:trHeight w:val="260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4" w:type="dxa"/>
            <w:vMerge/>
            <w:vAlign w:val="center"/>
          </w:tcPr>
          <w:p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4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gridSpan w:val="2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6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46CDC" w:rsidTr="00385D02">
        <w:trPr>
          <w:cantSplit/>
          <w:trHeight w:val="128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4" w:type="dxa"/>
            <w:vMerge/>
            <w:vAlign w:val="center"/>
          </w:tcPr>
          <w:p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34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4" w:type="dxa"/>
            <w:gridSpan w:val="2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6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</w:tr>
      <w:tr w:rsidR="00D46CDC" w:rsidTr="00385D02">
        <w:trPr>
          <w:cantSplit/>
          <w:trHeight w:val="127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4" w:type="dxa"/>
            <w:vMerge/>
            <w:vAlign w:val="center"/>
          </w:tcPr>
          <w:p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4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gridSpan w:val="2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6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951949" w:rsidRPr="00F91463" w:rsidTr="00385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951949" w:rsidRPr="00F91463" w:rsidRDefault="00951949" w:rsidP="00F036E5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51949" w:rsidRPr="00F91463" w:rsidRDefault="00951949" w:rsidP="00F036E5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91463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/>
                <w:b/>
                <w:noProof/>
                <w:spacing w:val="-6"/>
                <w:sz w:val="20"/>
              </w:rPr>
              <w:t>3,070,137,228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/>
                <w:b/>
                <w:noProof/>
                <w:spacing w:val="-6"/>
                <w:sz w:val="20"/>
              </w:rPr>
              <w:t>366,101,324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/>
                <w:b/>
                <w:noProof/>
                <w:spacing w:val="-6"/>
                <w:sz w:val="20"/>
              </w:rPr>
              <w:t>900,308,716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/>
                <w:b/>
                <w:noProof/>
                <w:spacing w:val="-6"/>
                <w:sz w:val="20"/>
              </w:rPr>
              <w:t>1,803,727,188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/>
                <w:b/>
                <w:noProof/>
                <w:spacing w:val="-6"/>
                <w:sz w:val="20"/>
              </w:rPr>
              <w:t>324,487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/>
                <w:b/>
                <w:noProof/>
                <w:spacing w:val="-6"/>
                <w:sz w:val="20"/>
              </w:rPr>
              <w:t>- 324,487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/>
                <w:b/>
                <w:noProof/>
                <w:spacing w:val="-6"/>
                <w:sz w:val="20"/>
              </w:rPr>
              <w:t>366,425,811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/>
                <w:b/>
                <w:noProof/>
                <w:spacing w:val="-6"/>
                <w:sz w:val="20"/>
              </w:rPr>
              <w:t>900,308,716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/>
                <w:b/>
                <w:noProof/>
                <w:spacing w:val="-6"/>
                <w:sz w:val="20"/>
              </w:rPr>
              <w:t>1,803,402,701</w:t>
            </w:r>
          </w:p>
        </w:tc>
      </w:tr>
      <w:tr w:rsidR="00951949" w:rsidRPr="00F91463" w:rsidTr="00385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951949" w:rsidRPr="00F91463" w:rsidRDefault="00951949" w:rsidP="00F036E5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51949" w:rsidRPr="00F91463" w:rsidRDefault="00951949" w:rsidP="00F036E5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91463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/>
                <w:b/>
                <w:noProof/>
                <w:spacing w:val="-6"/>
                <w:sz w:val="20"/>
              </w:rPr>
              <w:t>3,070,137,228</w:t>
            </w:r>
          </w:p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/>
                <w:b/>
                <w:noProof/>
                <w:spacing w:val="-6"/>
                <w:sz w:val="20"/>
              </w:rPr>
              <w:t>366,101,324</w:t>
            </w:r>
          </w:p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/>
                <w:b/>
                <w:noProof/>
                <w:spacing w:val="-6"/>
                <w:sz w:val="20"/>
              </w:rPr>
              <w:t>900,308,716</w:t>
            </w:r>
          </w:p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/>
                <w:b/>
                <w:noProof/>
                <w:spacing w:val="-6"/>
                <w:sz w:val="20"/>
              </w:rPr>
              <w:t>1,803,727,188</w:t>
            </w:r>
          </w:p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/>
                <w:b/>
                <w:noProof/>
                <w:spacing w:val="-6"/>
                <w:sz w:val="20"/>
              </w:rPr>
              <w:t>324,487</w:t>
            </w:r>
          </w:p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/>
                <w:b/>
                <w:noProof/>
                <w:spacing w:val="-6"/>
                <w:sz w:val="20"/>
              </w:rPr>
              <w:t>- 324,487</w:t>
            </w:r>
          </w:p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/>
                <w:b/>
                <w:noProof/>
                <w:spacing w:val="-6"/>
                <w:sz w:val="20"/>
              </w:rPr>
              <w:t>366,425,811</w:t>
            </w:r>
          </w:p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/>
                <w:b/>
                <w:noProof/>
                <w:spacing w:val="-6"/>
                <w:sz w:val="20"/>
              </w:rPr>
              <w:t>900,308,716</w:t>
            </w:r>
          </w:p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/>
                <w:b/>
                <w:noProof/>
                <w:spacing w:val="-6"/>
                <w:sz w:val="20"/>
              </w:rPr>
              <w:t>1,803,402,701</w:t>
            </w:r>
          </w:p>
          <w:p w:rsidR="00951949" w:rsidRPr="00F91463" w:rsidRDefault="00951949" w:rsidP="00F036E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9146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951949" w:rsidTr="00385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951949" w:rsidRDefault="00951949" w:rsidP="00F036E5">
            <w:pPr>
              <w:jc w:val="center"/>
              <w:rPr>
                <w:rFonts w:ascii="新細明體" w:hAnsi="新細明體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z w:val="20"/>
              </w:rPr>
              <w:t>106－112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51949" w:rsidRDefault="00951949" w:rsidP="00F036E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75041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1,550,823,531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204,554,170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131,079,552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1,215,189,809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204,554,170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131,079,552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1,215,189,809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51949" w:rsidTr="00385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951949" w:rsidRDefault="00951949" w:rsidP="00F036E5">
            <w:pPr>
              <w:jc w:val="center"/>
              <w:rPr>
                <w:rFonts w:ascii="新細明體" w:hAnsi="新細明體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z w:val="20"/>
              </w:rPr>
              <w:t>101－112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51949" w:rsidRDefault="00951949" w:rsidP="00F036E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75041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157,602,482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4,189,943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19,336,293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134,076,246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4,189,943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19,336,293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134,076,246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51949" w:rsidTr="00385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951949" w:rsidRDefault="00951949" w:rsidP="00F036E5">
            <w:pPr>
              <w:jc w:val="center"/>
              <w:rPr>
                <w:rFonts w:ascii="新細明體" w:hAnsi="新細明體"/>
                <w:sz w:val="20"/>
              </w:rPr>
            </w:pPr>
            <w:r w:rsidRPr="00675041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51949" w:rsidRDefault="00951949" w:rsidP="00F036E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75041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89,956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89,956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89,956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51949" w:rsidTr="00385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951949" w:rsidRDefault="00951949" w:rsidP="00F036E5">
            <w:pPr>
              <w:jc w:val="center"/>
              <w:rPr>
                <w:rFonts w:ascii="新細明體" w:hAnsi="新細明體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z w:val="20"/>
              </w:rPr>
              <w:t>100－112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51949" w:rsidRDefault="00951949" w:rsidP="00F036E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75041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24,784,010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379,369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13,222,804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11,181,837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379,369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13,222,804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11,181,837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51949" w:rsidTr="00385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951949" w:rsidRDefault="00951949" w:rsidP="00F036E5">
            <w:pPr>
              <w:jc w:val="center"/>
              <w:rPr>
                <w:rFonts w:ascii="新細明體" w:hAnsi="新細明體"/>
                <w:sz w:val="20"/>
              </w:rPr>
            </w:pPr>
            <w:r w:rsidRPr="00675041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51949" w:rsidRDefault="00951949" w:rsidP="00F036E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75041">
              <w:rPr>
                <w:rFonts w:ascii="標楷體" w:eastAsia="標楷體" w:hAnsi="標楷體" w:hint="eastAsia"/>
                <w:noProof/>
                <w:sz w:val="20"/>
              </w:rPr>
              <w:t>營業盈餘及事業收入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1,808,000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1,808,000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1,808,000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51949" w:rsidTr="00385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951949" w:rsidRDefault="00951949" w:rsidP="00F036E5">
            <w:pPr>
              <w:jc w:val="center"/>
              <w:rPr>
                <w:rFonts w:ascii="新細明體" w:hAnsi="新細明體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z w:val="20"/>
              </w:rPr>
              <w:t>106－112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51949" w:rsidRDefault="00951949" w:rsidP="00F036E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75041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1,314,961,384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155,251,510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718,965,916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440,743,958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155,251,510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718,965,916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440,743,958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51949" w:rsidTr="00385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951949" w:rsidRDefault="00951949" w:rsidP="00F036E5">
            <w:pPr>
              <w:jc w:val="center"/>
              <w:rPr>
                <w:rFonts w:ascii="新細明體" w:hAnsi="新細明體"/>
                <w:sz w:val="20"/>
              </w:rPr>
            </w:pPr>
            <w:r w:rsidRPr="00675041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51949" w:rsidRDefault="00951949" w:rsidP="00F036E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75041">
              <w:rPr>
                <w:rFonts w:ascii="標楷體" w:eastAsia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616,000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616,000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616,000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51949" w:rsidTr="00385D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951949" w:rsidRDefault="00951949" w:rsidP="00F036E5">
            <w:pPr>
              <w:jc w:val="center"/>
              <w:rPr>
                <w:rFonts w:ascii="新細明體" w:hAnsi="新細明體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z w:val="20"/>
              </w:rPr>
              <w:t>102－112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51949" w:rsidRDefault="00951949" w:rsidP="00F036E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75041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19,451,865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1,726,332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15,806,195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1,919,338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324,487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- 324,487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2,050,819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15,806,195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/>
                <w:noProof/>
                <w:spacing w:val="-6"/>
                <w:sz w:val="20"/>
              </w:rPr>
              <w:t>1,594,851</w:t>
            </w:r>
          </w:p>
          <w:p w:rsidR="00951949" w:rsidRPr="00B205E3" w:rsidRDefault="00951949" w:rsidP="00F036E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750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:rsidR="00C6725D" w:rsidRDefault="00C6725D">
      <w:pPr>
        <w:ind w:right="414"/>
        <w:rPr>
          <w:rFonts w:eastAsia="標楷體"/>
          <w:sz w:val="22"/>
        </w:rPr>
      </w:pPr>
    </w:p>
    <w:p w:rsidR="00C6725D" w:rsidRPr="00C6725D" w:rsidRDefault="00C6725D" w:rsidP="00C6725D">
      <w:pPr>
        <w:rPr>
          <w:rFonts w:eastAsia="標楷體"/>
          <w:sz w:val="22"/>
        </w:rPr>
      </w:pPr>
    </w:p>
    <w:p w:rsidR="00C6725D" w:rsidRPr="00C6725D" w:rsidRDefault="00C6725D" w:rsidP="00C6725D">
      <w:pPr>
        <w:rPr>
          <w:rFonts w:eastAsia="標楷體"/>
          <w:sz w:val="22"/>
        </w:rPr>
      </w:pPr>
    </w:p>
    <w:p w:rsidR="00C6725D" w:rsidRPr="00C6725D" w:rsidRDefault="00C6725D" w:rsidP="00C6725D">
      <w:pPr>
        <w:rPr>
          <w:rFonts w:eastAsia="標楷體"/>
          <w:sz w:val="22"/>
        </w:rPr>
      </w:pPr>
    </w:p>
    <w:p w:rsidR="00C6725D" w:rsidRPr="00C6725D" w:rsidRDefault="00C6725D" w:rsidP="00C6725D">
      <w:pPr>
        <w:rPr>
          <w:rFonts w:eastAsia="標楷體"/>
          <w:sz w:val="22"/>
        </w:rPr>
      </w:pPr>
    </w:p>
    <w:p w:rsidR="00C6725D" w:rsidRPr="00C6725D" w:rsidRDefault="00C6725D" w:rsidP="00C6725D">
      <w:pPr>
        <w:rPr>
          <w:rFonts w:eastAsia="標楷體"/>
          <w:sz w:val="22"/>
        </w:rPr>
      </w:pPr>
    </w:p>
    <w:p w:rsidR="00C6725D" w:rsidRPr="00C6725D" w:rsidRDefault="00C6725D" w:rsidP="00C6725D">
      <w:pPr>
        <w:rPr>
          <w:rFonts w:eastAsia="標楷體"/>
          <w:sz w:val="22"/>
        </w:rPr>
      </w:pPr>
    </w:p>
    <w:p w:rsidR="00C6725D" w:rsidRPr="00C6725D" w:rsidRDefault="00C6725D" w:rsidP="00C6725D">
      <w:pPr>
        <w:rPr>
          <w:rFonts w:eastAsia="標楷體"/>
          <w:sz w:val="22"/>
        </w:rPr>
      </w:pPr>
    </w:p>
    <w:p w:rsidR="00C6725D" w:rsidRPr="00C6725D" w:rsidRDefault="00C6725D" w:rsidP="00C6725D">
      <w:pPr>
        <w:rPr>
          <w:rFonts w:eastAsia="標楷體"/>
          <w:sz w:val="22"/>
        </w:rPr>
      </w:pPr>
    </w:p>
    <w:p w:rsidR="00C6725D" w:rsidRPr="00C6725D" w:rsidRDefault="00C6725D" w:rsidP="00C6725D">
      <w:pPr>
        <w:rPr>
          <w:rFonts w:eastAsia="標楷體"/>
          <w:sz w:val="22"/>
        </w:rPr>
      </w:pPr>
    </w:p>
    <w:p w:rsidR="00C6725D" w:rsidRPr="00C6725D" w:rsidRDefault="00C6725D" w:rsidP="00C6725D">
      <w:pPr>
        <w:rPr>
          <w:rFonts w:eastAsia="標楷體"/>
          <w:sz w:val="22"/>
        </w:rPr>
      </w:pPr>
    </w:p>
    <w:p w:rsidR="00C6725D" w:rsidRPr="00C6725D" w:rsidRDefault="00C6725D" w:rsidP="00C6725D">
      <w:pPr>
        <w:rPr>
          <w:rFonts w:eastAsia="標楷體"/>
          <w:sz w:val="22"/>
        </w:rPr>
      </w:pPr>
    </w:p>
    <w:p w:rsidR="00C6725D" w:rsidRPr="00C6725D" w:rsidRDefault="00C6725D" w:rsidP="00C6725D">
      <w:pPr>
        <w:rPr>
          <w:rFonts w:eastAsia="標楷體"/>
          <w:sz w:val="22"/>
        </w:rPr>
      </w:pPr>
    </w:p>
    <w:p w:rsidR="00C6725D" w:rsidRPr="00C6725D" w:rsidRDefault="00C6725D" w:rsidP="00C6725D">
      <w:pPr>
        <w:rPr>
          <w:rFonts w:eastAsia="標楷體"/>
          <w:sz w:val="22"/>
        </w:rPr>
      </w:pPr>
    </w:p>
    <w:p w:rsidR="00C6725D" w:rsidRPr="00C6725D" w:rsidRDefault="00C6725D" w:rsidP="00C6725D">
      <w:pPr>
        <w:rPr>
          <w:rFonts w:eastAsia="標楷體"/>
          <w:sz w:val="22"/>
        </w:rPr>
      </w:pPr>
    </w:p>
    <w:p w:rsidR="00C6725D" w:rsidRPr="00C6725D" w:rsidRDefault="00C6725D" w:rsidP="00C6725D">
      <w:pPr>
        <w:rPr>
          <w:rFonts w:eastAsia="標楷體"/>
          <w:sz w:val="22"/>
        </w:rPr>
      </w:pPr>
    </w:p>
    <w:p w:rsidR="00C6725D" w:rsidRPr="00C6725D" w:rsidRDefault="00C6725D" w:rsidP="00C6725D">
      <w:pPr>
        <w:rPr>
          <w:rFonts w:eastAsia="標楷體"/>
          <w:sz w:val="22"/>
        </w:rPr>
      </w:pPr>
    </w:p>
    <w:p w:rsidR="00C6725D" w:rsidRPr="00C6725D" w:rsidRDefault="00C6725D" w:rsidP="00C6725D">
      <w:pPr>
        <w:rPr>
          <w:rFonts w:eastAsia="標楷體"/>
          <w:sz w:val="22"/>
        </w:rPr>
      </w:pPr>
    </w:p>
    <w:p w:rsidR="00C6725D" w:rsidRPr="00C6725D" w:rsidRDefault="00C6725D" w:rsidP="00C6725D">
      <w:pPr>
        <w:rPr>
          <w:rFonts w:eastAsia="標楷體"/>
          <w:sz w:val="22"/>
        </w:rPr>
      </w:pPr>
    </w:p>
    <w:p w:rsidR="00C6725D" w:rsidRPr="00C6725D" w:rsidRDefault="00C6725D" w:rsidP="00C6725D">
      <w:pPr>
        <w:rPr>
          <w:rFonts w:eastAsia="標楷體"/>
          <w:sz w:val="22"/>
        </w:rPr>
      </w:pPr>
    </w:p>
    <w:p w:rsidR="00C6725D" w:rsidRPr="00C6725D" w:rsidRDefault="00C6725D" w:rsidP="00C6725D">
      <w:pPr>
        <w:rPr>
          <w:rFonts w:eastAsia="標楷體"/>
          <w:sz w:val="22"/>
        </w:rPr>
      </w:pPr>
    </w:p>
    <w:p w:rsidR="00D46CDC" w:rsidRPr="00C6725D" w:rsidRDefault="00D46CDC" w:rsidP="00C6725D">
      <w:pPr>
        <w:jc w:val="center"/>
        <w:rPr>
          <w:rFonts w:eastAsia="標楷體"/>
          <w:sz w:val="22"/>
        </w:rPr>
      </w:pPr>
    </w:p>
    <w:sectPr w:rsidR="00D46CDC" w:rsidRPr="00C6725D" w:rsidSect="009869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567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949" w:rsidRDefault="00951949">
      <w:r>
        <w:separator/>
      </w:r>
    </w:p>
  </w:endnote>
  <w:endnote w:type="continuationSeparator" w:id="0">
    <w:p w:rsidR="00951949" w:rsidRDefault="0095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25D" w:rsidRDefault="00C6725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25D" w:rsidRDefault="00C6725D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981" w:rsidRDefault="00986981" w:rsidP="00986981">
    <w:pPr>
      <w:pStyle w:val="a4"/>
      <w:jc w:val="center"/>
    </w:pPr>
    <w:bookmarkStart w:id="0" w:name="_GoBack"/>
    <w:r w:rsidRPr="006526F5">
      <w:rPr>
        <w:rFonts w:ascii="標楷體" w:eastAsia="標楷體" w:hAnsi="標楷體" w:hint="eastAsia"/>
      </w:rPr>
      <w:t>第</w:t>
    </w:r>
    <w:r>
      <w:rPr>
        <w:rFonts w:ascii="標楷體" w:eastAsia="標楷體" w:hAnsi="標楷體"/>
      </w:rPr>
      <w:t>1</w:t>
    </w:r>
    <w:r>
      <w:rPr>
        <w:rFonts w:ascii="標楷體" w:eastAsia="標楷體" w:hAnsi="標楷體"/>
      </w:rPr>
      <w:t>2</w:t>
    </w:r>
    <w:r>
      <w:rPr>
        <w:rFonts w:ascii="標楷體" w:eastAsia="標楷體" w:hAnsi="標楷體" w:hint="eastAsia"/>
      </w:rPr>
      <w:t>-</w:t>
    </w:r>
    <w:r w:rsidRPr="006526F5">
      <w:rPr>
        <w:rFonts w:ascii="標楷體" w:eastAsia="標楷體" w:hAnsi="標楷體"/>
      </w:rPr>
      <w:fldChar w:fldCharType="begin"/>
    </w:r>
    <w:r w:rsidRPr="006526F5">
      <w:rPr>
        <w:rFonts w:ascii="標楷體" w:eastAsia="標楷體" w:hAnsi="標楷體"/>
      </w:rPr>
      <w:instrText>PAGE   \* MERGEFORMAT</w:instrText>
    </w:r>
    <w:r w:rsidRPr="006526F5">
      <w:rPr>
        <w:rFonts w:ascii="標楷體" w:eastAsia="標楷體" w:hAnsi="標楷體"/>
      </w:rPr>
      <w:fldChar w:fldCharType="separate"/>
    </w:r>
    <w:r w:rsidR="00C6725D" w:rsidRPr="00C6725D">
      <w:rPr>
        <w:rFonts w:ascii="標楷體" w:eastAsia="標楷體" w:hAnsi="標楷體"/>
        <w:noProof/>
        <w:lang w:val="zh-TW"/>
      </w:rPr>
      <w:t>1</w:t>
    </w:r>
    <w:r w:rsidRPr="006526F5">
      <w:rPr>
        <w:rFonts w:ascii="標楷體" w:eastAsia="標楷體" w:hAnsi="標楷體"/>
      </w:rPr>
      <w:fldChar w:fldCharType="end"/>
    </w:r>
    <w:sdt>
      <w:sdtPr>
        <w:rPr>
          <w:rFonts w:ascii="標楷體" w:eastAsia="標楷體" w:hAnsi="標楷體"/>
        </w:rPr>
        <w:id w:val="887915929"/>
        <w:docPartObj>
          <w:docPartGallery w:val="Page Numbers (Bottom of Page)"/>
          <w:docPartUnique/>
        </w:docPartObj>
      </w:sdtPr>
      <w:sdtContent>
        <w:r w:rsidRPr="006526F5">
          <w:rPr>
            <w:rFonts w:ascii="標楷體" w:eastAsia="標楷體" w:hAnsi="標楷體" w:hint="eastAsia"/>
          </w:rPr>
          <w:t>頁</w:t>
        </w:r>
      </w:sdtContent>
    </w:sdt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949" w:rsidRDefault="00951949">
      <w:r>
        <w:separator/>
      </w:r>
    </w:p>
  </w:footnote>
  <w:footnote w:type="continuationSeparator" w:id="0">
    <w:p w:rsidR="00951949" w:rsidRDefault="0095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25D" w:rsidRDefault="00C6725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CDC" w:rsidRDefault="00EA4327">
    <w:pPr>
      <w:jc w:val="center"/>
    </w:pPr>
    <w:r w:rsidRPr="00EA4327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EA4327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EA4327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</w:t>
    </w:r>
    <w:r w:rsidR="00B40E8D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EA4327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CDC" w:rsidRDefault="00EA4327">
    <w:pPr>
      <w:jc w:val="center"/>
      <w:rPr>
        <w:b/>
        <w:sz w:val="32"/>
      </w:rPr>
    </w:pPr>
    <w:r w:rsidRPr="00EA4327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EA4327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D46CDC" w:rsidRPr="001F4CCA">
      <w:rPr>
        <w:rFonts w:ascii="標楷體" w:eastAsia="標楷體" w:hint="eastAsia"/>
        <w:b/>
        <w:spacing w:val="60"/>
        <w:sz w:val="32"/>
        <w:u w:val="single"/>
      </w:rPr>
      <w:t>年度</w:t>
    </w:r>
    <w:r w:rsidRPr="00EA4327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總決算以前年度歲入來源別轉入數決算審定</w:t>
    </w:r>
    <w:r w:rsidR="001512E9" w:rsidRPr="001F4CCA">
      <w:rPr>
        <w:rFonts w:ascii="標楷體" w:eastAsia="標楷體" w:hint="eastAsia"/>
        <w:b/>
        <w:spacing w:val="60"/>
        <w:sz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949"/>
    <w:rsid w:val="001021E7"/>
    <w:rsid w:val="001512E9"/>
    <w:rsid w:val="001F4CCA"/>
    <w:rsid w:val="00385D02"/>
    <w:rsid w:val="005E1975"/>
    <w:rsid w:val="00653A7E"/>
    <w:rsid w:val="007D75E7"/>
    <w:rsid w:val="0085742D"/>
    <w:rsid w:val="00860F6F"/>
    <w:rsid w:val="00951949"/>
    <w:rsid w:val="00986981"/>
    <w:rsid w:val="009E1C1B"/>
    <w:rsid w:val="00B205E3"/>
    <w:rsid w:val="00B40E8D"/>
    <w:rsid w:val="00BB53F0"/>
    <w:rsid w:val="00C6725D"/>
    <w:rsid w:val="00CB1EE5"/>
    <w:rsid w:val="00D46CDC"/>
    <w:rsid w:val="00EA1B26"/>
    <w:rsid w:val="00EA4327"/>
    <w:rsid w:val="00F3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8995868"/>
  <w15:chartTrackingRefBased/>
  <w15:docId w15:val="{BC5E7177-724C-46DD-8DB9-51621650E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EA4327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EA432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2mrGL&#20197;&#21069;&#24180;&#24230;&#27506;&#20837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2mrGL以前年度歲入決算審定表.dot</Template>
  <TotalTime>0</TotalTime>
  <Pages>1</Pages>
  <Words>486</Words>
  <Characters>965</Characters>
  <Application>Microsoft Office Word</Application>
  <DocSecurity>0</DocSecurity>
  <Lines>8</Lines>
  <Paragraphs>2</Paragraphs>
  <ScaleCrop>false</ScaleCrop>
  <Company>N.A.O.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高雅秋</dc:creator>
  <cp:keywords/>
  <cp:lastModifiedBy>高慧玲</cp:lastModifiedBy>
  <cp:revision>3</cp:revision>
  <cp:lastPrinted>2025-05-29T03:34:00Z</cp:lastPrinted>
  <dcterms:created xsi:type="dcterms:W3CDTF">2025-06-17T03:46:00Z</dcterms:created>
  <dcterms:modified xsi:type="dcterms:W3CDTF">2025-06-17T03:48:00Z</dcterms:modified>
</cp:coreProperties>
</file>