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1739"/>
        <w:gridCol w:w="1621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D5294D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:rsidTr="00AB366D">
        <w:trPr>
          <w:cantSplit/>
          <w:tblHeader/>
        </w:trPr>
        <w:tc>
          <w:tcPr>
            <w:tcW w:w="2099" w:type="dxa"/>
            <w:gridSpan w:val="3"/>
            <w:tcBorders>
              <w:left w:val="nil"/>
            </w:tcBorders>
            <w:vAlign w:val="center"/>
          </w:tcPr>
          <w:p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621" w:type="dxa"/>
            <w:vMerge w:val="restar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:rsidTr="00AB366D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739" w:type="dxa"/>
            <w:vAlign w:val="center"/>
          </w:tcPr>
          <w:p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621" w:type="dxa"/>
            <w:vMerge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D5294D" w:rsidRPr="000C6147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C614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25,281,729,000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22,319,358,255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82,424,851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960,648,020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23,362,431,126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- 2,504,651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22,316,853,604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82,424,851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960,648,020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23,359,926,475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- 1,921,802,525</w:t>
            </w:r>
          </w:p>
        </w:tc>
      </w:tr>
      <w:tr w:rsidR="00D5294D" w:rsidRPr="000C6147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C614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5,384,307,000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4,790,135,415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79,753,097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281,694,247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5,151,582,759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4,790,135,415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79,753,097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281,694,247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5,151,582,759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- 232,724,241</w:t>
            </w:r>
          </w:p>
        </w:tc>
      </w:tr>
      <w:tr w:rsidR="00D5294D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B3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469,469,000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439,198,447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19,763,057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458,961,504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439,198,447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19,763,057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458,961,504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- 10,507,496</w:t>
            </w:r>
          </w:p>
        </w:tc>
      </w:tr>
      <w:tr w:rsidR="00D5294D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B3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214,635,000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211,000,146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255,000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211,255,146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211,000,146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255,000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211,255,146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- 3,379,854</w:t>
            </w:r>
          </w:p>
        </w:tc>
      </w:tr>
      <w:tr w:rsidR="00D5294D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B3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2,346,015,000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1,868,422,258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79,753,097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261,172,190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2,209,347,545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1,868,422,258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79,753,097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261,172,190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2,209,347,545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- 136,667,455</w:t>
            </w:r>
          </w:p>
        </w:tc>
      </w:tr>
      <w:tr w:rsidR="00D5294D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B3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2,021,237,000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1,948,752,984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1,948,752,984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1,948,752,984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1,948,752,984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- 72,484,016</w:t>
            </w:r>
          </w:p>
        </w:tc>
      </w:tr>
      <w:tr w:rsidR="00D5294D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B3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332,951,000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322,761,580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504,000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323,265,580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322,761,580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504,000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323,265,580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- 9,685,420</w:t>
            </w:r>
          </w:p>
        </w:tc>
      </w:tr>
      <w:tr w:rsidR="00D5294D" w:rsidRPr="000C6147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C614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7,681,323,000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7,537,981,999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43,833,142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7,581,815,141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- 2,504,651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7,535,477,348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43,833,142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7,579,310,490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- 102,012,510</w:t>
            </w:r>
          </w:p>
        </w:tc>
      </w:tr>
      <w:tr w:rsidR="00D5294D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B3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7,338,750,000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7,233,298,186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10,205,796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7,243,503,982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- 2,504,651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7,230,793,535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10,205,796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7,240,999,331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- 97,750,669</w:t>
            </w:r>
          </w:p>
        </w:tc>
      </w:tr>
      <w:tr w:rsidR="00D5294D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B3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342,573,000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304,683,813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33,627,346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338,311,159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304,683,813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33,627,346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338,311,159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- 4,261,841</w:t>
            </w:r>
          </w:p>
        </w:tc>
      </w:tr>
      <w:tr w:rsidR="00D5294D" w:rsidRPr="000C6147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C614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2,514,225,000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1,943,399,471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2,671,754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442,759,516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2,388,830,741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1,943,399,471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2,671,754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442,759,516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2,388,830,741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- 125,394,259</w:t>
            </w:r>
          </w:p>
        </w:tc>
      </w:tr>
      <w:tr w:rsidR="00D5294D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B3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632,559,000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550,965,393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22,226,773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573,192,166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550,965,393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22,226,773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573,192,166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- 59,366,834</w:t>
            </w:r>
          </w:p>
        </w:tc>
      </w:tr>
      <w:tr w:rsidR="00D5294D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B3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1,361,727,000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973,241,661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1,816,000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344,510,524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1,319,568,185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973,241,661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1,816,000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344,510,524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1,319,568,185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- 42,158,815</w:t>
            </w:r>
          </w:p>
        </w:tc>
      </w:tr>
      <w:tr w:rsidR="00D5294D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B3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169,287,000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110,438,634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42,432,918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152,871,552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110,438,634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42,432,918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152,871,552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- 16,415,448</w:t>
            </w:r>
          </w:p>
        </w:tc>
      </w:tr>
      <w:tr w:rsidR="00D5294D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B3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350,652,000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308,753,783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855,754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33,589,301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343,198,838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308,753,783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855,754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33,589,301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343,198,838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- 7,453,162</w:t>
            </w:r>
          </w:p>
        </w:tc>
      </w:tr>
      <w:tr w:rsidR="00D5294D" w:rsidRPr="000C6147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C614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5,734,312,000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5,343,776,623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96,442,148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5,440,218,771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5,343,776,623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96,442,148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5,440,218,771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- 294,093,229</w:t>
            </w:r>
          </w:p>
        </w:tc>
      </w:tr>
      <w:tr w:rsidR="00D5294D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B3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125,156,000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116,929,729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116,929,729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116,929,729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116,929,729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- 8,226,271</w:t>
            </w:r>
          </w:p>
        </w:tc>
      </w:tr>
      <w:tr w:rsidR="00D5294D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B3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271,334,000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256,386,089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160,000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256,546,089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256,386,089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160,000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256,546,089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- 14,787,911</w:t>
            </w:r>
          </w:p>
        </w:tc>
      </w:tr>
      <w:tr w:rsidR="00D5294D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B3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4,705,638,000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4,392,120,620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84,582,148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4,476,702,768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4,392,120,620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84,582,148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4,476,702,768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- 228,935,232</w:t>
            </w:r>
          </w:p>
        </w:tc>
      </w:tr>
      <w:tr w:rsidR="00D5294D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B3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48,676,000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43,702,892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43,702,892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43,702,892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43,702,892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- 4,973,108</w:t>
            </w:r>
          </w:p>
        </w:tc>
      </w:tr>
      <w:tr w:rsidR="00D5294D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B3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583,508,000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534,637,293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11,700,000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546,337,293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534,637,293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11,700,000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546,337,293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- 37,170,707</w:t>
            </w:r>
          </w:p>
        </w:tc>
      </w:tr>
      <w:tr w:rsidR="00D5294D" w:rsidRPr="000C6147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D5294D" w:rsidRPr="00370430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26"/>
                <w:sz w:val="20"/>
              </w:rPr>
            </w:pPr>
            <w:r w:rsidRPr="00370430">
              <w:rPr>
                <w:rFonts w:ascii="標楷體" w:eastAsia="標楷體" w:hAnsi="標楷體" w:hint="eastAsia"/>
                <w:b/>
                <w:noProof/>
                <w:spacing w:val="-26"/>
                <w:sz w:val="20"/>
              </w:rPr>
              <w:t>社區發展及環境保護支出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427,830,000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335,727,708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22,279,179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358,006,887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335,727,708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22,279,179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358,006,887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- 69,823,113</w:t>
            </w:r>
          </w:p>
        </w:tc>
      </w:tr>
      <w:tr w:rsidR="00D5294D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B3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413,976,000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327,857,271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21,639,179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349,496,450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327,857,271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21,639,179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349,496,450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- 64,479,550</w:t>
            </w:r>
          </w:p>
        </w:tc>
      </w:tr>
      <w:tr w:rsidR="00D5294D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B3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13,854,000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7,870,437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640,000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8,510,437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7,870,437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640,000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8,510,437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- 5,343,563</w:t>
            </w:r>
          </w:p>
        </w:tc>
      </w:tr>
      <w:tr w:rsidR="00D5294D" w:rsidRPr="000C6147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C614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2,906,475,000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1,976,892,215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1,976,892,215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1,976,892,215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1,976,892,215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- 929,582,785</w:t>
            </w:r>
          </w:p>
        </w:tc>
      </w:tr>
      <w:tr w:rsidR="00D5294D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B3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2,906,475,000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1,976,892,215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1,976,892,215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1,976,892,215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1,976,892,215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- 929,582,785</w:t>
            </w:r>
          </w:p>
        </w:tc>
      </w:tr>
      <w:tr w:rsidR="00D5294D" w:rsidRPr="000C6147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C614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127,200,000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96,212,359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96,212,359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96,212,359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96,212,359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- 30,987,641</w:t>
            </w:r>
          </w:p>
        </w:tc>
      </w:tr>
      <w:tr w:rsidR="00D5294D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B3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127,200,000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96,212,359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96,212,359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96,212,359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96,212,359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- 30,987,641</w:t>
            </w:r>
          </w:p>
        </w:tc>
      </w:tr>
      <w:tr w:rsidR="00D5294D" w:rsidRPr="000C6147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C614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506,057,000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295,232,465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73,639,788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368,872,253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295,232,465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73,639,788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368,872,253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Pr="000C6147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6147">
              <w:rPr>
                <w:rFonts w:ascii="新細明體" w:hAnsi="新細明體"/>
                <w:b/>
                <w:noProof/>
                <w:spacing w:val="-10"/>
                <w:sz w:val="20"/>
              </w:rPr>
              <w:t>- 137,184,747</w:t>
            </w:r>
          </w:p>
        </w:tc>
      </w:tr>
      <w:tr w:rsidR="00D5294D" w:rsidTr="00AB366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B3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506,057,000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295,232,465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73,639,788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368,872,253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295,232,465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73,639,788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368,872,253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5294D" w:rsidRDefault="00D5294D" w:rsidP="006D5A7B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B31">
              <w:rPr>
                <w:rFonts w:ascii="新細明體" w:hAnsi="新細明體"/>
                <w:noProof/>
                <w:spacing w:val="-10"/>
                <w:sz w:val="20"/>
              </w:rPr>
              <w:t>- 137,184,747</w:t>
            </w:r>
          </w:p>
        </w:tc>
      </w:tr>
    </w:tbl>
    <w:p w:rsidR="000E09BC" w:rsidRPr="005A5C82" w:rsidRDefault="00D5294D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/>
        </w:rPr>
        <w:t>註</w:t>
      </w:r>
      <w:proofErr w:type="gramEnd"/>
      <w:r>
        <w:rPr>
          <w:rFonts w:ascii="標楷體" w:eastAsia="標楷體" w:hAnsi="標楷體"/>
        </w:rPr>
        <w:t>：本年度第二預備金原編列預算數</w:t>
      </w:r>
      <w:r w:rsidR="00E57144">
        <w:rPr>
          <w:rFonts w:ascii="標楷體" w:eastAsia="標楷體" w:hAnsi="標楷體" w:hint="eastAsia"/>
        </w:rPr>
        <w:t>6</w:t>
      </w:r>
      <w:r w:rsidR="00E57144">
        <w:rPr>
          <w:rFonts w:ascii="標楷體" w:eastAsia="標楷體" w:hAnsi="標楷體"/>
        </w:rPr>
        <w:t>,000</w:t>
      </w:r>
      <w:r w:rsidR="00E57144">
        <w:rPr>
          <w:rFonts w:ascii="標楷體" w:eastAsia="標楷體" w:hAnsi="標楷體" w:hint="eastAsia"/>
        </w:rPr>
        <w:t>萬元</w:t>
      </w:r>
      <w:r>
        <w:rPr>
          <w:rFonts w:ascii="標楷體" w:eastAsia="標楷體" w:hAnsi="標楷體"/>
        </w:rPr>
        <w:t>，其中經常門部分經縣政府核准動支</w:t>
      </w:r>
      <w:r w:rsidR="00E57144">
        <w:rPr>
          <w:rFonts w:ascii="標楷體" w:eastAsia="標楷體" w:hAnsi="標楷體" w:hint="eastAsia"/>
        </w:rPr>
        <w:t>6</w:t>
      </w:r>
      <w:r w:rsidR="00E57144">
        <w:rPr>
          <w:rFonts w:ascii="標楷體" w:eastAsia="標楷體" w:hAnsi="標楷體"/>
        </w:rPr>
        <w:t>,000</w:t>
      </w:r>
      <w:r w:rsidR="00E57144">
        <w:rPr>
          <w:rFonts w:ascii="標楷體" w:eastAsia="標楷體" w:hAnsi="標楷體" w:hint="eastAsia"/>
        </w:rPr>
        <w:t>萬元</w:t>
      </w:r>
      <w:r>
        <w:rPr>
          <w:rFonts w:ascii="標楷體" w:eastAsia="標楷體" w:hAnsi="標楷體"/>
        </w:rPr>
        <w:t>。</w:t>
      </w:r>
    </w:p>
    <w:p w:rsidR="00F6587D" w:rsidRDefault="00F6587D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</w:p>
    <w:p w:rsidR="00F6587D" w:rsidRDefault="00F6587D" w:rsidP="00F6587D"/>
    <w:p w:rsidR="005A5C82" w:rsidRPr="00F6587D" w:rsidRDefault="00F6587D" w:rsidP="00F6587D">
      <w:pPr>
        <w:tabs>
          <w:tab w:val="left" w:pos="7300"/>
        </w:tabs>
      </w:pPr>
      <w:r>
        <w:tab/>
      </w:r>
      <w:bookmarkStart w:id="0" w:name="_GoBack"/>
      <w:bookmarkEnd w:id="0"/>
    </w:p>
    <w:sectPr w:rsidR="005A5C82" w:rsidRPr="00F6587D" w:rsidSect="00BA6FF9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567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94D" w:rsidRDefault="00D5294D">
      <w:r>
        <w:separator/>
      </w:r>
    </w:p>
  </w:endnote>
  <w:endnote w:type="continuationSeparator" w:id="0">
    <w:p w:rsidR="00D5294D" w:rsidRDefault="00D5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FF9" w:rsidRDefault="00BA6FF9" w:rsidP="00BA6FF9">
    <w:pPr>
      <w:pStyle w:val="a4"/>
      <w:jc w:val="center"/>
    </w:pPr>
    <w:r w:rsidRPr="006526F5">
      <w:rPr>
        <w:rFonts w:ascii="標楷體" w:eastAsia="標楷體" w:hAnsi="標楷體" w:hint="eastAsia"/>
      </w:rPr>
      <w:t>第</w:t>
    </w:r>
    <w:r>
      <w:rPr>
        <w:rFonts w:ascii="標楷體" w:eastAsia="標楷體" w:hAnsi="標楷體"/>
      </w:rPr>
      <w:t>10</w:t>
    </w:r>
    <w:r>
      <w:rPr>
        <w:rFonts w:ascii="標楷體" w:eastAsia="標楷體" w:hAnsi="標楷體" w:hint="eastAsia"/>
      </w:rPr>
      <w:t>-</w:t>
    </w:r>
    <w:r>
      <w:rPr>
        <w:rFonts w:ascii="標楷體" w:eastAsia="標楷體" w:hAnsi="標楷體"/>
      </w:rPr>
      <w:t>2</w:t>
    </w:r>
    <w:sdt>
      <w:sdtPr>
        <w:rPr>
          <w:rFonts w:ascii="標楷體" w:eastAsia="標楷體" w:hAnsi="標楷體"/>
        </w:rPr>
        <w:id w:val="887915929"/>
        <w:docPartObj>
          <w:docPartGallery w:val="Page Numbers (Bottom of Page)"/>
          <w:docPartUnique/>
        </w:docPartObj>
      </w:sdtPr>
      <w:sdtContent>
        <w:r w:rsidRPr="006526F5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94D" w:rsidRDefault="00D5294D">
      <w:r>
        <w:separator/>
      </w:r>
    </w:p>
  </w:footnote>
  <w:footnote w:type="continuationSeparator" w:id="0">
    <w:p w:rsidR="00D5294D" w:rsidRDefault="00D5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682" w:rsidRDefault="0078284B">
    <w:pPr>
      <w:pStyle w:val="a3"/>
      <w:jc w:val="center"/>
    </w:pPr>
    <w:r w:rsidRPr="0078284B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六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78284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78284B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78284B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78284B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682" w:rsidRDefault="007008BD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78284B" w:rsidRPr="0078284B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78284B" w:rsidRPr="0078284B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78284B" w:rsidRPr="0078284B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94D"/>
    <w:rsid w:val="000E09BC"/>
    <w:rsid w:val="00187730"/>
    <w:rsid w:val="002B20C7"/>
    <w:rsid w:val="00370430"/>
    <w:rsid w:val="00446BD3"/>
    <w:rsid w:val="004B41BD"/>
    <w:rsid w:val="005A5C82"/>
    <w:rsid w:val="006A11BB"/>
    <w:rsid w:val="006D5A7B"/>
    <w:rsid w:val="007008BD"/>
    <w:rsid w:val="00725752"/>
    <w:rsid w:val="0078284B"/>
    <w:rsid w:val="00975682"/>
    <w:rsid w:val="00AB366D"/>
    <w:rsid w:val="00B26D79"/>
    <w:rsid w:val="00BA6FF9"/>
    <w:rsid w:val="00CB7FF9"/>
    <w:rsid w:val="00CF71B6"/>
    <w:rsid w:val="00D5294D"/>
    <w:rsid w:val="00E05496"/>
    <w:rsid w:val="00E57144"/>
    <w:rsid w:val="00F6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2212347"/>
  <w15:chartTrackingRefBased/>
  <w15:docId w15:val="{9AB7795F-A770-4BB2-967C-286F79AAD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Fd8RpgRtev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Fd8RpgRtev歲出政事別總表.dot</Template>
  <TotalTime>3</TotalTime>
  <Pages>1</Pages>
  <Words>720</Words>
  <Characters>2967</Characters>
  <Application>Microsoft Office Word</Application>
  <DocSecurity>0</DocSecurity>
  <Lines>24</Lines>
  <Paragraphs>7</Paragraphs>
  <ScaleCrop>false</ScaleCrop>
  <Company>N.A.O.</Company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高雅秋</dc:creator>
  <cp:keywords/>
  <cp:lastModifiedBy>高慧玲</cp:lastModifiedBy>
  <cp:revision>3</cp:revision>
  <dcterms:created xsi:type="dcterms:W3CDTF">2025-06-17T03:36:00Z</dcterms:created>
  <dcterms:modified xsi:type="dcterms:W3CDTF">2025-06-17T03:38:00Z</dcterms:modified>
</cp:coreProperties>
</file>