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"/>
        <w:gridCol w:w="59"/>
        <w:gridCol w:w="239"/>
        <w:gridCol w:w="2279"/>
        <w:gridCol w:w="1560"/>
        <w:gridCol w:w="1410"/>
        <w:gridCol w:w="1414"/>
        <w:gridCol w:w="1410"/>
        <w:gridCol w:w="1410"/>
        <w:gridCol w:w="1400"/>
        <w:gridCol w:w="1400"/>
        <w:gridCol w:w="1400"/>
        <w:gridCol w:w="1380"/>
        <w:gridCol w:w="1380"/>
        <w:gridCol w:w="1380"/>
        <w:gridCol w:w="1380"/>
        <w:gridCol w:w="2040"/>
      </w:tblGrid>
      <w:tr w:rsidR="00A82CB1" w:rsidTr="00B83123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CB1" w:rsidRDefault="00A82CB1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CB1" w:rsidRDefault="00A82CB1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B83123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82CB1" w:rsidTr="00B83123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right w:val="nil"/>
            </w:tcBorders>
          </w:tcPr>
          <w:p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/>
            <w:tcBorders>
              <w:top w:val="nil"/>
              <w:left w:val="nil"/>
              <w:right w:val="nil"/>
            </w:tcBorders>
          </w:tcPr>
          <w:p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/>
            <w:tcBorders>
              <w:top w:val="nil"/>
              <w:left w:val="nil"/>
              <w:right w:val="nil"/>
            </w:tcBorders>
          </w:tcPr>
          <w:p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82CB1" w:rsidTr="00B83123">
        <w:trPr>
          <w:cantSplit/>
          <w:tblHeader/>
        </w:trPr>
        <w:tc>
          <w:tcPr>
            <w:tcW w:w="2876" w:type="dxa"/>
            <w:gridSpan w:val="4"/>
            <w:tcBorders>
              <w:left w:val="nil"/>
            </w:tcBorders>
            <w:vAlign w:val="center"/>
          </w:tcPr>
          <w:p w:rsidR="00A82CB1" w:rsidRDefault="00A82CB1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44" w:type="dxa"/>
            <w:gridSpan w:val="4"/>
            <w:vAlign w:val="center"/>
          </w:tcPr>
          <w:p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4200" w:type="dxa"/>
            <w:gridSpan w:val="3"/>
            <w:vAlign w:val="center"/>
          </w:tcPr>
          <w:p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520" w:type="dxa"/>
            <w:gridSpan w:val="4"/>
            <w:vAlign w:val="center"/>
          </w:tcPr>
          <w:p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040" w:type="dxa"/>
            <w:vMerge w:val="restart"/>
            <w:tcBorders>
              <w:right w:val="nil"/>
            </w:tcBorders>
            <w:vAlign w:val="center"/>
          </w:tcPr>
          <w:p w:rsidR="00A82CB1" w:rsidRDefault="00A82CB1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決算審定數與預算數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比較增減</w:t>
            </w:r>
          </w:p>
        </w:tc>
      </w:tr>
      <w:tr w:rsidR="00A82CB1" w:rsidTr="00B83123">
        <w:trPr>
          <w:cantSplit/>
          <w:tblHeader/>
        </w:trPr>
        <w:tc>
          <w:tcPr>
            <w:tcW w:w="299" w:type="dxa"/>
            <w:tcBorders>
              <w:left w:val="nil"/>
            </w:tcBorders>
            <w:vAlign w:val="center"/>
          </w:tcPr>
          <w:p w:rsidR="00A82CB1" w:rsidRDefault="00A82CB1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8" w:type="dxa"/>
            <w:gridSpan w:val="2"/>
            <w:vAlign w:val="center"/>
          </w:tcPr>
          <w:p w:rsidR="00A82CB1" w:rsidRDefault="00A82CB1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279" w:type="dxa"/>
            <w:vAlign w:val="center"/>
          </w:tcPr>
          <w:p w:rsidR="00A82CB1" w:rsidRDefault="00A82CB1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4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41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0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0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40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38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040" w:type="dxa"/>
            <w:vMerge/>
            <w:tcBorders>
              <w:right w:val="nil"/>
            </w:tcBorders>
            <w:vAlign w:val="center"/>
          </w:tcPr>
          <w:p w:rsidR="00A82CB1" w:rsidRDefault="00A82CB1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B83123" w:rsidRPr="00011941" w:rsidTr="00B831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B83123" w:rsidRPr="00011941" w:rsidRDefault="00B83123" w:rsidP="00545FD9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B83123" w:rsidRPr="00011941" w:rsidRDefault="00B83123" w:rsidP="00545FD9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B83123" w:rsidRPr="00011941" w:rsidRDefault="00B83123" w:rsidP="00545FD9">
            <w:pPr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01194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資本門合計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83123" w:rsidRPr="00011941" w:rsidRDefault="00B83123" w:rsidP="00545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11941">
              <w:rPr>
                <w:rFonts w:ascii="新細明體" w:hAnsi="新細明體"/>
                <w:b/>
                <w:noProof/>
                <w:spacing w:val="-6"/>
                <w:sz w:val="20"/>
              </w:rPr>
              <w:t>10,000,000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83123" w:rsidRPr="00011941" w:rsidRDefault="00B83123" w:rsidP="00545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11941">
              <w:rPr>
                <w:rFonts w:ascii="新細明體" w:hAnsi="新細明體"/>
                <w:b/>
                <w:noProof/>
                <w:spacing w:val="-6"/>
                <w:sz w:val="20"/>
              </w:rPr>
              <w:t>7,821,000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B83123" w:rsidRPr="00011941" w:rsidRDefault="00B83123" w:rsidP="00545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1194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83123" w:rsidRPr="00011941" w:rsidRDefault="00B83123" w:rsidP="00545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1194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83123" w:rsidRPr="00011941" w:rsidRDefault="00B83123" w:rsidP="00545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11941">
              <w:rPr>
                <w:rFonts w:ascii="新細明體" w:hAnsi="新細明體"/>
                <w:b/>
                <w:noProof/>
                <w:spacing w:val="-6"/>
                <w:sz w:val="20"/>
              </w:rPr>
              <w:t>7,821,000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B83123" w:rsidRPr="00011941" w:rsidRDefault="00B83123" w:rsidP="00545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1194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B83123" w:rsidRPr="00011941" w:rsidRDefault="00B83123" w:rsidP="00545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1194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B83123" w:rsidRPr="00011941" w:rsidRDefault="00B83123" w:rsidP="00545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1194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B83123" w:rsidRPr="00011941" w:rsidRDefault="00B83123" w:rsidP="00545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11941">
              <w:rPr>
                <w:rFonts w:ascii="新細明體" w:hAnsi="新細明體"/>
                <w:b/>
                <w:noProof/>
                <w:spacing w:val="-6"/>
                <w:sz w:val="20"/>
              </w:rPr>
              <w:t>7,821,000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B83123" w:rsidRPr="00011941" w:rsidRDefault="00B83123" w:rsidP="00545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1194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B83123" w:rsidRPr="00011941" w:rsidRDefault="00B83123" w:rsidP="00545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1194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B83123" w:rsidRPr="00011941" w:rsidRDefault="00B83123" w:rsidP="00545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11941">
              <w:rPr>
                <w:rFonts w:ascii="新細明體" w:hAnsi="新細明體"/>
                <w:b/>
                <w:noProof/>
                <w:spacing w:val="-6"/>
                <w:sz w:val="20"/>
              </w:rPr>
              <w:t>7,821,000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B83123" w:rsidRPr="00011941" w:rsidRDefault="00B83123" w:rsidP="00545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11941">
              <w:rPr>
                <w:rFonts w:ascii="新細明體" w:hAnsi="新細明體"/>
                <w:b/>
                <w:noProof/>
                <w:spacing w:val="-6"/>
                <w:sz w:val="20"/>
              </w:rPr>
              <w:t>- 2,179,000</w:t>
            </w:r>
          </w:p>
        </w:tc>
      </w:tr>
      <w:tr w:rsidR="00B83123" w:rsidRPr="00011941" w:rsidTr="00B831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B83123" w:rsidRPr="00011941" w:rsidRDefault="00B83123" w:rsidP="00545FD9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011941">
              <w:rPr>
                <w:rFonts w:ascii="新細明體" w:hAnsi="新細明體"/>
                <w:b/>
                <w:noProof/>
                <w:spacing w:val="-12"/>
                <w:sz w:val="20"/>
              </w:rPr>
              <w:t>1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B83123" w:rsidRPr="00011941" w:rsidRDefault="00B83123" w:rsidP="00545FD9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B83123" w:rsidRPr="00011941" w:rsidRDefault="00B83123" w:rsidP="00545FD9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01194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83123" w:rsidRPr="00011941" w:rsidRDefault="00B83123" w:rsidP="00545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11941">
              <w:rPr>
                <w:rFonts w:ascii="新細明體" w:hAnsi="新細明體"/>
                <w:b/>
                <w:noProof/>
                <w:spacing w:val="-6"/>
                <w:sz w:val="20"/>
              </w:rPr>
              <w:t>10,000,000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83123" w:rsidRPr="00011941" w:rsidRDefault="00B83123" w:rsidP="00545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11941">
              <w:rPr>
                <w:rFonts w:ascii="新細明體" w:hAnsi="新細明體"/>
                <w:b/>
                <w:noProof/>
                <w:spacing w:val="-6"/>
                <w:sz w:val="20"/>
              </w:rPr>
              <w:t>7,821,000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B83123" w:rsidRPr="00011941" w:rsidRDefault="00B83123" w:rsidP="00545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1194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83123" w:rsidRPr="00011941" w:rsidRDefault="00B83123" w:rsidP="00545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1194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83123" w:rsidRPr="00011941" w:rsidRDefault="00B83123" w:rsidP="00545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11941">
              <w:rPr>
                <w:rFonts w:ascii="新細明體" w:hAnsi="新細明體"/>
                <w:b/>
                <w:noProof/>
                <w:spacing w:val="-6"/>
                <w:sz w:val="20"/>
              </w:rPr>
              <w:t>7,821,000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B83123" w:rsidRPr="00011941" w:rsidRDefault="00B83123" w:rsidP="00545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1194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B83123" w:rsidRPr="00011941" w:rsidRDefault="00B83123" w:rsidP="00545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1194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B83123" w:rsidRPr="00011941" w:rsidRDefault="00B83123" w:rsidP="00545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1194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B83123" w:rsidRPr="00011941" w:rsidRDefault="00B83123" w:rsidP="00545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11941">
              <w:rPr>
                <w:rFonts w:ascii="新細明體" w:hAnsi="新細明體"/>
                <w:b/>
                <w:noProof/>
                <w:spacing w:val="-6"/>
                <w:sz w:val="20"/>
              </w:rPr>
              <w:t>7,821,000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B83123" w:rsidRPr="00011941" w:rsidRDefault="00B83123" w:rsidP="00545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1194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B83123" w:rsidRPr="00011941" w:rsidRDefault="00B83123" w:rsidP="00545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1194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B83123" w:rsidRPr="00011941" w:rsidRDefault="00B83123" w:rsidP="00545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11941">
              <w:rPr>
                <w:rFonts w:ascii="新細明體" w:hAnsi="新細明體"/>
                <w:b/>
                <w:noProof/>
                <w:spacing w:val="-6"/>
                <w:sz w:val="20"/>
              </w:rPr>
              <w:t>7,821,000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B83123" w:rsidRPr="00011941" w:rsidRDefault="00B83123" w:rsidP="00545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11941">
              <w:rPr>
                <w:rFonts w:ascii="新細明體" w:hAnsi="新細明體"/>
                <w:b/>
                <w:noProof/>
                <w:spacing w:val="-6"/>
                <w:sz w:val="20"/>
              </w:rPr>
              <w:t>- 2,179,000</w:t>
            </w:r>
          </w:p>
        </w:tc>
      </w:tr>
      <w:tr w:rsidR="00B83123" w:rsidTr="00B831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B83123" w:rsidRDefault="00B83123" w:rsidP="00545FD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B83123" w:rsidRDefault="00B83123" w:rsidP="00545FD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081517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B83123" w:rsidRDefault="00B83123" w:rsidP="00545FD9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081517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83123" w:rsidRPr="00DF667B" w:rsidRDefault="00B83123" w:rsidP="00545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81517">
              <w:rPr>
                <w:rFonts w:ascii="新細明體" w:hAnsi="新細明體"/>
                <w:noProof/>
                <w:spacing w:val="-6"/>
                <w:sz w:val="20"/>
              </w:rPr>
              <w:t>10,000,000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83123" w:rsidRPr="00DF667B" w:rsidRDefault="00B83123" w:rsidP="00545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81517">
              <w:rPr>
                <w:rFonts w:ascii="新細明體" w:hAnsi="新細明體"/>
                <w:noProof/>
                <w:spacing w:val="-6"/>
                <w:sz w:val="20"/>
              </w:rPr>
              <w:t>7,821,000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B83123" w:rsidRPr="00DF667B" w:rsidRDefault="00B83123" w:rsidP="00545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8151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83123" w:rsidRPr="00DF667B" w:rsidRDefault="00B83123" w:rsidP="00545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8151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83123" w:rsidRPr="00DF667B" w:rsidRDefault="00B83123" w:rsidP="00545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81517">
              <w:rPr>
                <w:rFonts w:ascii="新細明體" w:hAnsi="新細明體"/>
                <w:noProof/>
                <w:spacing w:val="-6"/>
                <w:sz w:val="20"/>
              </w:rPr>
              <w:t>7,821,000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B83123" w:rsidRPr="00DF667B" w:rsidRDefault="00B83123" w:rsidP="00545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8151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B83123" w:rsidRPr="00DF667B" w:rsidRDefault="00B83123" w:rsidP="00545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8151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B83123" w:rsidRPr="00DF667B" w:rsidRDefault="00B83123" w:rsidP="00545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8151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B83123" w:rsidRPr="00DF667B" w:rsidRDefault="00B83123" w:rsidP="00545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81517">
              <w:rPr>
                <w:rFonts w:ascii="新細明體" w:hAnsi="新細明體"/>
                <w:noProof/>
                <w:spacing w:val="-6"/>
                <w:sz w:val="20"/>
              </w:rPr>
              <w:t>7,821,000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B83123" w:rsidRPr="00DF667B" w:rsidRDefault="00B83123" w:rsidP="00545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8151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B83123" w:rsidRPr="00DF667B" w:rsidRDefault="00B83123" w:rsidP="00545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8151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B83123" w:rsidRPr="00DF667B" w:rsidRDefault="00B83123" w:rsidP="00545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81517">
              <w:rPr>
                <w:rFonts w:ascii="新細明體" w:hAnsi="新細明體"/>
                <w:noProof/>
                <w:spacing w:val="-6"/>
                <w:sz w:val="20"/>
              </w:rPr>
              <w:t>7,821,000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B83123" w:rsidRPr="00DF667B" w:rsidRDefault="00B83123" w:rsidP="00545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81517">
              <w:rPr>
                <w:rFonts w:ascii="新細明體" w:hAnsi="新細明體"/>
                <w:noProof/>
                <w:spacing w:val="-6"/>
                <w:sz w:val="20"/>
              </w:rPr>
              <w:t>- 2,179,000</w:t>
            </w:r>
          </w:p>
        </w:tc>
      </w:tr>
    </w:tbl>
    <w:p w:rsidR="003C15BB" w:rsidRDefault="003C15BB">
      <w:pPr>
        <w:ind w:right="414"/>
        <w:rPr>
          <w:rFonts w:eastAsia="標楷體"/>
          <w:sz w:val="22"/>
        </w:rPr>
      </w:pPr>
      <w:bookmarkStart w:id="0" w:name="_GoBack"/>
      <w:bookmarkEnd w:id="0"/>
    </w:p>
    <w:sectPr w:rsidR="003C15BB" w:rsidSect="009B771B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567" w:left="851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3123" w:rsidRDefault="00B83123">
      <w:r>
        <w:separator/>
      </w:r>
    </w:p>
  </w:endnote>
  <w:endnote w:type="continuationSeparator" w:id="0">
    <w:p w:rsidR="00B83123" w:rsidRDefault="00B83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771B" w:rsidRDefault="009B771B" w:rsidP="009B771B">
    <w:pPr>
      <w:pStyle w:val="a4"/>
      <w:jc w:val="center"/>
    </w:pPr>
    <w:r w:rsidRPr="006526F5">
      <w:rPr>
        <w:rFonts w:ascii="標楷體" w:eastAsia="標楷體" w:hAnsi="標楷體" w:hint="eastAsia"/>
      </w:rPr>
      <w:t>第</w:t>
    </w:r>
    <w:r>
      <w:rPr>
        <w:rFonts w:ascii="標楷體" w:eastAsia="標楷體" w:hAnsi="標楷體"/>
      </w:rPr>
      <w:t>9</w:t>
    </w:r>
    <w:r>
      <w:rPr>
        <w:rFonts w:ascii="標楷體" w:eastAsia="標楷體" w:hAnsi="標楷體" w:hint="eastAsia"/>
      </w:rPr>
      <w:t>-</w:t>
    </w:r>
    <w:r>
      <w:rPr>
        <w:rFonts w:ascii="標楷體" w:eastAsia="標楷體" w:hAnsi="標楷體"/>
      </w:rPr>
      <w:t>3</w:t>
    </w:r>
    <w:sdt>
      <w:sdtPr>
        <w:rPr>
          <w:rFonts w:ascii="標楷體" w:eastAsia="標楷體" w:hAnsi="標楷體"/>
        </w:rPr>
        <w:id w:val="887915929"/>
        <w:docPartObj>
          <w:docPartGallery w:val="Page Numbers (Bottom of Page)"/>
          <w:docPartUnique/>
        </w:docPartObj>
      </w:sdtPr>
      <w:sdtContent>
        <w:r w:rsidRPr="006526F5">
          <w:rPr>
            <w:rFonts w:ascii="標楷體" w:eastAsia="標楷體" w:hAnsi="標楷體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3123" w:rsidRDefault="00B83123">
      <w:r>
        <w:separator/>
      </w:r>
    </w:p>
  </w:footnote>
  <w:footnote w:type="continuationSeparator" w:id="0">
    <w:p w:rsidR="00B83123" w:rsidRDefault="00B831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CB1" w:rsidRDefault="00EB3A2A">
    <w:pPr>
      <w:pStyle w:val="a3"/>
      <w:jc w:val="center"/>
    </w:pPr>
    <w:r w:rsidRPr="00EB3A2A">
      <w:rPr>
        <w:rFonts w:ascii="標楷體" w:eastAsia="標楷體" w:hAnsi="標楷體" w:hint="eastAsia"/>
        <w:b/>
        <w:spacing w:val="60"/>
        <w:sz w:val="32"/>
        <w:szCs w:val="32"/>
        <w:u w:val="single"/>
      </w:rPr>
      <w:t>三</w:t>
    </w:r>
    <w:r w:rsidR="00A82CB1" w:rsidRPr="003C15BB">
      <w:rPr>
        <w:rFonts w:ascii="標楷體" w:eastAsia="標楷體"/>
        <w:b/>
        <w:spacing w:val="60"/>
        <w:sz w:val="32"/>
        <w:szCs w:val="32"/>
        <w:u w:val="single"/>
      </w:rPr>
      <w:t>、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EB3A2A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EB3A2A">
      <w:rPr>
        <w:rFonts w:ascii="標楷體" w:eastAsia="標楷體" w:hAnsi="標楷體" w:hint="eastAsia"/>
        <w:b/>
        <w:spacing w:val="60"/>
        <w:sz w:val="32"/>
        <w:szCs w:val="32"/>
        <w:u w:val="single"/>
      </w:rPr>
      <w:t>花蓮縣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</w:t>
    </w:r>
    <w:r w:rsidRPr="00EB3A2A">
      <w:rPr>
        <w:rFonts w:ascii="標楷體" w:eastAsia="標楷體" w:hAnsi="標楷體" w:hint="eastAsia"/>
        <w:b/>
        <w:spacing w:val="60"/>
        <w:sz w:val="32"/>
        <w:szCs w:val="32"/>
        <w:u w:val="single"/>
      </w:rPr>
      <w:t>資本門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EB3A2A">
      <w:rPr>
        <w:rFonts w:ascii="標楷體" w:eastAsia="標楷體" w:hAnsi="標楷體"/>
        <w:bCs/>
        <w:spacing w:val="60"/>
        <w:sz w:val="32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CB1" w:rsidRDefault="00EB3A2A">
    <w:pPr>
      <w:pStyle w:val="a3"/>
      <w:jc w:val="center"/>
      <w:rPr>
        <w:b/>
        <w:sz w:val="32"/>
      </w:rPr>
    </w:pPr>
    <w:r w:rsidRPr="00EB3A2A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三</w:t>
    </w:r>
    <w:r w:rsidR="003C15BB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A82CB1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EB3A2A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A82CB1">
      <w:rPr>
        <w:rFonts w:ascii="標楷體" w:eastAsia="標楷體" w:hint="eastAsia"/>
        <w:b/>
        <w:spacing w:val="60"/>
        <w:sz w:val="32"/>
        <w:u w:val="single"/>
      </w:rPr>
      <w:t>年度</w:t>
    </w:r>
    <w:r w:rsidRPr="00EB3A2A">
      <w:rPr>
        <w:rFonts w:ascii="標楷體" w:eastAsia="標楷體" w:hAnsi="標楷體" w:hint="eastAsia"/>
        <w:b/>
        <w:spacing w:val="60"/>
        <w:sz w:val="32"/>
        <w:u w:val="single"/>
      </w:rPr>
      <w:t>花蓮縣</w:t>
    </w:r>
    <w:r w:rsidR="00A82CB1">
      <w:rPr>
        <w:rFonts w:ascii="標楷體" w:eastAsia="標楷體" w:hint="eastAsia"/>
        <w:b/>
        <w:spacing w:val="60"/>
        <w:sz w:val="32"/>
        <w:u w:val="single"/>
      </w:rPr>
      <w:t>總決算歲入來源別</w:t>
    </w:r>
    <w:r w:rsidRPr="00EB3A2A">
      <w:rPr>
        <w:rFonts w:ascii="標楷體" w:eastAsia="標楷體" w:hAnsi="標楷體" w:hint="eastAsia"/>
        <w:b/>
        <w:spacing w:val="60"/>
        <w:sz w:val="32"/>
        <w:u w:val="single"/>
      </w:rPr>
      <w:t>資本門</w:t>
    </w:r>
    <w:r w:rsidR="00A82CB1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123"/>
    <w:rsid w:val="000E0216"/>
    <w:rsid w:val="00183F3F"/>
    <w:rsid w:val="003C15BB"/>
    <w:rsid w:val="009B771B"/>
    <w:rsid w:val="009C47CC"/>
    <w:rsid w:val="00A82CB1"/>
    <w:rsid w:val="00B83123"/>
    <w:rsid w:val="00CB0F10"/>
    <w:rsid w:val="00DF667B"/>
    <w:rsid w:val="00EB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4BBEDC6"/>
  <w15:chartTrackingRefBased/>
  <w15:docId w15:val="{D9A276CA-F0EC-4324-B74F-47FD93504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bojE5KED6ABa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bojE5KED6ABa歲入來源別總表.dot</Template>
  <TotalTime>0</TotalTime>
  <Pages>1</Pages>
  <Words>128</Words>
  <Characters>235</Characters>
  <Application>Microsoft Office Word</Application>
  <DocSecurity>4</DocSecurity>
  <Lines>1</Lines>
  <Paragraphs>1</Paragraphs>
  <ScaleCrop>false</ScaleCrop>
  <Company>N.A.O.</Company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高雅秋</dc:creator>
  <cp:keywords/>
  <cp:lastModifiedBy>高慧玲</cp:lastModifiedBy>
  <cp:revision>2</cp:revision>
  <dcterms:created xsi:type="dcterms:W3CDTF">2025-06-17T03:27:00Z</dcterms:created>
  <dcterms:modified xsi:type="dcterms:W3CDTF">2025-06-17T03:27:00Z</dcterms:modified>
</cp:coreProperties>
</file>