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9"/>
        <w:gridCol w:w="239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:rsidTr="00EF645A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EF645A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:rsidTr="00EF645A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:rsidTr="00EF645A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:rsidTr="00EF645A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41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40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EF645A" w:rsidRPr="000F7701" w:rsidTr="00EB6B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5"/>
        </w:trPr>
        <w:tc>
          <w:tcPr>
            <w:tcW w:w="299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EF645A" w:rsidRPr="000F7701" w:rsidRDefault="00EF645A" w:rsidP="00BF23C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F770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經常門合計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31,064,532,000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28,926,933,096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2,275,726,655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31,202,659,751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106,865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- 106,865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28,927,039,961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2,275,619,790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31,202,659,751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138,127,751</w:t>
            </w:r>
          </w:p>
        </w:tc>
      </w:tr>
      <w:tr w:rsidR="00EF645A" w:rsidRPr="000F7701" w:rsidTr="00EB6B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5"/>
        </w:trPr>
        <w:tc>
          <w:tcPr>
            <w:tcW w:w="299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EF645A" w:rsidRPr="000F7701" w:rsidRDefault="00EF645A" w:rsidP="00BF23C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EF645A" w:rsidRPr="000F7701" w:rsidRDefault="00EF645A" w:rsidP="00BF23CA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F770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11,510,652,000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10,712,605,662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1,216,394,914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11,929,000,576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10,712,605,662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1,216,394,914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11,929,000,576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418,348,576</w:t>
            </w:r>
          </w:p>
        </w:tc>
      </w:tr>
      <w:tr w:rsidR="00EF645A" w:rsidTr="00EB6B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5"/>
        </w:trPr>
        <w:tc>
          <w:tcPr>
            <w:tcW w:w="299" w:type="dxa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EF645A" w:rsidRDefault="00EF645A" w:rsidP="00BF23C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4E554D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105,645,000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93,354,014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4,671,901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98,025,915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93,354,014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4,671,901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98,025,915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- 7,619,085</w:t>
            </w:r>
          </w:p>
        </w:tc>
      </w:tr>
      <w:tr w:rsidR="00EF645A" w:rsidTr="00EB6B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5"/>
        </w:trPr>
        <w:tc>
          <w:tcPr>
            <w:tcW w:w="299" w:type="dxa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EF645A" w:rsidRDefault="00EF645A" w:rsidP="00BF23C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4E554D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82,315,000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143,590,093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143,590,093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143,590,093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143,590,093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61,275,093</w:t>
            </w:r>
          </w:p>
        </w:tc>
      </w:tr>
      <w:tr w:rsidR="00EF645A" w:rsidTr="00EB6B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5"/>
        </w:trPr>
        <w:tc>
          <w:tcPr>
            <w:tcW w:w="299" w:type="dxa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EF645A" w:rsidRDefault="00EF645A" w:rsidP="00BF23C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4E554D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893,123,000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916,481,280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28,879,211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945,360,491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916,481,280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28,879,211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945,360,491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52,237,491</w:t>
            </w:r>
          </w:p>
        </w:tc>
      </w:tr>
      <w:tr w:rsidR="00EF645A" w:rsidTr="00EB6B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5"/>
        </w:trPr>
        <w:tc>
          <w:tcPr>
            <w:tcW w:w="299" w:type="dxa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12"/>
                <w:sz w:val="20"/>
              </w:rPr>
              <w:t>4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EF645A" w:rsidRDefault="00EF645A" w:rsidP="00BF23C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4E554D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599,757,000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722,497,379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17,430,141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739,927,520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722,497,379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17,430,141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739,927,520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140,170,520</w:t>
            </w:r>
          </w:p>
        </w:tc>
      </w:tr>
      <w:tr w:rsidR="00EF645A" w:rsidTr="00EB6B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5"/>
        </w:trPr>
        <w:tc>
          <w:tcPr>
            <w:tcW w:w="299" w:type="dxa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12"/>
                <w:sz w:val="20"/>
              </w:rPr>
              <w:t>5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EF645A" w:rsidRDefault="00EF645A" w:rsidP="00BF23C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4E554D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198,069,000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248,414,955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4,861,806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253,276,761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248,414,955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4,861,806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253,276,761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55,207,761</w:t>
            </w:r>
          </w:p>
        </w:tc>
      </w:tr>
      <w:tr w:rsidR="00EF645A" w:rsidTr="00EB6B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5"/>
        </w:trPr>
        <w:tc>
          <w:tcPr>
            <w:tcW w:w="299" w:type="dxa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12"/>
                <w:sz w:val="20"/>
              </w:rPr>
              <w:t>6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EF645A" w:rsidRDefault="00EF645A" w:rsidP="00BF23C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4E554D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8,601,743,000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7,622,667,047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1,050,241,633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8,672,908,680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7,622,667,047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1,050,241,633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8,672,908,680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71,165,680</w:t>
            </w:r>
          </w:p>
        </w:tc>
      </w:tr>
      <w:tr w:rsidR="00EF645A" w:rsidTr="00EB6B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5"/>
        </w:trPr>
        <w:tc>
          <w:tcPr>
            <w:tcW w:w="299" w:type="dxa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12"/>
                <w:sz w:val="20"/>
              </w:rPr>
              <w:t>7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EF645A" w:rsidRDefault="00EF645A" w:rsidP="00BF23C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4E554D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特別稅課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1,030,000,000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965,600,894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110,310,222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1,075,911,116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965,600,894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110,310,222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1,075,911,116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45,911,116</w:t>
            </w:r>
          </w:p>
        </w:tc>
      </w:tr>
      <w:tr w:rsidR="00EF645A" w:rsidRPr="000F7701" w:rsidTr="00EB6B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5"/>
        </w:trPr>
        <w:tc>
          <w:tcPr>
            <w:tcW w:w="299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12"/>
                <w:sz w:val="20"/>
              </w:rPr>
              <w:t>2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EF645A" w:rsidRPr="000F7701" w:rsidRDefault="00EF645A" w:rsidP="00BF23C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EF645A" w:rsidRPr="000F7701" w:rsidRDefault="00EF645A" w:rsidP="00BF23CA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F770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247,330,000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300,793,235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47,888,849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348,682,084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300,793,235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47,888,849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348,682,084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101,352,084</w:t>
            </w:r>
          </w:p>
        </w:tc>
      </w:tr>
      <w:tr w:rsidR="00EF645A" w:rsidTr="00EB6B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5"/>
        </w:trPr>
        <w:tc>
          <w:tcPr>
            <w:tcW w:w="299" w:type="dxa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EF645A" w:rsidRDefault="00EF645A" w:rsidP="00BF23C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4E554D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239,535,000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286,740,731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47,765,355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334,506,086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286,740,731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47,765,355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334,506,086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94,971,086</w:t>
            </w:r>
          </w:p>
        </w:tc>
      </w:tr>
      <w:tr w:rsidR="00EF645A" w:rsidTr="00EB6B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5"/>
        </w:trPr>
        <w:tc>
          <w:tcPr>
            <w:tcW w:w="299" w:type="dxa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EF645A" w:rsidRDefault="00EF645A" w:rsidP="00BF23C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4E554D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2,411,000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4,991,492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4,991,492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4,991,492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4,991,492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2,580,492</w:t>
            </w:r>
          </w:p>
        </w:tc>
      </w:tr>
      <w:tr w:rsidR="00EF645A" w:rsidTr="00EB6B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5"/>
        </w:trPr>
        <w:tc>
          <w:tcPr>
            <w:tcW w:w="299" w:type="dxa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EF645A" w:rsidRDefault="00EF645A" w:rsidP="00BF23C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4E554D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5,384,000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9,061,012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123,494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9,184,506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9,061,012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123,494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9,184,506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3,800,506</w:t>
            </w:r>
          </w:p>
        </w:tc>
      </w:tr>
      <w:tr w:rsidR="00EF645A" w:rsidRPr="000F7701" w:rsidTr="00EB6B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5"/>
        </w:trPr>
        <w:tc>
          <w:tcPr>
            <w:tcW w:w="299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12"/>
                <w:sz w:val="20"/>
              </w:rPr>
              <w:t>3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EF645A" w:rsidRPr="000F7701" w:rsidRDefault="00EF645A" w:rsidP="00BF23C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EF645A" w:rsidRPr="000F7701" w:rsidRDefault="00EF645A" w:rsidP="00BF23CA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F770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155,133,000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173,191,844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205,432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173,397,276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173,191,844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205,432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173,397,276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18,264,276</w:t>
            </w:r>
          </w:p>
        </w:tc>
      </w:tr>
      <w:tr w:rsidR="00EF645A" w:rsidTr="00EB6B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5"/>
        </w:trPr>
        <w:tc>
          <w:tcPr>
            <w:tcW w:w="299" w:type="dxa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EF645A" w:rsidRDefault="00EF645A" w:rsidP="00BF23C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4E554D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105,673,000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120,466,440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120,466,440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120,466,440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120,466,440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14,793,440</w:t>
            </w:r>
          </w:p>
        </w:tc>
      </w:tr>
      <w:tr w:rsidR="00EF645A" w:rsidTr="00EB6B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5"/>
        </w:trPr>
        <w:tc>
          <w:tcPr>
            <w:tcW w:w="299" w:type="dxa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EF645A" w:rsidRDefault="00EF645A" w:rsidP="00BF23C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4E554D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49,460,000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52,725,404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205,432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52,930,836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52,725,404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205,432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52,930,836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3,470,836</w:t>
            </w:r>
          </w:p>
        </w:tc>
      </w:tr>
      <w:tr w:rsidR="00EF645A" w:rsidRPr="000F7701" w:rsidTr="00EB6B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5"/>
        </w:trPr>
        <w:tc>
          <w:tcPr>
            <w:tcW w:w="299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EF645A" w:rsidRPr="000F7701" w:rsidRDefault="00EF645A" w:rsidP="00BF23C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EF645A" w:rsidRPr="000F7701" w:rsidRDefault="00EF645A" w:rsidP="00BF23CA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F770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78,862,000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149,722,737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8,951,128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158,673,865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106,865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- 106,865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149,829,602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8,844,263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158,673,865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79,811,865</w:t>
            </w:r>
          </w:p>
        </w:tc>
      </w:tr>
      <w:tr w:rsidR="00EF645A" w:rsidTr="00EB6B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5"/>
        </w:trPr>
        <w:tc>
          <w:tcPr>
            <w:tcW w:w="299" w:type="dxa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EF645A" w:rsidRDefault="00EF645A" w:rsidP="00BF23C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4E554D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78,186,000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143,404,232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8,939,628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152,343,860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106,865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- 106,865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143,511,097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8,832,763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152,343,860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74,157,860</w:t>
            </w:r>
          </w:p>
        </w:tc>
      </w:tr>
      <w:tr w:rsidR="00EF645A" w:rsidTr="00EB6B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5"/>
        </w:trPr>
        <w:tc>
          <w:tcPr>
            <w:tcW w:w="299" w:type="dxa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EF645A" w:rsidRDefault="00EF645A" w:rsidP="00BF23C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4E554D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676,000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6,318,505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11,500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6,330,005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6,318,505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11,500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6,330,005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5,654,005</w:t>
            </w:r>
          </w:p>
        </w:tc>
      </w:tr>
      <w:tr w:rsidR="00EF645A" w:rsidRPr="000F7701" w:rsidTr="00EB6B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5"/>
        </w:trPr>
        <w:tc>
          <w:tcPr>
            <w:tcW w:w="299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12"/>
                <w:sz w:val="20"/>
              </w:rPr>
              <w:t>5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EF645A" w:rsidRPr="000F7701" w:rsidRDefault="00EF645A" w:rsidP="00BF23C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EF645A" w:rsidRPr="000F7701" w:rsidRDefault="00EF645A" w:rsidP="00BF23CA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F770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149,853,000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126,217,296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23,441,000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149,658,296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126,217,296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23,441,000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149,658,296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- 194,704</w:t>
            </w:r>
          </w:p>
        </w:tc>
      </w:tr>
      <w:tr w:rsidR="00EF645A" w:rsidTr="00EB6B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5"/>
        </w:trPr>
        <w:tc>
          <w:tcPr>
            <w:tcW w:w="299" w:type="dxa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EF645A" w:rsidRDefault="00EF645A" w:rsidP="00BF23C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4E554D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營業基金盈餘繳庫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35,000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70,080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70,080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70,080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70,080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35,080</w:t>
            </w:r>
          </w:p>
        </w:tc>
      </w:tr>
      <w:tr w:rsidR="00EF645A" w:rsidTr="00EB6B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5"/>
        </w:trPr>
        <w:tc>
          <w:tcPr>
            <w:tcW w:w="299" w:type="dxa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EF645A" w:rsidRPr="00AA40C1" w:rsidRDefault="00AA40C1" w:rsidP="00BF23CA">
            <w:pPr>
              <w:ind w:leftChars="200" w:left="480"/>
              <w:jc w:val="distribute"/>
              <w:rPr>
                <w:rFonts w:ascii="標楷體" w:eastAsia="標楷體" w:hAnsi="標楷體"/>
                <w:spacing w:val="-24"/>
                <w:sz w:val="20"/>
              </w:rPr>
            </w:pPr>
            <w:r w:rsidRPr="00AA40C1">
              <w:rPr>
                <w:rFonts w:ascii="標楷體" w:eastAsia="標楷體" w:hAnsi="標楷體" w:hint="eastAsia"/>
                <w:noProof/>
                <w:spacing w:val="-24"/>
                <w:sz w:val="20"/>
              </w:rPr>
              <w:t>非營業特種基金賸餘繳庫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149,818,000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126,147,216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23,441,000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149,588,216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126,147,216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23,441,000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149,588,216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- 229,784</w:t>
            </w:r>
          </w:p>
        </w:tc>
      </w:tr>
      <w:tr w:rsidR="00EF645A" w:rsidRPr="000F7701" w:rsidTr="00EB6B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5"/>
        </w:trPr>
        <w:tc>
          <w:tcPr>
            <w:tcW w:w="299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12"/>
                <w:sz w:val="20"/>
              </w:rPr>
              <w:t>6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EF645A" w:rsidRPr="000F7701" w:rsidRDefault="00EF645A" w:rsidP="00BF23C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EF645A" w:rsidRPr="000F7701" w:rsidRDefault="00EF645A" w:rsidP="00BF23CA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F770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18,638,923,000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17,179,057,875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968,289,593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18,147,347,468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17,179,057,875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968,289,593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18,147,347,468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- 491,575,532</w:t>
            </w:r>
          </w:p>
        </w:tc>
      </w:tr>
      <w:tr w:rsidR="00EF645A" w:rsidTr="00EB6B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5"/>
        </w:trPr>
        <w:tc>
          <w:tcPr>
            <w:tcW w:w="299" w:type="dxa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EF645A" w:rsidRDefault="00EF645A" w:rsidP="00BF23C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4E554D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18,638,923,000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17,179,057,875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968,289,593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18,147,347,468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17,179,057,875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968,289,593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18,147,347,468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- 491,575,532</w:t>
            </w:r>
          </w:p>
        </w:tc>
      </w:tr>
      <w:tr w:rsidR="00EF645A" w:rsidRPr="000F7701" w:rsidTr="00EB6B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5"/>
        </w:trPr>
        <w:tc>
          <w:tcPr>
            <w:tcW w:w="299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12"/>
                <w:sz w:val="20"/>
              </w:rPr>
              <w:t>7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EF645A" w:rsidRPr="000F7701" w:rsidRDefault="00EF645A" w:rsidP="00BF23C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EF645A" w:rsidRPr="000F7701" w:rsidRDefault="00EF645A" w:rsidP="00BF23CA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F770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91,372,000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73,831,156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1,372,000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75,203,156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73,831,156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1,372,000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75,203,156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- 16,168,844</w:t>
            </w:r>
          </w:p>
        </w:tc>
      </w:tr>
      <w:tr w:rsidR="00EF645A" w:rsidTr="00EB6B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5"/>
        </w:trPr>
        <w:tc>
          <w:tcPr>
            <w:tcW w:w="299" w:type="dxa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EF645A" w:rsidRDefault="00EF645A" w:rsidP="00BF23C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4E554D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91,372,000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73,831,156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1,372,000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75,203,156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73,831,156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1,372,000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75,203,156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- 16,168,844</w:t>
            </w:r>
          </w:p>
        </w:tc>
      </w:tr>
      <w:tr w:rsidR="00EF645A" w:rsidRPr="000F7701" w:rsidTr="00EB6B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5"/>
        </w:trPr>
        <w:tc>
          <w:tcPr>
            <w:tcW w:w="299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12"/>
                <w:sz w:val="20"/>
              </w:rPr>
              <w:t>8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EF645A" w:rsidRPr="000F7701" w:rsidRDefault="00EF645A" w:rsidP="00BF23CA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EF645A" w:rsidRPr="000F7701" w:rsidRDefault="00EF645A" w:rsidP="00BF23CA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F770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192,407,000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211,513,291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9,183,739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220,697,030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211,513,291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9,183,739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220,697,030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EF645A" w:rsidRPr="000F7701" w:rsidRDefault="00EF645A" w:rsidP="00BF23C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F7701">
              <w:rPr>
                <w:rFonts w:ascii="新細明體" w:hAnsi="新細明體"/>
                <w:b/>
                <w:noProof/>
                <w:spacing w:val="-6"/>
                <w:sz w:val="20"/>
              </w:rPr>
              <w:t>28,290,030</w:t>
            </w:r>
          </w:p>
        </w:tc>
      </w:tr>
      <w:tr w:rsidR="00EF645A" w:rsidTr="00EB6B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25"/>
        </w:trPr>
        <w:tc>
          <w:tcPr>
            <w:tcW w:w="299" w:type="dxa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EF645A" w:rsidRDefault="00EF645A" w:rsidP="00BF23CA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EF645A" w:rsidRDefault="00EF645A" w:rsidP="00BF23CA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4E554D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192,407,000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211,513,291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9,183,739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220,697,030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211,513,291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9,183,739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220,697,030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EF645A" w:rsidRPr="00DF667B" w:rsidRDefault="00EF645A" w:rsidP="00BF23C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E554D">
              <w:rPr>
                <w:rFonts w:ascii="新細明體" w:hAnsi="新細明體"/>
                <w:noProof/>
                <w:spacing w:val="-6"/>
                <w:sz w:val="20"/>
              </w:rPr>
              <w:t>28,290,030</w:t>
            </w:r>
          </w:p>
        </w:tc>
      </w:tr>
    </w:tbl>
    <w:p w:rsidR="003C15BB" w:rsidRDefault="003C15BB">
      <w:pPr>
        <w:ind w:right="414"/>
        <w:rPr>
          <w:rFonts w:eastAsia="標楷體"/>
          <w:sz w:val="22"/>
        </w:rPr>
      </w:pPr>
      <w:bookmarkStart w:id="0" w:name="_GoBack"/>
      <w:bookmarkEnd w:id="0"/>
    </w:p>
    <w:sectPr w:rsidR="003C15BB" w:rsidSect="0043358D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567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5A" w:rsidRDefault="00EF645A">
      <w:r>
        <w:separator/>
      </w:r>
    </w:p>
  </w:endnote>
  <w:endnote w:type="continuationSeparator" w:id="0">
    <w:p w:rsidR="00EF645A" w:rsidRDefault="00EF6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58D" w:rsidRDefault="0043358D" w:rsidP="0043358D">
    <w:pPr>
      <w:pStyle w:val="a4"/>
      <w:jc w:val="center"/>
    </w:pPr>
    <w:r w:rsidRPr="006526F5">
      <w:rPr>
        <w:rFonts w:ascii="標楷體" w:eastAsia="標楷體" w:hAnsi="標楷體" w:hint="eastAsia"/>
      </w:rPr>
      <w:t>第</w:t>
    </w:r>
    <w:r>
      <w:rPr>
        <w:rFonts w:ascii="標楷體" w:eastAsia="標楷體" w:hAnsi="標楷體"/>
      </w:rPr>
      <w:t>9</w:t>
    </w:r>
    <w:r>
      <w:rPr>
        <w:rFonts w:ascii="標楷體" w:eastAsia="標楷體" w:hAnsi="標楷體" w:hint="eastAsia"/>
      </w:rPr>
      <w:t>-</w:t>
    </w:r>
    <w:r>
      <w:rPr>
        <w:rFonts w:ascii="標楷體" w:eastAsia="標楷體" w:hAnsi="標楷體"/>
      </w:rPr>
      <w:t>2</w:t>
    </w:r>
    <w:sdt>
      <w:sdtPr>
        <w:rPr>
          <w:rFonts w:ascii="標楷體" w:eastAsia="標楷體" w:hAnsi="標楷體"/>
        </w:rPr>
        <w:id w:val="887915929"/>
        <w:docPartObj>
          <w:docPartGallery w:val="Page Numbers (Bottom of Page)"/>
          <w:docPartUnique/>
        </w:docPartObj>
      </w:sdtPr>
      <w:sdtContent>
        <w:r w:rsidRPr="006526F5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5A" w:rsidRDefault="00EF645A">
      <w:r>
        <w:separator/>
      </w:r>
    </w:p>
  </w:footnote>
  <w:footnote w:type="continuationSeparator" w:id="0">
    <w:p w:rsidR="00EF645A" w:rsidRDefault="00EF6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CB1" w:rsidRDefault="00EB221F">
    <w:pPr>
      <w:pStyle w:val="a3"/>
      <w:jc w:val="center"/>
    </w:pPr>
    <w:r w:rsidRPr="00EB221F">
      <w:rPr>
        <w:rFonts w:ascii="標楷體" w:eastAsia="標楷體" w:hAnsi="標楷體" w:hint="eastAsia"/>
        <w:b/>
        <w:spacing w:val="60"/>
        <w:sz w:val="32"/>
        <w:szCs w:val="32"/>
        <w:u w:val="single"/>
      </w:rPr>
      <w:t>二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EB221F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EB221F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EB221F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EB221F">
      <w:rPr>
        <w:rFonts w:ascii="標楷體" w:eastAsia="標楷體" w:hAnsi="標楷體"/>
        <w:bCs/>
        <w:spacing w:val="60"/>
        <w:sz w:val="32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CB1" w:rsidRDefault="00EB221F">
    <w:pPr>
      <w:pStyle w:val="a3"/>
      <w:jc w:val="center"/>
      <w:rPr>
        <w:b/>
        <w:sz w:val="32"/>
      </w:rPr>
    </w:pPr>
    <w:r w:rsidRPr="00EB221F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3C15B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EB221F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r w:rsidRPr="00EB221F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Pr="00EB221F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45A"/>
    <w:rsid w:val="000E0216"/>
    <w:rsid w:val="00183F3F"/>
    <w:rsid w:val="003C15BB"/>
    <w:rsid w:val="0043358D"/>
    <w:rsid w:val="009C47CC"/>
    <w:rsid w:val="00A82CB1"/>
    <w:rsid w:val="00AA40C1"/>
    <w:rsid w:val="00CB0F10"/>
    <w:rsid w:val="00DF667B"/>
    <w:rsid w:val="00EB221F"/>
    <w:rsid w:val="00EB6B66"/>
    <w:rsid w:val="00EF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FC277B7"/>
  <w15:chartTrackingRefBased/>
  <w15:docId w15:val="{F4E5D113-268D-4A4D-9292-8F1A44C96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SfVXxwtoYLR0N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SfVXxwtoYLR0N歲入來源別總表.dot</Template>
  <TotalTime>1</TotalTime>
  <Pages>1</Pages>
  <Words>624</Words>
  <Characters>2610</Characters>
  <Application>Microsoft Office Word</Application>
  <DocSecurity>4</DocSecurity>
  <Lines>21</Lines>
  <Paragraphs>6</Paragraphs>
  <ScaleCrop>false</ScaleCrop>
  <Company>N.A.O.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高雅秋</dc:creator>
  <cp:keywords/>
  <cp:lastModifiedBy>高慧玲</cp:lastModifiedBy>
  <cp:revision>2</cp:revision>
  <dcterms:created xsi:type="dcterms:W3CDTF">2025-06-17T03:26:00Z</dcterms:created>
  <dcterms:modified xsi:type="dcterms:W3CDTF">2025-06-17T03:26:00Z</dcterms:modified>
</cp:coreProperties>
</file>