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0427B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500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31,074,532,000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28,934,754,096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2,275,726,655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31,210,480,751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28,934,860,961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2,275,619,790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31,210,480,751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135,948,751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11,510,652,000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10,712,605,662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1,216,394,914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11,929,000,576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10,712,605,662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1,216,394,914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11,929,000,576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38.22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418,348,576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3.63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bookmarkStart w:id="0" w:name="_GoBack" w:colFirst="6" w:colLast="6"/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105,645,000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93,354,014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4,671,901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98,025,915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93,354,014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4,671,901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98,025,915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0.31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- 7,619,085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- 7.21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bookmarkEnd w:id="0"/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82,315,000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143,590,093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0.46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61,275,093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74.44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893,123,000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916,481,280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28,879,211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945,360,491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916,481,280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28,879,211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945,360,491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52,237,491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5.85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599,757,000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722,497,379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17,430,141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739,927,520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722,497,379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17,430,141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739,927,520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2.37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140,170,520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23.37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198,069,000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248,414,955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4,861,806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253,276,761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248,414,955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4,861,806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253,276,761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0.81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55,207,761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27.87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8,601,743,000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7,622,667,047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1,050,241,633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8,672,908,680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7,622,667,047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1,050,241,633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8,672,908,680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27.79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71,165,680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0.83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1,030,000,000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965,600,894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110,310,222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1,075,911,116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965,600,894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110,310,222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1,075,911,116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3.45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45,911,116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4.46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247,330,000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300,793,235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47,888,849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348,682,084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300,793,235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47,888,849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348,682,084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101,352,084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40.98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239,535,000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286,740,731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47,765,355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334,506,086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286,740,731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47,765,355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334,506,086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1.07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94,971,086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39.65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2,411,000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4,991,492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2,580,492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107.03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5,384,000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9,061,012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123,494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9,184,506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9,061,012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123,494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9,184,506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3,800,506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70.59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155,133,000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173,191,844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205,432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173,397,276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173,191,844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205,432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173,397,276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0.56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18,264,276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11.77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105,673,000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120,466,440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0.39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14,793,440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14.00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49,460,000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52,725,404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205,432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52,930,836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52,725,404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205,432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52,930,836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0.17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3,470,836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7.02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88,862,000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157,543,737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8,951,128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166,494,865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157,650,602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8,844,263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166,494,865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0.53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77,632,865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87.36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78,186,000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143,404,232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8,939,628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152,343,860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143,511,097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8,832,763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152,343,860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0.49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74,157,860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94.85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10,000,000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7,821,000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- 2,179,000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- 21.79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676,000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6,318,505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11,500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6,330,005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6,318,505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11,500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6,330,005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5,654,005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836.39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149,853,000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126,217,296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23,441,000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149,658,296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126,217,296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23,441,000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149,658,296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0.48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- 194,704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- 0.13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35,000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70,080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35,080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100.23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C804B8" w:rsidRDefault="00C804B8" w:rsidP="001627A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C804B8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149,818,000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126,147,216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23,441,000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149,588,216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126,147,216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23,441,000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149,588,216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0.48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- 229,784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- 0.15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18,638,923,000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968,289,593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968,289,593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58.15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- 491,575,532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- 2.64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18,638,923,000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968,289,593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17,179,057,875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968,289,593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18,147,347,468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58.15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- 491,575,532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- 2.64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91,372,000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73,831,156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1,372,000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75,203,156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73,831,156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1,372,000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75,203,156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0.24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- 16,168,844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- 17.70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91,372,000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73,831,156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1,372,000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75,203,156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73,831,156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1,372,000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75,203,156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0.24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- 16,168,844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- 17.70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0427BB" w:rsidRPr="009E0EC6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E0EC6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192,407,000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211,513,291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9,183,739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220,697,030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211,513,291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9,183,739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220,697,030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0.71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28,290,030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14.70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9E0EC6" w:rsidRDefault="000427BB" w:rsidP="001627AF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9E0EC6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0427BB" w:rsidTr="001627A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480" w:type="dxa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:rsidR="000427BB" w:rsidRDefault="000427BB" w:rsidP="001627AF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0427BB" w:rsidRDefault="000427BB" w:rsidP="001627AF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A4362F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192,407,000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211,513,291</w:t>
            </w:r>
          </w:p>
        </w:tc>
        <w:tc>
          <w:tcPr>
            <w:tcW w:w="1320" w:type="dxa"/>
            <w:gridSpan w:val="2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9,183,739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220,697,030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211,513,291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9,183,739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220,697,030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0.71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28,290,030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/>
                <w:noProof/>
                <w:spacing w:val="-6"/>
                <w:sz w:val="20"/>
              </w:rPr>
              <w:t>14.70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427BB" w:rsidRPr="00DC035C" w:rsidRDefault="000427BB" w:rsidP="001627AF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A4362F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1627AF" w:rsidRDefault="001627AF" w:rsidP="0083717B">
      <w:pPr>
        <w:ind w:right="414"/>
        <w:rPr>
          <w:rFonts w:eastAsia="標楷體"/>
          <w:sz w:val="22"/>
        </w:rPr>
      </w:pPr>
    </w:p>
    <w:p w:rsidR="001627AF" w:rsidRPr="001627AF" w:rsidRDefault="001627AF" w:rsidP="001627AF">
      <w:pPr>
        <w:rPr>
          <w:rFonts w:eastAsia="標楷體"/>
          <w:sz w:val="22"/>
        </w:rPr>
      </w:pPr>
    </w:p>
    <w:p w:rsidR="001627AF" w:rsidRPr="001627AF" w:rsidRDefault="001627AF" w:rsidP="001627AF">
      <w:pPr>
        <w:rPr>
          <w:rFonts w:eastAsia="標楷體"/>
          <w:sz w:val="22"/>
        </w:rPr>
      </w:pPr>
    </w:p>
    <w:p w:rsidR="00540A99" w:rsidRPr="001627AF" w:rsidRDefault="00540A99" w:rsidP="001627AF">
      <w:pPr>
        <w:jc w:val="center"/>
        <w:rPr>
          <w:rFonts w:eastAsia="標楷體"/>
          <w:sz w:val="22"/>
        </w:rPr>
      </w:pPr>
    </w:p>
    <w:sectPr w:rsidR="00540A99" w:rsidRPr="001627AF" w:rsidSect="005A1793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567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AAF" w:rsidRDefault="00527AAF">
      <w:r>
        <w:separator/>
      </w:r>
    </w:p>
  </w:endnote>
  <w:endnote w:type="continuationSeparator" w:id="0">
    <w:p w:rsidR="00527AAF" w:rsidRDefault="0052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AAF" w:rsidRDefault="00527AAF" w:rsidP="005A1793">
    <w:pPr>
      <w:pStyle w:val="a4"/>
      <w:jc w:val="center"/>
    </w:pPr>
    <w:r w:rsidRPr="006526F5">
      <w:rPr>
        <w:rFonts w:ascii="標楷體" w:eastAsia="標楷體" w:hAnsi="標楷體" w:hint="eastAsia"/>
      </w:rPr>
      <w:t>第</w:t>
    </w:r>
    <w:r>
      <w:rPr>
        <w:rFonts w:ascii="標楷體" w:eastAsia="標楷體" w:hAnsi="標楷體"/>
      </w:rPr>
      <w:t>9</w:t>
    </w:r>
    <w:r>
      <w:rPr>
        <w:rFonts w:ascii="標楷體" w:eastAsia="標楷體" w:hAnsi="標楷體" w:hint="eastAsia"/>
      </w:rPr>
      <w:t>-</w:t>
    </w:r>
    <w:r w:rsidRPr="006526F5">
      <w:rPr>
        <w:rFonts w:ascii="標楷體" w:eastAsia="標楷體" w:hAnsi="標楷體"/>
      </w:rPr>
      <w:fldChar w:fldCharType="begin"/>
    </w:r>
    <w:r w:rsidRPr="006526F5">
      <w:rPr>
        <w:rFonts w:ascii="標楷體" w:eastAsia="標楷體" w:hAnsi="標楷體"/>
      </w:rPr>
      <w:instrText>PAGE   \* MERGEFORMAT</w:instrText>
    </w:r>
    <w:r w:rsidRPr="006526F5">
      <w:rPr>
        <w:rFonts w:ascii="標楷體" w:eastAsia="標楷體" w:hAnsi="標楷體"/>
      </w:rPr>
      <w:fldChar w:fldCharType="separate"/>
    </w:r>
    <w:r w:rsidR="00B77893" w:rsidRPr="00B77893">
      <w:rPr>
        <w:rFonts w:ascii="標楷體" w:eastAsia="標楷體" w:hAnsi="標楷體"/>
        <w:noProof/>
        <w:lang w:val="zh-TW"/>
      </w:rPr>
      <w:t>1</w:t>
    </w:r>
    <w:r w:rsidRPr="006526F5">
      <w:rPr>
        <w:rFonts w:ascii="標楷體" w:eastAsia="標楷體" w:hAnsi="標楷體"/>
      </w:rPr>
      <w:fldChar w:fldCharType="end"/>
    </w:r>
    <w:sdt>
      <w:sdtPr>
        <w:rPr>
          <w:rFonts w:ascii="標楷體" w:eastAsia="標楷體" w:hAnsi="標楷體"/>
        </w:rPr>
        <w:id w:val="887915929"/>
        <w:docPartObj>
          <w:docPartGallery w:val="Page Numbers (Bottom of Page)"/>
          <w:docPartUnique/>
        </w:docPartObj>
      </w:sdtPr>
      <w:sdtEndPr/>
      <w:sdtContent>
        <w:r w:rsidRPr="006526F5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AAF" w:rsidRDefault="00527AAF">
      <w:r>
        <w:separator/>
      </w:r>
    </w:p>
  </w:footnote>
  <w:footnote w:type="continuationSeparator" w:id="0">
    <w:p w:rsidR="00527AAF" w:rsidRDefault="0052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AAF" w:rsidRDefault="00527AAF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3637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36372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Pr="00436372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AAF" w:rsidRPr="00B77893" w:rsidRDefault="00527AAF" w:rsidP="006B24AB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B77893">
      <w:rPr>
        <w:rFonts w:ascii="標楷體" w:eastAsia="標楷體" w:hint="eastAsia"/>
        <w:b/>
        <w:spacing w:val="60"/>
        <w:sz w:val="32"/>
        <w:u w:val="single"/>
      </w:rPr>
      <w:t>玖</w:t>
    </w:r>
    <w:r w:rsidRPr="00B77893"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Pr="00B77893">
      <w:rPr>
        <w:rFonts w:ascii="標楷體" w:eastAsia="標楷體" w:hint="eastAsia"/>
        <w:b/>
        <w:spacing w:val="60"/>
        <w:sz w:val="32"/>
        <w:u w:val="single"/>
      </w:rPr>
      <w:t>歲入來源別決算審定總表</w:t>
    </w:r>
  </w:p>
  <w:p w:rsidR="00527AAF" w:rsidRDefault="00527AAF">
    <w:pPr>
      <w:pStyle w:val="a3"/>
      <w:jc w:val="center"/>
      <w:rPr>
        <w:b/>
        <w:sz w:val="32"/>
      </w:rPr>
    </w:pPr>
    <w:r w:rsidRPr="0043637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436372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436372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總決算歲入來源別決算審定總表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BB"/>
    <w:rsid w:val="000427BB"/>
    <w:rsid w:val="0004623B"/>
    <w:rsid w:val="00101AB3"/>
    <w:rsid w:val="001627AF"/>
    <w:rsid w:val="00172703"/>
    <w:rsid w:val="001D7125"/>
    <w:rsid w:val="002242B0"/>
    <w:rsid w:val="00370633"/>
    <w:rsid w:val="00436372"/>
    <w:rsid w:val="00463DA5"/>
    <w:rsid w:val="00511EB6"/>
    <w:rsid w:val="00525367"/>
    <w:rsid w:val="00527AAF"/>
    <w:rsid w:val="00540A99"/>
    <w:rsid w:val="005503C0"/>
    <w:rsid w:val="005A1793"/>
    <w:rsid w:val="006B24AB"/>
    <w:rsid w:val="006F4C30"/>
    <w:rsid w:val="0083717B"/>
    <w:rsid w:val="009805FE"/>
    <w:rsid w:val="009A010E"/>
    <w:rsid w:val="00AB03D5"/>
    <w:rsid w:val="00B77893"/>
    <w:rsid w:val="00B83C7F"/>
    <w:rsid w:val="00C52404"/>
    <w:rsid w:val="00C804B8"/>
    <w:rsid w:val="00CE054C"/>
    <w:rsid w:val="00CE4379"/>
    <w:rsid w:val="00DB4570"/>
    <w:rsid w:val="00DC035C"/>
    <w:rsid w:val="00E034BD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6773EF01-F90B-480F-B679-5493D30E5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nOWwg4eB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LnOWwg4eB歲入來源別決算審定表.dot</Template>
  <TotalTime>3</TotalTime>
  <Pages>1</Pages>
  <Words>692</Words>
  <Characters>2881</Characters>
  <Application>Microsoft Office Word</Application>
  <DocSecurity>0</DocSecurity>
  <Lines>24</Lines>
  <Paragraphs>7</Paragraphs>
  <ScaleCrop>false</ScaleCrop>
  <Company>N.A.O.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高雅秋</dc:creator>
  <cp:keywords/>
  <cp:lastModifiedBy>高慧玲</cp:lastModifiedBy>
  <cp:revision>4</cp:revision>
  <dcterms:created xsi:type="dcterms:W3CDTF">2025-06-17T03:24:00Z</dcterms:created>
  <dcterms:modified xsi:type="dcterms:W3CDTF">2025-07-01T02:41:00Z</dcterms:modified>
</cp:coreProperties>
</file>