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B86" w:rsidRDefault="00916B86" w:rsidP="004E2B0A">
      <w:pPr>
        <w:pStyle w:val="a3"/>
        <w:spacing w:line="320" w:lineRule="exact"/>
        <w:ind w:rightChars="0" w:right="-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3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302"/>
        <w:gridCol w:w="2123"/>
        <w:gridCol w:w="2123"/>
        <w:gridCol w:w="2123"/>
        <w:gridCol w:w="2130"/>
        <w:gridCol w:w="2130"/>
        <w:gridCol w:w="2130"/>
        <w:gridCol w:w="1949"/>
        <w:gridCol w:w="2311"/>
      </w:tblGrid>
      <w:tr w:rsidR="00916B86" w:rsidRPr="00A865D5" w:rsidTr="00961855">
        <w:trPr>
          <w:cantSplit/>
          <w:trHeight w:hRule="exact" w:val="875"/>
        </w:trPr>
        <w:tc>
          <w:tcPr>
            <w:tcW w:w="201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16B86" w:rsidRPr="00A865D5" w:rsidRDefault="00916B86" w:rsidP="006555A0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16B86" w:rsidRPr="00A865D5" w:rsidRDefault="00916B86" w:rsidP="006555A0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21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教育處主管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花蓮縣文化局主管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農業處主管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地政處主管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花蓮縣地方稅務局主管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花蓮縣警察局主管</w:t>
            </w:r>
          </w:p>
        </w:tc>
      </w:tr>
      <w:tr w:rsidR="00970FA6" w:rsidRPr="009852EF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9852EF" w:rsidRDefault="00970FA6" w:rsidP="00970FA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852E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215,765,055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16,415,190,585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149,297,622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40,175,590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327,844,221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114,357,199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207,781,065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188,287,725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2,064,083,151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9852EF" w:rsidRDefault="00970FA6" w:rsidP="00970FA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852E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211,000,146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13,745,401,412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148,250,768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38,355,054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262,334,579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109,401,267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195,764,318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156,746,336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1,948,752,984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-28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1.</w:t>
            </w:r>
            <w:r w:rsidRPr="009B6DB1">
              <w:rPr>
                <w:rFonts w:ascii="標楷體" w:eastAsia="標楷體" w:hAnsi="標楷體" w:hint="eastAsia"/>
                <w:spacing w:val="285"/>
                <w:kern w:val="0"/>
                <w:sz w:val="20"/>
                <w:szCs w:val="20"/>
                <w:fitText w:val="1740" w:id="-970304760"/>
              </w:rPr>
              <w:t>人事</w:t>
            </w:r>
            <w:r w:rsidRPr="009B6DB1">
              <w:rPr>
                <w:rFonts w:ascii="標楷體" w:eastAsia="標楷體" w:hAnsi="標楷體" w:hint="eastAsia"/>
                <w:kern w:val="0"/>
                <w:sz w:val="20"/>
                <w:szCs w:val="20"/>
                <w:fitText w:val="1740" w:id="-970304760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117,293,264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663,734,305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120,728,974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7,526,113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42,522,668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35,580,352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174,164,572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111,851,990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1,733,929,548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-132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2.</w:t>
            </w:r>
            <w:r w:rsidRPr="009B6DB1">
              <w:rPr>
                <w:rFonts w:ascii="標楷體" w:eastAsia="標楷體" w:hAnsi="標楷體" w:hint="eastAsia"/>
                <w:spacing w:val="285"/>
                <w:kern w:val="0"/>
                <w:sz w:val="20"/>
                <w:szCs w:val="20"/>
                <w:fitText w:val="1740" w:id="-970304761"/>
              </w:rPr>
              <w:t>業務</w:t>
            </w:r>
            <w:r w:rsidRPr="009B6DB1">
              <w:rPr>
                <w:rFonts w:ascii="標楷體" w:eastAsia="標楷體" w:hAnsi="標楷體" w:hint="eastAsia"/>
                <w:kern w:val="0"/>
                <w:sz w:val="20"/>
                <w:szCs w:val="20"/>
                <w:fitText w:val="1740" w:id="-970304761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93,164,882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1,441,668,768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27,411,794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30,470,522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173,941,118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67,272,651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21,367,746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44,625,202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204,519,007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-2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3.</w:t>
            </w:r>
            <w:r w:rsidRPr="009B6DB1">
              <w:rPr>
                <w:rFonts w:ascii="標楷體" w:eastAsia="標楷體" w:hAnsi="標楷體" w:hint="eastAsia"/>
                <w:spacing w:val="153"/>
                <w:kern w:val="0"/>
                <w:sz w:val="20"/>
                <w:szCs w:val="20"/>
                <w:fitText w:val="1720" w:id="-970305276"/>
              </w:rPr>
              <w:t>獎補助</w:t>
            </w:r>
            <w:r w:rsidRPr="009B6DB1">
              <w:rPr>
                <w:rFonts w:ascii="標楷體" w:eastAsia="標楷體" w:hAnsi="標楷體" w:hint="eastAsia"/>
                <w:spacing w:val="1"/>
                <w:kern w:val="0"/>
                <w:sz w:val="20"/>
                <w:szCs w:val="20"/>
                <w:fitText w:val="1720" w:id="-970305276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542,000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11,543,785,980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110,000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358,419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45,870,793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6,548,264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232,000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269,144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10,304,429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4.</w:t>
            </w:r>
            <w:r w:rsidRPr="009B6DB1">
              <w:rPr>
                <w:rFonts w:ascii="標楷體" w:eastAsia="標楷體" w:hAnsi="標楷體" w:hint="eastAsia"/>
                <w:spacing w:val="280"/>
                <w:kern w:val="0"/>
                <w:sz w:val="20"/>
                <w:szCs w:val="20"/>
                <w:fitText w:val="1720" w:id="-970305275"/>
              </w:rPr>
              <w:t>債務</w:t>
            </w:r>
            <w:r w:rsidRPr="009B6DB1">
              <w:rPr>
                <w:rFonts w:ascii="標楷體" w:eastAsia="標楷體" w:hAnsi="標楷體" w:hint="eastAsia"/>
                <w:kern w:val="0"/>
                <w:sz w:val="20"/>
                <w:szCs w:val="20"/>
                <w:fitText w:val="1720" w:id="-970305275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96,212,359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9852EF" w:rsidRDefault="00970FA6" w:rsidP="00970FA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852E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4,764,909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2,669,789,173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1,046,854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1,820,536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65,509,642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4,955,932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12,016,747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31,541,389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F94B1E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F94B1E">
              <w:rPr>
                <w:rFonts w:ascii="新細明體" w:hAnsi="新細明體"/>
                <w:b/>
                <w:noProof/>
                <w:sz w:val="20"/>
              </w:rPr>
              <w:t>115,330,167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-2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9B6DB1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szCs w:val="20"/>
                <w:fitText w:val="1720" w:id="-970304766"/>
              </w:rPr>
              <w:t>人事</w:t>
            </w:r>
            <w:r w:rsidRPr="009B6DB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6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9B6DB1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szCs w:val="20"/>
                <w:fitText w:val="1720" w:id="-970304765"/>
              </w:rPr>
              <w:t>業務</w:t>
            </w:r>
            <w:r w:rsidRPr="009B6DB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5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18,474,400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70FA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9B6DB1">
              <w:rPr>
                <w:rFonts w:ascii="標楷體" w:eastAsia="標楷體" w:hAnsi="標楷體" w:hint="eastAsia"/>
                <w:noProof/>
                <w:spacing w:val="90"/>
                <w:kern w:val="0"/>
                <w:sz w:val="20"/>
                <w:szCs w:val="20"/>
                <w:fitText w:val="1720" w:id="-970304764"/>
              </w:rPr>
              <w:t>設備及投</w:t>
            </w:r>
            <w:r w:rsidRPr="009B6DB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4"/>
              </w:rPr>
              <w:t>資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4,764,909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1,314,611,492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1,046,854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1,820,536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63,455,247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4,955,932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12,016,747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31,541,389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115,330,167</w:t>
            </w:r>
          </w:p>
        </w:tc>
      </w:tr>
      <w:tr w:rsidR="00970FA6" w:rsidRPr="000751B1" w:rsidTr="00E623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2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9B6DB1">
              <w:rPr>
                <w:rFonts w:ascii="標楷體" w:eastAsia="標楷體" w:hAnsi="標楷體" w:hint="eastAsia"/>
                <w:noProof/>
                <w:spacing w:val="153"/>
                <w:kern w:val="0"/>
                <w:sz w:val="20"/>
                <w:szCs w:val="20"/>
                <w:fitText w:val="1720" w:id="-970304763"/>
              </w:rPr>
              <w:t>獎補助</w:t>
            </w:r>
            <w:r w:rsidRPr="009B6DB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720" w:id="-970304763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1,336,703,281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2,054,395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916B86" w:rsidRDefault="00916B86" w:rsidP="00961855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:rsidR="00916B86" w:rsidRDefault="00916B86" w:rsidP="00961855">
      <w:pPr>
        <w:pStyle w:val="a3"/>
        <w:spacing w:line="320" w:lineRule="exact"/>
        <w:ind w:rightChars="0" w:right="-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29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933"/>
        <w:gridCol w:w="2745"/>
        <w:gridCol w:w="2746"/>
        <w:gridCol w:w="2745"/>
        <w:gridCol w:w="2746"/>
        <w:gridCol w:w="2745"/>
        <w:gridCol w:w="2618"/>
      </w:tblGrid>
      <w:tr w:rsidR="004E2B0A" w:rsidRPr="00A865D5" w:rsidTr="00AF1B61">
        <w:trPr>
          <w:cantSplit/>
          <w:trHeight w:hRule="exact" w:val="900"/>
        </w:trPr>
        <w:tc>
          <w:tcPr>
            <w:tcW w:w="201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0B37C0" w:rsidRPr="00A865D5" w:rsidRDefault="000B37C0" w:rsidP="006555A0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0B37C0" w:rsidRPr="00A865D5" w:rsidRDefault="000B37C0" w:rsidP="006555A0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花蓮縣消防局主管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花蓮縣衛生局主管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花蓮縣環境保護局主管</w:t>
            </w:r>
          </w:p>
        </w:tc>
        <w:tc>
          <w:tcPr>
            <w:tcW w:w="27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746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</w:tr>
      <w:tr w:rsidR="00970FA6" w:rsidRPr="00957EE4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957EE4" w:rsidRDefault="00970FA6" w:rsidP="00970FA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57EE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687,214,040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2,456,461,805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415,833,237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2,372,525,827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25,654,817,122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3,758,226,220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29,413,043,342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957EE4" w:rsidRDefault="00970FA6" w:rsidP="00970FA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57EE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575,307,595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2,407,982,045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327,857,271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2,272,124,680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22,399,278,455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960,648,020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23,359,926,475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-28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1.</w:t>
            </w:r>
            <w:r w:rsidRPr="009B6DB1">
              <w:rPr>
                <w:rFonts w:ascii="標楷體" w:eastAsia="標楷體" w:hAnsi="標楷體" w:hint="eastAsia"/>
                <w:spacing w:val="285"/>
                <w:kern w:val="0"/>
                <w:sz w:val="20"/>
                <w:szCs w:val="20"/>
                <w:fitText w:val="1740" w:id="-970304760"/>
              </w:rPr>
              <w:t>人事</w:t>
            </w:r>
            <w:r w:rsidRPr="009B6DB1">
              <w:rPr>
                <w:rFonts w:ascii="標楷體" w:eastAsia="標楷體" w:hAnsi="標楷體" w:hint="eastAsia"/>
                <w:kern w:val="0"/>
                <w:sz w:val="20"/>
                <w:szCs w:val="20"/>
                <w:fitText w:val="1740" w:id="-970304760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486,758,500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360,607,488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42,046,114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488,052,597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4,384,796,485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4,384,796,485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-132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2.</w:t>
            </w:r>
            <w:r w:rsidRPr="009B6DB1">
              <w:rPr>
                <w:rFonts w:ascii="標楷體" w:eastAsia="標楷體" w:hAnsi="標楷體" w:hint="eastAsia"/>
                <w:spacing w:val="285"/>
                <w:kern w:val="0"/>
                <w:sz w:val="20"/>
                <w:szCs w:val="20"/>
                <w:fitText w:val="1740" w:id="-970304761"/>
              </w:rPr>
              <w:t>業務</w:t>
            </w:r>
            <w:r w:rsidRPr="009B6DB1">
              <w:rPr>
                <w:rFonts w:ascii="標楷體" w:eastAsia="標楷體" w:hAnsi="標楷體" w:hint="eastAsia"/>
                <w:kern w:val="0"/>
                <w:sz w:val="20"/>
                <w:szCs w:val="20"/>
                <w:fitText w:val="1740" w:id="-970304761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87,019,695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246,884,524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254,116,761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147,389,391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2,839,852,061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385,341,334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3,225,193,395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-2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3.</w:t>
            </w:r>
            <w:r w:rsidRPr="009B6DB1">
              <w:rPr>
                <w:rFonts w:ascii="標楷體" w:eastAsia="標楷體" w:hAnsi="標楷體" w:hint="eastAsia"/>
                <w:spacing w:val="153"/>
                <w:kern w:val="0"/>
                <w:sz w:val="20"/>
                <w:szCs w:val="20"/>
                <w:fitText w:val="1720" w:id="-970305276"/>
              </w:rPr>
              <w:t>獎補助</w:t>
            </w:r>
            <w:r w:rsidRPr="009B6DB1">
              <w:rPr>
                <w:rFonts w:ascii="標楷體" w:eastAsia="標楷體" w:hAnsi="標楷體" w:hint="eastAsia"/>
                <w:spacing w:val="1"/>
                <w:kern w:val="0"/>
                <w:sz w:val="20"/>
                <w:szCs w:val="20"/>
                <w:fitText w:val="1720" w:id="-970305276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1,529,400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1,800,490,033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31,694,396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1,636,682,692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15,078,417,550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575,306,686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15,653,724,236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4.</w:t>
            </w:r>
            <w:r w:rsidRPr="009B6DB1">
              <w:rPr>
                <w:rFonts w:ascii="標楷體" w:eastAsia="標楷體" w:hAnsi="標楷體" w:hint="eastAsia"/>
                <w:spacing w:val="280"/>
                <w:kern w:val="0"/>
                <w:sz w:val="20"/>
                <w:szCs w:val="20"/>
                <w:fitText w:val="1720" w:id="-970305275"/>
              </w:rPr>
              <w:t>債務</w:t>
            </w:r>
            <w:r w:rsidRPr="009B6DB1">
              <w:rPr>
                <w:rFonts w:ascii="標楷體" w:eastAsia="標楷體" w:hAnsi="標楷體" w:hint="eastAsia"/>
                <w:kern w:val="0"/>
                <w:sz w:val="20"/>
                <w:szCs w:val="20"/>
                <w:fitText w:val="1720" w:id="-970305275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96,212,359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96,212,359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957EE4" w:rsidRDefault="00970FA6" w:rsidP="00970FA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57EE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111,906,445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48,479,760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87,975,966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100,401,147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3,255,538,667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2,797,578,200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AE2572" w:rsidRDefault="00970FA6" w:rsidP="00970FA6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AE2572">
              <w:rPr>
                <w:rFonts w:ascii="新細明體" w:hAnsi="新細明體"/>
                <w:b/>
                <w:noProof/>
                <w:sz w:val="20"/>
              </w:rPr>
              <w:t>6,053,116,867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-2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9B6DB1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szCs w:val="20"/>
                <w:fitText w:val="1720" w:id="-970304766"/>
              </w:rPr>
              <w:t>人事</w:t>
            </w:r>
            <w:r w:rsidRPr="009B6DB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6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9B6DB1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szCs w:val="20"/>
                <w:fitText w:val="1720" w:id="-970304765"/>
              </w:rPr>
              <w:t>業務</w:t>
            </w:r>
            <w:r w:rsidRPr="009B6DB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5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18,474,400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20,196,336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38,670,736</w:t>
            </w:r>
          </w:p>
        </w:tc>
      </w:tr>
      <w:tr w:rsidR="00970FA6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9B6DB1">
              <w:rPr>
                <w:rFonts w:ascii="標楷體" w:eastAsia="標楷體" w:hAnsi="標楷體" w:hint="eastAsia"/>
                <w:noProof/>
                <w:spacing w:val="90"/>
                <w:kern w:val="0"/>
                <w:sz w:val="20"/>
                <w:szCs w:val="20"/>
                <w:fitText w:val="1720" w:id="-970304764"/>
              </w:rPr>
              <w:t>設備及投</w:t>
            </w:r>
            <w:r w:rsidRPr="009B6DB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4"/>
              </w:rPr>
              <w:t>資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111,906,445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33,298,155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13,564,092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68,442,334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1,776,754,299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2,126,950,971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3,903,705,270</w:t>
            </w:r>
          </w:p>
        </w:tc>
      </w:tr>
      <w:tr w:rsidR="00970FA6" w:rsidRPr="000751B1" w:rsidTr="00E623F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80"/>
        </w:trPr>
        <w:tc>
          <w:tcPr>
            <w:tcW w:w="2013" w:type="dxa"/>
            <w:shd w:val="clear" w:color="auto" w:fill="auto"/>
            <w:vAlign w:val="center"/>
          </w:tcPr>
          <w:p w:rsidR="00970FA6" w:rsidRPr="000751B1" w:rsidRDefault="00970FA6" w:rsidP="00970FA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9B6DB1">
              <w:rPr>
                <w:rFonts w:ascii="標楷體" w:eastAsia="標楷體" w:hAnsi="標楷體" w:hint="eastAsia"/>
                <w:noProof/>
                <w:spacing w:val="153"/>
                <w:kern w:val="0"/>
                <w:sz w:val="20"/>
                <w:szCs w:val="20"/>
                <w:fitText w:val="1720" w:id="-970304763"/>
              </w:rPr>
              <w:t>獎補助</w:t>
            </w:r>
            <w:r w:rsidRPr="009B6DB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720" w:id="-970304763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15,181,605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74,411,874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31,958,813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1,460,309,968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650,430,893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970FA6" w:rsidRPr="001B5022" w:rsidRDefault="00970FA6" w:rsidP="00970FA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E4B76">
              <w:rPr>
                <w:rFonts w:ascii="新細明體" w:hAnsi="新細明體"/>
                <w:noProof/>
                <w:sz w:val="20"/>
              </w:rPr>
              <w:t>2,110,740,861</w:t>
            </w:r>
          </w:p>
        </w:tc>
      </w:tr>
    </w:tbl>
    <w:p w:rsidR="00B12FAD" w:rsidRPr="00916B86" w:rsidRDefault="00B12FAD" w:rsidP="004E2B0A">
      <w:bookmarkStart w:id="0" w:name="_GoBack"/>
      <w:bookmarkEnd w:id="0"/>
    </w:p>
    <w:sectPr w:rsidR="00B12FAD" w:rsidRPr="00916B86" w:rsidSect="00680EF6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567" w:left="1134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5A0" w:rsidRDefault="006555A0" w:rsidP="009E17D4">
      <w:r>
        <w:separator/>
      </w:r>
    </w:p>
  </w:endnote>
  <w:endnote w:type="continuationSeparator" w:id="0">
    <w:p w:rsidR="006555A0" w:rsidRDefault="006555A0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EF6" w:rsidRPr="00680EF6" w:rsidRDefault="00680EF6" w:rsidP="00680EF6">
    <w:pPr>
      <w:pStyle w:val="a6"/>
      <w:jc w:val="center"/>
      <w:rPr>
        <w:rFonts w:hint="eastAsia"/>
      </w:rPr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8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2</w:t>
    </w:r>
    <w:sdt>
      <w:sdtPr>
        <w:rPr>
          <w:rFonts w:ascii="標楷體" w:eastAsia="標楷體" w:hAnsi="標楷體"/>
        </w:rPr>
        <w:id w:val="-878709534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EF6" w:rsidRDefault="00680EF6" w:rsidP="00680EF6">
    <w:pPr>
      <w:pStyle w:val="a6"/>
      <w:jc w:val="center"/>
      <w:rPr>
        <w:rFonts w:hint="eastAsia"/>
      </w:rPr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8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1</w:t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EndPr/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5A0" w:rsidRDefault="006555A0" w:rsidP="009E17D4">
      <w:r>
        <w:separator/>
      </w:r>
    </w:p>
  </w:footnote>
  <w:footnote w:type="continuationSeparator" w:id="0">
    <w:p w:rsidR="006555A0" w:rsidRDefault="006555A0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A0" w:rsidRPr="00A66C70" w:rsidRDefault="007C35A7" w:rsidP="004E2B0A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  <w:u w:val="single"/>
      </w:rPr>
    </w:pPr>
    <w:r>
      <w:rPr>
        <w:rFonts w:hAnsi="標楷體" w:hint="eastAsia"/>
        <w:b/>
        <w:spacing w:val="60"/>
        <w:w w:val="100"/>
        <w:sz w:val="32"/>
        <w:szCs w:val="32"/>
        <w:u w:val="single"/>
      </w:rPr>
      <w:t>捌、</w:t>
    </w:r>
    <w:r w:rsidR="006555A0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6555A0" w:rsidRPr="000B37C0">
      <w:rPr>
        <w:rFonts w:hAnsi="標楷體"/>
        <w:b/>
        <w:spacing w:val="60"/>
        <w:w w:val="100"/>
        <w:sz w:val="32"/>
        <w:szCs w:val="32"/>
        <w:u w:val="single"/>
      </w:rPr>
      <w:t>11</w:t>
    </w:r>
    <w:r w:rsidR="009B6DB1">
      <w:rPr>
        <w:rFonts w:hAnsi="標楷體"/>
        <w:b/>
        <w:spacing w:val="60"/>
        <w:w w:val="100"/>
        <w:sz w:val="32"/>
        <w:szCs w:val="32"/>
        <w:u w:val="single"/>
      </w:rPr>
      <w:t>3</w:t>
    </w:r>
    <w:proofErr w:type="gramEnd"/>
    <w:r w:rsidR="006555A0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6555A0" w:rsidRPr="000B37C0">
      <w:rPr>
        <w:rFonts w:hAnsi="標楷體"/>
        <w:b/>
        <w:spacing w:val="60"/>
        <w:w w:val="100"/>
        <w:sz w:val="32"/>
        <w:szCs w:val="32"/>
        <w:u w:val="single"/>
      </w:rPr>
      <w:t>花蓮縣</w:t>
    </w:r>
    <w:r w:rsidR="006555A0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6555A0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6555A0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6555A0" w:rsidRPr="00A66C70">
      <w:rPr>
        <w:rFonts w:hAnsi="標楷體" w:hint="eastAsia"/>
        <w:b/>
        <w:sz w:val="32"/>
        <w:szCs w:val="32"/>
        <w:u w:val="single"/>
      </w:rPr>
      <w:t>(續</w:t>
    </w:r>
    <w:r w:rsidR="006555A0" w:rsidRPr="00A66C70">
      <w:rPr>
        <w:rFonts w:hAnsi="標楷體"/>
        <w:b/>
        <w:sz w:val="32"/>
        <w:szCs w:val="32"/>
        <w:u w:val="single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A0" w:rsidRPr="007C6F04" w:rsidRDefault="007C35A7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</w:t>
    </w:r>
    <w:r w:rsidR="006555A0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6555A0" w:rsidRPr="000B37C0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9B6DB1">
      <w:rPr>
        <w:rFonts w:ascii="標楷體" w:eastAsia="標楷體" w:hAnsi="標楷體"/>
        <w:b/>
        <w:spacing w:val="60"/>
        <w:sz w:val="32"/>
        <w:szCs w:val="32"/>
        <w:u w:val="single"/>
      </w:rPr>
      <w:t>3</w:t>
    </w:r>
    <w:proofErr w:type="gramEnd"/>
    <w:r w:rsidR="006555A0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6555A0" w:rsidRPr="000B37C0">
      <w:rPr>
        <w:rFonts w:ascii="標楷體" w:eastAsia="標楷體" w:hAnsi="標楷體"/>
        <w:b/>
        <w:spacing w:val="60"/>
        <w:sz w:val="32"/>
        <w:szCs w:val="32"/>
        <w:u w:val="single"/>
      </w:rPr>
      <w:t>花蓮縣</w:t>
    </w:r>
    <w:r w:rsidR="006555A0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6555A0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6555A0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86"/>
    <w:rsid w:val="00030A60"/>
    <w:rsid w:val="000751B1"/>
    <w:rsid w:val="000829BA"/>
    <w:rsid w:val="000B37C0"/>
    <w:rsid w:val="001B5022"/>
    <w:rsid w:val="001D72A9"/>
    <w:rsid w:val="002865ED"/>
    <w:rsid w:val="00335A84"/>
    <w:rsid w:val="003A09D3"/>
    <w:rsid w:val="003F0FA0"/>
    <w:rsid w:val="004120E8"/>
    <w:rsid w:val="004412ED"/>
    <w:rsid w:val="004733C9"/>
    <w:rsid w:val="004A0E4C"/>
    <w:rsid w:val="004E2B0A"/>
    <w:rsid w:val="00525DF8"/>
    <w:rsid w:val="00540446"/>
    <w:rsid w:val="0060537D"/>
    <w:rsid w:val="006555A0"/>
    <w:rsid w:val="00677AE6"/>
    <w:rsid w:val="00680EF6"/>
    <w:rsid w:val="007B08FF"/>
    <w:rsid w:val="007C35A7"/>
    <w:rsid w:val="007C65B0"/>
    <w:rsid w:val="007C6F04"/>
    <w:rsid w:val="00813BF5"/>
    <w:rsid w:val="00844078"/>
    <w:rsid w:val="008B5364"/>
    <w:rsid w:val="008D5355"/>
    <w:rsid w:val="008F26EA"/>
    <w:rsid w:val="00916B86"/>
    <w:rsid w:val="00961855"/>
    <w:rsid w:val="00970FA6"/>
    <w:rsid w:val="009A0C4B"/>
    <w:rsid w:val="009A2FFB"/>
    <w:rsid w:val="009B6DB1"/>
    <w:rsid w:val="009D105B"/>
    <w:rsid w:val="009E17D4"/>
    <w:rsid w:val="00A032FC"/>
    <w:rsid w:val="00A32799"/>
    <w:rsid w:val="00A66C70"/>
    <w:rsid w:val="00A865D5"/>
    <w:rsid w:val="00AA186A"/>
    <w:rsid w:val="00AF1B61"/>
    <w:rsid w:val="00B12FAD"/>
    <w:rsid w:val="00B26CE0"/>
    <w:rsid w:val="00BC18E5"/>
    <w:rsid w:val="00C34B64"/>
    <w:rsid w:val="00D479AB"/>
    <w:rsid w:val="00DD2192"/>
    <w:rsid w:val="00DD78AC"/>
    <w:rsid w:val="00DF5FFF"/>
    <w:rsid w:val="00E122CC"/>
    <w:rsid w:val="00E623FE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DA1D460"/>
  <w15:docId w15:val="{26169EB0-C9DD-4498-8AC4-F628F670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H6V6ng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F63E7-2A0D-4952-9B8B-ADB496BE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fH6V6ng各主管機關歲出用途別科目決算審定數綜計表.dot</Template>
  <TotalTime>0</TotalTime>
  <Pages>2</Pages>
  <Words>288</Words>
  <Characters>1647</Characters>
  <Application>Microsoft Office Word</Application>
  <DocSecurity>4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蔡秉勲</dc:creator>
  <cp:lastModifiedBy>高慧玲</cp:lastModifiedBy>
  <cp:revision>2</cp:revision>
  <dcterms:created xsi:type="dcterms:W3CDTF">2025-06-17T03:19:00Z</dcterms:created>
  <dcterms:modified xsi:type="dcterms:W3CDTF">2025-06-17T03:19:00Z</dcterms:modified>
</cp:coreProperties>
</file>